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07949" w14:textId="02582750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FE9E964" w14:textId="77777777" w:rsidR="00F63213" w:rsidRPr="006D304C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BAB958B" w14:textId="77777777" w:rsidR="00F63213" w:rsidRPr="006D304C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094C4C5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64D9A27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A1F82E4" w14:textId="77777777" w:rsidR="00F07718" w:rsidRPr="006D304C" w:rsidRDefault="00F07718" w:rsidP="004E16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5ED2B8F" w14:textId="77777777" w:rsidR="009A4112" w:rsidRPr="006D304C" w:rsidRDefault="009A4112" w:rsidP="009A41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6D304C">
        <w:rPr>
          <w:rFonts w:asciiTheme="majorBidi" w:hAnsiTheme="majorBidi" w:cstheme="majorBidi"/>
          <w:sz w:val="52"/>
          <w:szCs w:val="52"/>
          <w:cs/>
        </w:rPr>
        <w:t xml:space="preserve">บริษัท เอ็กโซติค ฟู้ด จำกัด (มหาชน) </w:t>
      </w:r>
    </w:p>
    <w:p w14:paraId="56ACF8C5" w14:textId="77777777" w:rsidR="009F42D8" w:rsidRPr="006D304C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546DC14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A75DC42" w14:textId="38988E23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BD44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568FA685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F40E49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2809256" w14:textId="77777777" w:rsidR="005F5C6C" w:rsidRDefault="005F5C6C" w:rsidP="0091728F">
      <w:pPr>
        <w:jc w:val="both"/>
        <w:rPr>
          <w:rFonts w:asciiTheme="majorBidi" w:hAnsiTheme="majorBidi" w:cstheme="majorBidi"/>
          <w:sz w:val="22"/>
          <w:szCs w:val="22"/>
        </w:rPr>
      </w:pPr>
    </w:p>
    <w:p w14:paraId="4EC2E322" w14:textId="77777777" w:rsidR="008B5DC4" w:rsidRDefault="008B5DC4" w:rsidP="0091728F">
      <w:pPr>
        <w:jc w:val="both"/>
        <w:rPr>
          <w:rFonts w:asciiTheme="majorBidi" w:hAnsiTheme="majorBidi" w:cstheme="majorBidi"/>
          <w:sz w:val="22"/>
          <w:szCs w:val="22"/>
        </w:rPr>
      </w:pPr>
    </w:p>
    <w:p w14:paraId="3305ED1C" w14:textId="77777777" w:rsidR="008B5DC4" w:rsidRDefault="008B5DC4" w:rsidP="0091728F">
      <w:pPr>
        <w:jc w:val="both"/>
        <w:rPr>
          <w:rFonts w:asciiTheme="majorBidi" w:hAnsiTheme="majorBidi" w:cstheme="majorBidi"/>
          <w:sz w:val="22"/>
          <w:szCs w:val="22"/>
        </w:rPr>
      </w:pPr>
    </w:p>
    <w:p w14:paraId="609FD70A" w14:textId="25907C86" w:rsidR="008B5DC4" w:rsidRPr="006D304C" w:rsidRDefault="008B5DC4" w:rsidP="0091728F">
      <w:pPr>
        <w:jc w:val="both"/>
        <w:rPr>
          <w:rFonts w:asciiTheme="majorBidi" w:hAnsiTheme="majorBidi" w:cstheme="majorBidi"/>
          <w:sz w:val="22"/>
          <w:szCs w:val="22"/>
          <w:cs/>
        </w:rPr>
        <w:sectPr w:rsidR="008B5DC4" w:rsidRPr="006D304C" w:rsidSect="000E7734">
          <w:headerReference w:type="default" r:id="rId11"/>
          <w:footerReference w:type="even" r:id="rId12"/>
          <w:footerReference w:type="defaul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3B612F" w14:textId="77777777" w:rsidR="004B3423" w:rsidRDefault="004B3423" w:rsidP="009A411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FCC2A3A" w14:textId="77777777" w:rsidR="004B3423" w:rsidRDefault="004B3423" w:rsidP="009A411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CD3C8F1" w14:textId="130C0944" w:rsidR="009A4112" w:rsidRPr="006D304C" w:rsidRDefault="009A4112" w:rsidP="009A411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C97E38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6D304C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6D304C" w:rsidRDefault="005B0F0D" w:rsidP="005B0F0D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6D304C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2354BD3" w14:textId="61698AE0" w:rsidR="008B5DC4" w:rsidRPr="007B0D52" w:rsidRDefault="008B5DC4" w:rsidP="008B5DC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B0D52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BD4415" w:rsidRPr="007B0D52">
        <w:rPr>
          <w:rFonts w:asciiTheme="majorBidi" w:hAnsiTheme="majorBidi" w:cstheme="majorBidi"/>
          <w:sz w:val="30"/>
          <w:szCs w:val="30"/>
          <w:cs/>
        </w:rPr>
        <w:t xml:space="preserve">งบฐานะการเงิน </w:t>
      </w:r>
      <w:r w:rsidRPr="007B0D52">
        <w:rPr>
          <w:rFonts w:asciiTheme="majorBidi" w:hAnsiTheme="majorBidi" w:cstheme="majorBidi"/>
          <w:sz w:val="30"/>
          <w:szCs w:val="30"/>
          <w:cs/>
        </w:rPr>
        <w:t>ณ</w:t>
      </w:r>
      <w:r w:rsidRPr="007B0D52">
        <w:rPr>
          <w:rFonts w:asciiTheme="majorBidi" w:hAnsiTheme="majorBidi" w:cstheme="majorBidi"/>
          <w:sz w:val="30"/>
          <w:szCs w:val="30"/>
        </w:rPr>
        <w:t xml:space="preserve"> </w:t>
      </w:r>
      <w:r w:rsidRPr="007B0D52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B0D52">
        <w:rPr>
          <w:rFonts w:asciiTheme="majorBidi" w:hAnsiTheme="majorBidi" w:cstheme="majorBidi"/>
          <w:sz w:val="30"/>
          <w:szCs w:val="30"/>
        </w:rPr>
        <w:t xml:space="preserve"> </w:t>
      </w:r>
      <w:r w:rsidR="00BD4415" w:rsidRPr="007B0D52">
        <w:rPr>
          <w:rFonts w:asciiTheme="majorBidi" w:hAnsiTheme="majorBidi" w:cstheme="majorBidi"/>
          <w:sz w:val="30"/>
          <w:szCs w:val="30"/>
        </w:rPr>
        <w:t xml:space="preserve">31 </w:t>
      </w:r>
      <w:r w:rsidR="00BD4415" w:rsidRPr="007B0D52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BD4415" w:rsidRPr="007B0D52">
        <w:rPr>
          <w:rFonts w:asciiTheme="majorBidi" w:hAnsiTheme="majorBidi" w:cstheme="majorBidi"/>
          <w:sz w:val="30"/>
          <w:szCs w:val="30"/>
        </w:rPr>
        <w:t>2567</w:t>
      </w:r>
      <w:r w:rsidRPr="007B0D52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</w:t>
      </w:r>
      <w:r w:rsidR="00BD4415" w:rsidRPr="007B0D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4415" w:rsidRPr="007B0D52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</w:t>
      </w:r>
      <w:r w:rsidR="00076525" w:rsidRPr="007B0D52">
        <w:rPr>
          <w:rFonts w:asciiTheme="majorBidi" w:hAnsiTheme="majorBidi" w:cstheme="majorBidi"/>
          <w:sz w:val="30"/>
          <w:szCs w:val="30"/>
          <w:cs/>
        </w:rPr>
        <w:br w:type="textWrapping" w:clear="all"/>
      </w:r>
      <w:r w:rsidR="00BD4415" w:rsidRPr="007B0D52">
        <w:rPr>
          <w:rFonts w:asciiTheme="majorBidi" w:hAnsiTheme="majorBidi" w:cstheme="majorBidi"/>
          <w:sz w:val="30"/>
          <w:szCs w:val="30"/>
          <w:cs/>
        </w:rPr>
        <w:t xml:space="preserve">ผู้ถือหุ้น </w:t>
      </w:r>
      <w:r w:rsidRPr="007B0D52">
        <w:rPr>
          <w:rFonts w:asciiTheme="majorBidi" w:hAnsiTheme="majorBidi" w:cstheme="majorBidi"/>
          <w:sz w:val="30"/>
          <w:szCs w:val="30"/>
          <w:cs/>
        </w:rPr>
        <w:t>และงบกระแสเงินสด สำหรับงวด</w:t>
      </w:r>
      <w:r w:rsidR="00BD4415" w:rsidRPr="007B0D52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7B0D5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D4415" w:rsidRPr="007B0D52">
        <w:rPr>
          <w:rFonts w:asciiTheme="majorBidi" w:hAnsiTheme="majorBidi" w:cstheme="majorBidi"/>
          <w:sz w:val="30"/>
          <w:szCs w:val="30"/>
        </w:rPr>
        <w:t xml:space="preserve">31 </w:t>
      </w:r>
      <w:r w:rsidR="00BD4415" w:rsidRPr="007B0D52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BD4415" w:rsidRPr="007B0D52">
        <w:rPr>
          <w:rFonts w:asciiTheme="majorBidi" w:hAnsiTheme="majorBidi" w:cstheme="majorBidi"/>
          <w:sz w:val="30"/>
          <w:szCs w:val="30"/>
        </w:rPr>
        <w:t>2567</w:t>
      </w:r>
      <w:r w:rsidR="00BD4415" w:rsidRPr="007B0D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0D52">
        <w:rPr>
          <w:rFonts w:asciiTheme="majorBidi" w:hAnsiTheme="majorBidi" w:cstheme="majorBidi"/>
          <w:sz w:val="30"/>
          <w:szCs w:val="30"/>
        </w:rPr>
        <w:t xml:space="preserve"> </w:t>
      </w:r>
      <w:r w:rsidRPr="007B0D52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</w:t>
      </w:r>
      <w:r w:rsidR="007B0D52">
        <w:rPr>
          <w:rFonts w:asciiTheme="majorBidi" w:hAnsiTheme="majorBidi" w:cstheme="majorBidi"/>
          <w:sz w:val="30"/>
          <w:szCs w:val="30"/>
        </w:rPr>
        <w:br/>
      </w:r>
      <w:r w:rsidRPr="007B0D52">
        <w:rPr>
          <w:rFonts w:asciiTheme="majorBidi" w:hAnsiTheme="majorBidi" w:cstheme="majorBidi"/>
          <w:sz w:val="30"/>
          <w:szCs w:val="30"/>
          <w:cs/>
        </w:rPr>
        <w:t xml:space="preserve">แบบย่อ </w:t>
      </w:r>
      <w:r w:rsidRPr="007B0D52">
        <w:rPr>
          <w:rFonts w:asciiTheme="majorBidi" w:hAnsiTheme="majorBidi" w:cstheme="majorBidi"/>
          <w:sz w:val="30"/>
          <w:szCs w:val="30"/>
        </w:rPr>
        <w:t>(</w:t>
      </w:r>
      <w:r w:rsidRPr="007B0D52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7B0D52">
        <w:rPr>
          <w:rFonts w:asciiTheme="majorBidi" w:hAnsiTheme="majorBidi" w:cstheme="majorBidi"/>
          <w:sz w:val="30"/>
          <w:szCs w:val="30"/>
        </w:rPr>
        <w:t xml:space="preserve"> </w:t>
      </w:r>
      <w:r w:rsidRPr="007B0D52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B0D52">
        <w:rPr>
          <w:rFonts w:asciiTheme="majorBidi" w:hAnsiTheme="majorBidi" w:cstheme="majorBidi"/>
          <w:sz w:val="30"/>
          <w:szCs w:val="30"/>
        </w:rPr>
        <w:t>34</w:t>
      </w:r>
      <w:r w:rsidRPr="007B0D52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7B0D52">
        <w:rPr>
          <w:rFonts w:asciiTheme="majorBidi" w:hAnsiTheme="majorBidi" w:cstheme="majorBidi"/>
          <w:sz w:val="30"/>
          <w:szCs w:val="30"/>
        </w:rPr>
        <w:t xml:space="preserve"> </w:t>
      </w:r>
      <w:r w:rsidRPr="007B0D52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7B0D52">
        <w:rPr>
          <w:rFonts w:asciiTheme="majorBidi" w:hAnsiTheme="majorBidi" w:cstheme="majorBidi"/>
          <w:sz w:val="30"/>
          <w:szCs w:val="30"/>
        </w:rPr>
        <w:br/>
      </w:r>
      <w:r w:rsidRPr="007B0D52">
        <w:rPr>
          <w:rFonts w:asciiTheme="majorBidi" w:hAnsiTheme="majorBidi" w:cstheme="majorBidi"/>
          <w:sz w:val="30"/>
          <w:szCs w:val="30"/>
          <w:cs/>
        </w:rPr>
        <w:t>ผลการสอบทานของข้าพเจ้า</w:t>
      </w:r>
      <w:r w:rsidRPr="007B0D52">
        <w:rPr>
          <w:rFonts w:asciiTheme="majorBidi" w:hAnsiTheme="majorBidi" w:cstheme="majorBidi"/>
          <w:sz w:val="30"/>
          <w:szCs w:val="30"/>
        </w:rPr>
        <w:t xml:space="preserve"> </w:t>
      </w:r>
    </w:p>
    <w:p w14:paraId="3822873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6D304C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รหัส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2410</w:t>
      </w:r>
      <w:r w:rsidRPr="006D304C">
        <w:rPr>
          <w:rFonts w:asciiTheme="majorBidi" w:hAnsiTheme="majorBidi" w:cstheme="majorBidi"/>
          <w:sz w:val="30"/>
          <w:szCs w:val="30"/>
        </w:rPr>
        <w:t xml:space="preserve"> “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6D304C">
        <w:rPr>
          <w:rFonts w:asciiTheme="majorBidi" w:hAnsiTheme="majorBidi" w:cstheme="majorBidi"/>
          <w:sz w:val="30"/>
          <w:szCs w:val="30"/>
        </w:rPr>
        <w:t xml:space="preserve">        </w:t>
      </w:r>
      <w:r w:rsidRPr="006D304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D304C">
        <w:rPr>
          <w:rFonts w:asciiTheme="majorBidi" w:hAnsiTheme="majorBidi" w:cstheme="majorBidi"/>
          <w:sz w:val="30"/>
          <w:szCs w:val="30"/>
        </w:rPr>
        <w:t>”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6D304C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6D304C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6D304C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6D304C" w:rsidRDefault="00AD52D7" w:rsidP="00AD52D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BD8" w14:textId="77777777" w:rsidR="00553987" w:rsidRPr="006D304C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553987" w:rsidRPr="006D304C" w:rsidSect="007D393A">
          <w:headerReference w:type="first" r:id="rId14"/>
          <w:footerReference w:type="first" r:id="rId15"/>
          <w:type w:val="nextColumn"/>
          <w:pgSz w:w="11909" w:h="16834" w:code="9"/>
          <w:pgMar w:top="691" w:right="1152" w:bottom="720" w:left="1152" w:header="720" w:footer="720" w:gutter="0"/>
          <w:cols w:space="720"/>
          <w:titlePg/>
          <w:docGrid w:linePitch="245"/>
        </w:sectPr>
      </w:pPr>
    </w:p>
    <w:p w14:paraId="57F8F843" w14:textId="308F8BB8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55909A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6D304C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6D304C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6D304C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535E5E60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6576496" w14:textId="77777777" w:rsidR="000E7734" w:rsidRPr="006D304C" w:rsidRDefault="000E7734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6D304C" w:rsidRDefault="00352597" w:rsidP="0091728F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0C87ECC2" w:rsidR="00A03379" w:rsidRPr="006D304C" w:rsidRDefault="00A03379" w:rsidP="008B26BF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0755A3" w:rsidRPr="006D304C">
        <w:rPr>
          <w:rFonts w:asciiTheme="majorBidi" w:hAnsiTheme="majorBidi" w:cstheme="majorBidi"/>
          <w:sz w:val="30"/>
          <w:szCs w:val="30"/>
          <w:cs/>
        </w:rPr>
        <w:t>นาฎศศิน วัฒนไพศาล</w:t>
      </w: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6D304C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6D304C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153FB3EF" w:rsidR="00A03379" w:rsidRPr="006D304C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6D304C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6D304C">
        <w:rPr>
          <w:rFonts w:asciiTheme="majorBidi" w:hAnsiTheme="majorBidi" w:cstheme="majorBidi"/>
          <w:color w:val="000000"/>
          <w:cs/>
        </w:rPr>
        <w:t>ทะเบียน</w:t>
      </w:r>
      <w:r w:rsidR="000755A3" w:rsidRPr="006D304C">
        <w:rPr>
          <w:rFonts w:asciiTheme="majorBidi" w:hAnsiTheme="majorBidi" w:cstheme="majorBidi"/>
          <w:color w:val="000000"/>
          <w:lang w:val="en-US"/>
        </w:rPr>
        <w:t xml:space="preserve"> 10767</w:t>
      </w:r>
    </w:p>
    <w:p w14:paraId="36586700" w14:textId="77777777" w:rsidR="007A7288" w:rsidRPr="006D304C" w:rsidRDefault="007A7288" w:rsidP="0091728F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6D304C" w:rsidRDefault="007A7288" w:rsidP="0091728F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3A0D344" w14:textId="73C803E9" w:rsidR="00845DB3" w:rsidRDefault="007A7288" w:rsidP="00BD4415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B4AEE4A" w14:textId="2EF9FF7A" w:rsidR="00BD4415" w:rsidRPr="00BD4415" w:rsidRDefault="009D67CF" w:rsidP="00BD4415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BD4415">
        <w:rPr>
          <w:rFonts w:asciiTheme="majorBidi" w:hAnsiTheme="majorBidi" w:cstheme="majorBidi"/>
          <w:sz w:val="30"/>
          <w:szCs w:val="30"/>
        </w:rPr>
        <w:t xml:space="preserve"> </w:t>
      </w:r>
      <w:r w:rsidR="00BD4415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BD4415">
        <w:rPr>
          <w:rFonts w:asciiTheme="majorBidi" w:hAnsiTheme="majorBidi" w:cstheme="majorBidi"/>
          <w:sz w:val="30"/>
          <w:szCs w:val="30"/>
        </w:rPr>
        <w:t>2567</w:t>
      </w:r>
    </w:p>
    <w:p w14:paraId="65C5C04C" w14:textId="7DB1A5AC" w:rsidR="006D1A51" w:rsidRPr="001104DC" w:rsidRDefault="006D1A51" w:rsidP="0007386D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6D1A51" w:rsidRPr="001104DC" w:rsidSect="00EF3141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F758D" w14:textId="77777777" w:rsidR="00850720" w:rsidRDefault="00850720">
      <w:r>
        <w:separator/>
      </w:r>
    </w:p>
  </w:endnote>
  <w:endnote w:type="continuationSeparator" w:id="0">
    <w:p w14:paraId="7B6D085E" w14:textId="77777777" w:rsidR="00850720" w:rsidRDefault="0085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13579" w14:textId="310387C3" w:rsidR="000B5059" w:rsidRDefault="000B5059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0B5059" w:rsidRDefault="000B5059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30A9" w14:textId="035B3E20" w:rsidR="000B5059" w:rsidRPr="009F012F" w:rsidRDefault="000B5059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0B5059" w:rsidRDefault="000B5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5774" w14:textId="77777777" w:rsidR="000B5059" w:rsidRPr="00C20143" w:rsidRDefault="000B5059" w:rsidP="00C20143">
    <w:pPr>
      <w:pStyle w:val="Footer"/>
      <w:tabs>
        <w:tab w:val="clear" w:pos="4536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9921C" w14:textId="77777777" w:rsidR="00850720" w:rsidRDefault="00850720">
      <w:r>
        <w:separator/>
      </w:r>
    </w:p>
  </w:footnote>
  <w:footnote w:type="continuationSeparator" w:id="0">
    <w:p w14:paraId="00C10BE0" w14:textId="77777777" w:rsidR="00850720" w:rsidRDefault="00850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D5D9" w14:textId="77777777" w:rsidR="000B5059" w:rsidRDefault="000B5059" w:rsidP="00196119">
    <w:pPr>
      <w:rPr>
        <w:rFonts w:ascii="Angsana New" w:hAnsi="Angsana New"/>
        <w:b/>
        <w:bCs/>
        <w:sz w:val="32"/>
        <w:szCs w:val="32"/>
      </w:rPr>
    </w:pPr>
  </w:p>
  <w:p w14:paraId="11ACA24D" w14:textId="77777777" w:rsidR="000B5059" w:rsidRPr="00FA7747" w:rsidRDefault="000B5059" w:rsidP="00196119">
    <w:pPr>
      <w:rPr>
        <w:rFonts w:ascii="Angsana New" w:hAnsi="Angsana New"/>
        <w:b/>
        <w:bCs/>
        <w:sz w:val="32"/>
        <w:szCs w:val="32"/>
      </w:rPr>
    </w:pPr>
  </w:p>
  <w:p w14:paraId="26DB2DDB" w14:textId="77777777" w:rsidR="000B5059" w:rsidRDefault="000B5059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0B5059" w:rsidRPr="001F6357" w:rsidRDefault="000B5059" w:rsidP="00196119">
    <w:pPr>
      <w:tabs>
        <w:tab w:val="left" w:pos="540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8C695" w14:textId="77777777" w:rsidR="000B5059" w:rsidRDefault="000B5059" w:rsidP="00553987">
    <w:pPr>
      <w:pStyle w:val="Header"/>
      <w:rPr>
        <w:rFonts w:ascii="Angsana New" w:hAnsi="Angsana New"/>
        <w:sz w:val="32"/>
        <w:szCs w:val="32"/>
      </w:rPr>
    </w:pPr>
  </w:p>
  <w:p w14:paraId="21B71D9E" w14:textId="77777777" w:rsidR="000B5059" w:rsidRPr="00553987" w:rsidRDefault="000B5059" w:rsidP="00553987">
    <w:pPr>
      <w:pStyle w:val="Header"/>
      <w:rPr>
        <w:rFonts w:ascii="Angsana New" w:hAnsi="Angsana New"/>
        <w:sz w:val="32"/>
        <w:szCs w:val="32"/>
      </w:rPr>
    </w:pPr>
  </w:p>
  <w:p w14:paraId="08F807ED" w14:textId="77777777" w:rsidR="000B5059" w:rsidRPr="00553987" w:rsidRDefault="000B5059" w:rsidP="00553987">
    <w:pPr>
      <w:pStyle w:val="Header"/>
      <w:rPr>
        <w:rFonts w:ascii="Angsana New" w:hAnsi="Angsana New"/>
        <w:sz w:val="32"/>
        <w:szCs w:val="32"/>
      </w:rPr>
    </w:pPr>
  </w:p>
  <w:p w14:paraId="2E54B430" w14:textId="77777777" w:rsidR="000B5059" w:rsidRPr="00553987" w:rsidRDefault="000B5059" w:rsidP="00553987">
    <w:pPr>
      <w:pStyle w:val="Header"/>
      <w:rPr>
        <w:rFonts w:ascii="Angsana New" w:hAnsi="Angsana New"/>
        <w:sz w:val="32"/>
        <w:szCs w:val="32"/>
      </w:rPr>
    </w:pPr>
  </w:p>
  <w:p w14:paraId="02916BE9" w14:textId="77777777" w:rsidR="000B5059" w:rsidRPr="00553987" w:rsidRDefault="000B5059" w:rsidP="00553987">
    <w:pPr>
      <w:pStyle w:val="Header"/>
      <w:rPr>
        <w:rFonts w:ascii="Angsana New" w:hAnsi="Angsana New"/>
        <w:sz w:val="32"/>
        <w:szCs w:val="32"/>
      </w:rPr>
    </w:pPr>
  </w:p>
  <w:p w14:paraId="1FE56E49" w14:textId="77777777" w:rsidR="000B5059" w:rsidRPr="00553987" w:rsidRDefault="000B5059" w:rsidP="00553987">
    <w:pPr>
      <w:pStyle w:val="Header"/>
      <w:rPr>
        <w:rFonts w:ascii="Angsana New" w:hAnsi="Angsana New"/>
        <w:sz w:val="32"/>
        <w:szCs w:val="32"/>
      </w:rPr>
    </w:pPr>
  </w:p>
  <w:p w14:paraId="3FC4B98B" w14:textId="77777777" w:rsidR="000B5059" w:rsidRPr="00553987" w:rsidRDefault="000B5059" w:rsidP="00553987">
    <w:pPr>
      <w:pStyle w:val="Header"/>
      <w:rPr>
        <w:rFonts w:ascii="Angsana New" w:hAnsi="Angsana New"/>
        <w:sz w:val="32"/>
        <w:szCs w:val="32"/>
      </w:rPr>
    </w:pPr>
  </w:p>
  <w:p w14:paraId="790EDDDD" w14:textId="77777777" w:rsidR="000B5059" w:rsidRPr="00553987" w:rsidRDefault="000B5059" w:rsidP="00553987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3F189" w14:textId="16B5C16E" w:rsidR="000B5059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  <w:p w14:paraId="55CA5D38" w14:textId="4F671964" w:rsidR="00537240" w:rsidRDefault="00537240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  <w:p w14:paraId="4145E852" w14:textId="31EE6735" w:rsidR="00537240" w:rsidRDefault="00537240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  <w:p w14:paraId="21FA38CB" w14:textId="77777777" w:rsidR="00537240" w:rsidRPr="00553987" w:rsidRDefault="00537240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5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2EFE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A27"/>
    <w:rsid w:val="00031C52"/>
    <w:rsid w:val="000327D3"/>
    <w:rsid w:val="00032908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C93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C9A"/>
    <w:rsid w:val="00043411"/>
    <w:rsid w:val="00043818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5176"/>
    <w:rsid w:val="000551D1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5AB"/>
    <w:rsid w:val="000619F8"/>
    <w:rsid w:val="00061B30"/>
    <w:rsid w:val="00061B7D"/>
    <w:rsid w:val="00061F4D"/>
    <w:rsid w:val="00062F66"/>
    <w:rsid w:val="00062FE1"/>
    <w:rsid w:val="00064001"/>
    <w:rsid w:val="000643FA"/>
    <w:rsid w:val="00064A32"/>
    <w:rsid w:val="00064B9A"/>
    <w:rsid w:val="00064DA0"/>
    <w:rsid w:val="00064E49"/>
    <w:rsid w:val="00064FD7"/>
    <w:rsid w:val="00065CBA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86D"/>
    <w:rsid w:val="00073D22"/>
    <w:rsid w:val="00073E9F"/>
    <w:rsid w:val="00073F54"/>
    <w:rsid w:val="00074B0F"/>
    <w:rsid w:val="000755A3"/>
    <w:rsid w:val="00076525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2E0"/>
    <w:rsid w:val="000954A7"/>
    <w:rsid w:val="00095E20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28E"/>
    <w:rsid w:val="000D4491"/>
    <w:rsid w:val="000D4CEC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04DC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926"/>
    <w:rsid w:val="00145DE7"/>
    <w:rsid w:val="00145ECC"/>
    <w:rsid w:val="001461F4"/>
    <w:rsid w:val="001464A0"/>
    <w:rsid w:val="00146A5B"/>
    <w:rsid w:val="00146B69"/>
    <w:rsid w:val="00147790"/>
    <w:rsid w:val="00147A9B"/>
    <w:rsid w:val="00147EFE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A13"/>
    <w:rsid w:val="001607EA"/>
    <w:rsid w:val="001609FC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2AA"/>
    <w:rsid w:val="0017148E"/>
    <w:rsid w:val="001714E3"/>
    <w:rsid w:val="00171AC1"/>
    <w:rsid w:val="001724B3"/>
    <w:rsid w:val="00172AB8"/>
    <w:rsid w:val="00172B23"/>
    <w:rsid w:val="00172FAB"/>
    <w:rsid w:val="00173342"/>
    <w:rsid w:val="001734E4"/>
    <w:rsid w:val="00173563"/>
    <w:rsid w:val="001736C5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6F63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678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456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1EB7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0D2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60A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CC5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6FFF"/>
    <w:rsid w:val="0022712C"/>
    <w:rsid w:val="002273C9"/>
    <w:rsid w:val="0022772B"/>
    <w:rsid w:val="00227880"/>
    <w:rsid w:val="0023022F"/>
    <w:rsid w:val="002304AD"/>
    <w:rsid w:val="00230682"/>
    <w:rsid w:val="002307CD"/>
    <w:rsid w:val="00230B56"/>
    <w:rsid w:val="002325EA"/>
    <w:rsid w:val="002334E0"/>
    <w:rsid w:val="00233EDC"/>
    <w:rsid w:val="00234B92"/>
    <w:rsid w:val="00234C19"/>
    <w:rsid w:val="00234E7F"/>
    <w:rsid w:val="00234EAA"/>
    <w:rsid w:val="00235097"/>
    <w:rsid w:val="00235B2C"/>
    <w:rsid w:val="00235DF4"/>
    <w:rsid w:val="00235FBC"/>
    <w:rsid w:val="0023665C"/>
    <w:rsid w:val="00236735"/>
    <w:rsid w:val="002367E4"/>
    <w:rsid w:val="00236CF1"/>
    <w:rsid w:val="00237579"/>
    <w:rsid w:val="00237EAD"/>
    <w:rsid w:val="00240184"/>
    <w:rsid w:val="00240365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1F0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4CBC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582D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5E6"/>
    <w:rsid w:val="002A37C1"/>
    <w:rsid w:val="002A3D0D"/>
    <w:rsid w:val="002A3D92"/>
    <w:rsid w:val="002A3E4F"/>
    <w:rsid w:val="002A3F03"/>
    <w:rsid w:val="002A4209"/>
    <w:rsid w:val="002A452A"/>
    <w:rsid w:val="002A4A62"/>
    <w:rsid w:val="002A4F64"/>
    <w:rsid w:val="002A60FF"/>
    <w:rsid w:val="002A6C91"/>
    <w:rsid w:val="002A71F6"/>
    <w:rsid w:val="002A7240"/>
    <w:rsid w:val="002B02D9"/>
    <w:rsid w:val="002B08B7"/>
    <w:rsid w:val="002B16B3"/>
    <w:rsid w:val="002B198C"/>
    <w:rsid w:val="002B1A2F"/>
    <w:rsid w:val="002B2084"/>
    <w:rsid w:val="002B2F7B"/>
    <w:rsid w:val="002B3A59"/>
    <w:rsid w:val="002B3CA2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3F06"/>
    <w:rsid w:val="002D489B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C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927"/>
    <w:rsid w:val="002F7A53"/>
    <w:rsid w:val="002F7EA6"/>
    <w:rsid w:val="00300424"/>
    <w:rsid w:val="00300CD9"/>
    <w:rsid w:val="00301465"/>
    <w:rsid w:val="003014B1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4AFB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1957"/>
    <w:rsid w:val="00321D00"/>
    <w:rsid w:val="003223EE"/>
    <w:rsid w:val="00322620"/>
    <w:rsid w:val="00322799"/>
    <w:rsid w:val="003227F2"/>
    <w:rsid w:val="003229AF"/>
    <w:rsid w:val="0032300C"/>
    <w:rsid w:val="00323072"/>
    <w:rsid w:val="003238BC"/>
    <w:rsid w:val="00323DCC"/>
    <w:rsid w:val="003240E5"/>
    <w:rsid w:val="00324BF9"/>
    <w:rsid w:val="00325174"/>
    <w:rsid w:val="003253BA"/>
    <w:rsid w:val="00325525"/>
    <w:rsid w:val="00325744"/>
    <w:rsid w:val="00325D51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40F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A91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5B99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4F6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3F7BE5"/>
    <w:rsid w:val="004001C1"/>
    <w:rsid w:val="0040026E"/>
    <w:rsid w:val="0040071C"/>
    <w:rsid w:val="004010AC"/>
    <w:rsid w:val="0040130D"/>
    <w:rsid w:val="00401C8C"/>
    <w:rsid w:val="004025F6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70D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6359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637"/>
    <w:rsid w:val="004618C7"/>
    <w:rsid w:val="00461966"/>
    <w:rsid w:val="00461F13"/>
    <w:rsid w:val="00462078"/>
    <w:rsid w:val="00462A36"/>
    <w:rsid w:val="00462BF8"/>
    <w:rsid w:val="00463683"/>
    <w:rsid w:val="004636D2"/>
    <w:rsid w:val="00463C4B"/>
    <w:rsid w:val="004641BC"/>
    <w:rsid w:val="00464502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902"/>
    <w:rsid w:val="00473C32"/>
    <w:rsid w:val="004741E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AFF"/>
    <w:rsid w:val="004A3C36"/>
    <w:rsid w:val="004A41EC"/>
    <w:rsid w:val="004A441B"/>
    <w:rsid w:val="004A44BC"/>
    <w:rsid w:val="004A4C47"/>
    <w:rsid w:val="004A5F73"/>
    <w:rsid w:val="004A61E7"/>
    <w:rsid w:val="004A66C3"/>
    <w:rsid w:val="004A7805"/>
    <w:rsid w:val="004B05E7"/>
    <w:rsid w:val="004B0663"/>
    <w:rsid w:val="004B0CC0"/>
    <w:rsid w:val="004B1179"/>
    <w:rsid w:val="004B15B4"/>
    <w:rsid w:val="004B193E"/>
    <w:rsid w:val="004B1FB8"/>
    <w:rsid w:val="004B2357"/>
    <w:rsid w:val="004B23A1"/>
    <w:rsid w:val="004B2D40"/>
    <w:rsid w:val="004B3423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555A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45F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0B1"/>
    <w:rsid w:val="0052340D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27EEB"/>
    <w:rsid w:val="0053028A"/>
    <w:rsid w:val="0053149C"/>
    <w:rsid w:val="005315B9"/>
    <w:rsid w:val="005320D4"/>
    <w:rsid w:val="005323D3"/>
    <w:rsid w:val="00532694"/>
    <w:rsid w:val="0053326B"/>
    <w:rsid w:val="00533A16"/>
    <w:rsid w:val="00534485"/>
    <w:rsid w:val="00535B8F"/>
    <w:rsid w:val="00535CC7"/>
    <w:rsid w:val="00536081"/>
    <w:rsid w:val="005361C2"/>
    <w:rsid w:val="00536520"/>
    <w:rsid w:val="00536D98"/>
    <w:rsid w:val="00537240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4E05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AD5"/>
    <w:rsid w:val="005B1B48"/>
    <w:rsid w:val="005B1B9C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07F"/>
    <w:rsid w:val="005C3083"/>
    <w:rsid w:val="005C364D"/>
    <w:rsid w:val="005C4348"/>
    <w:rsid w:val="005C448F"/>
    <w:rsid w:val="005C47F1"/>
    <w:rsid w:val="005C4931"/>
    <w:rsid w:val="005C54B2"/>
    <w:rsid w:val="005C557B"/>
    <w:rsid w:val="005C5814"/>
    <w:rsid w:val="005C5A79"/>
    <w:rsid w:val="005C64F2"/>
    <w:rsid w:val="005C671E"/>
    <w:rsid w:val="005C677C"/>
    <w:rsid w:val="005C6A8C"/>
    <w:rsid w:val="005C7711"/>
    <w:rsid w:val="005C7DB5"/>
    <w:rsid w:val="005C7F97"/>
    <w:rsid w:val="005D1805"/>
    <w:rsid w:val="005D1BBE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D7EAF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B4F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6FA0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5D16"/>
    <w:rsid w:val="006061C9"/>
    <w:rsid w:val="006062B7"/>
    <w:rsid w:val="006062EA"/>
    <w:rsid w:val="00606D5D"/>
    <w:rsid w:val="00606FE9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38EA"/>
    <w:rsid w:val="006347F3"/>
    <w:rsid w:val="00634AFF"/>
    <w:rsid w:val="00635ACB"/>
    <w:rsid w:val="006361A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2A72"/>
    <w:rsid w:val="00663198"/>
    <w:rsid w:val="0066355E"/>
    <w:rsid w:val="00663A3F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48A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02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A1F"/>
    <w:rsid w:val="00686DB2"/>
    <w:rsid w:val="006874E0"/>
    <w:rsid w:val="00687BDD"/>
    <w:rsid w:val="00691598"/>
    <w:rsid w:val="00691678"/>
    <w:rsid w:val="00691964"/>
    <w:rsid w:val="00691CBF"/>
    <w:rsid w:val="00691E04"/>
    <w:rsid w:val="00691F69"/>
    <w:rsid w:val="00692B12"/>
    <w:rsid w:val="00693CB8"/>
    <w:rsid w:val="00693D1B"/>
    <w:rsid w:val="00693EAA"/>
    <w:rsid w:val="00693F58"/>
    <w:rsid w:val="00694199"/>
    <w:rsid w:val="00694BCB"/>
    <w:rsid w:val="00695AC8"/>
    <w:rsid w:val="00695F8D"/>
    <w:rsid w:val="0069618D"/>
    <w:rsid w:val="00696262"/>
    <w:rsid w:val="00696EA9"/>
    <w:rsid w:val="006973CF"/>
    <w:rsid w:val="00697898"/>
    <w:rsid w:val="0069791B"/>
    <w:rsid w:val="00697986"/>
    <w:rsid w:val="006A1D0F"/>
    <w:rsid w:val="006A2247"/>
    <w:rsid w:val="006A275C"/>
    <w:rsid w:val="006A29B3"/>
    <w:rsid w:val="006A2E6F"/>
    <w:rsid w:val="006A3AC7"/>
    <w:rsid w:val="006A3C74"/>
    <w:rsid w:val="006A4F32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A51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6360"/>
    <w:rsid w:val="006E700B"/>
    <w:rsid w:val="006E74D3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50"/>
    <w:rsid w:val="00721FD3"/>
    <w:rsid w:val="007223E1"/>
    <w:rsid w:val="00722588"/>
    <w:rsid w:val="00722681"/>
    <w:rsid w:val="00722790"/>
    <w:rsid w:val="007231BC"/>
    <w:rsid w:val="00723531"/>
    <w:rsid w:val="00724151"/>
    <w:rsid w:val="0072423C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2A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750"/>
    <w:rsid w:val="007A2814"/>
    <w:rsid w:val="007A29B5"/>
    <w:rsid w:val="007A32A1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0D52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9C9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1CF1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93A"/>
    <w:rsid w:val="007D3D41"/>
    <w:rsid w:val="007D3E3E"/>
    <w:rsid w:val="007D476E"/>
    <w:rsid w:val="007D51CF"/>
    <w:rsid w:val="007D5C8F"/>
    <w:rsid w:val="007D6511"/>
    <w:rsid w:val="007D65B9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009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CCA"/>
    <w:rsid w:val="00814FF9"/>
    <w:rsid w:val="0081539A"/>
    <w:rsid w:val="0081572B"/>
    <w:rsid w:val="00815B89"/>
    <w:rsid w:val="00815EE4"/>
    <w:rsid w:val="0081602F"/>
    <w:rsid w:val="00816B69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37F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8AA"/>
    <w:rsid w:val="00841B07"/>
    <w:rsid w:val="00841E49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72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40BB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366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65A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723"/>
    <w:rsid w:val="008C388D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40B0"/>
    <w:rsid w:val="008D4448"/>
    <w:rsid w:val="008D4713"/>
    <w:rsid w:val="008D48CB"/>
    <w:rsid w:val="008D4CE7"/>
    <w:rsid w:val="008D5031"/>
    <w:rsid w:val="008D5197"/>
    <w:rsid w:val="008D5384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975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72C3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0D88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1F3"/>
    <w:rsid w:val="0095233D"/>
    <w:rsid w:val="0095256D"/>
    <w:rsid w:val="00952A34"/>
    <w:rsid w:val="0095325C"/>
    <w:rsid w:val="00953527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683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1BC"/>
    <w:rsid w:val="009906A8"/>
    <w:rsid w:val="009908D1"/>
    <w:rsid w:val="00990B76"/>
    <w:rsid w:val="00991860"/>
    <w:rsid w:val="00991988"/>
    <w:rsid w:val="00991FC0"/>
    <w:rsid w:val="009923D4"/>
    <w:rsid w:val="0099244B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2E51"/>
    <w:rsid w:val="009A36E8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9D8"/>
    <w:rsid w:val="009D5E1B"/>
    <w:rsid w:val="009D67CF"/>
    <w:rsid w:val="009D6837"/>
    <w:rsid w:val="009D691A"/>
    <w:rsid w:val="009D739F"/>
    <w:rsid w:val="009D7F76"/>
    <w:rsid w:val="009E02F6"/>
    <w:rsid w:val="009E0543"/>
    <w:rsid w:val="009E06D7"/>
    <w:rsid w:val="009E1269"/>
    <w:rsid w:val="009E16B4"/>
    <w:rsid w:val="009E1E79"/>
    <w:rsid w:val="009E1F94"/>
    <w:rsid w:val="009E2380"/>
    <w:rsid w:val="009E24DD"/>
    <w:rsid w:val="009E2937"/>
    <w:rsid w:val="009E29D3"/>
    <w:rsid w:val="009E31A7"/>
    <w:rsid w:val="009E3991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B4C"/>
    <w:rsid w:val="00A21F19"/>
    <w:rsid w:val="00A2203A"/>
    <w:rsid w:val="00A223B7"/>
    <w:rsid w:val="00A225E4"/>
    <w:rsid w:val="00A22967"/>
    <w:rsid w:val="00A22A94"/>
    <w:rsid w:val="00A2300E"/>
    <w:rsid w:val="00A23348"/>
    <w:rsid w:val="00A23755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27A2D"/>
    <w:rsid w:val="00A3048A"/>
    <w:rsid w:val="00A32A44"/>
    <w:rsid w:val="00A32D3C"/>
    <w:rsid w:val="00A3350E"/>
    <w:rsid w:val="00A3393C"/>
    <w:rsid w:val="00A3394E"/>
    <w:rsid w:val="00A33EB8"/>
    <w:rsid w:val="00A34A95"/>
    <w:rsid w:val="00A35EC3"/>
    <w:rsid w:val="00A369A7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8F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098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B61FA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663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25"/>
    <w:rsid w:val="00B144B0"/>
    <w:rsid w:val="00B14E7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DD6"/>
    <w:rsid w:val="00B473A6"/>
    <w:rsid w:val="00B47705"/>
    <w:rsid w:val="00B4770D"/>
    <w:rsid w:val="00B4796C"/>
    <w:rsid w:val="00B47A28"/>
    <w:rsid w:val="00B47B92"/>
    <w:rsid w:val="00B47C44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56BE"/>
    <w:rsid w:val="00B55713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A89"/>
    <w:rsid w:val="00B64BE1"/>
    <w:rsid w:val="00B654AB"/>
    <w:rsid w:val="00B65B13"/>
    <w:rsid w:val="00B66B4B"/>
    <w:rsid w:val="00B66D6B"/>
    <w:rsid w:val="00B67327"/>
    <w:rsid w:val="00B675AD"/>
    <w:rsid w:val="00B67634"/>
    <w:rsid w:val="00B703D0"/>
    <w:rsid w:val="00B70859"/>
    <w:rsid w:val="00B709E8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7902"/>
    <w:rsid w:val="00B900B2"/>
    <w:rsid w:val="00B90ECC"/>
    <w:rsid w:val="00B918AA"/>
    <w:rsid w:val="00B91E2B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4A4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9BC"/>
    <w:rsid w:val="00BB4C77"/>
    <w:rsid w:val="00BB4D24"/>
    <w:rsid w:val="00BB4DE7"/>
    <w:rsid w:val="00BB5295"/>
    <w:rsid w:val="00BB5850"/>
    <w:rsid w:val="00BB5A5F"/>
    <w:rsid w:val="00BB5A9C"/>
    <w:rsid w:val="00BB5AE7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1A6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415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D63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AE9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476"/>
    <w:rsid w:val="00C345DA"/>
    <w:rsid w:val="00C34E39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31B2"/>
    <w:rsid w:val="00C4325C"/>
    <w:rsid w:val="00C4416C"/>
    <w:rsid w:val="00C4447F"/>
    <w:rsid w:val="00C45BE7"/>
    <w:rsid w:val="00C45C72"/>
    <w:rsid w:val="00C463C1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515"/>
    <w:rsid w:val="00C549A2"/>
    <w:rsid w:val="00C549FF"/>
    <w:rsid w:val="00C551DC"/>
    <w:rsid w:val="00C55CA9"/>
    <w:rsid w:val="00C5641F"/>
    <w:rsid w:val="00C569FD"/>
    <w:rsid w:val="00C571E1"/>
    <w:rsid w:val="00C57387"/>
    <w:rsid w:val="00C57699"/>
    <w:rsid w:val="00C57898"/>
    <w:rsid w:val="00C579FE"/>
    <w:rsid w:val="00C603B6"/>
    <w:rsid w:val="00C60589"/>
    <w:rsid w:val="00C60A86"/>
    <w:rsid w:val="00C60B7D"/>
    <w:rsid w:val="00C60FFE"/>
    <w:rsid w:val="00C61065"/>
    <w:rsid w:val="00C613F6"/>
    <w:rsid w:val="00C61490"/>
    <w:rsid w:val="00C618E4"/>
    <w:rsid w:val="00C61BF1"/>
    <w:rsid w:val="00C61D6F"/>
    <w:rsid w:val="00C62D44"/>
    <w:rsid w:val="00C638B9"/>
    <w:rsid w:val="00C6398C"/>
    <w:rsid w:val="00C647FC"/>
    <w:rsid w:val="00C64C6B"/>
    <w:rsid w:val="00C65358"/>
    <w:rsid w:val="00C6596A"/>
    <w:rsid w:val="00C67051"/>
    <w:rsid w:val="00C67ABC"/>
    <w:rsid w:val="00C70114"/>
    <w:rsid w:val="00C705E5"/>
    <w:rsid w:val="00C709F4"/>
    <w:rsid w:val="00C716F6"/>
    <w:rsid w:val="00C718C8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7B"/>
    <w:rsid w:val="00CB4FDF"/>
    <w:rsid w:val="00CB5A78"/>
    <w:rsid w:val="00CB5AA2"/>
    <w:rsid w:val="00CB6B7F"/>
    <w:rsid w:val="00CB77AE"/>
    <w:rsid w:val="00CC0202"/>
    <w:rsid w:val="00CC0474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D7E22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3F72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735"/>
    <w:rsid w:val="00CF1BB2"/>
    <w:rsid w:val="00CF2079"/>
    <w:rsid w:val="00CF3104"/>
    <w:rsid w:val="00CF3307"/>
    <w:rsid w:val="00CF3EA5"/>
    <w:rsid w:val="00CF4470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9CB"/>
    <w:rsid w:val="00D01DEE"/>
    <w:rsid w:val="00D02A12"/>
    <w:rsid w:val="00D032CC"/>
    <w:rsid w:val="00D03B46"/>
    <w:rsid w:val="00D03D85"/>
    <w:rsid w:val="00D03EA9"/>
    <w:rsid w:val="00D03FDB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52E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57DA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5CF"/>
    <w:rsid w:val="00D95AC5"/>
    <w:rsid w:val="00D95EA1"/>
    <w:rsid w:val="00D95EBF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849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71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37448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981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6D3"/>
    <w:rsid w:val="00E90C04"/>
    <w:rsid w:val="00E91122"/>
    <w:rsid w:val="00E925DF"/>
    <w:rsid w:val="00E92940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89D"/>
    <w:rsid w:val="00EC2C8C"/>
    <w:rsid w:val="00EC2EE0"/>
    <w:rsid w:val="00EC34DF"/>
    <w:rsid w:val="00EC438F"/>
    <w:rsid w:val="00EC44E9"/>
    <w:rsid w:val="00EC4AB3"/>
    <w:rsid w:val="00EC5A81"/>
    <w:rsid w:val="00EC6BFE"/>
    <w:rsid w:val="00EC7341"/>
    <w:rsid w:val="00EC760C"/>
    <w:rsid w:val="00EC76A7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B6E"/>
    <w:rsid w:val="00EE7CDB"/>
    <w:rsid w:val="00EF005D"/>
    <w:rsid w:val="00EF1656"/>
    <w:rsid w:val="00EF1A12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5555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973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2C15"/>
    <w:rsid w:val="00F13159"/>
    <w:rsid w:val="00F13EA9"/>
    <w:rsid w:val="00F1635E"/>
    <w:rsid w:val="00F16AA6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447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853"/>
    <w:rsid w:val="00F419EB"/>
    <w:rsid w:val="00F422DD"/>
    <w:rsid w:val="00F425CA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B49"/>
    <w:rsid w:val="00F60DC7"/>
    <w:rsid w:val="00F613BD"/>
    <w:rsid w:val="00F61536"/>
    <w:rsid w:val="00F61DF1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8F3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ACD"/>
    <w:rsid w:val="00F91CB8"/>
    <w:rsid w:val="00F92BBF"/>
    <w:rsid w:val="00F92FE8"/>
    <w:rsid w:val="00F9317F"/>
    <w:rsid w:val="00F9376A"/>
    <w:rsid w:val="00F94036"/>
    <w:rsid w:val="00F94542"/>
    <w:rsid w:val="00F94752"/>
    <w:rsid w:val="00F94A21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574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502"/>
    <w:rsid w:val="00FB7DC6"/>
    <w:rsid w:val="00FC01AB"/>
    <w:rsid w:val="00FC1897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2C0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left" w:pos="1080"/>
      </w:tabs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left" w:pos="540"/>
      </w:tabs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C4632-C3DB-4D49-AA30-6A14A2E0431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5722D703-6C23-41E7-BB1F-0094A4C41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654AF-EE82-4AE9-A0E9-8EDBD1FCBC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344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2024-05-07T04:09:00Z</cp:lastPrinted>
  <dcterms:created xsi:type="dcterms:W3CDTF">2024-05-10T11:31:00Z</dcterms:created>
  <dcterms:modified xsi:type="dcterms:W3CDTF">2024-05-10T11:34:00Z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