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77777777" w:rsidR="00F125D2" w:rsidRPr="004D49BC" w:rsidRDefault="00F125D2" w:rsidP="00F125D2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D49B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Pr="004D49BC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36FD6476" w14:textId="77777777" w:rsidR="00F125D2" w:rsidRPr="004D49BC" w:rsidRDefault="00F125D2" w:rsidP="00F125D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A1CD31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DA8F3E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1B6035B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0E0BB26E" w14:textId="042112C1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F45FA4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57B12ECD" w14:textId="1B711891" w:rsidR="000619AE" w:rsidRPr="004D49BC" w:rsidRDefault="00F125D2" w:rsidP="00E738B4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680FF2D" w14:textId="5ECC2D15" w:rsidR="00F125D2" w:rsidRPr="004D49BC" w:rsidRDefault="00F125D2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DCA3198" w14:textId="56C7C143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616121A" w14:textId="70588141" w:rsidR="000613D2" w:rsidRPr="004D49BC" w:rsidRDefault="000613D2" w:rsidP="000613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E6395CC" w14:textId="311E824D" w:rsidR="00102221" w:rsidRPr="004D49BC" w:rsidRDefault="00102221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4D49BC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3DD341A8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44E3EE83" w:rsidR="001F79E0" w:rsidRPr="004D49BC" w:rsidRDefault="007109B0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4D49BC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4D49BC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A3583CA" w14:textId="55F5ACAB" w:rsidR="0088322F" w:rsidRPr="004D49BC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E147BD" w:rsidRPr="004D49BC">
        <w:rPr>
          <w:rFonts w:ascii="Angsana New" w:hAnsi="Angsana New" w:cs="Angsana New"/>
          <w:sz w:val="30"/>
          <w:szCs w:val="30"/>
        </w:rPr>
        <w:t>13</w:t>
      </w:r>
      <w:r w:rsidR="00DB076C" w:rsidRPr="004D49BC">
        <w:rPr>
          <w:rFonts w:ascii="Angsana New" w:hAnsi="Angsana New" w:cs="Angsana New"/>
          <w:sz w:val="30"/>
          <w:szCs w:val="30"/>
        </w:rPr>
        <w:t xml:space="preserve"> </w:t>
      </w:r>
      <w:r w:rsidR="00067461" w:rsidRPr="004D49BC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7</w:t>
      </w:r>
    </w:p>
    <w:p w14:paraId="22AFE43B" w14:textId="77777777" w:rsidR="002D6F2B" w:rsidRPr="004D49BC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4D0638" w14:textId="5229235A" w:rsidR="00795D87" w:rsidRPr="004D49BC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4D49BC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4D49BC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FA4C8F" w14:textId="66EBF080" w:rsidR="00FB774E" w:rsidRPr="004D49BC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4D49B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 w:rsidRPr="004D49BC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91890" w:rsidRPr="004D49BC">
        <w:rPr>
          <w:rFonts w:ascii="Angsana New" w:hAnsi="Angsana New" w:cs="Angsana New"/>
          <w:sz w:val="30"/>
          <w:szCs w:val="30"/>
        </w:rPr>
        <w:t>34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4D49BC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D49BC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   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ระหว่างกาลนี้เน้นการให้</w:t>
      </w:r>
      <w:r w:rsidR="00E25480" w:rsidRPr="004D49BC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6</w:t>
      </w:r>
    </w:p>
    <w:p w14:paraId="615A7D02" w14:textId="77777777" w:rsidR="00BD51A1" w:rsidRPr="004D49BC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4B97B703" w:rsidR="002C1C0E" w:rsidRPr="004D49BC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 w:rsidRPr="004D49BC">
        <w:rPr>
          <w:rFonts w:ascii="Angsana New" w:hAnsi="Angsana New" w:cs="Angsana New" w:hint="cs"/>
          <w:sz w:val="30"/>
          <w:szCs w:val="30"/>
          <w:cs/>
        </w:rPr>
        <w:t>ม</w:t>
      </w:r>
      <w:r w:rsidRPr="004D49BC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4D49B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 w:rsidRPr="004D49BC">
        <w:rPr>
          <w:rFonts w:ascii="Angsana New" w:hAnsi="Angsana New" w:cs="Angsana New" w:hint="cs"/>
          <w:sz w:val="30"/>
          <w:szCs w:val="30"/>
          <w:cs/>
        </w:rPr>
        <w:t>ที่</w:t>
      </w:r>
      <w:r w:rsidRPr="004D49BC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4D49BC">
        <w:rPr>
          <w:rFonts w:ascii="Angsana New" w:hAnsi="Angsana New" w:cs="Angsana New" w:hint="cs"/>
          <w:sz w:val="30"/>
          <w:szCs w:val="30"/>
          <w:cs/>
        </w:rPr>
        <w:t>ไว้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6</w:t>
      </w:r>
    </w:p>
    <w:p w14:paraId="4ED4DB29" w14:textId="18C9BFDE" w:rsidR="00705309" w:rsidRPr="004D49BC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DF54" w14:textId="63C6B066" w:rsidR="00093B30" w:rsidRPr="004D49BC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0BBF1A06" w:rsidR="002F116D" w:rsidRPr="004D49BC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2D8A89B3" w14:textId="458966AD" w:rsidR="00A64606" w:rsidRPr="004D49BC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ความสัมพันธ์ที่มีกับบริษัทย่อย </w:t>
      </w:r>
      <w:r w:rsidR="00F302BE" w:rsidRPr="004D49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4A2032" w:rsidRPr="004D49BC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="00333E5C" w:rsidRPr="004D49BC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4D49BC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 w:rsidRPr="004D49BC">
        <w:rPr>
          <w:rFonts w:ascii="Angsana New" w:hAnsi="Angsana New" w:cs="Angsana New" w:hint="cs"/>
          <w:spacing w:val="6"/>
          <w:sz w:val="30"/>
          <w:szCs w:val="30"/>
          <w:cs/>
        </w:rPr>
        <w:t>ปีสิ้นสุดวันที่</w:t>
      </w:r>
      <w:r w:rsidR="00291890" w:rsidRPr="004D49BC">
        <w:rPr>
          <w:rFonts w:ascii="Angsana New" w:hAnsi="Angsana New" w:cs="Angsana New"/>
          <w:sz w:val="30"/>
          <w:szCs w:val="30"/>
        </w:rPr>
        <w:t xml:space="preserve"> 31</w:t>
      </w:r>
      <w:r w:rsidR="00D554EE" w:rsidRPr="004D49BC">
        <w:rPr>
          <w:rFonts w:ascii="Angsana New" w:hAnsi="Angsana New" w:cs="Angsana New"/>
          <w:sz w:val="30"/>
          <w:szCs w:val="30"/>
        </w:rPr>
        <w:t xml:space="preserve"> </w:t>
      </w:r>
      <w:r w:rsidR="00D554EE" w:rsidRPr="004D49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6</w:t>
      </w:r>
    </w:p>
    <w:p w14:paraId="157278D7" w14:textId="639288E7" w:rsidR="004B5EA2" w:rsidRPr="004D49BC" w:rsidRDefault="004B5EA2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6440DF61" w14:textId="75A2E638" w:rsidR="004B5EA2" w:rsidRPr="004D49BC" w:rsidRDefault="004B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6"/>
          <w:sz w:val="30"/>
          <w:szCs w:val="30"/>
        </w:rPr>
      </w:pPr>
      <w:r w:rsidRPr="004D49BC">
        <w:rPr>
          <w:rFonts w:ascii="Angsana New" w:hAnsi="Angsana New" w:cs="Angsana New"/>
          <w:spacing w:val="6"/>
          <w:sz w:val="30"/>
          <w:szCs w:val="30"/>
          <w:cs/>
        </w:rPr>
        <w:br w:type="page"/>
      </w:r>
    </w:p>
    <w:p w14:paraId="0566E43D" w14:textId="188340B2" w:rsidR="00D27157" w:rsidRPr="004D49BC" w:rsidRDefault="00D27157" w:rsidP="0045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รายการระหว่างกันที่มีนัยสำคัญในระหว่างงวด มีดังต่อไปนี้</w:t>
      </w:r>
    </w:p>
    <w:p w14:paraId="00A557AF" w14:textId="77777777" w:rsidR="00D27157" w:rsidRPr="004D49BC" w:rsidRDefault="00D27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6"/>
          <w:sz w:val="30"/>
          <w:szCs w:val="30"/>
          <w:cs/>
        </w:rPr>
      </w:pPr>
    </w:p>
    <w:tbl>
      <w:tblPr>
        <w:tblW w:w="96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122"/>
        <w:gridCol w:w="265"/>
        <w:gridCol w:w="1097"/>
      </w:tblGrid>
      <w:tr w:rsidR="00F90116" w:rsidRPr="004D49BC" w14:paraId="70531D4F" w14:textId="77777777" w:rsidTr="002842AB">
        <w:trPr>
          <w:trHeight w:val="405"/>
          <w:tblHeader/>
        </w:trPr>
        <w:tc>
          <w:tcPr>
            <w:tcW w:w="2290" w:type="pct"/>
          </w:tcPr>
          <w:p w14:paraId="1B0A43DF" w14:textId="31B970E2" w:rsidR="00D27157" w:rsidRPr="004D49BC" w:rsidRDefault="004B5EA2" w:rsidP="00D2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rPr>
                <w:rFonts w:asciiTheme="majorBidi" w:hAnsiTheme="majorBidi" w:cstheme="majorBidi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 w:type="page"/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3" w:type="pct"/>
            <w:gridSpan w:val="3"/>
          </w:tcPr>
          <w:p w14:paraId="73DA9268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232F9C2A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7486BED0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116" w:rsidRPr="004D49BC" w14:paraId="451A6C1C" w14:textId="77777777" w:rsidTr="002842AB">
        <w:trPr>
          <w:trHeight w:val="405"/>
          <w:tblHeader/>
        </w:trPr>
        <w:tc>
          <w:tcPr>
            <w:tcW w:w="2290" w:type="pct"/>
          </w:tcPr>
          <w:p w14:paraId="3F984155" w14:textId="6D9F4744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67461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67461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67461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8" w:type="pct"/>
          </w:tcPr>
          <w:p w14:paraId="4F0F276E" w14:textId="05D4096E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36880BA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1F2A47" w14:textId="1DCC2A21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65A59CF0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829767" w14:textId="09B87F57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35F719B1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3A17BE2" w14:textId="5E023834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B5EA2" w:rsidRPr="004D49BC" w14:paraId="5852244C" w14:textId="77777777" w:rsidTr="002842AB">
        <w:trPr>
          <w:trHeight w:val="405"/>
          <w:tblHeader/>
        </w:trPr>
        <w:tc>
          <w:tcPr>
            <w:tcW w:w="2290" w:type="pct"/>
          </w:tcPr>
          <w:p w14:paraId="21B2544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0" w:type="pct"/>
            <w:gridSpan w:val="7"/>
          </w:tcPr>
          <w:p w14:paraId="5158D78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116" w:rsidRPr="004D49BC" w14:paraId="371E5CD1" w14:textId="77777777" w:rsidTr="002842AB">
        <w:trPr>
          <w:trHeight w:val="405"/>
        </w:trPr>
        <w:tc>
          <w:tcPr>
            <w:tcW w:w="2290" w:type="pct"/>
          </w:tcPr>
          <w:p w14:paraId="62475CE9" w14:textId="77777777" w:rsidR="004B5EA2" w:rsidRPr="004D49BC" w:rsidRDefault="004B5EA2" w:rsidP="0025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66C446A9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2D7B071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9899DE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3453CA0B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7ACD29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B1D441C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CCAB212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5636" w:rsidRPr="004D49BC" w14:paraId="1B8839ED" w14:textId="77777777" w:rsidTr="002842AB">
        <w:trPr>
          <w:trHeight w:val="405"/>
        </w:trPr>
        <w:tc>
          <w:tcPr>
            <w:tcW w:w="2290" w:type="pct"/>
          </w:tcPr>
          <w:p w14:paraId="22DB9691" w14:textId="7F16AB44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D2C0DF1" w14:textId="74FD529D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1FCB83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CF4F30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01D9BCF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EF36F4" w14:textId="2296DC6D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2,116,550</w:t>
            </w:r>
          </w:p>
        </w:tc>
        <w:tc>
          <w:tcPr>
            <w:tcW w:w="138" w:type="pct"/>
          </w:tcPr>
          <w:p w14:paraId="561C17E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ECE4DB8" w14:textId="2ED5230B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715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562</w:t>
            </w:r>
          </w:p>
        </w:tc>
      </w:tr>
      <w:tr w:rsidR="00B05636" w:rsidRPr="004D49BC" w14:paraId="6E1344DA" w14:textId="77777777" w:rsidTr="002842AB">
        <w:trPr>
          <w:trHeight w:val="405"/>
        </w:trPr>
        <w:tc>
          <w:tcPr>
            <w:tcW w:w="2290" w:type="pct"/>
          </w:tcPr>
          <w:p w14:paraId="542307C5" w14:textId="07955E24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5EEE0621" w14:textId="35573EF5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6DF99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0D6C13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F7FAB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5AAC01" w14:textId="0A93DB31" w:rsidR="00B05636" w:rsidRPr="004D49BC" w:rsidRDefault="0007566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4,966</w:t>
            </w:r>
          </w:p>
        </w:tc>
        <w:tc>
          <w:tcPr>
            <w:tcW w:w="138" w:type="pct"/>
          </w:tcPr>
          <w:p w14:paraId="4485748F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ED575C1" w14:textId="44E88367" w:rsidR="00B05636" w:rsidRPr="004D49BC" w:rsidRDefault="0007566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5,724</w:t>
            </w:r>
          </w:p>
        </w:tc>
      </w:tr>
      <w:tr w:rsidR="00B05636" w:rsidRPr="004D49BC" w14:paraId="1C517661" w14:textId="77777777" w:rsidTr="002842AB">
        <w:trPr>
          <w:trHeight w:val="405"/>
        </w:trPr>
        <w:tc>
          <w:tcPr>
            <w:tcW w:w="2290" w:type="pct"/>
          </w:tcPr>
          <w:p w14:paraId="744553EE" w14:textId="54241768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22B1D1AA" w14:textId="6F170276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AC53882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158D3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D78DD0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6830B0" w14:textId="72493AA1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174,957</w:t>
            </w:r>
          </w:p>
        </w:tc>
        <w:tc>
          <w:tcPr>
            <w:tcW w:w="138" w:type="pct"/>
          </w:tcPr>
          <w:p w14:paraId="4420BEC2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2E4D4" w14:textId="7FE9876F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159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672</w:t>
            </w:r>
          </w:p>
        </w:tc>
      </w:tr>
      <w:tr w:rsidR="00B05636" w:rsidRPr="004D49BC" w14:paraId="127F3EDD" w14:textId="77777777" w:rsidTr="002842AB">
        <w:trPr>
          <w:trHeight w:val="405"/>
        </w:trPr>
        <w:tc>
          <w:tcPr>
            <w:tcW w:w="2290" w:type="pct"/>
          </w:tcPr>
          <w:p w14:paraId="7C372726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58" w:type="pct"/>
          </w:tcPr>
          <w:p w14:paraId="6AE5DAAF" w14:textId="60C65151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F034B6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70BAE9" w14:textId="773C9DDF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BBF463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3F5E0C8" w14:textId="7E5B2F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201,200</w:t>
            </w:r>
          </w:p>
        </w:tc>
        <w:tc>
          <w:tcPr>
            <w:tcW w:w="138" w:type="pct"/>
          </w:tcPr>
          <w:p w14:paraId="1ABD3DF6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FED005" w14:textId="6B8171E4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5636" w:rsidRPr="004D49BC" w14:paraId="295A76FA" w14:textId="77777777" w:rsidTr="002842AB">
        <w:trPr>
          <w:trHeight w:val="405"/>
        </w:trPr>
        <w:tc>
          <w:tcPr>
            <w:tcW w:w="2290" w:type="pct"/>
          </w:tcPr>
          <w:p w14:paraId="369B5F1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" w:type="pct"/>
          </w:tcPr>
          <w:p w14:paraId="019C58D8" w14:textId="332A725C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08F543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0B5FE4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0E8E785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06D193" w14:textId="568D4F7C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52676C" w:rsidRPr="004D49BC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138" w:type="pct"/>
          </w:tcPr>
          <w:p w14:paraId="3AA2EE2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977B1B" w14:textId="7ADF705C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7,845</w:t>
            </w:r>
          </w:p>
        </w:tc>
      </w:tr>
      <w:tr w:rsidR="00B05636" w:rsidRPr="004D49BC" w14:paraId="053D2D8C" w14:textId="77777777" w:rsidTr="002842AB">
        <w:trPr>
          <w:trHeight w:val="405"/>
        </w:trPr>
        <w:tc>
          <w:tcPr>
            <w:tcW w:w="2290" w:type="pct"/>
          </w:tcPr>
          <w:p w14:paraId="0E932931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8" w:type="pct"/>
          </w:tcPr>
          <w:p w14:paraId="3EA00482" w14:textId="7E71F66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D9C28D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094E1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C05FBBB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972F4A" w14:textId="21173DA0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3,754,828</w:t>
            </w:r>
          </w:p>
        </w:tc>
        <w:tc>
          <w:tcPr>
            <w:tcW w:w="138" w:type="pct"/>
          </w:tcPr>
          <w:p w14:paraId="7EFE1B78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70D8E1" w14:textId="38DC206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906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671</w:t>
            </w:r>
          </w:p>
        </w:tc>
      </w:tr>
      <w:tr w:rsidR="00B05636" w:rsidRPr="004D49BC" w14:paraId="3CBC812D" w14:textId="77777777" w:rsidTr="002842AB">
        <w:trPr>
          <w:trHeight w:val="405"/>
        </w:trPr>
        <w:tc>
          <w:tcPr>
            <w:tcW w:w="2290" w:type="pct"/>
          </w:tcPr>
          <w:p w14:paraId="12C6640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8" w:type="pct"/>
          </w:tcPr>
          <w:p w14:paraId="5FF8A2E8" w14:textId="234444E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E7EDD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A5C34B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41FA5F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52EFE75" w14:textId="1210253B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2,846</w:t>
            </w:r>
          </w:p>
        </w:tc>
        <w:tc>
          <w:tcPr>
            <w:tcW w:w="138" w:type="pct"/>
          </w:tcPr>
          <w:p w14:paraId="16E49038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D7348" w14:textId="0FD10384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790</w:t>
            </w:r>
          </w:p>
        </w:tc>
      </w:tr>
      <w:tr w:rsidR="00B05636" w:rsidRPr="004D49BC" w14:paraId="51980850" w14:textId="77777777" w:rsidTr="002842AB">
        <w:trPr>
          <w:trHeight w:val="405"/>
        </w:trPr>
        <w:tc>
          <w:tcPr>
            <w:tcW w:w="2290" w:type="pct"/>
          </w:tcPr>
          <w:p w14:paraId="26B46408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8" w:type="pct"/>
          </w:tcPr>
          <w:p w14:paraId="716E41B9" w14:textId="0D142804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DC469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8D471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EDA363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A1D904" w14:textId="1070F219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66,097</w:t>
            </w:r>
          </w:p>
        </w:tc>
        <w:tc>
          <w:tcPr>
            <w:tcW w:w="138" w:type="pct"/>
          </w:tcPr>
          <w:p w14:paraId="1B0F564E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6EBEBC" w14:textId="3EBAE06D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59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803</w:t>
            </w:r>
          </w:p>
        </w:tc>
      </w:tr>
      <w:tr w:rsidR="00B05636" w:rsidRPr="004D49BC" w14:paraId="5AEE906D" w14:textId="77777777" w:rsidTr="002842AB">
        <w:trPr>
          <w:trHeight w:val="405"/>
        </w:trPr>
        <w:tc>
          <w:tcPr>
            <w:tcW w:w="2290" w:type="pct"/>
          </w:tcPr>
          <w:p w14:paraId="5083D2F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C41D2EE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45D5F2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2D6486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76710D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DBC9AD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2D4D667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A31FE1E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5636" w:rsidRPr="004D49BC" w14:paraId="76C38028" w14:textId="77777777" w:rsidTr="002842AB">
        <w:trPr>
          <w:trHeight w:val="405"/>
        </w:trPr>
        <w:tc>
          <w:tcPr>
            <w:tcW w:w="2290" w:type="pct"/>
          </w:tcPr>
          <w:p w14:paraId="0D278309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3FDAB727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4B12690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214285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601CAD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CFBB34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54D819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19DE7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283" w:rsidRPr="004D49BC" w14:paraId="542F5B7A" w14:textId="77777777" w:rsidTr="00CE45D1">
        <w:trPr>
          <w:trHeight w:val="405"/>
        </w:trPr>
        <w:tc>
          <w:tcPr>
            <w:tcW w:w="2290" w:type="pct"/>
          </w:tcPr>
          <w:p w14:paraId="4518652F" w14:textId="5660CA2F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3EE9038" w14:textId="5712B136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64,031</w:t>
            </w:r>
          </w:p>
        </w:tc>
        <w:tc>
          <w:tcPr>
            <w:tcW w:w="142" w:type="pct"/>
          </w:tcPr>
          <w:p w14:paraId="021F8D8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F8493EA" w14:textId="11187F7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41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443</w:t>
            </w:r>
          </w:p>
        </w:tc>
        <w:tc>
          <w:tcPr>
            <w:tcW w:w="134" w:type="pct"/>
          </w:tcPr>
          <w:p w14:paraId="6C2B29C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EDFFB2" w14:textId="58045C42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33,936</w:t>
            </w:r>
          </w:p>
        </w:tc>
        <w:tc>
          <w:tcPr>
            <w:tcW w:w="138" w:type="pct"/>
          </w:tcPr>
          <w:p w14:paraId="1B77323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6CD7C89" w14:textId="3238F6F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176</w:t>
            </w:r>
          </w:p>
        </w:tc>
      </w:tr>
      <w:tr w:rsidR="00916283" w:rsidRPr="004D49BC" w14:paraId="33482ECD" w14:textId="77777777" w:rsidTr="00CE45D1">
        <w:trPr>
          <w:trHeight w:val="405"/>
        </w:trPr>
        <w:tc>
          <w:tcPr>
            <w:tcW w:w="2290" w:type="pct"/>
          </w:tcPr>
          <w:p w14:paraId="37D52AA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07D1AED2" w14:textId="032546C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2" w:type="pct"/>
          </w:tcPr>
          <w:p w14:paraId="122C6E9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9AF7C2" w14:textId="671CB2E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136</w:t>
            </w:r>
          </w:p>
        </w:tc>
        <w:tc>
          <w:tcPr>
            <w:tcW w:w="134" w:type="pct"/>
          </w:tcPr>
          <w:p w14:paraId="4D1FBF1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F1D71A" w14:textId="3A542C2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8" w:type="pct"/>
          </w:tcPr>
          <w:p w14:paraId="39D5D7D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BC51875" w14:textId="673A5AA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90</w:t>
            </w:r>
          </w:p>
        </w:tc>
      </w:tr>
      <w:tr w:rsidR="00916283" w:rsidRPr="004D49BC" w14:paraId="374DFFBE" w14:textId="77777777" w:rsidTr="00CE45D1">
        <w:trPr>
          <w:trHeight w:val="405"/>
        </w:trPr>
        <w:tc>
          <w:tcPr>
            <w:tcW w:w="2290" w:type="pct"/>
          </w:tcPr>
          <w:p w14:paraId="73383055" w14:textId="651C6E50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4DA3201E" w14:textId="4818F1D2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2,196</w:t>
            </w:r>
          </w:p>
        </w:tc>
        <w:tc>
          <w:tcPr>
            <w:tcW w:w="142" w:type="pct"/>
          </w:tcPr>
          <w:p w14:paraId="061406D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56A405" w14:textId="73D1288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653</w:t>
            </w:r>
          </w:p>
        </w:tc>
        <w:tc>
          <w:tcPr>
            <w:tcW w:w="134" w:type="pct"/>
          </w:tcPr>
          <w:p w14:paraId="1BDF25B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B6A569" w14:textId="4A2E249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BF4955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1132A63" w14:textId="7988FE51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6283" w:rsidRPr="004D49BC" w14:paraId="20CC46B1" w14:textId="77777777" w:rsidTr="00CE45D1">
        <w:trPr>
          <w:trHeight w:val="405"/>
        </w:trPr>
        <w:tc>
          <w:tcPr>
            <w:tcW w:w="2290" w:type="pct"/>
          </w:tcPr>
          <w:p w14:paraId="4658E57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5B676D47" w14:textId="0001E19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2" w:type="pct"/>
          </w:tcPr>
          <w:p w14:paraId="29D82A5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DD1482" w14:textId="1E0E848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68</w:t>
            </w:r>
          </w:p>
        </w:tc>
        <w:tc>
          <w:tcPr>
            <w:tcW w:w="134" w:type="pct"/>
          </w:tcPr>
          <w:p w14:paraId="1068B55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00A218" w14:textId="673E819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8" w:type="pct"/>
          </w:tcPr>
          <w:p w14:paraId="5F57390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0329D60" w14:textId="3CD0E26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</w:p>
        </w:tc>
      </w:tr>
      <w:tr w:rsidR="00916283" w:rsidRPr="004D49BC" w14:paraId="0E0DDBD7" w14:textId="77777777" w:rsidTr="002842AB">
        <w:trPr>
          <w:trHeight w:val="405"/>
        </w:trPr>
        <w:tc>
          <w:tcPr>
            <w:tcW w:w="2290" w:type="pct"/>
          </w:tcPr>
          <w:p w14:paraId="0F3F0F72" w14:textId="1A364B75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014034A0" w14:textId="6338B96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73,208</w:t>
            </w:r>
          </w:p>
        </w:tc>
        <w:tc>
          <w:tcPr>
            <w:tcW w:w="142" w:type="pct"/>
          </w:tcPr>
          <w:p w14:paraId="172F980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E8C780" w14:textId="0999A24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83A2EE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259132" w14:textId="63FE0AF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B3FFB5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099F9B7" w14:textId="65F2A60D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283" w:rsidRPr="004D49BC" w14:paraId="54876936" w14:textId="77777777" w:rsidTr="002842AB">
        <w:trPr>
          <w:trHeight w:val="405"/>
        </w:trPr>
        <w:tc>
          <w:tcPr>
            <w:tcW w:w="2290" w:type="pct"/>
          </w:tcPr>
          <w:p w14:paraId="57C0AD7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15CBC52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56A2C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B0C9E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43E493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8B492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E81266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ABAFE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283" w:rsidRPr="004D49BC" w14:paraId="7F93DC10" w14:textId="77777777" w:rsidTr="002842AB">
        <w:trPr>
          <w:trHeight w:val="405"/>
        </w:trPr>
        <w:tc>
          <w:tcPr>
            <w:tcW w:w="2290" w:type="pct"/>
          </w:tcPr>
          <w:p w14:paraId="69DC1CF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</w:tcPr>
          <w:p w14:paraId="3C506CE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46F8C3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63558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BD4E86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E4482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DAFE0D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F529E6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283" w:rsidRPr="004D49BC" w14:paraId="1EB09392" w14:textId="77777777" w:rsidTr="0039009D">
        <w:trPr>
          <w:trHeight w:val="405"/>
        </w:trPr>
        <w:tc>
          <w:tcPr>
            <w:tcW w:w="2290" w:type="pct"/>
          </w:tcPr>
          <w:p w14:paraId="666E3B4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2DE63C50" w14:textId="122D397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42" w:type="pct"/>
          </w:tcPr>
          <w:p w14:paraId="74A4912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61083D" w14:textId="78D81C36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474</w:t>
            </w:r>
          </w:p>
        </w:tc>
        <w:tc>
          <w:tcPr>
            <w:tcW w:w="134" w:type="pct"/>
          </w:tcPr>
          <w:p w14:paraId="6D85F73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6A81ED" w14:textId="23F79DC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38" w:type="pct"/>
          </w:tcPr>
          <w:p w14:paraId="5C0745B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E0AC83D" w14:textId="189831BF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431</w:t>
            </w:r>
          </w:p>
        </w:tc>
      </w:tr>
      <w:tr w:rsidR="00916283" w:rsidRPr="004D49BC" w14:paraId="34CDA5E1" w14:textId="77777777" w:rsidTr="0039009D">
        <w:trPr>
          <w:trHeight w:val="405"/>
        </w:trPr>
        <w:tc>
          <w:tcPr>
            <w:tcW w:w="2290" w:type="pct"/>
          </w:tcPr>
          <w:p w14:paraId="7719FF7C" w14:textId="0DEFB25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3B6B21C5" w14:textId="6C02C03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4,129</w:t>
            </w:r>
          </w:p>
        </w:tc>
        <w:tc>
          <w:tcPr>
            <w:tcW w:w="142" w:type="pct"/>
          </w:tcPr>
          <w:p w14:paraId="17FB67C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C9BFCC" w14:textId="65C4BF2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233</w:t>
            </w:r>
          </w:p>
        </w:tc>
        <w:tc>
          <w:tcPr>
            <w:tcW w:w="134" w:type="pct"/>
          </w:tcPr>
          <w:p w14:paraId="30CFC1E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4EE874" w14:textId="6D6C419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138" w:type="pct"/>
          </w:tcPr>
          <w:p w14:paraId="473877B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C549B10" w14:textId="59A45961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6283" w:rsidRPr="004D49BC" w14:paraId="3CC6BF99" w14:textId="77777777" w:rsidTr="0039009D">
        <w:trPr>
          <w:trHeight w:val="405"/>
        </w:trPr>
        <w:tc>
          <w:tcPr>
            <w:tcW w:w="2290" w:type="pct"/>
          </w:tcPr>
          <w:p w14:paraId="5061864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4868131A" w14:textId="4DEE987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50C70" w:rsidRPr="004D49B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5BB19BB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AFC26D" w14:textId="7C01258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</w:p>
        </w:tc>
        <w:tc>
          <w:tcPr>
            <w:tcW w:w="134" w:type="pct"/>
          </w:tcPr>
          <w:p w14:paraId="3CC2AE9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B15670" w14:textId="15E8CDE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A071B" w:rsidRPr="004D49B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8" w:type="pct"/>
          </w:tcPr>
          <w:p w14:paraId="154DD04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53BA8C7" w14:textId="232D3C2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</w:p>
        </w:tc>
      </w:tr>
      <w:tr w:rsidR="004A2032" w:rsidRPr="004D49BC" w14:paraId="4BDB648B" w14:textId="77777777" w:rsidTr="0039009D">
        <w:trPr>
          <w:trHeight w:val="405"/>
        </w:trPr>
        <w:tc>
          <w:tcPr>
            <w:tcW w:w="2290" w:type="pct"/>
          </w:tcPr>
          <w:p w14:paraId="0F057A83" w14:textId="283CFC8F" w:rsidR="004A2032" w:rsidRPr="004D49BC" w:rsidRDefault="004A2032" w:rsidP="004A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58" w:type="pct"/>
          </w:tcPr>
          <w:p w14:paraId="6039B6CD" w14:textId="41552E86" w:rsidR="004A2032" w:rsidRPr="004D49BC" w:rsidRDefault="004A2032" w:rsidP="004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21,676</w:t>
            </w:r>
          </w:p>
        </w:tc>
        <w:tc>
          <w:tcPr>
            <w:tcW w:w="142" w:type="pct"/>
          </w:tcPr>
          <w:p w14:paraId="2126ADB1" w14:textId="77777777" w:rsidR="004A2032" w:rsidRPr="004D49BC" w:rsidRDefault="004A2032" w:rsidP="004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E22342" w14:textId="2C8D0D42" w:rsidR="004A2032" w:rsidRPr="004D49BC" w:rsidRDefault="004A2032" w:rsidP="004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26,307</w:t>
            </w:r>
          </w:p>
        </w:tc>
        <w:tc>
          <w:tcPr>
            <w:tcW w:w="134" w:type="pct"/>
          </w:tcPr>
          <w:p w14:paraId="756F9183" w14:textId="77777777" w:rsidR="004A2032" w:rsidRPr="004D49BC" w:rsidRDefault="004A2032" w:rsidP="004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2E3611" w14:textId="57D36944" w:rsidR="004A2032" w:rsidRPr="004D49BC" w:rsidRDefault="004A2032" w:rsidP="004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7,573</w:t>
            </w:r>
          </w:p>
        </w:tc>
        <w:tc>
          <w:tcPr>
            <w:tcW w:w="138" w:type="pct"/>
          </w:tcPr>
          <w:p w14:paraId="0BDCFE2D" w14:textId="77777777" w:rsidR="004A2032" w:rsidRPr="004D49BC" w:rsidRDefault="004A2032" w:rsidP="004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80FA937" w14:textId="3EA4177D" w:rsidR="004A2032" w:rsidRPr="004D49BC" w:rsidRDefault="004A2032" w:rsidP="004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066</w:t>
            </w:r>
          </w:p>
        </w:tc>
      </w:tr>
      <w:tr w:rsidR="00916283" w:rsidRPr="004D49BC" w14:paraId="263B3D0A" w14:textId="77777777" w:rsidTr="0039009D">
        <w:trPr>
          <w:trHeight w:val="405"/>
        </w:trPr>
        <w:tc>
          <w:tcPr>
            <w:tcW w:w="2290" w:type="pct"/>
          </w:tcPr>
          <w:p w14:paraId="3DB4B3C2" w14:textId="62BDF272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58" w:type="pct"/>
          </w:tcPr>
          <w:p w14:paraId="5860E66D" w14:textId="7BE6995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874D25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B63F47" w14:textId="2B3790C1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74,776</w:t>
            </w:r>
          </w:p>
        </w:tc>
        <w:tc>
          <w:tcPr>
            <w:tcW w:w="134" w:type="pct"/>
          </w:tcPr>
          <w:p w14:paraId="6EA6614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EFD75B" w14:textId="6C2A3CA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F25BF2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6236089" w14:textId="71EAFBF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13F3" w:rsidRPr="004D49BC" w14:paraId="18AC5578" w14:textId="77777777" w:rsidTr="0039009D">
        <w:trPr>
          <w:trHeight w:val="405"/>
        </w:trPr>
        <w:tc>
          <w:tcPr>
            <w:tcW w:w="2290" w:type="pct"/>
          </w:tcPr>
          <w:p w14:paraId="1774F8AA" w14:textId="375FB1FF" w:rsidR="007A13F3" w:rsidRPr="004D49BC" w:rsidRDefault="007A13F3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</w:tcPr>
          <w:p w14:paraId="7D744096" w14:textId="6D3C5FA5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25,200</w:t>
            </w:r>
          </w:p>
        </w:tc>
        <w:tc>
          <w:tcPr>
            <w:tcW w:w="142" w:type="pct"/>
          </w:tcPr>
          <w:p w14:paraId="6FDEA87C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F28FC3" w14:textId="402E3F3E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3820947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AAAFAD" w14:textId="493D0291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522533F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0E051BB" w14:textId="449854BC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13F3" w:rsidRPr="004D49BC" w14:paraId="30B7FE38" w14:textId="77777777" w:rsidTr="0039009D">
        <w:trPr>
          <w:trHeight w:val="405"/>
        </w:trPr>
        <w:tc>
          <w:tcPr>
            <w:tcW w:w="2290" w:type="pct"/>
          </w:tcPr>
          <w:p w14:paraId="2FB11A3D" w14:textId="77777777" w:rsidR="007A13F3" w:rsidRPr="004D49BC" w:rsidRDefault="007A13F3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58" w:type="pct"/>
          </w:tcPr>
          <w:p w14:paraId="38485ED7" w14:textId="045D4C9C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2" w:type="pct"/>
          </w:tcPr>
          <w:p w14:paraId="4B6B3F49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67C3E9" w14:textId="4311DB05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3D3AD2A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A71746" w14:textId="33887422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734AB4E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A9C7EC5" w14:textId="581BA0B1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788879B" w14:textId="2DF60543" w:rsidR="00D27157" w:rsidRPr="004D49BC" w:rsidRDefault="00D27157">
      <w:pPr>
        <w:rPr>
          <w:rFonts w:cstheme="minorBidi"/>
        </w:rPr>
      </w:pPr>
    </w:p>
    <w:p w14:paraId="5234AD50" w14:textId="77777777" w:rsidR="007A13F3" w:rsidRPr="004D49BC" w:rsidRDefault="007A13F3">
      <w:pPr>
        <w:rPr>
          <w:rFonts w:cstheme="minorBidi"/>
        </w:rPr>
      </w:pPr>
    </w:p>
    <w:p w14:paraId="4DA74D25" w14:textId="77777777" w:rsidR="00D27157" w:rsidRPr="004D49BC" w:rsidRDefault="00D27157">
      <w:pPr>
        <w:rPr>
          <w:rFonts w:cstheme="minorBidi"/>
        </w:rPr>
      </w:pPr>
    </w:p>
    <w:tbl>
      <w:tblPr>
        <w:tblW w:w="96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3"/>
        <w:gridCol w:w="1109"/>
        <w:gridCol w:w="265"/>
        <w:gridCol w:w="1097"/>
      </w:tblGrid>
      <w:tr w:rsidR="007A13F3" w:rsidRPr="004D49BC" w14:paraId="5DAB9BD1" w14:textId="77777777" w:rsidTr="007A13F3">
        <w:trPr>
          <w:trHeight w:val="434"/>
        </w:trPr>
        <w:tc>
          <w:tcPr>
            <w:tcW w:w="2290" w:type="pct"/>
          </w:tcPr>
          <w:p w14:paraId="1DA07C18" w14:textId="77777777" w:rsidR="007A13F3" w:rsidRPr="004D49BC" w:rsidRDefault="007A13F3" w:rsidP="006B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14:paraId="141FB29F" w14:textId="3EA9948D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1F144638" w14:textId="77777777" w:rsidR="007A13F3" w:rsidRPr="004D49BC" w:rsidRDefault="007A13F3" w:rsidP="006B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44C89291" w14:textId="27FE13E2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3F3" w:rsidRPr="004D49BC" w14:paraId="1E368E19" w14:textId="77777777" w:rsidTr="002842AB">
        <w:trPr>
          <w:trHeight w:val="434"/>
        </w:trPr>
        <w:tc>
          <w:tcPr>
            <w:tcW w:w="2290" w:type="pct"/>
          </w:tcPr>
          <w:p w14:paraId="5456CCE4" w14:textId="6B0F29C4" w:rsidR="007A13F3" w:rsidRPr="004D49BC" w:rsidRDefault="007A13F3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8" w:type="pct"/>
          </w:tcPr>
          <w:p w14:paraId="20FF24E7" w14:textId="22792A39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77377A72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616106" w14:textId="1D559C35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" w:type="pct"/>
          </w:tcPr>
          <w:p w14:paraId="00D3F588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E7F076B" w14:textId="78566C60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4A4C89BC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4CCBE2" w14:textId="268897E3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A13F3" w:rsidRPr="004D49BC" w14:paraId="68BC2958" w14:textId="77777777" w:rsidTr="007A13F3">
        <w:trPr>
          <w:trHeight w:val="434"/>
        </w:trPr>
        <w:tc>
          <w:tcPr>
            <w:tcW w:w="2290" w:type="pct"/>
          </w:tcPr>
          <w:p w14:paraId="3CEDCF8A" w14:textId="77777777" w:rsidR="007A13F3" w:rsidRPr="004D49BC" w:rsidRDefault="007A13F3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0" w:type="pct"/>
            <w:gridSpan w:val="8"/>
          </w:tcPr>
          <w:p w14:paraId="350DAD3F" w14:textId="35DE7719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13F3" w:rsidRPr="004D49BC" w14:paraId="5CCC5A03" w14:textId="77777777" w:rsidTr="002842AB">
        <w:trPr>
          <w:trHeight w:hRule="exact" w:val="405"/>
        </w:trPr>
        <w:tc>
          <w:tcPr>
            <w:tcW w:w="2290" w:type="pct"/>
          </w:tcPr>
          <w:p w14:paraId="1B858449" w14:textId="6555D9A9" w:rsidR="007A13F3" w:rsidRPr="004D49BC" w:rsidRDefault="007A13F3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58" w:type="pct"/>
          </w:tcPr>
          <w:p w14:paraId="6C309273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E6F2CE2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198B2E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30FD3C94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E09BD93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6BA9900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F8C84B8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3F3" w:rsidRPr="004D49BC" w14:paraId="01AC5BD1" w14:textId="77777777" w:rsidTr="002842AB">
        <w:trPr>
          <w:trHeight w:hRule="exact" w:val="405"/>
        </w:trPr>
        <w:tc>
          <w:tcPr>
            <w:tcW w:w="2290" w:type="pct"/>
          </w:tcPr>
          <w:p w14:paraId="26A616C2" w14:textId="63CE0218" w:rsidR="007A13F3" w:rsidRPr="004D49BC" w:rsidRDefault="007A13F3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149AB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E2620A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ตอบแทนการเลี้ยง</w:t>
            </w:r>
          </w:p>
        </w:tc>
        <w:tc>
          <w:tcPr>
            <w:tcW w:w="558" w:type="pct"/>
          </w:tcPr>
          <w:p w14:paraId="4CC3D902" w14:textId="08F5A1D8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42" w:type="pct"/>
          </w:tcPr>
          <w:p w14:paraId="1068F4FA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8AC6BB" w14:textId="64598366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34" w:type="pct"/>
          </w:tcPr>
          <w:p w14:paraId="57F6B858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F0ADB97" w14:textId="66A320EC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E96FE9B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1B2567B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3F3" w:rsidRPr="004D49BC" w14:paraId="1A63A3D4" w14:textId="77777777" w:rsidTr="002842AB">
        <w:trPr>
          <w:trHeight w:val="162"/>
        </w:trPr>
        <w:tc>
          <w:tcPr>
            <w:tcW w:w="2290" w:type="pct"/>
          </w:tcPr>
          <w:p w14:paraId="789ADEBF" w14:textId="77777777" w:rsidR="007A13F3" w:rsidRPr="004D49BC" w:rsidRDefault="007A13F3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8" w:type="pct"/>
          </w:tcPr>
          <w:p w14:paraId="686048E3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0D914D7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0156EB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57054E7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1761276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AF0BF7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6AC712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3F3" w:rsidRPr="004D49BC" w14:paraId="5B4409FB" w14:textId="77777777" w:rsidTr="002842AB">
        <w:trPr>
          <w:trHeight w:val="428"/>
        </w:trPr>
        <w:tc>
          <w:tcPr>
            <w:tcW w:w="2290" w:type="pct"/>
            <w:shd w:val="clear" w:color="auto" w:fill="FFFFFF"/>
          </w:tcPr>
          <w:p w14:paraId="5D77E625" w14:textId="77777777" w:rsidR="007A13F3" w:rsidRPr="004D49BC" w:rsidRDefault="007A13F3" w:rsidP="007A13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8" w:type="pct"/>
          </w:tcPr>
          <w:p w14:paraId="5BC50A48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1285B20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3CB4D6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7F26A41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E32AD7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AEF2ACE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44A2395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3F3" w:rsidRPr="004D49BC" w14:paraId="2161DA6C" w14:textId="77777777" w:rsidTr="002842AB">
        <w:trPr>
          <w:trHeight w:val="403"/>
        </w:trPr>
        <w:tc>
          <w:tcPr>
            <w:tcW w:w="2290" w:type="pct"/>
            <w:shd w:val="clear" w:color="auto" w:fill="FFFFFF"/>
          </w:tcPr>
          <w:p w14:paraId="5C3FCFF4" w14:textId="77777777" w:rsidR="007A13F3" w:rsidRPr="004D49BC" w:rsidRDefault="007A13F3" w:rsidP="007A13F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58" w:type="pct"/>
          </w:tcPr>
          <w:p w14:paraId="1719A174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D53A280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C8DEDA8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BE301C1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C6F3AD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17EEDEB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D7A2172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3F3" w:rsidRPr="004D49BC" w14:paraId="07AE9929" w14:textId="77777777" w:rsidTr="000B63FE">
        <w:trPr>
          <w:trHeight w:val="403"/>
        </w:trPr>
        <w:tc>
          <w:tcPr>
            <w:tcW w:w="2290" w:type="pct"/>
            <w:shd w:val="clear" w:color="auto" w:fill="FFFFFF"/>
          </w:tcPr>
          <w:p w14:paraId="42052A11" w14:textId="77777777" w:rsidR="007A13F3" w:rsidRPr="004D49BC" w:rsidRDefault="007A13F3" w:rsidP="007A13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8" w:type="pct"/>
          </w:tcPr>
          <w:p w14:paraId="5B2B96EE" w14:textId="4A726B4E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14,163</w:t>
            </w:r>
          </w:p>
        </w:tc>
        <w:tc>
          <w:tcPr>
            <w:tcW w:w="142" w:type="pct"/>
          </w:tcPr>
          <w:p w14:paraId="324A109D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6C1CF1" w14:textId="23D927AD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662</w:t>
            </w:r>
          </w:p>
        </w:tc>
        <w:tc>
          <w:tcPr>
            <w:tcW w:w="141" w:type="pct"/>
            <w:gridSpan w:val="2"/>
          </w:tcPr>
          <w:p w14:paraId="749F3572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D245D6" w14:textId="56305FCC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5,057</w:t>
            </w:r>
          </w:p>
        </w:tc>
        <w:tc>
          <w:tcPr>
            <w:tcW w:w="138" w:type="pct"/>
          </w:tcPr>
          <w:p w14:paraId="0FCDDA1E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7356D4A" w14:textId="255BFEA9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622</w:t>
            </w:r>
          </w:p>
        </w:tc>
      </w:tr>
      <w:tr w:rsidR="007A13F3" w:rsidRPr="004D49BC" w14:paraId="3FF55FD5" w14:textId="77777777" w:rsidTr="002842AB">
        <w:trPr>
          <w:trHeight w:val="403"/>
        </w:trPr>
        <w:tc>
          <w:tcPr>
            <w:tcW w:w="2290" w:type="pct"/>
            <w:shd w:val="clear" w:color="auto" w:fill="FFFFFF"/>
          </w:tcPr>
          <w:p w14:paraId="5036753D" w14:textId="77777777" w:rsidR="007A13F3" w:rsidRPr="004D49BC" w:rsidRDefault="007A13F3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543C799A" w14:textId="5D856DCE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2" w:type="pct"/>
            <w:shd w:val="clear" w:color="auto" w:fill="auto"/>
          </w:tcPr>
          <w:p w14:paraId="2F11FDFC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0497BBF" w14:textId="443D400C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193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E1D27FF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F946B21" w14:textId="184E6834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3BDEB6D1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A1843FE" w14:textId="5FF3298D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</w:p>
        </w:tc>
      </w:tr>
      <w:tr w:rsidR="007A13F3" w:rsidRPr="004D49BC" w14:paraId="132DAA20" w14:textId="77777777" w:rsidTr="000B63FE">
        <w:trPr>
          <w:trHeight w:val="428"/>
        </w:trPr>
        <w:tc>
          <w:tcPr>
            <w:tcW w:w="2290" w:type="pct"/>
            <w:shd w:val="clear" w:color="auto" w:fill="FFFFFF"/>
          </w:tcPr>
          <w:p w14:paraId="436A522F" w14:textId="77777777" w:rsidR="007A13F3" w:rsidRPr="004D49BC" w:rsidRDefault="007A13F3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FACD0" w14:textId="69BBCE49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14,297</w:t>
            </w:r>
          </w:p>
        </w:tc>
        <w:tc>
          <w:tcPr>
            <w:tcW w:w="142" w:type="pct"/>
            <w:shd w:val="clear" w:color="auto" w:fill="auto"/>
          </w:tcPr>
          <w:p w14:paraId="7FF59C4C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A0FAA" w14:textId="2A5BED71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85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1B7B091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D9347" w14:textId="787E3B03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5,059</w:t>
            </w:r>
          </w:p>
        </w:tc>
        <w:tc>
          <w:tcPr>
            <w:tcW w:w="138" w:type="pct"/>
          </w:tcPr>
          <w:p w14:paraId="2107D426" w14:textId="77777777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288FA" w14:textId="76439BAD" w:rsidR="007A13F3" w:rsidRPr="004D49BC" w:rsidRDefault="007A13F3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629</w:t>
            </w:r>
          </w:p>
        </w:tc>
      </w:tr>
    </w:tbl>
    <w:p w14:paraId="374D695C" w14:textId="77777777" w:rsidR="004B5EA2" w:rsidRPr="004D49BC" w:rsidRDefault="004B5EA2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</w:rPr>
      </w:pPr>
    </w:p>
    <w:p w14:paraId="61C1C6F0" w14:textId="6EFDC216" w:rsidR="000B2FE1" w:rsidRPr="004D49BC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F12EFC" w:rsidRPr="004D49BC">
        <w:rPr>
          <w:rFonts w:ascii="Angsana New" w:hAnsi="Angsana New" w:cs="Angsana New"/>
          <w:sz w:val="30"/>
          <w:szCs w:val="30"/>
        </w:rPr>
        <w:t>3</w:t>
      </w:r>
      <w:r w:rsidR="00994807" w:rsidRPr="004D49BC">
        <w:rPr>
          <w:rFonts w:ascii="Angsana New" w:hAnsi="Angsana New" w:cs="Angsana New"/>
          <w:sz w:val="30"/>
          <w:szCs w:val="30"/>
        </w:rPr>
        <w:t>1</w:t>
      </w:r>
      <w:r w:rsidR="0031124F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994807" w:rsidRPr="004D49B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994807" w:rsidRPr="004D49BC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F12EFC" w:rsidRPr="004D49BC">
        <w:rPr>
          <w:rFonts w:ascii="Angsana New" w:hAnsi="Angsana New" w:cs="Angsana New"/>
          <w:sz w:val="30"/>
          <w:szCs w:val="30"/>
        </w:rPr>
        <w:t>31</w:t>
      </w:r>
      <w:r w:rsidR="00571D34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12EFC" w:rsidRPr="004D49B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94807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994807" w:rsidRPr="004D49BC">
        <w:rPr>
          <w:rFonts w:ascii="Angsana New" w:hAnsi="Angsana New" w:cs="Angsana New"/>
          <w:sz w:val="30"/>
          <w:szCs w:val="30"/>
        </w:rPr>
        <w:t>6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Pr="004D49BC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5"/>
        <w:gridCol w:w="1176"/>
        <w:gridCol w:w="269"/>
        <w:gridCol w:w="1076"/>
        <w:gridCol w:w="267"/>
        <w:gridCol w:w="1081"/>
        <w:gridCol w:w="269"/>
        <w:gridCol w:w="1078"/>
      </w:tblGrid>
      <w:tr w:rsidR="00662442" w:rsidRPr="004D49BC" w14:paraId="1AB4B0CD" w14:textId="77777777" w:rsidTr="00994807">
        <w:trPr>
          <w:trHeight w:val="371"/>
        </w:trPr>
        <w:tc>
          <w:tcPr>
            <w:tcW w:w="2289" w:type="pct"/>
          </w:tcPr>
          <w:p w14:paraId="40D5E662" w14:textId="77777777" w:rsidR="00662442" w:rsidRPr="004D49BC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8F41D49" w14:textId="77777777" w:rsidR="00662442" w:rsidRPr="004D49BC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78145F45" w14:textId="77777777" w:rsidR="00662442" w:rsidRPr="004D49BC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vAlign w:val="bottom"/>
          </w:tcPr>
          <w:p w14:paraId="4097CD88" w14:textId="77777777" w:rsidR="00662442" w:rsidRPr="004D49BC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807" w:rsidRPr="004D49BC" w14:paraId="758C2248" w14:textId="77777777" w:rsidTr="00B05636">
        <w:trPr>
          <w:trHeight w:val="379"/>
          <w:tblHeader/>
        </w:trPr>
        <w:tc>
          <w:tcPr>
            <w:tcW w:w="2289" w:type="pct"/>
          </w:tcPr>
          <w:p w14:paraId="20EF6C83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C228E5F" w14:textId="250ADDF0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0" w:type="pct"/>
          </w:tcPr>
          <w:p w14:paraId="74BC8F80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0DA1C29" w14:textId="3E3A2EEF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4A7711B5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EF2B2A" w14:textId="54B71953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0" w:type="pct"/>
          </w:tcPr>
          <w:p w14:paraId="7657CA76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FF19C3" w14:textId="0F4FE6D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94807" w:rsidRPr="004D49BC" w14:paraId="6EAB4624" w14:textId="77777777" w:rsidTr="00B05636">
        <w:trPr>
          <w:trHeight w:val="366"/>
          <w:tblHeader/>
        </w:trPr>
        <w:tc>
          <w:tcPr>
            <w:tcW w:w="2289" w:type="pct"/>
          </w:tcPr>
          <w:p w14:paraId="1C0C1932" w14:textId="20B984F3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72F6284" w14:textId="35C5CFA4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0FE32325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C7F6F8" w14:textId="398D14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6D5A483B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91EBDB" w14:textId="44AEBA78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6812041A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6344798" w14:textId="3C345634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994807" w:rsidRPr="004D49BC" w14:paraId="2B78894B" w14:textId="77777777" w:rsidTr="00994807">
        <w:trPr>
          <w:trHeight w:val="379"/>
          <w:tblHeader/>
        </w:trPr>
        <w:tc>
          <w:tcPr>
            <w:tcW w:w="2289" w:type="pct"/>
          </w:tcPr>
          <w:p w14:paraId="3BAECE8F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1" w:type="pct"/>
            <w:gridSpan w:val="7"/>
          </w:tcPr>
          <w:p w14:paraId="3C372AFA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807" w:rsidRPr="004D49BC" w14:paraId="5F2AAA70" w14:textId="77777777" w:rsidTr="00994807">
        <w:trPr>
          <w:trHeight w:val="379"/>
          <w:tblHeader/>
        </w:trPr>
        <w:tc>
          <w:tcPr>
            <w:tcW w:w="2289" w:type="pct"/>
          </w:tcPr>
          <w:p w14:paraId="7FEF4A61" w14:textId="082E2DA1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1" w:type="pct"/>
            <w:gridSpan w:val="7"/>
          </w:tcPr>
          <w:p w14:paraId="1A057A1F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4D49BC" w14:paraId="69C271C4" w14:textId="77777777" w:rsidTr="00B05636">
        <w:trPr>
          <w:trHeight w:val="379"/>
        </w:trPr>
        <w:tc>
          <w:tcPr>
            <w:tcW w:w="2289" w:type="pct"/>
          </w:tcPr>
          <w:p w14:paraId="4A37DF3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  <w:shd w:val="clear" w:color="auto" w:fill="auto"/>
          </w:tcPr>
          <w:p w14:paraId="5C7BC43B" w14:textId="378CBB11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323F78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65DCE08B" w14:textId="6D1E497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9F2C2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66DD772" w14:textId="7B35F522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736,756</w:t>
            </w:r>
          </w:p>
        </w:tc>
        <w:tc>
          <w:tcPr>
            <w:tcW w:w="140" w:type="pct"/>
          </w:tcPr>
          <w:p w14:paraId="5EEEECE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F0263FC" w14:textId="1A4982B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736,492</w:t>
            </w:r>
          </w:p>
        </w:tc>
      </w:tr>
      <w:tr w:rsidR="00916283" w:rsidRPr="004D49BC" w14:paraId="5ACC3975" w14:textId="77777777" w:rsidTr="00B05636">
        <w:trPr>
          <w:trHeight w:val="379"/>
        </w:trPr>
        <w:tc>
          <w:tcPr>
            <w:tcW w:w="2289" w:type="pct"/>
          </w:tcPr>
          <w:p w14:paraId="63936762" w14:textId="6F50A0A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28F20C1F" w14:textId="2CF15A3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53,502</w:t>
            </w:r>
          </w:p>
        </w:tc>
        <w:tc>
          <w:tcPr>
            <w:tcW w:w="140" w:type="pct"/>
          </w:tcPr>
          <w:p w14:paraId="68C7BBD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17E9C0C" w14:textId="7A80C88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65,528</w:t>
            </w:r>
          </w:p>
        </w:tc>
        <w:tc>
          <w:tcPr>
            <w:tcW w:w="139" w:type="pct"/>
          </w:tcPr>
          <w:p w14:paraId="013549E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4602E8D" w14:textId="600A0C11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38,631</w:t>
            </w:r>
          </w:p>
        </w:tc>
        <w:tc>
          <w:tcPr>
            <w:tcW w:w="140" w:type="pct"/>
          </w:tcPr>
          <w:p w14:paraId="28E6D40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A61F3A1" w14:textId="609AAD38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42,864</w:t>
            </w:r>
          </w:p>
        </w:tc>
      </w:tr>
      <w:tr w:rsidR="00916283" w:rsidRPr="004D49BC" w14:paraId="08ABF6DF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7C532C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421DA33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53,502</w:t>
            </w:r>
          </w:p>
        </w:tc>
        <w:tc>
          <w:tcPr>
            <w:tcW w:w="140" w:type="pct"/>
            <w:vAlign w:val="bottom"/>
          </w:tcPr>
          <w:p w14:paraId="1D233CF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BE61A87" w14:textId="37F8A32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65,528</w:t>
            </w:r>
          </w:p>
        </w:tc>
        <w:tc>
          <w:tcPr>
            <w:tcW w:w="139" w:type="pct"/>
            <w:vAlign w:val="bottom"/>
          </w:tcPr>
          <w:p w14:paraId="7594AE9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7C7DC59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775,387</w:t>
            </w:r>
          </w:p>
        </w:tc>
        <w:tc>
          <w:tcPr>
            <w:tcW w:w="140" w:type="pct"/>
            <w:vAlign w:val="bottom"/>
          </w:tcPr>
          <w:p w14:paraId="296F685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201C33E" w14:textId="372757E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779,356</w:t>
            </w:r>
          </w:p>
        </w:tc>
      </w:tr>
      <w:tr w:rsidR="00916283" w:rsidRPr="004D49BC" w14:paraId="1EA0295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5E2EBBE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14:paraId="41EBE94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26150D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3A6802B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433D8E9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2B94C5D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577D5A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614B3E4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6283" w:rsidRPr="004D49BC" w14:paraId="0AFE28D4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93E83EC" w14:textId="7D122F7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1" w:type="pct"/>
            <w:vAlign w:val="bottom"/>
          </w:tcPr>
          <w:p w14:paraId="1E57E77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D57042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7E4698F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5681FC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698683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FE2EC1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F88B7C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6283" w:rsidRPr="004D49BC" w14:paraId="1AF2B6F8" w14:textId="77777777" w:rsidTr="00B05636">
        <w:trPr>
          <w:trHeight w:val="366"/>
        </w:trPr>
        <w:tc>
          <w:tcPr>
            <w:tcW w:w="2289" w:type="pct"/>
          </w:tcPr>
          <w:p w14:paraId="6C1F6DBD" w14:textId="7562056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0CC1D683" w14:textId="060ACB7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34F13F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BBDC34D" w14:textId="7181A81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FA08E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834BC5C" w14:textId="0012DEE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148,935</w:t>
            </w:r>
          </w:p>
        </w:tc>
        <w:tc>
          <w:tcPr>
            <w:tcW w:w="140" w:type="pct"/>
          </w:tcPr>
          <w:p w14:paraId="7A2AEB5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9269D3" w14:textId="6220D43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129,696</w:t>
            </w:r>
          </w:p>
        </w:tc>
      </w:tr>
      <w:tr w:rsidR="00916283" w:rsidRPr="004D49BC" w14:paraId="12E8DB82" w14:textId="77777777" w:rsidTr="00B05636">
        <w:trPr>
          <w:trHeight w:val="366"/>
        </w:trPr>
        <w:tc>
          <w:tcPr>
            <w:tcW w:w="2289" w:type="pct"/>
          </w:tcPr>
          <w:p w14:paraId="0DA1913C" w14:textId="0BE5100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shd w:val="clear" w:color="auto" w:fill="auto"/>
          </w:tcPr>
          <w:p w14:paraId="0A4D5DAD" w14:textId="672CA2A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1,732</w:t>
            </w:r>
          </w:p>
        </w:tc>
        <w:tc>
          <w:tcPr>
            <w:tcW w:w="140" w:type="pct"/>
          </w:tcPr>
          <w:p w14:paraId="550F762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4D33F0B5" w14:textId="7931225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2,563</w:t>
            </w:r>
          </w:p>
        </w:tc>
        <w:tc>
          <w:tcPr>
            <w:tcW w:w="139" w:type="pct"/>
          </w:tcPr>
          <w:p w14:paraId="5CA6415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7125B4E4" w14:textId="6EFEB0E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998C8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3B21BFE" w14:textId="7E498386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283" w:rsidRPr="004D49BC" w14:paraId="360EA27B" w14:textId="77777777" w:rsidTr="00B05636">
        <w:trPr>
          <w:trHeight w:val="366"/>
        </w:trPr>
        <w:tc>
          <w:tcPr>
            <w:tcW w:w="2289" w:type="pct"/>
          </w:tcPr>
          <w:p w14:paraId="48FBBF4F" w14:textId="73E846A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shd w:val="clear" w:color="auto" w:fill="auto"/>
          </w:tcPr>
          <w:p w14:paraId="7CE710C3" w14:textId="36695F6D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930</w:t>
            </w:r>
          </w:p>
        </w:tc>
        <w:tc>
          <w:tcPr>
            <w:tcW w:w="140" w:type="pct"/>
          </w:tcPr>
          <w:p w14:paraId="477B0B9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87858" w14:textId="7230570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39" w:type="pct"/>
          </w:tcPr>
          <w:p w14:paraId="66ADB5A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311F119A" w14:textId="3BD5EF28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533</w:t>
            </w:r>
          </w:p>
        </w:tc>
        <w:tc>
          <w:tcPr>
            <w:tcW w:w="140" w:type="pct"/>
          </w:tcPr>
          <w:p w14:paraId="0FF3086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997225F" w14:textId="06BFAFB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16283" w:rsidRPr="004D49BC" w14:paraId="7FA7DF25" w14:textId="77777777" w:rsidTr="00B05636">
        <w:trPr>
          <w:trHeight w:val="366"/>
        </w:trPr>
        <w:tc>
          <w:tcPr>
            <w:tcW w:w="2289" w:type="pct"/>
          </w:tcPr>
          <w:p w14:paraId="7B557894" w14:textId="3775FB0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B03E" w14:textId="037EA242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2,662</w:t>
            </w:r>
          </w:p>
        </w:tc>
        <w:tc>
          <w:tcPr>
            <w:tcW w:w="140" w:type="pct"/>
          </w:tcPr>
          <w:p w14:paraId="2418F25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6002B" w14:textId="1B340BB6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4,713</w:t>
            </w:r>
          </w:p>
        </w:tc>
        <w:tc>
          <w:tcPr>
            <w:tcW w:w="139" w:type="pct"/>
          </w:tcPr>
          <w:p w14:paraId="2311688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1944933F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149,468</w:t>
            </w:r>
          </w:p>
        </w:tc>
        <w:tc>
          <w:tcPr>
            <w:tcW w:w="140" w:type="pct"/>
          </w:tcPr>
          <w:p w14:paraId="60E447F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0A9DD9F" w14:textId="3AB0FD6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129,731</w:t>
            </w:r>
          </w:p>
        </w:tc>
      </w:tr>
      <w:tr w:rsidR="00916283" w:rsidRPr="004D49BC" w14:paraId="725D7FA7" w14:textId="77777777" w:rsidTr="00B05636">
        <w:trPr>
          <w:trHeight w:val="366"/>
        </w:trPr>
        <w:tc>
          <w:tcPr>
            <w:tcW w:w="2289" w:type="pct"/>
          </w:tcPr>
          <w:p w14:paraId="643092E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367FFAF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6CB89C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286E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9ADB79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0869D34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EDA60E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7AC4FE52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16283" w:rsidRPr="004D49BC" w14:paraId="5A48903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05C734D7" w14:textId="4903797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11" w:type="pct"/>
            <w:vAlign w:val="bottom"/>
          </w:tcPr>
          <w:p w14:paraId="4642CFF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0C30B82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4159B5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0BF4428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4A8EF30" w14:textId="2E197E9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FECDC7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4CD31E9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16283" w:rsidRPr="004D49BC" w14:paraId="6EFE68E9" w14:textId="77777777" w:rsidTr="00B05636">
        <w:trPr>
          <w:trHeight w:val="366"/>
        </w:trPr>
        <w:tc>
          <w:tcPr>
            <w:tcW w:w="2289" w:type="pct"/>
          </w:tcPr>
          <w:p w14:paraId="3A8CC2B8" w14:textId="70AC7FB3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516E39C" w14:textId="2C23604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A26BE8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5B68E9C2" w14:textId="0A8C904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2DC9CB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4748E71" w14:textId="2DD1859D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3,00</w:t>
            </w:r>
            <w:r w:rsidR="004A2032" w:rsidRPr="004D49B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468951D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D15F901" w14:textId="0B72126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734</w:t>
            </w:r>
          </w:p>
        </w:tc>
      </w:tr>
      <w:tr w:rsidR="00916283" w:rsidRPr="004D49BC" w14:paraId="61C4EE59" w14:textId="77777777" w:rsidTr="00B05636">
        <w:trPr>
          <w:trHeight w:val="366"/>
        </w:trPr>
        <w:tc>
          <w:tcPr>
            <w:tcW w:w="2289" w:type="pct"/>
          </w:tcPr>
          <w:p w14:paraId="000A8DF8" w14:textId="4759294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</w:tcPr>
          <w:p w14:paraId="2FF507F6" w14:textId="6431FE6D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0" w:type="pct"/>
          </w:tcPr>
          <w:p w14:paraId="663F29E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20387477" w14:textId="0F30923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9" w:type="pct"/>
          </w:tcPr>
          <w:p w14:paraId="30D8CD6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84BB50B" w14:textId="4AF1BF0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0" w:type="pct"/>
          </w:tcPr>
          <w:p w14:paraId="5B6D205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47D9B8C" w14:textId="454A67F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916283" w:rsidRPr="004D49BC" w14:paraId="4B9FAED2" w14:textId="77777777" w:rsidTr="003C6AB1">
        <w:trPr>
          <w:trHeight w:val="366"/>
        </w:trPr>
        <w:tc>
          <w:tcPr>
            <w:tcW w:w="2289" w:type="pct"/>
          </w:tcPr>
          <w:p w14:paraId="3C139497" w14:textId="1BAB59C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63841B1" w14:textId="6CFA8BFD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  <w:tc>
          <w:tcPr>
            <w:tcW w:w="140" w:type="pct"/>
          </w:tcPr>
          <w:p w14:paraId="473CFF2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A15BC43" w14:textId="369168C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39" w:type="pct"/>
          </w:tcPr>
          <w:p w14:paraId="7EE40D2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DDAC2C8" w14:textId="3739DCD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  <w:tc>
          <w:tcPr>
            <w:tcW w:w="140" w:type="pct"/>
          </w:tcPr>
          <w:p w14:paraId="1C6F2C2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FFCADAD" w14:textId="1CDDF7F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354</w:t>
            </w:r>
          </w:p>
        </w:tc>
      </w:tr>
      <w:tr w:rsidR="00916283" w:rsidRPr="004D49BC" w14:paraId="0B59D7A6" w14:textId="77777777" w:rsidTr="003C6AB1">
        <w:trPr>
          <w:trHeight w:val="361"/>
        </w:trPr>
        <w:tc>
          <w:tcPr>
            <w:tcW w:w="2289" w:type="pct"/>
          </w:tcPr>
          <w:p w14:paraId="0B0963A0" w14:textId="14C6E0B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62D9546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40" w:type="pct"/>
          </w:tcPr>
          <w:p w14:paraId="5C92310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F6F9D94" w14:textId="0532F2AD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39" w:type="pct"/>
          </w:tcPr>
          <w:p w14:paraId="27FD24E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3F66666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3,35</w:t>
            </w:r>
            <w:r w:rsidR="004A2032"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37FDDDA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3226737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174</w:t>
            </w:r>
          </w:p>
        </w:tc>
      </w:tr>
    </w:tbl>
    <w:p w14:paraId="5A90FADB" w14:textId="77777777" w:rsidR="001C3959" w:rsidRPr="004D49BC" w:rsidRDefault="001C3959">
      <w:pPr>
        <w:rPr>
          <w:rFonts w:cstheme="minorBidi"/>
          <w:cs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4"/>
        <w:gridCol w:w="1172"/>
        <w:gridCol w:w="280"/>
        <w:gridCol w:w="1070"/>
        <w:gridCol w:w="270"/>
        <w:gridCol w:w="1082"/>
        <w:gridCol w:w="270"/>
        <w:gridCol w:w="1172"/>
      </w:tblGrid>
      <w:tr w:rsidR="009E204D" w:rsidRPr="004D49BC" w14:paraId="71517CDE" w14:textId="77777777" w:rsidTr="000428DC">
        <w:trPr>
          <w:trHeight w:val="379"/>
        </w:trPr>
        <w:tc>
          <w:tcPr>
            <w:tcW w:w="4134" w:type="dxa"/>
            <w:vAlign w:val="bottom"/>
          </w:tcPr>
          <w:p w14:paraId="75257977" w14:textId="70D2C0CE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6" w:type="dxa"/>
            <w:gridSpan w:val="7"/>
            <w:shd w:val="clear" w:color="auto" w:fill="auto"/>
            <w:vAlign w:val="bottom"/>
          </w:tcPr>
          <w:p w14:paraId="39B1B3F4" w14:textId="4404F30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4D49BC" w14:paraId="47D6550B" w14:textId="77777777" w:rsidTr="000428DC">
        <w:trPr>
          <w:trHeight w:val="733"/>
        </w:trPr>
        <w:tc>
          <w:tcPr>
            <w:tcW w:w="4134" w:type="dxa"/>
            <w:shd w:val="clear" w:color="auto" w:fill="auto"/>
            <w:vAlign w:val="bottom"/>
          </w:tcPr>
          <w:p w14:paraId="5E3039B2" w14:textId="0793FEA9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  <w:vAlign w:val="bottom"/>
          </w:tcPr>
          <w:p w14:paraId="7B2254F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711F2DD5" w:rsidR="009E204D" w:rsidRPr="004D49B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0" w:type="dxa"/>
            <w:vAlign w:val="bottom"/>
          </w:tcPr>
          <w:p w14:paraId="29672523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50871E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1DAE1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7B8C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0DE3EFCA" w:rsidR="009E204D" w:rsidRPr="004D49B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94807"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124F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807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9E204D" w:rsidRPr="004D49BC" w14:paraId="695EC2A0" w14:textId="77777777" w:rsidTr="000428DC">
        <w:trPr>
          <w:trHeight w:hRule="exact" w:val="404"/>
        </w:trPr>
        <w:tc>
          <w:tcPr>
            <w:tcW w:w="4134" w:type="dxa"/>
          </w:tcPr>
          <w:p w14:paraId="04895A2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2454EEE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6F8E8099" w14:textId="77777777" w:rsidTr="000428DC">
        <w:trPr>
          <w:trHeight w:hRule="exact" w:val="404"/>
        </w:trPr>
        <w:tc>
          <w:tcPr>
            <w:tcW w:w="4134" w:type="dxa"/>
          </w:tcPr>
          <w:p w14:paraId="735D6DBB" w14:textId="5A5CD018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994807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16" w:type="dxa"/>
            <w:gridSpan w:val="7"/>
          </w:tcPr>
          <w:p w14:paraId="6247979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4D49BC" w14:paraId="2E62CD2B" w14:textId="77777777" w:rsidTr="00945DE2">
        <w:trPr>
          <w:trHeight w:val="367"/>
        </w:trPr>
        <w:tc>
          <w:tcPr>
            <w:tcW w:w="4134" w:type="dxa"/>
            <w:vAlign w:val="bottom"/>
          </w:tcPr>
          <w:p w14:paraId="12A37094" w14:textId="346531D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3228EFF" w14:textId="23CEEBEF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80" w:type="dxa"/>
            <w:vAlign w:val="bottom"/>
          </w:tcPr>
          <w:p w14:paraId="7FD48D1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1834F3D6" w14:textId="543DEDB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7B1BCE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07E6771F" w14:textId="66D560AB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74861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244962DF" w14:textId="22EA5C23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916283" w:rsidRPr="004D49BC" w14:paraId="3F60480B" w14:textId="77777777" w:rsidTr="00945DE2">
        <w:trPr>
          <w:trHeight w:val="367"/>
        </w:trPr>
        <w:tc>
          <w:tcPr>
            <w:tcW w:w="4134" w:type="dxa"/>
            <w:vAlign w:val="bottom"/>
          </w:tcPr>
          <w:p w14:paraId="3D04D8BD" w14:textId="51EDA7EC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A060" w14:textId="2EC3CBD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474,350</w:t>
            </w:r>
          </w:p>
        </w:tc>
        <w:tc>
          <w:tcPr>
            <w:tcW w:w="280" w:type="dxa"/>
            <w:vAlign w:val="bottom"/>
          </w:tcPr>
          <w:p w14:paraId="39447B4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33A7577" w14:textId="2870434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163,200</w:t>
            </w:r>
          </w:p>
        </w:tc>
        <w:tc>
          <w:tcPr>
            <w:tcW w:w="270" w:type="dxa"/>
            <w:vAlign w:val="bottom"/>
          </w:tcPr>
          <w:p w14:paraId="44B916D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BAD3FCC" w14:textId="75D2203B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(402,500)</w:t>
            </w:r>
          </w:p>
        </w:tc>
        <w:tc>
          <w:tcPr>
            <w:tcW w:w="270" w:type="dxa"/>
            <w:vAlign w:val="bottom"/>
          </w:tcPr>
          <w:p w14:paraId="10752FD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B9A79E" w14:textId="192B7A0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235,050</w:t>
            </w:r>
          </w:p>
        </w:tc>
      </w:tr>
      <w:tr w:rsidR="00916283" w:rsidRPr="004D49BC" w14:paraId="30D9D951" w14:textId="77777777" w:rsidTr="00945DE2">
        <w:trPr>
          <w:trHeight w:val="367"/>
        </w:trPr>
        <w:tc>
          <w:tcPr>
            <w:tcW w:w="4134" w:type="dxa"/>
            <w:vAlign w:val="bottom"/>
          </w:tcPr>
          <w:p w14:paraId="3205DFA3" w14:textId="7CA7DF6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66132E7" w14:textId="6AB5EF3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524,350</w:t>
            </w:r>
          </w:p>
        </w:tc>
        <w:tc>
          <w:tcPr>
            <w:tcW w:w="280" w:type="dxa"/>
            <w:vAlign w:val="bottom"/>
          </w:tcPr>
          <w:p w14:paraId="79EA94B7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60A75A2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163,200</w:t>
            </w:r>
          </w:p>
        </w:tc>
        <w:tc>
          <w:tcPr>
            <w:tcW w:w="270" w:type="dxa"/>
            <w:vAlign w:val="bottom"/>
          </w:tcPr>
          <w:p w14:paraId="4E5BCF3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0F3ACBC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(402,500)</w:t>
            </w:r>
          </w:p>
        </w:tc>
        <w:tc>
          <w:tcPr>
            <w:tcW w:w="270" w:type="dxa"/>
            <w:vAlign w:val="bottom"/>
          </w:tcPr>
          <w:p w14:paraId="57E509E0" w14:textId="77C47352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08B8B3E4" w14:textId="5DA89F48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285,050</w:t>
            </w:r>
          </w:p>
        </w:tc>
      </w:tr>
      <w:tr w:rsidR="00916283" w:rsidRPr="004D49BC" w14:paraId="08E11ADD" w14:textId="77777777" w:rsidTr="00945DE2">
        <w:trPr>
          <w:trHeight w:val="367"/>
        </w:trPr>
        <w:tc>
          <w:tcPr>
            <w:tcW w:w="4134" w:type="dxa"/>
            <w:tcBorders>
              <w:bottom w:val="nil"/>
            </w:tcBorders>
            <w:vAlign w:val="bottom"/>
          </w:tcPr>
          <w:p w14:paraId="6FD943A0" w14:textId="57BEC96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44AE1" w14:textId="1DF6A87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28B9A06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AECA9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BF9D77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08A651" w14:textId="2D94DCD2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249A" w:rsidRPr="004D49BC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6283" w:rsidRPr="004D49BC" w14:paraId="7B1BB1FB" w14:textId="77777777" w:rsidTr="00945DE2">
        <w:trPr>
          <w:trHeight w:val="367"/>
        </w:trPr>
        <w:tc>
          <w:tcPr>
            <w:tcW w:w="4134" w:type="dxa"/>
            <w:tcBorders>
              <w:bottom w:val="nil"/>
            </w:tcBorders>
          </w:tcPr>
          <w:p w14:paraId="19139858" w14:textId="1120C19C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81959" w14:textId="0A16025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522,353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5A8139B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2A8FAE72" w14:textId="5D551FA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240F2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33660670" w14:textId="0BF551F0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11C42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09F520F" w14:textId="151329BF" w:rsidR="00916283" w:rsidRPr="004D49BC" w:rsidRDefault="00CA4141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284,556</w:t>
            </w:r>
          </w:p>
        </w:tc>
      </w:tr>
    </w:tbl>
    <w:p w14:paraId="697C205F" w14:textId="05C03182" w:rsidR="00C423B2" w:rsidRPr="004D49BC" w:rsidRDefault="00C423B2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4D49BC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4D49BC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29E2DB0" w:rsidR="0010732F" w:rsidRPr="004D49BC" w:rsidRDefault="00291890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32F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00A510B" w14:textId="77777777" w:rsidR="00994807" w:rsidRPr="004D49BC" w:rsidRDefault="00994807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68463AF0" w14:textId="36D3E3EB" w:rsidR="0010732F" w:rsidRPr="004D49BC" w:rsidRDefault="00994807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31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0732F" w:rsidRPr="004D49BC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32F" w:rsidRPr="004D49BC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770245E8" w:rsidR="0010732F" w:rsidRPr="004D49BC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994807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5636" w:rsidRPr="004D49BC" w14:paraId="5A72FC8E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0DC83F0B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860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389</w:t>
            </w:r>
          </w:p>
        </w:tc>
        <w:tc>
          <w:tcPr>
            <w:tcW w:w="270" w:type="dxa"/>
          </w:tcPr>
          <w:p w14:paraId="273BA6F8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0EB03B49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10,346,847</w:t>
            </w:r>
          </w:p>
        </w:tc>
        <w:tc>
          <w:tcPr>
            <w:tcW w:w="270" w:type="dxa"/>
          </w:tcPr>
          <w:p w14:paraId="1742D141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625F0F" w14:textId="19DF0FED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(9,804,649)</w:t>
            </w:r>
          </w:p>
        </w:tc>
        <w:tc>
          <w:tcPr>
            <w:tcW w:w="270" w:type="dxa"/>
          </w:tcPr>
          <w:p w14:paraId="4DE5C858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1D72B79D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12,402,587</w:t>
            </w:r>
          </w:p>
        </w:tc>
      </w:tr>
      <w:tr w:rsidR="00B05636" w:rsidRPr="004D49BC" w14:paraId="2C6FE464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6CC38F0D" w14:textId="67A31EB0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</w:tcPr>
          <w:p w14:paraId="2553E879" w14:textId="39FFE2DD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13,000</w:t>
            </w:r>
          </w:p>
        </w:tc>
        <w:tc>
          <w:tcPr>
            <w:tcW w:w="270" w:type="dxa"/>
          </w:tcPr>
          <w:p w14:paraId="1F0A4273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A3FD1B" w14:textId="54FAC492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108,900</w:t>
            </w:r>
          </w:p>
        </w:tc>
        <w:tc>
          <w:tcPr>
            <w:tcW w:w="270" w:type="dxa"/>
          </w:tcPr>
          <w:p w14:paraId="1931F204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1E4AF0" w14:textId="3353FA45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D979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1DD48C" w14:textId="37B4EBC1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121,900</w:t>
            </w:r>
          </w:p>
        </w:tc>
      </w:tr>
      <w:tr w:rsidR="00B05636" w:rsidRPr="004D49BC" w14:paraId="05D70EF8" w14:textId="77777777" w:rsidTr="000A74EA">
        <w:trPr>
          <w:trHeight w:val="366"/>
        </w:trPr>
        <w:tc>
          <w:tcPr>
            <w:tcW w:w="4137" w:type="dxa"/>
          </w:tcPr>
          <w:p w14:paraId="084FBA2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5A5C149" w14:textId="5D771CE5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11,873,389</w:t>
            </w:r>
          </w:p>
        </w:tc>
        <w:tc>
          <w:tcPr>
            <w:tcW w:w="270" w:type="dxa"/>
          </w:tcPr>
          <w:p w14:paraId="72F4FA2A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32C517EA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10,455,747</w:t>
            </w:r>
          </w:p>
        </w:tc>
        <w:tc>
          <w:tcPr>
            <w:tcW w:w="270" w:type="dxa"/>
          </w:tcPr>
          <w:p w14:paraId="6FA0B27A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BF6F3" w14:textId="4E334CD1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(9,804,649)</w:t>
            </w:r>
          </w:p>
        </w:tc>
        <w:tc>
          <w:tcPr>
            <w:tcW w:w="270" w:type="dxa"/>
          </w:tcPr>
          <w:p w14:paraId="316D68DF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2116BB7B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12,524,487</w:t>
            </w:r>
          </w:p>
        </w:tc>
      </w:tr>
      <w:tr w:rsidR="0017337B" w:rsidRPr="004D49BC" w14:paraId="48FC2C25" w14:textId="77777777" w:rsidTr="000A74EA">
        <w:trPr>
          <w:trHeight w:val="390"/>
        </w:trPr>
        <w:tc>
          <w:tcPr>
            <w:tcW w:w="4137" w:type="dxa"/>
          </w:tcPr>
          <w:p w14:paraId="1B09AE80" w14:textId="3091A1DB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D781C9F" w14:textId="3159445D" w:rsidR="0017337B" w:rsidRPr="004D49BC" w:rsidRDefault="0017337B" w:rsidP="00CC0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(299,077)</w:t>
            </w:r>
          </w:p>
        </w:tc>
        <w:tc>
          <w:tcPr>
            <w:tcW w:w="270" w:type="dxa"/>
          </w:tcPr>
          <w:p w14:paraId="63EEDB79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39A0AD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181F9DAE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(250,767)</w:t>
            </w:r>
          </w:p>
        </w:tc>
      </w:tr>
      <w:tr w:rsidR="0017337B" w:rsidRPr="004D49BC" w14:paraId="21A9C5FD" w14:textId="77777777" w:rsidTr="00585F40">
        <w:trPr>
          <w:trHeight w:val="378"/>
        </w:trPr>
        <w:tc>
          <w:tcPr>
            <w:tcW w:w="4137" w:type="dxa"/>
          </w:tcPr>
          <w:p w14:paraId="4C390AED" w14:textId="66F5208B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4FC99741" w:rsidR="0017337B" w:rsidRPr="004D49BC" w:rsidRDefault="0017337B" w:rsidP="00173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11,574,312</w:t>
            </w:r>
          </w:p>
        </w:tc>
        <w:tc>
          <w:tcPr>
            <w:tcW w:w="270" w:type="dxa"/>
          </w:tcPr>
          <w:p w14:paraId="1550E523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27EE7B7C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12,273,720</w:t>
            </w:r>
          </w:p>
        </w:tc>
      </w:tr>
    </w:tbl>
    <w:p w14:paraId="6E06EEDE" w14:textId="77777777" w:rsidR="00F96C0B" w:rsidRPr="004D49BC" w:rsidRDefault="00F96C0B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C25E590" w14:textId="10CE777C" w:rsidR="006C0689" w:rsidRPr="004D49BC" w:rsidRDefault="009E204D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31124F" w:rsidRPr="004D49BC">
        <w:rPr>
          <w:rFonts w:ascii="Angsana New" w:hAnsi="Angsana New" w:cs="Angsana New"/>
          <w:spacing w:val="-2"/>
          <w:sz w:val="30"/>
          <w:szCs w:val="30"/>
        </w:rPr>
        <w:t>3</w:t>
      </w:r>
      <w:r w:rsidR="007B5866" w:rsidRPr="004D49BC">
        <w:rPr>
          <w:rFonts w:ascii="Angsana New" w:hAnsi="Angsana New" w:cs="Angsana New"/>
          <w:spacing w:val="-2"/>
          <w:sz w:val="30"/>
          <w:szCs w:val="30"/>
        </w:rPr>
        <w:t>1</w:t>
      </w:r>
      <w:r w:rsidR="007B5866" w:rsidRPr="004D49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</w:t>
      </w:r>
      <w:r w:rsidR="0010732F" w:rsidRPr="004D49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pacing w:val="-2"/>
          <w:sz w:val="30"/>
          <w:szCs w:val="30"/>
        </w:rPr>
        <w:t>256</w:t>
      </w:r>
      <w:r w:rsidR="007B5866" w:rsidRPr="004D49BC">
        <w:rPr>
          <w:rFonts w:ascii="Angsana New" w:hAnsi="Angsana New" w:cs="Angsana New"/>
          <w:spacing w:val="-2"/>
          <w:sz w:val="30"/>
          <w:szCs w:val="30"/>
        </w:rPr>
        <w:t>7</w:t>
      </w:r>
      <w:r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เงินให้กู้ยืมระยะสั้นแก่บริษัทย่อย</w:t>
      </w:r>
      <w:r w:rsidR="00C423B2"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41D10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การร่วมค้า</w:t>
      </w:r>
      <w:r w:rsidR="00D642CA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Pr="004D49BC">
        <w:rPr>
          <w:rFonts w:ascii="Angsana New" w:hAnsi="Angsana New" w:cs="Angsana New"/>
          <w:sz w:val="30"/>
          <w:szCs w:val="30"/>
          <w:cs/>
        </w:rPr>
        <w:t>หลักประกัน</w:t>
      </w:r>
      <w:r w:rsidR="00D21A48" w:rsidRPr="004D49BC">
        <w:rPr>
          <w:rFonts w:ascii="Angsana New" w:hAnsi="Angsana New" w:cs="Angsana New"/>
          <w:sz w:val="30"/>
          <w:szCs w:val="30"/>
        </w:rPr>
        <w:t xml:space="preserve"> </w:t>
      </w:r>
      <w:r w:rsidR="009A2CAF"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7B054D" w:rsidRPr="004D49BC">
        <w:rPr>
          <w:rFonts w:ascii="Angsana New" w:hAnsi="Angsana New" w:cs="Angsana New" w:hint="cs"/>
          <w:sz w:val="30"/>
          <w:szCs w:val="30"/>
          <w:cs/>
        </w:rPr>
        <w:t>มี</w:t>
      </w:r>
      <w:r w:rsidR="00F50C70" w:rsidRPr="004D49BC">
        <w:rPr>
          <w:rFonts w:ascii="Angsana New" w:hAnsi="Angsana New" w:cs="Angsana New" w:hint="cs"/>
          <w:sz w:val="30"/>
          <w:szCs w:val="30"/>
          <w:cs/>
        </w:rPr>
        <w:t xml:space="preserve">กำหนดรับชำระคืนในระหว่างปี </w:t>
      </w:r>
      <w:r w:rsidR="00F50C70" w:rsidRPr="004D49BC">
        <w:rPr>
          <w:rFonts w:ascii="Angsana New" w:hAnsi="Angsana New" w:cs="Angsana New"/>
          <w:sz w:val="30"/>
          <w:szCs w:val="30"/>
        </w:rPr>
        <w:t>2567</w:t>
      </w:r>
      <w:r w:rsidR="009A2CAF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F50C70" w:rsidRPr="004D49BC">
        <w:rPr>
          <w:rFonts w:ascii="Angsana New" w:hAnsi="Angsana New" w:cs="Angsana New"/>
          <w:sz w:val="30"/>
          <w:szCs w:val="30"/>
          <w:cs/>
        </w:rPr>
        <w:t>เมื่อทวงถาม</w:t>
      </w:r>
      <w:r w:rsidRPr="004D49BC">
        <w:rPr>
          <w:rFonts w:ascii="Angsana New" w:hAnsi="Angsana New" w:cs="Angsana New"/>
          <w:sz w:val="30"/>
          <w:szCs w:val="30"/>
          <w:cs/>
        </w:rPr>
        <w:t>โดยมีอัตราดอกเบี้ยระหว่างร้อยล</w:t>
      </w:r>
      <w:r w:rsidRPr="004D49BC">
        <w:rPr>
          <w:rFonts w:ascii="Angsana New" w:hAnsi="Angsana New" w:cs="Angsana New" w:hint="cs"/>
          <w:sz w:val="30"/>
          <w:szCs w:val="30"/>
          <w:cs/>
        </w:rPr>
        <w:t>ะ</w:t>
      </w:r>
      <w:r w:rsidR="00B05636" w:rsidRPr="004D49BC">
        <w:rPr>
          <w:rFonts w:ascii="Angsana New" w:hAnsi="Angsana New" w:cs="Angsana New"/>
          <w:sz w:val="30"/>
          <w:szCs w:val="30"/>
        </w:rPr>
        <w:t xml:space="preserve"> 4.</w:t>
      </w:r>
      <w:r w:rsidR="00916283" w:rsidRPr="004D49BC">
        <w:rPr>
          <w:rFonts w:ascii="Angsana New" w:hAnsi="Angsana New" w:cs="Angsana New"/>
          <w:sz w:val="30"/>
          <w:szCs w:val="30"/>
        </w:rPr>
        <w:t>78</w:t>
      </w:r>
      <w:r w:rsidR="007B5866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4D49BC">
        <w:rPr>
          <w:rFonts w:ascii="Angsana New" w:hAnsi="Angsana New" w:cs="Angsana New" w:hint="cs"/>
          <w:sz w:val="30"/>
          <w:szCs w:val="30"/>
          <w:cs/>
        </w:rPr>
        <w:t>ะ</w:t>
      </w:r>
      <w:r w:rsidR="00832042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/>
          <w:sz w:val="30"/>
          <w:szCs w:val="30"/>
        </w:rPr>
        <w:t>7.00</w:t>
      </w:r>
      <w:r w:rsidR="007B5866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ต่อป</w:t>
      </w:r>
      <w:r w:rsidR="006E64D1" w:rsidRPr="004D49BC">
        <w:rPr>
          <w:rFonts w:ascii="Angsana New" w:hAnsi="Angsana New" w:cs="Angsana New" w:hint="cs"/>
          <w:sz w:val="30"/>
          <w:szCs w:val="30"/>
          <w:cs/>
        </w:rPr>
        <w:t>ี</w:t>
      </w:r>
      <w:r w:rsidR="00D529C1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(</w:t>
      </w:r>
      <w:r w:rsidR="00707376" w:rsidRPr="004D49BC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024BC" w:rsidRPr="004D49BC">
        <w:rPr>
          <w:rFonts w:ascii="Angsana New" w:hAnsi="Angsana New" w:cs="Angsana New"/>
          <w:i/>
          <w:iCs/>
          <w:sz w:val="30"/>
          <w:szCs w:val="30"/>
        </w:rPr>
        <w:t>256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6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4.81</w:t>
      </w:r>
      <w:r w:rsidR="001A5D1B"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7</w:t>
      </w:r>
      <w:r w:rsidR="00610239" w:rsidRPr="004D49BC">
        <w:rPr>
          <w:rFonts w:ascii="Angsana New" w:hAnsi="Angsana New" w:cs="Angsana New"/>
          <w:i/>
          <w:iCs/>
          <w:sz w:val="30"/>
          <w:szCs w:val="30"/>
        </w:rPr>
        <w:t>.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0</w:t>
      </w:r>
      <w:r w:rsidR="00707376" w:rsidRPr="004D49BC">
        <w:rPr>
          <w:rFonts w:ascii="Angsana New" w:hAnsi="Angsana New" w:cs="Angsana New"/>
          <w:i/>
          <w:iCs/>
          <w:sz w:val="30"/>
          <w:szCs w:val="30"/>
          <w:cs/>
        </w:rPr>
        <w:t>0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720518E" w14:textId="00CFB235" w:rsidR="0025028A" w:rsidRPr="004D49BC" w:rsidRDefault="0025028A">
      <w:pPr>
        <w:rPr>
          <w:rFonts w:asciiTheme="majorBidi" w:hAnsiTheme="majorBidi" w:cstheme="majorBidi"/>
          <w:sz w:val="16"/>
          <w:szCs w:val="16"/>
          <w:cs/>
        </w:rPr>
      </w:pPr>
      <w:bookmarkStart w:id="1" w:name="_Hlk118202364"/>
      <w:bookmarkStart w:id="2" w:name="_Hlk118202437"/>
    </w:p>
    <w:p w14:paraId="44437FB2" w14:textId="77777777" w:rsidR="00914EC8" w:rsidRPr="004D49BC" w:rsidRDefault="00914EC8">
      <w:r w:rsidRPr="004D49BC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4D49BC" w14:paraId="662FCD68" w14:textId="77777777" w:rsidTr="0010665C">
        <w:trPr>
          <w:trHeight w:val="379"/>
        </w:trPr>
        <w:tc>
          <w:tcPr>
            <w:tcW w:w="4137" w:type="dxa"/>
            <w:vAlign w:val="bottom"/>
          </w:tcPr>
          <w:p w14:paraId="0725D1CE" w14:textId="191E8E3D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50EE6F47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4D49BC" w14:paraId="57427845" w14:textId="77777777" w:rsidTr="0010665C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2E80E15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62CDE21" w:rsidR="004A3739" w:rsidRPr="004D49BC" w:rsidRDefault="00FD78A4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E20B55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117773B9" w:rsidR="004A3739" w:rsidRPr="004D49BC" w:rsidRDefault="007B586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A3739" w:rsidRPr="004D49BC" w14:paraId="5E547CD7" w14:textId="77777777" w:rsidTr="0010665C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4D49BC" w14:paraId="1AA4D5D2" w14:textId="77777777" w:rsidTr="0010665C">
        <w:trPr>
          <w:trHeight w:hRule="exact" w:val="404"/>
        </w:trPr>
        <w:tc>
          <w:tcPr>
            <w:tcW w:w="4137" w:type="dxa"/>
          </w:tcPr>
          <w:p w14:paraId="6A461B3F" w14:textId="2D7767C6" w:rsidR="004A3739" w:rsidRPr="004D49BC" w:rsidRDefault="0070737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B5866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4D49BC" w14:paraId="5D128DE7" w14:textId="77777777" w:rsidTr="00C8249A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240D5FD" w14:textId="0C835C8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5C5DFD6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CCF8F52" w14:textId="60E0881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978E6" w14:textId="20D21E72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(5,625)</w:t>
            </w:r>
          </w:p>
        </w:tc>
        <w:tc>
          <w:tcPr>
            <w:tcW w:w="270" w:type="dxa"/>
            <w:vAlign w:val="bottom"/>
          </w:tcPr>
          <w:p w14:paraId="4A1FE2B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449C4E0" w14:textId="37E6BC7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73,125</w:t>
            </w:r>
          </w:p>
        </w:tc>
      </w:tr>
      <w:tr w:rsidR="00916283" w:rsidRPr="004D49BC" w14:paraId="530638B6" w14:textId="77777777" w:rsidTr="00CA4141">
        <w:trPr>
          <w:trHeight w:val="367"/>
        </w:trPr>
        <w:tc>
          <w:tcPr>
            <w:tcW w:w="4137" w:type="dxa"/>
          </w:tcPr>
          <w:p w14:paraId="2BDAD087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47E9D51" w14:textId="41CF815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0865F0D7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29D87B18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70F7101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(5,625)</w:t>
            </w:r>
          </w:p>
        </w:tc>
        <w:tc>
          <w:tcPr>
            <w:tcW w:w="270" w:type="dxa"/>
            <w:vAlign w:val="bottom"/>
          </w:tcPr>
          <w:p w14:paraId="6AF42CAE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462F2B7" w14:textId="51317AC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73,125</w:t>
            </w:r>
          </w:p>
        </w:tc>
      </w:tr>
      <w:tr w:rsidR="00C8249A" w:rsidRPr="004D49BC" w14:paraId="01296592" w14:textId="77777777" w:rsidTr="00CA4141">
        <w:trPr>
          <w:trHeight w:val="367"/>
        </w:trPr>
        <w:tc>
          <w:tcPr>
            <w:tcW w:w="4137" w:type="dxa"/>
            <w:vAlign w:val="bottom"/>
          </w:tcPr>
          <w:p w14:paraId="5E9AD74F" w14:textId="3D73399D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542EAC8" w14:textId="7EFF4847" w:rsidR="00C8249A" w:rsidRPr="004D49BC" w:rsidRDefault="00C8249A" w:rsidP="00C82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35E8E1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6633BAB4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8E89B8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463B20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5707F3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ED8E081" w14:textId="2CE99AEB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C8249A" w:rsidRPr="004D49BC" w14:paraId="60DE9526" w14:textId="77777777" w:rsidTr="00CA4141">
        <w:trPr>
          <w:trHeight w:val="367"/>
        </w:trPr>
        <w:tc>
          <w:tcPr>
            <w:tcW w:w="4137" w:type="dxa"/>
          </w:tcPr>
          <w:p w14:paraId="342DD863" w14:textId="08760BC3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326FA" w14:textId="32F09C76" w:rsidR="00C8249A" w:rsidRPr="004D49BC" w:rsidRDefault="00C8249A" w:rsidP="00C82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088B3CEF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0AD56D1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E88064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926ED2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B236C0" w14:textId="77777777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09A9" w14:textId="793C369A" w:rsidR="00C8249A" w:rsidRPr="004D49BC" w:rsidRDefault="00C8249A" w:rsidP="00C8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73,071</w:t>
            </w:r>
          </w:p>
        </w:tc>
      </w:tr>
      <w:bookmarkEnd w:id="1"/>
      <w:bookmarkEnd w:id="2"/>
    </w:tbl>
    <w:p w14:paraId="029DA882" w14:textId="77777777" w:rsidR="00914EC8" w:rsidRPr="004D49BC" w:rsidRDefault="00914EC8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07D22E2" w14:textId="0220C56A" w:rsidR="006C251F" w:rsidRPr="004D49BC" w:rsidRDefault="006C251F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D49BC">
        <w:rPr>
          <w:rFonts w:ascii="Angsana New" w:hAnsi="Angsana New" w:cs="Angsana New"/>
          <w:sz w:val="30"/>
          <w:szCs w:val="30"/>
        </w:rPr>
        <w:t>3</w:t>
      </w:r>
      <w:r w:rsidR="007B5866" w:rsidRPr="004D49BC">
        <w:rPr>
          <w:rFonts w:ascii="Angsana New" w:hAnsi="Angsana New" w:cs="Angsana New"/>
          <w:sz w:val="30"/>
          <w:szCs w:val="30"/>
        </w:rPr>
        <w:t>1</w:t>
      </w:r>
      <w:r w:rsidR="007B5866" w:rsidRPr="004D49BC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>256</w:t>
      </w:r>
      <w:r w:rsidR="006200D9" w:rsidRPr="004D49BC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 w:rsidRPr="004D49BC">
        <w:rPr>
          <w:rFonts w:ascii="Angsana New" w:hAnsi="Angsana New" w:cs="Angsana New" w:hint="cs"/>
          <w:sz w:val="30"/>
          <w:szCs w:val="30"/>
          <w:cs/>
        </w:rPr>
        <w:t>ยาว</w:t>
      </w:r>
      <w:r w:rsidRPr="004D49BC">
        <w:rPr>
          <w:rFonts w:ascii="Angsana New" w:hAnsi="Angsana New" w:cs="Angsana New"/>
          <w:sz w:val="30"/>
          <w:szCs w:val="30"/>
          <w:cs/>
        </w:rPr>
        <w:t>แก่</w:t>
      </w:r>
      <w:r w:rsidRPr="004D49BC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4D49BC">
        <w:rPr>
          <w:rFonts w:ascii="Angsana New" w:hAnsi="Angsana New" w:cs="Angsana New" w:hint="cs"/>
          <w:sz w:val="30"/>
          <w:szCs w:val="30"/>
          <w:cs/>
        </w:rPr>
        <w:t>ไม่</w:t>
      </w:r>
      <w:r w:rsidRPr="004D49BC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7A13F3" w:rsidRPr="004D49BC">
        <w:rPr>
          <w:rFonts w:ascii="Angsana New" w:hAnsi="Angsana New" w:cs="Angsana New"/>
          <w:sz w:val="30"/>
          <w:szCs w:val="30"/>
        </w:rPr>
        <w:t>73.1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เงินต้นของเงินให้กู้ยืมนี้มีกำหนดรับชำระคืนทุกๆ ไตรมาส จนถึงเดือนมิถุนายน </w:t>
      </w:r>
      <w:r w:rsidR="00AB7883" w:rsidRPr="004D49BC">
        <w:rPr>
          <w:rFonts w:ascii="Angsana New" w:hAnsi="Angsana New" w:cs="Angsana New"/>
          <w:sz w:val="30"/>
          <w:szCs w:val="30"/>
        </w:rPr>
        <w:t>2570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เงินให้กู้ยืมดังกล่าว</w:t>
      </w:r>
      <w:r w:rsidRPr="004D49BC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Pr="004D49BC">
        <w:rPr>
          <w:rFonts w:ascii="Angsana New" w:hAnsi="Angsana New" w:cs="Angsana New" w:hint="cs"/>
          <w:sz w:val="30"/>
          <w:szCs w:val="30"/>
          <w:cs/>
        </w:rPr>
        <w:t>ย</w:t>
      </w:r>
      <w:r w:rsidRPr="004D49BC">
        <w:rPr>
          <w:rFonts w:ascii="Angsana New" w:hAnsi="Angsana New" w:cs="Angsana New"/>
          <w:sz w:val="30"/>
          <w:szCs w:val="30"/>
          <w:cs/>
        </w:rPr>
        <w:t>ร้อยล</w:t>
      </w:r>
      <w:r w:rsidRPr="004D49BC">
        <w:rPr>
          <w:rFonts w:ascii="Angsana New" w:hAnsi="Angsana New" w:cs="Angsana New" w:hint="cs"/>
          <w:sz w:val="30"/>
          <w:szCs w:val="30"/>
          <w:cs/>
        </w:rPr>
        <w:t>ะ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AB7883" w:rsidRPr="004D49BC">
        <w:rPr>
          <w:rFonts w:ascii="Angsana New" w:hAnsi="Angsana New" w:cs="Angsana New"/>
          <w:sz w:val="30"/>
          <w:szCs w:val="30"/>
        </w:rPr>
        <w:t>6.50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4A2032" w:rsidRPr="004D49BC">
        <w:rPr>
          <w:rFonts w:ascii="Angsana New" w:hAnsi="Angsana New" w:cs="Angsana New"/>
          <w:sz w:val="30"/>
          <w:szCs w:val="30"/>
        </w:rPr>
        <w:t xml:space="preserve"> 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31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2566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i/>
          <w:iCs/>
          <w:sz w:val="30"/>
          <w:szCs w:val="30"/>
        </w:rPr>
        <w:t>6.50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C31314B" w14:textId="77777777" w:rsidR="00F90116" w:rsidRPr="004D49BC" w:rsidRDefault="00F90116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4D49BC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4D49BC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2A003E7" w:rsidR="009E204D" w:rsidRPr="004D49BC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7742F613" w:rsidR="009E204D" w:rsidRPr="004D49BC" w:rsidRDefault="000F2692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E204D" w:rsidRPr="004D49BC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68030F80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F2692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5636" w:rsidRPr="004D49BC" w14:paraId="6ADE1647" w14:textId="77777777" w:rsidTr="00C540FD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77BD3D31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65D74ADA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42654275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41B3608A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4765095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198B666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B05636" w:rsidRPr="004D49BC" w14:paraId="061C5BA7" w14:textId="77777777" w:rsidTr="00C540FD">
        <w:trPr>
          <w:trHeight w:val="413"/>
        </w:trPr>
        <w:tc>
          <w:tcPr>
            <w:tcW w:w="4131" w:type="dxa"/>
          </w:tcPr>
          <w:p w14:paraId="6509A058" w14:textId="42C94F1C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82F9FE1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2534C75E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13E42FD9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340C54AD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F818965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58193734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</w:tr>
    </w:tbl>
    <w:p w14:paraId="70935B4C" w14:textId="77777777" w:rsidR="00C423B2" w:rsidRPr="004D49BC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9CAE95E" w14:textId="35C53B21" w:rsidR="00E44186" w:rsidRPr="004D49BC" w:rsidRDefault="00B05636" w:rsidP="00F50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ณ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31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2567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เงินให้กู้ยืมระยะยาวแก่บริษัทย่อยแห่งหนึ่ง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ไทย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ฟู้ดส์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อาหารสัตว์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เป็นเงินให้กู้ยืมประเภทไม่มีหลักประกัน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สำหรับเงินต้นจำนวน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3,000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เงินต้นของเงินให้กู้ยืมนี้มีกำหนดรับชำระคืนทั้งจำนวนในเดือนมกราคม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sz w:val="30"/>
          <w:szCs w:val="30"/>
        </w:rPr>
        <w:t>2568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และเดือนพฤศจิกายน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sz w:val="30"/>
          <w:szCs w:val="30"/>
        </w:rPr>
        <w:t>2569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เงินให้กู้ยืมดังกล่าวมีอัตราดอกเบี้ย</w:t>
      </w:r>
      <w:r w:rsidR="005636A1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4.</w:t>
      </w:r>
      <w:r w:rsidR="007A13F3" w:rsidRPr="004D49BC">
        <w:rPr>
          <w:rFonts w:ascii="Angsana New" w:hAnsi="Angsana New" w:cs="Angsana New"/>
          <w:sz w:val="30"/>
          <w:szCs w:val="30"/>
        </w:rPr>
        <w:t>25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4.</w:t>
      </w:r>
      <w:r w:rsidR="007A13F3" w:rsidRPr="004D49BC">
        <w:rPr>
          <w:rFonts w:ascii="Angsana New" w:hAnsi="Angsana New" w:cs="Angsana New"/>
          <w:sz w:val="30"/>
          <w:szCs w:val="30"/>
        </w:rPr>
        <w:t>78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31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2566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4.</w:t>
      </w:r>
      <w:r w:rsidR="007A13F3" w:rsidRPr="004D49BC">
        <w:rPr>
          <w:rFonts w:ascii="Angsana New" w:hAnsi="Angsana New" w:cs="Angsana New"/>
          <w:i/>
          <w:iCs/>
          <w:sz w:val="30"/>
          <w:szCs w:val="30"/>
        </w:rPr>
        <w:t>25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และร้อยละ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4.</w:t>
      </w:r>
      <w:r w:rsidR="007A13F3" w:rsidRPr="004D49BC">
        <w:rPr>
          <w:rFonts w:ascii="Angsana New" w:hAnsi="Angsana New" w:cs="Angsana New"/>
          <w:i/>
          <w:iCs/>
          <w:sz w:val="30"/>
          <w:szCs w:val="30"/>
        </w:rPr>
        <w:t>78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6C25479B" w14:textId="6D38E73D" w:rsidR="001C3959" w:rsidRPr="004D49BC" w:rsidRDefault="001C3959" w:rsidP="00563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75"/>
        <w:jc w:val="thaiDistribute"/>
        <w:rPr>
          <w:rFonts w:ascii="Angsana New" w:hAnsi="Angsana New" w:cs="Angsana New"/>
          <w:sz w:val="30"/>
          <w:szCs w:val="30"/>
        </w:rPr>
      </w:pPr>
    </w:p>
    <w:p w14:paraId="3B0BF896" w14:textId="586BF310" w:rsidR="001C3959" w:rsidRPr="004D49BC" w:rsidRDefault="001C3959" w:rsidP="00563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75"/>
        <w:jc w:val="thaiDistribute"/>
        <w:rPr>
          <w:rFonts w:ascii="Angsana New" w:hAnsi="Angsana New" w:cs="Angsana New"/>
          <w:sz w:val="30"/>
          <w:szCs w:val="30"/>
        </w:rPr>
      </w:pPr>
    </w:p>
    <w:p w14:paraId="40589A22" w14:textId="221DE4B8" w:rsidR="001C3959" w:rsidRPr="004D49BC" w:rsidRDefault="001C3959" w:rsidP="00563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75"/>
        <w:jc w:val="thaiDistribute"/>
        <w:rPr>
          <w:rFonts w:ascii="Angsana New" w:hAnsi="Angsana New" w:cs="Angsana New"/>
          <w:sz w:val="30"/>
          <w:szCs w:val="30"/>
        </w:rPr>
      </w:pPr>
    </w:p>
    <w:p w14:paraId="6FDC1C91" w14:textId="77777777" w:rsidR="001C3959" w:rsidRPr="004D49BC" w:rsidRDefault="001C3959" w:rsidP="00563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75"/>
        <w:jc w:val="thaiDistribute"/>
        <w:rPr>
          <w:rFonts w:ascii="Angsana New" w:hAnsi="Angsana New" w:cs="Angsana New"/>
          <w:sz w:val="30"/>
          <w:szCs w:val="30"/>
        </w:rPr>
      </w:pPr>
    </w:p>
    <w:p w14:paraId="5B765626" w14:textId="77777777" w:rsidR="00B05636" w:rsidRPr="004D49BC" w:rsidRDefault="00B05636" w:rsidP="00B0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70"/>
        <w:gridCol w:w="1081"/>
        <w:gridCol w:w="270"/>
        <w:gridCol w:w="1079"/>
        <w:gridCol w:w="270"/>
        <w:gridCol w:w="1168"/>
      </w:tblGrid>
      <w:tr w:rsidR="000B1B9B" w:rsidRPr="004D49BC" w14:paraId="74F5A4AB" w14:textId="77777777" w:rsidTr="002E718F">
        <w:trPr>
          <w:trHeight w:val="60"/>
        </w:trPr>
        <w:tc>
          <w:tcPr>
            <w:tcW w:w="2190" w:type="pct"/>
          </w:tcPr>
          <w:p w14:paraId="660C6577" w14:textId="4460485D" w:rsidR="000B1B9B" w:rsidRPr="004D49BC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779D5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35" w:type="pct"/>
            <w:gridSpan w:val="3"/>
          </w:tcPr>
          <w:p w14:paraId="04951BE9" w14:textId="77777777" w:rsidR="004B082D" w:rsidRPr="004D49BC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05A05AF0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</w:t>
            </w:r>
            <w:r w:rsidR="002E718F"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3" w:type="pct"/>
            <w:vAlign w:val="bottom"/>
          </w:tcPr>
          <w:p w14:paraId="24F6FEA7" w14:textId="77777777" w:rsidR="000B1B9B" w:rsidRPr="004D49B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vAlign w:val="bottom"/>
          </w:tcPr>
          <w:p w14:paraId="32940E4E" w14:textId="1998CC76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692" w:rsidRPr="004D49BC" w14:paraId="5A16A3C5" w14:textId="77777777" w:rsidTr="002E718F">
        <w:trPr>
          <w:trHeight w:val="414"/>
        </w:trPr>
        <w:tc>
          <w:tcPr>
            <w:tcW w:w="2190" w:type="pct"/>
            <w:vAlign w:val="bottom"/>
          </w:tcPr>
          <w:p w14:paraId="51F9E948" w14:textId="51C80BA4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20" w:type="pct"/>
            <w:vAlign w:val="bottom"/>
          </w:tcPr>
          <w:p w14:paraId="7B775043" w14:textId="2506E906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2B4F03C4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503F90" w14:textId="78415010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4EA3241E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3AD8490" w14:textId="336870CD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12C37736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FC0FF7F" w14:textId="76604A3A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F2692" w:rsidRPr="004D49BC" w14:paraId="2AA0BB9A" w14:textId="77777777" w:rsidTr="002E718F">
        <w:trPr>
          <w:trHeight w:val="414"/>
        </w:trPr>
        <w:tc>
          <w:tcPr>
            <w:tcW w:w="2190" w:type="pct"/>
          </w:tcPr>
          <w:p w14:paraId="3195A77E" w14:textId="77777777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54747F7" w14:textId="77777777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5636" w:rsidRPr="004D49BC" w14:paraId="194E00F0" w14:textId="77777777" w:rsidTr="002E718F">
        <w:trPr>
          <w:trHeight w:val="60"/>
        </w:trPr>
        <w:tc>
          <w:tcPr>
            <w:tcW w:w="2190" w:type="pct"/>
            <w:vAlign w:val="bottom"/>
          </w:tcPr>
          <w:p w14:paraId="04C84EB3" w14:textId="4D8DA365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0" w:type="pct"/>
            <w:vAlign w:val="bottom"/>
          </w:tcPr>
          <w:p w14:paraId="137FE4C0" w14:textId="5F5A2906" w:rsidR="00B05636" w:rsidRPr="004D49BC" w:rsidRDefault="00916283" w:rsidP="00B0563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</w:t>
            </w:r>
            <w:r w:rsidR="009A2CAF" w:rsidRPr="004D49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503</w:t>
            </w:r>
            <w:r w:rsidRPr="004D49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2C774450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6846B21" w14:textId="5AC1F58C" w:rsidR="00B05636" w:rsidRPr="004D49BC" w:rsidRDefault="00B05636" w:rsidP="00B0563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(4,493)  </w:t>
            </w:r>
          </w:p>
        </w:tc>
        <w:tc>
          <w:tcPr>
            <w:tcW w:w="143" w:type="pct"/>
            <w:vAlign w:val="bottom"/>
          </w:tcPr>
          <w:p w14:paraId="510EC86C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F2BC5C1" w14:textId="19CBC565" w:rsidR="00B05636" w:rsidRPr="004D49BC" w:rsidRDefault="0017337B" w:rsidP="00B0563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theme="minorBidi"/>
                <w:sz w:val="30"/>
                <w:szCs w:val="30"/>
                <w:lang w:eastAsia="ko-KR"/>
              </w:rPr>
              <w:t>(48,310)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E53E2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0F4C59E" w14:textId="2E87DE4C" w:rsidR="00B05636" w:rsidRPr="004D49BC" w:rsidRDefault="00B05636" w:rsidP="00B0563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101,534</w:t>
            </w:r>
          </w:p>
        </w:tc>
      </w:tr>
      <w:tr w:rsidR="00B05636" w:rsidRPr="004D49BC" w14:paraId="5A11B581" w14:textId="77777777" w:rsidTr="002E718F">
        <w:trPr>
          <w:trHeight w:val="60"/>
        </w:trPr>
        <w:tc>
          <w:tcPr>
            <w:tcW w:w="2190" w:type="pct"/>
            <w:vAlign w:val="bottom"/>
          </w:tcPr>
          <w:p w14:paraId="1167C43A" w14:textId="4DC22A34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20" w:type="pct"/>
            <w:vAlign w:val="bottom"/>
          </w:tcPr>
          <w:p w14:paraId="54DF96F9" w14:textId="4E06BC65" w:rsidR="00B05636" w:rsidRPr="004D49BC" w:rsidRDefault="009A2CAF" w:rsidP="00B0563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</w:p>
        </w:tc>
        <w:tc>
          <w:tcPr>
            <w:tcW w:w="143" w:type="pct"/>
            <w:vAlign w:val="bottom"/>
          </w:tcPr>
          <w:p w14:paraId="20AFA740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0DAFFF18" w14:textId="5DF5E6DB" w:rsidR="00B05636" w:rsidRPr="004D49BC" w:rsidRDefault="00B05636" w:rsidP="00B0563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3DA0214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D8E823F" w14:textId="4A3DA97B" w:rsidR="00B05636" w:rsidRPr="004D49BC" w:rsidRDefault="00B05636" w:rsidP="00B0563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theme="min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278194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9A2EAAC" w14:textId="3DA64816" w:rsidR="00B05636" w:rsidRPr="004D49BC" w:rsidRDefault="00B05636" w:rsidP="00B327B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88F6886" w14:textId="5A9618ED" w:rsidR="008B5549" w:rsidRPr="004D49BC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68"/>
        <w:gridCol w:w="1079"/>
        <w:gridCol w:w="270"/>
        <w:gridCol w:w="1172"/>
      </w:tblGrid>
      <w:tr w:rsidR="008E5338" w:rsidRPr="004D49BC" w14:paraId="08093DAA" w14:textId="77777777" w:rsidTr="001A383E">
        <w:trPr>
          <w:trHeight w:val="369"/>
          <w:tblHeader/>
        </w:trPr>
        <w:tc>
          <w:tcPr>
            <w:tcW w:w="2190" w:type="pct"/>
          </w:tcPr>
          <w:p w14:paraId="4D79BA50" w14:textId="5DF8E650" w:rsidR="008E5338" w:rsidRPr="004D49BC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49BC">
              <w:rPr>
                <w:b w:val="0"/>
                <w:bCs w:val="0"/>
              </w:rPr>
              <w:br w:type="page"/>
            </w:r>
          </w:p>
        </w:tc>
        <w:tc>
          <w:tcPr>
            <w:tcW w:w="1334" w:type="pct"/>
            <w:gridSpan w:val="3"/>
          </w:tcPr>
          <w:p w14:paraId="51ED6215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AD8A35C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3FFD133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1" w:rsidRPr="004D49BC" w14:paraId="6F6FF796" w14:textId="77777777" w:rsidTr="001A383E">
        <w:trPr>
          <w:trHeight w:val="369"/>
          <w:tblHeader/>
        </w:trPr>
        <w:tc>
          <w:tcPr>
            <w:tcW w:w="2190" w:type="pct"/>
          </w:tcPr>
          <w:p w14:paraId="202E9E6D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7808CAC" w14:textId="2E360045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F2692" w:rsidRPr="004D49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F2692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9A16A7D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7F2C9B" w14:textId="25F797E2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9DEFF10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BF0F7" w14:textId="01D66BF0" w:rsidR="00A14E21" w:rsidRPr="004D49BC" w:rsidRDefault="000F2692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1887F9A4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0CE1D" w14:textId="12E4EC0B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2692" w:rsidRPr="004D49BC" w14:paraId="52445793" w14:textId="77777777" w:rsidTr="00D10850">
        <w:trPr>
          <w:trHeight w:val="357"/>
          <w:tblHeader/>
        </w:trPr>
        <w:tc>
          <w:tcPr>
            <w:tcW w:w="2190" w:type="pct"/>
          </w:tcPr>
          <w:p w14:paraId="658F55B5" w14:textId="0F6DBE79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6D7EE60" w14:textId="7E40E991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64E0A8BF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9B6995B" w14:textId="7F3970F4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0D25F61A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45F0636" w14:textId="3D2FBDB4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4C7DF306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6E109DE" w14:textId="2C7C6546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F2692" w:rsidRPr="004D49BC" w14:paraId="2EDE04CE" w14:textId="77777777" w:rsidTr="001A383E">
        <w:trPr>
          <w:trHeight w:val="369"/>
          <w:tblHeader/>
        </w:trPr>
        <w:tc>
          <w:tcPr>
            <w:tcW w:w="2190" w:type="pct"/>
          </w:tcPr>
          <w:p w14:paraId="22E078A6" w14:textId="3FCC0C5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18812E68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692" w:rsidRPr="004D49BC" w14:paraId="28D0400C" w14:textId="77777777" w:rsidTr="001A383E">
        <w:trPr>
          <w:trHeight w:val="369"/>
        </w:trPr>
        <w:tc>
          <w:tcPr>
            <w:tcW w:w="2190" w:type="pct"/>
          </w:tcPr>
          <w:p w14:paraId="4254A2DA" w14:textId="2335099B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10" w:type="pct"/>
            <w:gridSpan w:val="7"/>
          </w:tcPr>
          <w:p w14:paraId="43F8548B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4D49BC" w14:paraId="4738ACF9" w14:textId="77777777" w:rsidTr="00FB7694">
        <w:trPr>
          <w:trHeight w:val="369"/>
        </w:trPr>
        <w:tc>
          <w:tcPr>
            <w:tcW w:w="2190" w:type="pct"/>
          </w:tcPr>
          <w:p w14:paraId="166B0F1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42E4D9B" w14:textId="1B58AB3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63F6E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0382E3" w14:textId="1038BD4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C1142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30211E" w14:textId="115FC65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11,809</w:t>
            </w:r>
          </w:p>
        </w:tc>
        <w:tc>
          <w:tcPr>
            <w:tcW w:w="143" w:type="pct"/>
          </w:tcPr>
          <w:p w14:paraId="1973783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D749D7" w14:textId="7526DF1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26,172</w:t>
            </w:r>
          </w:p>
        </w:tc>
      </w:tr>
      <w:tr w:rsidR="00916283" w:rsidRPr="004D49BC" w14:paraId="7021D789" w14:textId="77777777" w:rsidTr="00FB7694">
        <w:trPr>
          <w:trHeight w:val="369"/>
        </w:trPr>
        <w:tc>
          <w:tcPr>
            <w:tcW w:w="2190" w:type="pct"/>
          </w:tcPr>
          <w:p w14:paraId="5765E6E7" w14:textId="75F5581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7B5822D3" w14:textId="33AC9DF8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26,790</w:t>
            </w:r>
          </w:p>
        </w:tc>
        <w:tc>
          <w:tcPr>
            <w:tcW w:w="143" w:type="pct"/>
          </w:tcPr>
          <w:p w14:paraId="7F3D02F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A7C9EB" w14:textId="638CA12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39,681</w:t>
            </w:r>
          </w:p>
        </w:tc>
        <w:tc>
          <w:tcPr>
            <w:tcW w:w="142" w:type="pct"/>
          </w:tcPr>
          <w:p w14:paraId="59FA36E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F182EE7" w14:textId="224971D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CC339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E47322" w14:textId="0ABB0EF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6283" w:rsidRPr="004D49BC" w14:paraId="690F7DE8" w14:textId="77777777" w:rsidTr="00FB7694">
        <w:trPr>
          <w:trHeight w:val="369"/>
        </w:trPr>
        <w:tc>
          <w:tcPr>
            <w:tcW w:w="2190" w:type="pct"/>
          </w:tcPr>
          <w:p w14:paraId="6450ADA3" w14:textId="0EBDC128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22369C" w14:textId="0034EFC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128,984</w:t>
            </w:r>
          </w:p>
        </w:tc>
        <w:tc>
          <w:tcPr>
            <w:tcW w:w="143" w:type="pct"/>
          </w:tcPr>
          <w:p w14:paraId="6995C3D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1868EF5" w14:textId="661A901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122,735</w:t>
            </w:r>
          </w:p>
        </w:tc>
        <w:tc>
          <w:tcPr>
            <w:tcW w:w="142" w:type="pct"/>
          </w:tcPr>
          <w:p w14:paraId="122718E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0F35633" w14:textId="76A21F32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5DF781C" w14:textId="624F287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6283" w:rsidRPr="004D49BC" w14:paraId="1DE4B3EF" w14:textId="77777777" w:rsidTr="00CC24C9">
        <w:trPr>
          <w:trHeight w:val="357"/>
        </w:trPr>
        <w:tc>
          <w:tcPr>
            <w:tcW w:w="2190" w:type="pct"/>
          </w:tcPr>
          <w:p w14:paraId="125E2A87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09DFD0CF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155,774</w:t>
            </w:r>
          </w:p>
        </w:tc>
        <w:tc>
          <w:tcPr>
            <w:tcW w:w="143" w:type="pct"/>
          </w:tcPr>
          <w:p w14:paraId="2100089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9576A12" w14:textId="342277D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162,416</w:t>
            </w:r>
          </w:p>
        </w:tc>
        <w:tc>
          <w:tcPr>
            <w:tcW w:w="142" w:type="pct"/>
          </w:tcPr>
          <w:p w14:paraId="498CF1C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4493C14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11,809</w:t>
            </w:r>
          </w:p>
        </w:tc>
        <w:tc>
          <w:tcPr>
            <w:tcW w:w="143" w:type="pct"/>
          </w:tcPr>
          <w:p w14:paraId="4B7F71C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33D9E09" w14:textId="2723CCC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26,172</w:t>
            </w:r>
          </w:p>
        </w:tc>
      </w:tr>
      <w:tr w:rsidR="004A2032" w:rsidRPr="004D49BC" w14:paraId="3ADC2308" w14:textId="77777777" w:rsidTr="00CC24C9">
        <w:trPr>
          <w:trHeight w:val="357"/>
        </w:trPr>
        <w:tc>
          <w:tcPr>
            <w:tcW w:w="2190" w:type="pct"/>
          </w:tcPr>
          <w:p w14:paraId="78ACDD98" w14:textId="77777777" w:rsidR="004A2032" w:rsidRPr="004D49BC" w:rsidRDefault="004A2032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ABDFE4B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5D13048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535F400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1DE8688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0DBE3C7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BE10FF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C9F0052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283" w:rsidRPr="004D49BC" w14:paraId="24068A37" w14:textId="77777777" w:rsidTr="00CC24C9">
        <w:trPr>
          <w:trHeight w:val="357"/>
        </w:trPr>
        <w:tc>
          <w:tcPr>
            <w:tcW w:w="2190" w:type="pct"/>
          </w:tcPr>
          <w:p w14:paraId="5384A318" w14:textId="23D71AE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9" w:type="pct"/>
          </w:tcPr>
          <w:p w14:paraId="2271A97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7FC4B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9ABD74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06DF33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5176E1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E6AF7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2E7070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283" w:rsidRPr="004D49BC" w14:paraId="14FB28E3" w14:textId="77777777" w:rsidTr="008D4D0D">
        <w:trPr>
          <w:trHeight w:val="357"/>
        </w:trPr>
        <w:tc>
          <w:tcPr>
            <w:tcW w:w="2190" w:type="pct"/>
          </w:tcPr>
          <w:p w14:paraId="4C9967FA" w14:textId="4C979C08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36B345" w14:textId="6A5A400F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8228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EA255CF" w14:textId="0EDB4BB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C2D73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1C64959" w14:textId="736B251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23,471</w:t>
            </w:r>
          </w:p>
        </w:tc>
        <w:tc>
          <w:tcPr>
            <w:tcW w:w="143" w:type="pct"/>
          </w:tcPr>
          <w:p w14:paraId="2EF886F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F5D9A75" w14:textId="69731DC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34,128</w:t>
            </w:r>
          </w:p>
        </w:tc>
      </w:tr>
      <w:tr w:rsidR="00916283" w:rsidRPr="004D49BC" w14:paraId="0156176E" w14:textId="77777777" w:rsidTr="00ED0EFC">
        <w:trPr>
          <w:trHeight w:val="357"/>
        </w:trPr>
        <w:tc>
          <w:tcPr>
            <w:tcW w:w="2190" w:type="pct"/>
          </w:tcPr>
          <w:p w14:paraId="62CC6FFA" w14:textId="507C79B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7F0A95A" w14:textId="235863C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7,979</w:t>
            </w:r>
          </w:p>
        </w:tc>
        <w:tc>
          <w:tcPr>
            <w:tcW w:w="143" w:type="pct"/>
          </w:tcPr>
          <w:p w14:paraId="469DD23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F974142" w14:textId="4B3777F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76,844</w:t>
            </w:r>
          </w:p>
        </w:tc>
        <w:tc>
          <w:tcPr>
            <w:tcW w:w="142" w:type="pct"/>
          </w:tcPr>
          <w:p w14:paraId="58AF454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02DAB7" w14:textId="707B1B8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2,887</w:t>
            </w:r>
          </w:p>
        </w:tc>
        <w:tc>
          <w:tcPr>
            <w:tcW w:w="143" w:type="pct"/>
          </w:tcPr>
          <w:p w14:paraId="238D715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5F7E" w14:textId="3BCAF52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3,937</w:t>
            </w:r>
          </w:p>
        </w:tc>
      </w:tr>
      <w:tr w:rsidR="00916283" w:rsidRPr="004D49BC" w14:paraId="23F73CCD" w14:textId="77777777" w:rsidTr="00D61D23">
        <w:trPr>
          <w:trHeight w:val="357"/>
        </w:trPr>
        <w:tc>
          <w:tcPr>
            <w:tcW w:w="2190" w:type="pct"/>
          </w:tcPr>
          <w:p w14:paraId="5583ADAE" w14:textId="2487995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7AACDB2" w14:textId="10F84F71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7,979</w:t>
            </w:r>
          </w:p>
        </w:tc>
        <w:tc>
          <w:tcPr>
            <w:tcW w:w="143" w:type="pct"/>
          </w:tcPr>
          <w:p w14:paraId="2EA1E53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D6EE" w14:textId="37FDB16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76,844</w:t>
            </w:r>
          </w:p>
        </w:tc>
        <w:tc>
          <w:tcPr>
            <w:tcW w:w="142" w:type="pct"/>
          </w:tcPr>
          <w:p w14:paraId="005C368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3DDBF62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26,358</w:t>
            </w:r>
          </w:p>
        </w:tc>
        <w:tc>
          <w:tcPr>
            <w:tcW w:w="143" w:type="pct"/>
          </w:tcPr>
          <w:p w14:paraId="127B838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08DA8" w14:textId="6189D5E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38,065</w:t>
            </w:r>
          </w:p>
        </w:tc>
      </w:tr>
      <w:tr w:rsidR="00916283" w:rsidRPr="004D49BC" w14:paraId="69F62AFA" w14:textId="77777777" w:rsidTr="00D61D23">
        <w:trPr>
          <w:trHeight w:val="357"/>
        </w:trPr>
        <w:tc>
          <w:tcPr>
            <w:tcW w:w="2190" w:type="pct"/>
          </w:tcPr>
          <w:p w14:paraId="3E1F822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9CFE9E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4C37E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3F0A5B1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B561D1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1A7902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4518E2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7E05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283" w:rsidRPr="004D49BC" w14:paraId="3267D58F" w14:textId="77777777" w:rsidTr="00D61D23">
        <w:trPr>
          <w:trHeight w:val="357"/>
        </w:trPr>
        <w:tc>
          <w:tcPr>
            <w:tcW w:w="2190" w:type="pct"/>
          </w:tcPr>
          <w:p w14:paraId="1553648A" w14:textId="17AB64D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9" w:type="pct"/>
          </w:tcPr>
          <w:p w14:paraId="3B44B28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58218A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AF85AD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4C1CF5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A3BD90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00CF2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B17280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283" w:rsidRPr="004D49BC" w14:paraId="203C51FA" w14:textId="77777777" w:rsidTr="003C5907">
        <w:trPr>
          <w:trHeight w:val="357"/>
        </w:trPr>
        <w:tc>
          <w:tcPr>
            <w:tcW w:w="2190" w:type="pct"/>
          </w:tcPr>
          <w:p w14:paraId="4F636089" w14:textId="25492E9B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27B4C8D" w14:textId="210C517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F347C7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B97A065" w14:textId="35431CF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t>-</w:t>
            </w:r>
          </w:p>
        </w:tc>
        <w:tc>
          <w:tcPr>
            <w:tcW w:w="142" w:type="pct"/>
          </w:tcPr>
          <w:p w14:paraId="62F1214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9576EE" w14:textId="3A7F874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6,436</w:t>
            </w:r>
          </w:p>
        </w:tc>
        <w:tc>
          <w:tcPr>
            <w:tcW w:w="143" w:type="pct"/>
          </w:tcPr>
          <w:p w14:paraId="1C006AC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570CC708" w14:textId="3BDC0FFF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6,789</w:t>
            </w:r>
          </w:p>
        </w:tc>
      </w:tr>
      <w:tr w:rsidR="00916283" w:rsidRPr="004D49BC" w14:paraId="6F692982" w14:textId="77777777" w:rsidTr="003C5907">
        <w:trPr>
          <w:trHeight w:val="357"/>
        </w:trPr>
        <w:tc>
          <w:tcPr>
            <w:tcW w:w="2190" w:type="pct"/>
          </w:tcPr>
          <w:p w14:paraId="53D8790A" w14:textId="038DAC4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2A85E95" w14:textId="709EB4B2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0414DD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4536D5E" w14:textId="6ABA5FA1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b/>
                <w:bCs/>
              </w:rPr>
              <w:t>-</w:t>
            </w:r>
          </w:p>
        </w:tc>
        <w:tc>
          <w:tcPr>
            <w:tcW w:w="142" w:type="pct"/>
          </w:tcPr>
          <w:p w14:paraId="6F97A78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803FD34" w14:textId="4976208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6,436</w:t>
            </w:r>
          </w:p>
        </w:tc>
        <w:tc>
          <w:tcPr>
            <w:tcW w:w="143" w:type="pct"/>
          </w:tcPr>
          <w:p w14:paraId="3C158F3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48E05" w14:textId="045E88F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6,789</w:t>
            </w:r>
          </w:p>
        </w:tc>
      </w:tr>
    </w:tbl>
    <w:p w14:paraId="1A922532" w14:textId="20F0C309" w:rsidR="000565AC" w:rsidRPr="004D49BC" w:rsidRDefault="0005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70"/>
        <w:gridCol w:w="1079"/>
        <w:gridCol w:w="270"/>
        <w:gridCol w:w="1170"/>
      </w:tblGrid>
      <w:tr w:rsidR="005A2C34" w:rsidRPr="004D49BC" w14:paraId="6E916BEB" w14:textId="77777777" w:rsidTr="000565AC">
        <w:trPr>
          <w:trHeight w:val="381"/>
        </w:trPr>
        <w:tc>
          <w:tcPr>
            <w:tcW w:w="2190" w:type="pct"/>
          </w:tcPr>
          <w:p w14:paraId="39D129C8" w14:textId="77777777" w:rsidR="005A2C34" w:rsidRPr="004D49BC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B942D0F" w14:textId="36220253" w:rsidR="005A2C34" w:rsidRPr="004D49BC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4D49BC" w14:paraId="4332D7C1" w14:textId="77777777" w:rsidTr="000565AC">
        <w:trPr>
          <w:trHeight w:val="381"/>
        </w:trPr>
        <w:tc>
          <w:tcPr>
            <w:tcW w:w="2190" w:type="pct"/>
          </w:tcPr>
          <w:p w14:paraId="5BE5FD8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CC259" w14:textId="200C380C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3" w:type="pct"/>
          </w:tcPr>
          <w:p w14:paraId="32F885AF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2D4AA4" w14:textId="6F9593D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9534A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25BB7" w14:textId="0F69F98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5B0099" w14:textId="5FAE11DE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4D49BC" w14:paraId="4A6B3DE3" w14:textId="77777777" w:rsidTr="000565AC">
        <w:trPr>
          <w:trHeight w:val="368"/>
        </w:trPr>
        <w:tc>
          <w:tcPr>
            <w:tcW w:w="2190" w:type="pct"/>
          </w:tcPr>
          <w:p w14:paraId="108BEFB7" w14:textId="728D51E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19" w:type="pct"/>
          </w:tcPr>
          <w:p w14:paraId="637808D5" w14:textId="5F1AD7D1" w:rsidR="005A2C34" w:rsidRPr="004D49BC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5A2C34"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0EF7CCE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7CF84F" w14:textId="720BE492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7C4EDD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897E376" w14:textId="501A561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E7DF38" w14:textId="56AB74ED" w:rsidR="005A2C34" w:rsidRPr="004D49BC" w:rsidRDefault="000F2692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5A2C34" w:rsidRPr="004D49BC" w14:paraId="71D17098" w14:textId="77777777" w:rsidTr="000565AC">
        <w:trPr>
          <w:trHeight w:val="381"/>
        </w:trPr>
        <w:tc>
          <w:tcPr>
            <w:tcW w:w="2190" w:type="pct"/>
          </w:tcPr>
          <w:p w14:paraId="0F31FF7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0C213A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4D49BC" w14:paraId="2436DE3C" w14:textId="77777777" w:rsidTr="000565AC">
        <w:trPr>
          <w:trHeight w:val="381"/>
        </w:trPr>
        <w:tc>
          <w:tcPr>
            <w:tcW w:w="2190" w:type="pct"/>
          </w:tcPr>
          <w:p w14:paraId="0AD96AD6" w14:textId="6084938C" w:rsidR="005A2C34" w:rsidRPr="004D49BC" w:rsidRDefault="0070737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F2692"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19" w:type="pct"/>
          </w:tcPr>
          <w:p w14:paraId="51E451B5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1F6EE9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EB889" w14:textId="3B77BA88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2A3C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FC3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46C9257" w14:textId="151E03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5636" w:rsidRPr="004D49BC" w14:paraId="3609B0B4" w14:textId="77777777" w:rsidTr="00D33363">
        <w:trPr>
          <w:trHeight w:val="332"/>
        </w:trPr>
        <w:tc>
          <w:tcPr>
            <w:tcW w:w="2190" w:type="pct"/>
          </w:tcPr>
          <w:p w14:paraId="67F87A56" w14:textId="6A9C9C1D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vAlign w:val="bottom"/>
          </w:tcPr>
          <w:p w14:paraId="427A2D94" w14:textId="75A0EEA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161,500</w:t>
            </w:r>
          </w:p>
        </w:tc>
        <w:tc>
          <w:tcPr>
            <w:tcW w:w="143" w:type="pct"/>
          </w:tcPr>
          <w:p w14:paraId="643355A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06A3EDD" w14:textId="19FF22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1,313,120</w:t>
            </w:r>
          </w:p>
        </w:tc>
        <w:tc>
          <w:tcPr>
            <w:tcW w:w="143" w:type="pct"/>
          </w:tcPr>
          <w:p w14:paraId="26FA718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0E27905" w14:textId="6BD9E7CD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(1,294,120)</w:t>
            </w:r>
          </w:p>
        </w:tc>
        <w:tc>
          <w:tcPr>
            <w:tcW w:w="143" w:type="pct"/>
          </w:tcPr>
          <w:p w14:paraId="3B49B65E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5E6103D" w14:textId="219E82A2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180,500</w:t>
            </w:r>
          </w:p>
        </w:tc>
      </w:tr>
      <w:tr w:rsidR="00B05636" w:rsidRPr="004D49BC" w14:paraId="78857CA8" w14:textId="77777777" w:rsidTr="00D33363">
        <w:trPr>
          <w:trHeight w:val="368"/>
        </w:trPr>
        <w:tc>
          <w:tcPr>
            <w:tcW w:w="2190" w:type="pct"/>
          </w:tcPr>
          <w:p w14:paraId="2CCCBA3D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8FA0" w14:textId="58133E48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161,500</w:t>
            </w:r>
          </w:p>
        </w:tc>
        <w:tc>
          <w:tcPr>
            <w:tcW w:w="143" w:type="pct"/>
          </w:tcPr>
          <w:p w14:paraId="4DBFC251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59064EB3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1,313,120</w:t>
            </w:r>
          </w:p>
        </w:tc>
        <w:tc>
          <w:tcPr>
            <w:tcW w:w="143" w:type="pct"/>
          </w:tcPr>
          <w:p w14:paraId="07877A97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62061EAA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(1,294,120)</w:t>
            </w:r>
          </w:p>
        </w:tc>
        <w:tc>
          <w:tcPr>
            <w:tcW w:w="143" w:type="pct"/>
          </w:tcPr>
          <w:p w14:paraId="2A5EF67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1FD34058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180,500</w:t>
            </w:r>
          </w:p>
        </w:tc>
      </w:tr>
    </w:tbl>
    <w:p w14:paraId="54702C94" w14:textId="77777777" w:rsidR="006024BC" w:rsidRPr="004D49BC" w:rsidRDefault="006024BC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16"/>
          <w:szCs w:val="16"/>
        </w:rPr>
      </w:pPr>
    </w:p>
    <w:p w14:paraId="62CBE5B5" w14:textId="2A38AA32" w:rsidR="00221071" w:rsidRPr="004D49BC" w:rsidRDefault="00FE26E4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1124F" w:rsidRPr="004D49BC">
        <w:rPr>
          <w:rFonts w:ascii="Angsana New" w:hAnsi="Angsana New" w:cs="Angsana New"/>
          <w:sz w:val="30"/>
          <w:szCs w:val="30"/>
        </w:rPr>
        <w:t>3</w:t>
      </w:r>
      <w:r w:rsidR="007779D5" w:rsidRPr="004D49BC">
        <w:rPr>
          <w:rFonts w:ascii="Angsana New" w:hAnsi="Angsana New" w:cs="Angsana New"/>
          <w:sz w:val="30"/>
          <w:szCs w:val="30"/>
        </w:rPr>
        <w:t>1</w:t>
      </w:r>
      <w:r w:rsidR="0031124F" w:rsidRPr="004D49BC">
        <w:rPr>
          <w:rFonts w:ascii="Angsana New" w:hAnsi="Angsana New" w:cs="Angsana New"/>
          <w:sz w:val="30"/>
          <w:szCs w:val="30"/>
        </w:rPr>
        <w:t xml:space="preserve"> </w:t>
      </w:r>
      <w:bookmarkStart w:id="3" w:name="_Hlk141985806"/>
      <w:r w:rsidR="00196C4F" w:rsidRPr="004D49B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779D5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24BC" w:rsidRPr="004D49BC">
        <w:rPr>
          <w:rFonts w:ascii="Angsana New" w:hAnsi="Angsana New" w:cs="Angsana New"/>
          <w:sz w:val="30"/>
          <w:szCs w:val="30"/>
        </w:rPr>
        <w:t>256</w:t>
      </w:r>
      <w:bookmarkEnd w:id="3"/>
      <w:r w:rsidR="007779D5" w:rsidRPr="004D49BC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4D49BC">
        <w:rPr>
          <w:rFonts w:ascii="Angsana New" w:hAnsi="Angsana New" w:cs="Angsana New" w:hint="cs"/>
          <w:sz w:val="30"/>
          <w:szCs w:val="30"/>
          <w:cs/>
        </w:rPr>
        <w:t>จาก</w:t>
      </w:r>
      <w:r w:rsidRPr="004D49B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4D49BC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4D49BC">
        <w:rPr>
          <w:rFonts w:ascii="Angsana New" w:hAnsi="Angsana New" w:cs="Angsana New"/>
          <w:position w:val="2"/>
          <w:sz w:val="30"/>
          <w:szCs w:val="30"/>
          <w:cs/>
        </w:rPr>
        <w:t>ร้อยล</w:t>
      </w:r>
      <w:r w:rsidR="00042935" w:rsidRPr="004D49BC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D448B8" w:rsidRPr="004D49BC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/>
          <w:position w:val="2"/>
          <w:sz w:val="30"/>
          <w:szCs w:val="30"/>
        </w:rPr>
        <w:t>5.30</w:t>
      </w:r>
      <w:r w:rsidR="00F97E7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2935" w:rsidRPr="004D49BC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327851" w:rsidRPr="004D49BC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707376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31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6024BC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256</w:t>
      </w:r>
      <w:r w:rsidR="007779D5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6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:</w:t>
      </w:r>
      <w:r w:rsidR="00F97E76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 </w:t>
      </w:r>
      <w:r w:rsidR="007779D5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ร้อยละ</w:t>
      </w:r>
      <w:r w:rsidR="007779D5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5.31 </w:t>
      </w:r>
      <w:r w:rsidR="007779D5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ต่อปี</w:t>
      </w:r>
      <w:r w:rsidR="00341728"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B917950" w14:textId="77777777" w:rsidR="00F50C70" w:rsidRPr="004D49BC" w:rsidRDefault="00F50C7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6A7BD82" w14:textId="5B6E2515" w:rsidR="00F50C70" w:rsidRPr="004D49BC" w:rsidRDefault="00F50C7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450E810C" w14:textId="77777777" w:rsidR="00F50C70" w:rsidRPr="004D49BC" w:rsidRDefault="00F50C7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8FEE7D" w14:textId="1C78101A" w:rsidR="00435DFF" w:rsidRPr="004D49BC" w:rsidRDefault="00435DFF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5546F0FE" w14:textId="1D9818C4" w:rsidR="00435DFF" w:rsidRPr="004D49BC" w:rsidRDefault="00435DFF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3532512" w14:textId="67521C84" w:rsidR="00F97E76" w:rsidRPr="004D49BC" w:rsidRDefault="00435DFF" w:rsidP="0043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ในระหว่</w:t>
      </w:r>
      <w:r w:rsidR="00494F4D" w:rsidRPr="004D49BC">
        <w:rPr>
          <w:rFonts w:ascii="Angsana New" w:hAnsi="Angsana New" w:cs="Angsana New" w:hint="cs"/>
          <w:sz w:val="30"/>
          <w:szCs w:val="30"/>
          <w:cs/>
        </w:rPr>
        <w:t>า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งปี </w:t>
      </w:r>
      <w:r w:rsidRPr="004D49BC">
        <w:rPr>
          <w:rFonts w:ascii="Angsana New" w:hAnsi="Angsana New" w:cs="Angsana New"/>
          <w:sz w:val="30"/>
          <w:szCs w:val="30"/>
        </w:rPr>
        <w:t xml:space="preserve">2567 </w:t>
      </w:r>
      <w:r w:rsidRPr="004D49BC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 และบริษัทร่วมบางแห่งซึ่งได้รับจากธนาคารเป็นจำนวนเงิน</w:t>
      </w:r>
      <w:r w:rsidR="00AB7883" w:rsidRPr="004D49BC">
        <w:rPr>
          <w:rFonts w:ascii="Angsana New" w:hAnsi="Angsana New" w:cs="Angsana New"/>
          <w:sz w:val="30"/>
          <w:szCs w:val="30"/>
        </w:rPr>
        <w:t xml:space="preserve"> </w:t>
      </w:r>
      <w:r w:rsidR="00322831" w:rsidRPr="004D49BC">
        <w:rPr>
          <w:rFonts w:ascii="Angsana New" w:hAnsi="Angsana New" w:cs="Angsana New"/>
          <w:sz w:val="30"/>
          <w:szCs w:val="30"/>
        </w:rPr>
        <w:t>667.2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528229FA" w14:textId="77777777" w:rsidR="001C3959" w:rsidRPr="004D49BC" w:rsidRDefault="001C3959" w:rsidP="0043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6BE7D94F" w14:textId="2F69802A" w:rsidR="00CF77A1" w:rsidRPr="004D49BC" w:rsidRDefault="00F85D22" w:rsidP="00454C8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6F24574A" w14:textId="4F74AE35" w:rsidR="00593F4B" w:rsidRPr="004D49BC" w:rsidRDefault="00593F4B" w:rsidP="00593F4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4D49BC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4D49BC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4D49BC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146" w:rsidRPr="004D49BC" w14:paraId="6213A24E" w14:textId="77777777" w:rsidTr="00867689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C80453" w14:textId="2CF26BA5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70080F34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5C27293" w14:textId="77777777" w:rsidR="00824146" w:rsidRPr="004D49BC" w:rsidRDefault="00824146" w:rsidP="0082414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1FBA0C67" w:rsidR="00824146" w:rsidRPr="004D49BC" w:rsidRDefault="00824146" w:rsidP="0082414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28D1BA9B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2491892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39407427" w:rsidR="00824146" w:rsidRPr="004D49BC" w:rsidRDefault="00824146" w:rsidP="00824146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59" w:type="dxa"/>
            <w:vAlign w:val="bottom"/>
          </w:tcPr>
          <w:p w14:paraId="7AAFD6A5" w14:textId="77777777" w:rsidR="00824146" w:rsidRPr="004D49BC" w:rsidRDefault="00824146" w:rsidP="008241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4BCAE4AD" w:rsidR="00824146" w:rsidRPr="004D49BC" w:rsidRDefault="00824146" w:rsidP="0082414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824146" w:rsidRPr="004D49BC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4146" w:rsidRPr="004D49BC" w14:paraId="4E12AF87" w14:textId="77777777" w:rsidTr="00867689">
        <w:trPr>
          <w:cantSplit/>
          <w:trHeight w:val="398"/>
        </w:trPr>
        <w:tc>
          <w:tcPr>
            <w:tcW w:w="3870" w:type="dxa"/>
          </w:tcPr>
          <w:p w14:paraId="031C9539" w14:textId="396CA738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24146" w:rsidRPr="004D49BC" w14:paraId="2130258F" w14:textId="77777777" w:rsidTr="00DE5850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53A4FDBA" w:rsidR="00824146" w:rsidRPr="004D49BC" w:rsidRDefault="00302C51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1,630,417</w:t>
            </w:r>
          </w:p>
        </w:tc>
        <w:tc>
          <w:tcPr>
            <w:tcW w:w="270" w:type="dxa"/>
          </w:tcPr>
          <w:p w14:paraId="49B1A64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F45A752" w14:textId="7BB4016E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1,713,777</w:t>
            </w:r>
          </w:p>
        </w:tc>
        <w:tc>
          <w:tcPr>
            <w:tcW w:w="283" w:type="dxa"/>
          </w:tcPr>
          <w:p w14:paraId="6E30DC56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35853ECA" w:rsidR="00824146" w:rsidRPr="004D49BC" w:rsidRDefault="00C92DF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1,287,344</w:t>
            </w:r>
          </w:p>
        </w:tc>
        <w:tc>
          <w:tcPr>
            <w:tcW w:w="259" w:type="dxa"/>
          </w:tcPr>
          <w:p w14:paraId="0628585B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D241B8" w14:textId="2006F816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1,232,162</w:t>
            </w:r>
          </w:p>
        </w:tc>
      </w:tr>
      <w:tr w:rsidR="00824146" w:rsidRPr="004D49BC" w14:paraId="2F1DEF59" w14:textId="77777777" w:rsidTr="00DE5850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1FF1936F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8DC07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2C51" w:rsidRPr="004D49BC" w14:paraId="0C9DAE5F" w14:textId="77777777" w:rsidTr="00DE5850">
        <w:trPr>
          <w:cantSplit/>
          <w:trHeight w:val="398"/>
        </w:trPr>
        <w:tc>
          <w:tcPr>
            <w:tcW w:w="3870" w:type="dxa"/>
            <w:hideMark/>
          </w:tcPr>
          <w:p w14:paraId="2A73F9CF" w14:textId="7AC33C15" w:rsidR="00302C51" w:rsidRPr="004D49BC" w:rsidRDefault="00302C51" w:rsidP="00302C5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49A395A0" w:rsidR="00302C51" w:rsidRPr="004D49BC" w:rsidRDefault="00302C51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152,453 </w:t>
            </w:r>
          </w:p>
        </w:tc>
        <w:tc>
          <w:tcPr>
            <w:tcW w:w="270" w:type="dxa"/>
          </w:tcPr>
          <w:p w14:paraId="32B4D217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DEC821D" w14:textId="16F5AC98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294,498</w:t>
            </w:r>
          </w:p>
        </w:tc>
        <w:tc>
          <w:tcPr>
            <w:tcW w:w="283" w:type="dxa"/>
          </w:tcPr>
          <w:p w14:paraId="5548707F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5B1432EC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50,750</w:t>
            </w:r>
          </w:p>
        </w:tc>
        <w:tc>
          <w:tcPr>
            <w:tcW w:w="259" w:type="dxa"/>
          </w:tcPr>
          <w:p w14:paraId="3075443D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794A1" w14:textId="26FF32BA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53,068</w:t>
            </w:r>
          </w:p>
        </w:tc>
      </w:tr>
      <w:tr w:rsidR="00302C51" w:rsidRPr="004D49BC" w14:paraId="4AE3E24D" w14:textId="77777777" w:rsidTr="00DE5850">
        <w:trPr>
          <w:cantSplit/>
          <w:trHeight w:val="398"/>
        </w:trPr>
        <w:tc>
          <w:tcPr>
            <w:tcW w:w="3870" w:type="dxa"/>
            <w:hideMark/>
          </w:tcPr>
          <w:p w14:paraId="183729BD" w14:textId="20D921A6" w:rsidR="00302C51" w:rsidRPr="004D49BC" w:rsidRDefault="00302C51" w:rsidP="00302C5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- 6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23AFEE86" w:rsidR="00302C51" w:rsidRPr="004D49BC" w:rsidRDefault="00302C51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49,470 </w:t>
            </w:r>
          </w:p>
        </w:tc>
        <w:tc>
          <w:tcPr>
            <w:tcW w:w="270" w:type="dxa"/>
          </w:tcPr>
          <w:p w14:paraId="62B0D80D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5D4BAE" w14:textId="782BE3A2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154,741</w:t>
            </w:r>
          </w:p>
        </w:tc>
        <w:tc>
          <w:tcPr>
            <w:tcW w:w="283" w:type="dxa"/>
          </w:tcPr>
          <w:p w14:paraId="572D2DB3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7D7B4B62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A91D5AD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F2465" w14:textId="55DD24E3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302C51" w:rsidRPr="004D49BC" w14:paraId="206355C2" w14:textId="77777777" w:rsidTr="00DE5850">
        <w:trPr>
          <w:cantSplit/>
          <w:trHeight w:val="410"/>
        </w:trPr>
        <w:tc>
          <w:tcPr>
            <w:tcW w:w="3870" w:type="dxa"/>
            <w:hideMark/>
          </w:tcPr>
          <w:p w14:paraId="236D72E0" w14:textId="05130649" w:rsidR="00302C51" w:rsidRPr="004D49BC" w:rsidRDefault="00302C51" w:rsidP="00302C5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6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2F5E4487" w:rsidR="00302C51" w:rsidRPr="004D49BC" w:rsidRDefault="00302C51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128,583 </w:t>
            </w:r>
          </w:p>
        </w:tc>
        <w:tc>
          <w:tcPr>
            <w:tcW w:w="270" w:type="dxa"/>
          </w:tcPr>
          <w:p w14:paraId="06B68127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2857310" w14:textId="1B24F3CF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78,740</w:t>
            </w:r>
          </w:p>
        </w:tc>
        <w:tc>
          <w:tcPr>
            <w:tcW w:w="283" w:type="dxa"/>
          </w:tcPr>
          <w:p w14:paraId="749BE1A2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5A79E4CC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59" w:type="dxa"/>
          </w:tcPr>
          <w:p w14:paraId="02F7BB03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CE10B1" w14:textId="7DE6025D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02C51" w:rsidRPr="004D49BC" w14:paraId="3D1F4FE7" w14:textId="77777777" w:rsidTr="00DE5850">
        <w:trPr>
          <w:cantSplit/>
          <w:trHeight w:val="398"/>
        </w:trPr>
        <w:tc>
          <w:tcPr>
            <w:tcW w:w="3870" w:type="dxa"/>
          </w:tcPr>
          <w:p w14:paraId="2046500E" w14:textId="39602A22" w:rsidR="00302C51" w:rsidRPr="004D49BC" w:rsidRDefault="00302C51" w:rsidP="00302C5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4E77AB36" w:rsidR="00302C51" w:rsidRPr="004D49BC" w:rsidRDefault="00302C51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212,242 </w:t>
            </w:r>
          </w:p>
        </w:tc>
        <w:tc>
          <w:tcPr>
            <w:tcW w:w="270" w:type="dxa"/>
          </w:tcPr>
          <w:p w14:paraId="132EC50E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4A6702" w14:textId="5C54FAEC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179,478</w:t>
            </w:r>
          </w:p>
        </w:tc>
        <w:tc>
          <w:tcPr>
            <w:tcW w:w="283" w:type="dxa"/>
          </w:tcPr>
          <w:p w14:paraId="355E5EB1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2ABCB441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59" w:type="dxa"/>
          </w:tcPr>
          <w:p w14:paraId="01F908F7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D9A1C1" w14:textId="1711C87E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</w:tr>
      <w:tr w:rsidR="00302C51" w:rsidRPr="004D49BC" w14:paraId="78A5949F" w14:textId="77777777" w:rsidTr="00CE3D7F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302C51" w:rsidRPr="004D49BC" w:rsidRDefault="00302C51" w:rsidP="00302C5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5FF00AFC" w:rsidR="00302C51" w:rsidRPr="004D49BC" w:rsidRDefault="00302C51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289,307 </w:t>
            </w:r>
          </w:p>
        </w:tc>
        <w:tc>
          <w:tcPr>
            <w:tcW w:w="270" w:type="dxa"/>
          </w:tcPr>
          <w:p w14:paraId="097B8E87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179992" w14:textId="680C3C30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289,994</w:t>
            </w:r>
          </w:p>
        </w:tc>
        <w:tc>
          <w:tcPr>
            <w:tcW w:w="283" w:type="dxa"/>
          </w:tcPr>
          <w:p w14:paraId="786B6FA5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66F7A332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10,503</w:t>
            </w:r>
          </w:p>
        </w:tc>
        <w:tc>
          <w:tcPr>
            <w:tcW w:w="259" w:type="dxa"/>
          </w:tcPr>
          <w:p w14:paraId="3E8DC353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28B5" w14:textId="1CC700DA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10,663</w:t>
            </w:r>
          </w:p>
        </w:tc>
      </w:tr>
      <w:tr w:rsidR="00824146" w:rsidRPr="004D49BC" w14:paraId="5E1FF8ED" w14:textId="77777777" w:rsidTr="00CE3D7F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7F48785E" w:rsidR="00824146" w:rsidRPr="004D49BC" w:rsidRDefault="00302C51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2,462,472</w:t>
            </w:r>
          </w:p>
        </w:tc>
        <w:tc>
          <w:tcPr>
            <w:tcW w:w="270" w:type="dxa"/>
          </w:tcPr>
          <w:p w14:paraId="34A71713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92D0A86" w14:textId="6DC25898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2,711,228</w:t>
            </w:r>
          </w:p>
        </w:tc>
        <w:tc>
          <w:tcPr>
            <w:tcW w:w="283" w:type="dxa"/>
          </w:tcPr>
          <w:p w14:paraId="1FF9694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268F267B" w:rsidR="00824146" w:rsidRPr="004D49BC" w:rsidRDefault="00C92DF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1,348,715</w:t>
            </w:r>
          </w:p>
        </w:tc>
        <w:tc>
          <w:tcPr>
            <w:tcW w:w="259" w:type="dxa"/>
          </w:tcPr>
          <w:p w14:paraId="64937797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6039C55E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296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007</w:t>
            </w:r>
          </w:p>
        </w:tc>
      </w:tr>
      <w:tr w:rsidR="00824146" w:rsidRPr="004D49BC" w14:paraId="29E18F82" w14:textId="77777777" w:rsidTr="00CE3D7F">
        <w:trPr>
          <w:cantSplit/>
          <w:trHeight w:val="70"/>
        </w:trPr>
        <w:tc>
          <w:tcPr>
            <w:tcW w:w="3870" w:type="dxa"/>
          </w:tcPr>
          <w:p w14:paraId="4CA43D28" w14:textId="40639474" w:rsidR="00824146" w:rsidRPr="004D49BC" w:rsidRDefault="00824146" w:rsidP="0082414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CAFE26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B48FA2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CF97963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824146" w:rsidRPr="004D49BC" w:rsidRDefault="00824146" w:rsidP="0082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4146" w:rsidRPr="004D49BC" w14:paraId="3F9F20AC" w14:textId="77777777" w:rsidTr="006B01CF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824146" w:rsidRPr="004D49BC" w:rsidRDefault="00824146" w:rsidP="00824146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6A5C2D96" w:rsidR="00824146" w:rsidRPr="004D49BC" w:rsidRDefault="00302C51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(349,715)</w:t>
            </w:r>
          </w:p>
        </w:tc>
        <w:tc>
          <w:tcPr>
            <w:tcW w:w="270" w:type="dxa"/>
          </w:tcPr>
          <w:p w14:paraId="686C1F9C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7058202" w14:textId="14CE3FA9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(337,716)</w:t>
            </w:r>
          </w:p>
        </w:tc>
        <w:tc>
          <w:tcPr>
            <w:tcW w:w="283" w:type="dxa"/>
          </w:tcPr>
          <w:p w14:paraId="49595480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2A414D54" w:rsidR="00824146" w:rsidRPr="004D49BC" w:rsidRDefault="00C92DF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(10,690)</w:t>
            </w:r>
          </w:p>
        </w:tc>
        <w:tc>
          <w:tcPr>
            <w:tcW w:w="259" w:type="dxa"/>
          </w:tcPr>
          <w:p w14:paraId="7032D35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776C8058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10,982</w:t>
            </w: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24146" w:rsidRPr="004D49BC" w14:paraId="422EF9A4" w14:textId="77777777" w:rsidTr="006B01CF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7012FF4C" w:rsidR="00824146" w:rsidRPr="004D49BC" w:rsidRDefault="00302C51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2,112,757</w:t>
            </w:r>
          </w:p>
        </w:tc>
        <w:tc>
          <w:tcPr>
            <w:tcW w:w="270" w:type="dxa"/>
          </w:tcPr>
          <w:p w14:paraId="343A45EE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9873" w14:textId="393DB735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2,373,512</w:t>
            </w:r>
          </w:p>
        </w:tc>
        <w:tc>
          <w:tcPr>
            <w:tcW w:w="283" w:type="dxa"/>
          </w:tcPr>
          <w:p w14:paraId="317A4E38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39C4DFB0" w:rsidR="00824146" w:rsidRPr="004D49BC" w:rsidRDefault="00C92DF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1,338,025</w:t>
            </w:r>
          </w:p>
        </w:tc>
        <w:tc>
          <w:tcPr>
            <w:tcW w:w="259" w:type="dxa"/>
          </w:tcPr>
          <w:p w14:paraId="6B3E730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5D0B14F" w14:textId="78660B39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824146" w:rsidRPr="004D49BC" w14:paraId="45174A61" w14:textId="77777777" w:rsidTr="006B01CF">
        <w:trPr>
          <w:cantSplit/>
          <w:trHeight w:val="60"/>
        </w:trPr>
        <w:tc>
          <w:tcPr>
            <w:tcW w:w="3870" w:type="dxa"/>
          </w:tcPr>
          <w:p w14:paraId="5308A29B" w14:textId="22CD656B" w:rsidR="00824146" w:rsidRPr="004D49BC" w:rsidRDefault="00824146" w:rsidP="0082414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2FDE3" w14:textId="0B97A297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E29E51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073BF" w14:textId="28AA71CB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C55CE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68AB136" w14:textId="7436582E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1BD388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2ECA64" w14:textId="14980FFF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24146" w:rsidRPr="004D49BC" w14:paraId="5677911F" w14:textId="77777777" w:rsidTr="008F5C6E">
        <w:trPr>
          <w:cantSplit/>
          <w:trHeight w:val="60"/>
        </w:trPr>
        <w:tc>
          <w:tcPr>
            <w:tcW w:w="3870" w:type="dxa"/>
          </w:tcPr>
          <w:p w14:paraId="3ACB879C" w14:textId="77777777" w:rsidR="006B01CF" w:rsidRPr="004D49BC" w:rsidRDefault="006B01CF" w:rsidP="00824146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D872C17" w14:textId="77777777" w:rsidR="00824146" w:rsidRPr="004D49BC" w:rsidRDefault="00824146" w:rsidP="00824146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22B6526" w14:textId="123B71BD" w:rsidR="007E3AF0" w:rsidRPr="004D49BC" w:rsidRDefault="007E3AF0" w:rsidP="0082414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D44F60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F5F749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731C6416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338A584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F3286CE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606A5C1C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C7EC1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24146" w:rsidRPr="004D49BC" w14:paraId="3F190216" w14:textId="77777777" w:rsidTr="008C6C56">
        <w:trPr>
          <w:cantSplit/>
          <w:trHeight w:val="60"/>
        </w:trPr>
        <w:tc>
          <w:tcPr>
            <w:tcW w:w="3870" w:type="dxa"/>
          </w:tcPr>
          <w:p w14:paraId="1BF9117F" w14:textId="76D035B6" w:rsidR="00824146" w:rsidRPr="004D49BC" w:rsidRDefault="006B01CF" w:rsidP="00824146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210011" w14:textId="625EEB23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C583B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2A190ED" w14:textId="0898A0D6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B417E2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90B45E" w14:textId="1399A69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C64681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93FFF" w14:textId="05F498E1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B01CF" w:rsidRPr="004D49BC" w14:paraId="15224BF1" w14:textId="77777777" w:rsidTr="008C6C56">
        <w:trPr>
          <w:cantSplit/>
          <w:trHeight w:val="60"/>
        </w:trPr>
        <w:tc>
          <w:tcPr>
            <w:tcW w:w="3870" w:type="dxa"/>
          </w:tcPr>
          <w:p w14:paraId="32C80D0F" w14:textId="50BC72FB" w:rsidR="006B01CF" w:rsidRPr="004D49BC" w:rsidRDefault="006B01CF" w:rsidP="006B01C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A9B5D1" w14:textId="6893DB8D" w:rsidR="006B01CF" w:rsidRPr="004D49BC" w:rsidRDefault="006B01CF" w:rsidP="006B01CF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74,735</w:t>
            </w:r>
          </w:p>
        </w:tc>
        <w:tc>
          <w:tcPr>
            <w:tcW w:w="270" w:type="dxa"/>
          </w:tcPr>
          <w:p w14:paraId="6CB0E3B2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91C1C86" w14:textId="0B5A9E4C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67F1A12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517F2C3" w14:textId="2E777691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2C914F5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35C70E" w14:textId="380C71EB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B01CF" w:rsidRPr="004D49BC" w14:paraId="06762362" w14:textId="77777777" w:rsidTr="008C6C56">
        <w:trPr>
          <w:cantSplit/>
          <w:trHeight w:val="60"/>
        </w:trPr>
        <w:tc>
          <w:tcPr>
            <w:tcW w:w="3870" w:type="dxa"/>
          </w:tcPr>
          <w:p w14:paraId="298D32DF" w14:textId="0D122A92" w:rsidR="006B01CF" w:rsidRPr="004D49BC" w:rsidRDefault="006B01CF" w:rsidP="006B01CF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E5615E" w14:textId="1E6BE51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41F313B8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48515D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4E319F7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67DC2B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B01CF" w:rsidRPr="004D49BC" w14:paraId="6EFED6FB" w14:textId="77777777" w:rsidTr="008C6C56">
        <w:trPr>
          <w:cantSplit/>
          <w:trHeight w:val="60"/>
        </w:trPr>
        <w:tc>
          <w:tcPr>
            <w:tcW w:w="3870" w:type="dxa"/>
          </w:tcPr>
          <w:p w14:paraId="7D381E32" w14:textId="681D4E7E" w:rsidR="006B01CF" w:rsidRPr="004D49BC" w:rsidRDefault="006B01CF" w:rsidP="006B01CF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663EF397" w:rsidR="006B01CF" w:rsidRPr="004D49BC" w:rsidRDefault="006B01CF" w:rsidP="006B01CF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(4,310)</w:t>
            </w:r>
          </w:p>
        </w:tc>
        <w:tc>
          <w:tcPr>
            <w:tcW w:w="270" w:type="dxa"/>
          </w:tcPr>
          <w:p w14:paraId="1C2E8AA4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0897917" w14:textId="6D46604F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2"/>
              </w:tabs>
              <w:spacing w:line="360" w:lineRule="exact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4F73414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54DCCED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E9DF7" w14:textId="5B4796D0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B01CF" w:rsidRPr="004D49BC" w14:paraId="159756BE" w14:textId="77777777" w:rsidTr="008C6C56">
        <w:trPr>
          <w:cantSplit/>
          <w:trHeight w:val="50"/>
        </w:trPr>
        <w:tc>
          <w:tcPr>
            <w:tcW w:w="3870" w:type="dxa"/>
          </w:tcPr>
          <w:p w14:paraId="418A5B9C" w14:textId="77777777" w:rsidR="006B01CF" w:rsidRPr="004D49BC" w:rsidRDefault="006B01CF" w:rsidP="006B01C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95665" w14:textId="6CED88E6" w:rsidR="006B01CF" w:rsidRPr="004D49BC" w:rsidRDefault="006B01CF" w:rsidP="006B01CF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70,425</w:t>
            </w:r>
          </w:p>
        </w:tc>
        <w:tc>
          <w:tcPr>
            <w:tcW w:w="270" w:type="dxa"/>
          </w:tcPr>
          <w:p w14:paraId="59A46204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12114" w14:textId="7F1E4715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D6EA5C7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4B81387D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76F57" w14:textId="742C3CAB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B01CF" w:rsidRPr="004D49BC" w14:paraId="3DBF7E4C" w14:textId="77777777" w:rsidTr="008C6C56">
        <w:trPr>
          <w:cantSplit/>
          <w:trHeight w:val="50"/>
        </w:trPr>
        <w:tc>
          <w:tcPr>
            <w:tcW w:w="3870" w:type="dxa"/>
          </w:tcPr>
          <w:p w14:paraId="69E76D58" w14:textId="77777777" w:rsidR="006B01CF" w:rsidRPr="004D49BC" w:rsidRDefault="006B01CF" w:rsidP="006B01C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ABD41" w14:textId="297D2203" w:rsidR="006B01CF" w:rsidRPr="004D49BC" w:rsidRDefault="006B01CF" w:rsidP="006B01CF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2,183,182</w:t>
            </w:r>
          </w:p>
        </w:tc>
        <w:tc>
          <w:tcPr>
            <w:tcW w:w="270" w:type="dxa"/>
          </w:tcPr>
          <w:p w14:paraId="2A1B6338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A37E1" w14:textId="76F2961F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2,373,512</w:t>
            </w:r>
          </w:p>
        </w:tc>
        <w:tc>
          <w:tcPr>
            <w:tcW w:w="283" w:type="dxa"/>
          </w:tcPr>
          <w:p w14:paraId="3DFE9917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E5FD" w14:textId="0D2F31CC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1,338,025</w:t>
            </w:r>
          </w:p>
        </w:tc>
        <w:tc>
          <w:tcPr>
            <w:tcW w:w="259" w:type="dxa"/>
          </w:tcPr>
          <w:p w14:paraId="26DB0490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AC049" w14:textId="5824AFAC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1,285,025</w:t>
            </w:r>
          </w:p>
        </w:tc>
      </w:tr>
    </w:tbl>
    <w:p w14:paraId="1FA3CB0A" w14:textId="1E7F1ABE" w:rsidR="000911A2" w:rsidRPr="004D49BC" w:rsidRDefault="000911A2" w:rsidP="00F85D2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454C8A" w:rsidRPr="004D49BC" w14:paraId="784F2259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2F9BE347" w:rsidR="00454C8A" w:rsidRPr="004D49BC" w:rsidRDefault="00454C8A" w:rsidP="00454C8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454C8A" w:rsidRPr="004D49BC" w:rsidRDefault="00454C8A" w:rsidP="00454C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E59" w:rsidRPr="004D49BC" w14:paraId="40C39678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41A76734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F44E0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1BA9EC58" w14:textId="236ACF32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vAlign w:val="bottom"/>
          </w:tcPr>
          <w:p w14:paraId="60DCB7CB" w14:textId="77777777" w:rsidR="006F6E59" w:rsidRPr="004D49BC" w:rsidRDefault="006F6E59" w:rsidP="006F6E5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3E00F" w14:textId="0B59BA4A" w:rsidR="006F6E59" w:rsidRPr="004D49BC" w:rsidRDefault="006F6E59" w:rsidP="006F6E5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43755D8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53ABB" w14:textId="02C7C25A" w:rsidR="006F6E59" w:rsidRPr="004D49BC" w:rsidRDefault="006F6E59" w:rsidP="006F6E5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A0AC3C4" w14:textId="77777777" w:rsidR="006F6E59" w:rsidRPr="004D49BC" w:rsidRDefault="006F6E59" w:rsidP="006F6E5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51A02" w14:textId="3BE26184" w:rsidR="006F6E59" w:rsidRPr="004D49BC" w:rsidRDefault="006F6E59" w:rsidP="006F6E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F6E59" w:rsidRPr="004D49BC" w14:paraId="185AB8C2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6E59" w:rsidRPr="004D49BC" w14:paraId="778E0155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6F6E59" w:rsidRPr="004D49BC" w:rsidRDefault="006F6E59" w:rsidP="006F6E59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4B0E99B6" w:rsidR="006F6E59" w:rsidRPr="004D49BC" w:rsidRDefault="00302C51" w:rsidP="006F6E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16,309</w:t>
            </w:r>
          </w:p>
        </w:tc>
        <w:tc>
          <w:tcPr>
            <w:tcW w:w="274" w:type="dxa"/>
            <w:vAlign w:val="bottom"/>
          </w:tcPr>
          <w:p w14:paraId="64AB03ED" w14:textId="77777777" w:rsidR="006F6E59" w:rsidRPr="004D49BC" w:rsidRDefault="006F6E59" w:rsidP="006F6E5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297DB" w14:textId="37160180" w:rsidR="006F6E59" w:rsidRPr="004D49BC" w:rsidRDefault="00C35990" w:rsidP="006F6E5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487098" w14:textId="77777777" w:rsidR="006F6E59" w:rsidRPr="004D49BC" w:rsidRDefault="006F6E59" w:rsidP="006F6E5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44E5C" w14:textId="059F1B34" w:rsidR="006F6E59" w:rsidRPr="004D49BC" w:rsidRDefault="00C92DF6" w:rsidP="006F6E5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0F02C7" w14:textId="77777777" w:rsidR="006F6E59" w:rsidRPr="004D49BC" w:rsidRDefault="006F6E59" w:rsidP="006F6E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EA60BC" w14:textId="62444C9C" w:rsidR="006F6E59" w:rsidRPr="004D49BC" w:rsidRDefault="00C35990" w:rsidP="006F6E5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6E59" w:rsidRPr="004D49BC" w14:paraId="46407B90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0CD0C01C" w14:textId="77777777" w:rsidR="006F6E59" w:rsidRPr="004D49BC" w:rsidRDefault="006F6E59" w:rsidP="006F6E59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F66A426" w14:textId="23BE5675" w:rsidR="006F6E59" w:rsidRPr="004D49BC" w:rsidRDefault="00302C51" w:rsidP="006F6E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FB42590" w14:textId="77777777" w:rsidR="006F6E59" w:rsidRPr="004D49BC" w:rsidRDefault="006F6E59" w:rsidP="006F6E5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1E466" w14:textId="7C4FFA34" w:rsidR="006F6E59" w:rsidRPr="004D49BC" w:rsidRDefault="00CE3D7F" w:rsidP="006F6E5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F6E59"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5,395</w:t>
            </w: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273E3C9" w14:textId="77777777" w:rsidR="006F6E59" w:rsidRPr="004D49BC" w:rsidRDefault="006F6E59" w:rsidP="006F6E5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681D7" w14:textId="336E1B6E" w:rsidR="006F6E59" w:rsidRPr="004D49BC" w:rsidRDefault="00CE3D7F" w:rsidP="006F6E5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92DF6"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5DFFD8F" w14:textId="77777777" w:rsidR="006F6E59" w:rsidRPr="004D49BC" w:rsidRDefault="006F6E59" w:rsidP="006F6E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F125D" w14:textId="1F46C47C" w:rsidR="006F6E59" w:rsidRPr="004D49BC" w:rsidRDefault="00CE3D7F" w:rsidP="006F6E5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F6E59"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5,577</w:t>
            </w: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BCB6970" w14:textId="48B448F0" w:rsidR="00484E60" w:rsidRPr="004D49BC" w:rsidRDefault="00484E60" w:rsidP="00F85D22">
      <w:pPr>
        <w:rPr>
          <w:rFonts w:asciiTheme="majorBidi" w:hAnsiTheme="majorBidi" w:cstheme="majorBidi"/>
          <w:sz w:val="30"/>
          <w:szCs w:val="30"/>
        </w:rPr>
      </w:pPr>
    </w:p>
    <w:p w14:paraId="3C7CF05F" w14:textId="02589069" w:rsidR="00145548" w:rsidRPr="004D49BC" w:rsidRDefault="00396FE7" w:rsidP="00CE3D7F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4" w:name="_Hlk164685718"/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  <w:bookmarkEnd w:id="4"/>
    </w:p>
    <w:p w14:paraId="1AA8C4CB" w14:textId="77777777" w:rsidR="00CE3D7F" w:rsidRPr="004D49BC" w:rsidRDefault="00CE3D7F" w:rsidP="00CE3D7F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4D49BC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F6E59" w:rsidRPr="004D49BC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5F994841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0C787E1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39318C05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6305620F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EED739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57EBCCE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F6E59" w:rsidRPr="004D49BC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42C7E291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14A13CA7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35172AC9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1106D93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1944F973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7F1CE7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72472DF2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F6E59" w:rsidRPr="004D49BC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E59" w:rsidRPr="004D49BC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6E59" w:rsidRPr="004D49BC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48E9D201" w:rsidR="006F6E59" w:rsidRPr="004D49BC" w:rsidRDefault="000825A5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153,380</w:t>
            </w:r>
          </w:p>
        </w:tc>
        <w:tc>
          <w:tcPr>
            <w:tcW w:w="132" w:type="pct"/>
            <w:vAlign w:val="bottom"/>
          </w:tcPr>
          <w:p w14:paraId="147FB8F6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2E7713D" w14:textId="00A110F4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23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1" w:type="pct"/>
            <w:vAlign w:val="bottom"/>
          </w:tcPr>
          <w:p w14:paraId="03EFE9A9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E3AA3A" w14:textId="600A2387" w:rsidR="006F6E59" w:rsidRPr="004D49BC" w:rsidRDefault="00E147BD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7D6753BD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6E59" w:rsidRPr="004D49BC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6E59" w:rsidRPr="004D49BC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1292C0D5" w:rsidR="006F6E59" w:rsidRPr="004D49BC" w:rsidRDefault="000825A5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(7,111)</w:t>
            </w:r>
          </w:p>
        </w:tc>
        <w:tc>
          <w:tcPr>
            <w:tcW w:w="132" w:type="pct"/>
            <w:vAlign w:val="bottom"/>
          </w:tcPr>
          <w:p w14:paraId="06E36D7B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DEBC712" w14:textId="23CA6F45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(5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554)</w:t>
            </w:r>
          </w:p>
        </w:tc>
        <w:tc>
          <w:tcPr>
            <w:tcW w:w="131" w:type="pct"/>
            <w:vAlign w:val="bottom"/>
          </w:tcPr>
          <w:p w14:paraId="3940F101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2EA2EF29" w:rsidR="006F6E59" w:rsidRPr="004D49BC" w:rsidRDefault="00E147BD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44400200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F6E59" w:rsidRPr="004D49BC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59CBB37A" w:rsidR="006F6E59" w:rsidRPr="004D49BC" w:rsidRDefault="000825A5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146,269</w:t>
            </w:r>
          </w:p>
        </w:tc>
        <w:tc>
          <w:tcPr>
            <w:tcW w:w="132" w:type="pct"/>
            <w:vAlign w:val="bottom"/>
          </w:tcPr>
          <w:p w14:paraId="1CB4B30E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41F3B4B6" w:rsidR="006F6E59" w:rsidRPr="004D49BC" w:rsidRDefault="006F6E59" w:rsidP="00AA465F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right="-1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143,681</w:t>
            </w:r>
          </w:p>
        </w:tc>
        <w:tc>
          <w:tcPr>
            <w:tcW w:w="131" w:type="pct"/>
            <w:vAlign w:val="bottom"/>
          </w:tcPr>
          <w:p w14:paraId="21D1E17A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11059494" w:rsidR="006F6E59" w:rsidRPr="004D49BC" w:rsidRDefault="00E147BD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2E1F8F40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F6E59" w:rsidRPr="004D49BC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F6E59" w:rsidRPr="004D49BC" w14:paraId="4D6546A5" w14:textId="77777777" w:rsidTr="00DB3DF9">
        <w:trPr>
          <w:trHeight w:val="56"/>
        </w:trPr>
        <w:tc>
          <w:tcPr>
            <w:tcW w:w="1960" w:type="pct"/>
            <w:vAlign w:val="bottom"/>
          </w:tcPr>
          <w:p w14:paraId="15B827F3" w14:textId="77777777" w:rsidR="007E3AF0" w:rsidRPr="004D49BC" w:rsidRDefault="007E3AF0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1662925" w14:textId="77777777" w:rsidR="007E3AF0" w:rsidRPr="004D49BC" w:rsidRDefault="007E3AF0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CBD4A19" w14:textId="77777777" w:rsidR="007E3AF0" w:rsidRPr="004D49BC" w:rsidRDefault="007E3AF0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D25401C" w14:textId="77777777" w:rsidR="007E3AF0" w:rsidRPr="004D49BC" w:rsidRDefault="007E3AF0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FC7244F" w14:textId="77777777" w:rsidR="007E3AF0" w:rsidRPr="004D49BC" w:rsidRDefault="007E3AF0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7501898" w14:textId="77777777" w:rsidR="007E3AF0" w:rsidRPr="004D49BC" w:rsidRDefault="007E3AF0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8C38325" w14:textId="77777777" w:rsidR="007E3AF0" w:rsidRPr="004D49BC" w:rsidRDefault="007E3AF0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5D87CD6" w14:textId="36CC5AC8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5A5" w:rsidRPr="004D49BC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0825A5" w:rsidRPr="004D49BC" w:rsidRDefault="000825A5" w:rsidP="0008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0825A5" w:rsidRPr="004D49BC" w:rsidRDefault="000825A5" w:rsidP="0008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061394EC" w:rsidR="000825A5" w:rsidRPr="004D49BC" w:rsidRDefault="000825A5" w:rsidP="000825A5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725,420</w:t>
            </w:r>
          </w:p>
        </w:tc>
        <w:tc>
          <w:tcPr>
            <w:tcW w:w="132" w:type="pct"/>
            <w:vAlign w:val="bottom"/>
          </w:tcPr>
          <w:p w14:paraId="2D83AD50" w14:textId="7777777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F9CB12D" w14:textId="701942F6" w:rsidR="000825A5" w:rsidRPr="004D49BC" w:rsidRDefault="000825A5" w:rsidP="000825A5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712,536</w:t>
            </w:r>
          </w:p>
        </w:tc>
        <w:tc>
          <w:tcPr>
            <w:tcW w:w="131" w:type="pct"/>
            <w:vAlign w:val="bottom"/>
          </w:tcPr>
          <w:p w14:paraId="2945E065" w14:textId="7777777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5BB12930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7A3DE4B3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825A5" w:rsidRPr="004D49BC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0825A5" w:rsidRPr="004D49BC" w:rsidRDefault="000825A5" w:rsidP="0008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0825A5" w:rsidRPr="004D49BC" w:rsidRDefault="000825A5" w:rsidP="0008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0825A5" w:rsidRPr="004D49BC" w:rsidRDefault="000825A5" w:rsidP="000825A5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0825A5" w:rsidRPr="004D49BC" w:rsidRDefault="000825A5" w:rsidP="000825A5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5A5" w:rsidRPr="004D49BC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0825A5" w:rsidRPr="004D49BC" w:rsidRDefault="000825A5" w:rsidP="0008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0825A5" w:rsidRPr="004D49BC" w:rsidRDefault="000825A5" w:rsidP="0008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3844E53F" w:rsidR="000825A5" w:rsidRPr="004D49BC" w:rsidRDefault="000825A5" w:rsidP="000825A5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(214,978)</w:t>
            </w:r>
          </w:p>
        </w:tc>
        <w:tc>
          <w:tcPr>
            <w:tcW w:w="132" w:type="pct"/>
            <w:vAlign w:val="bottom"/>
          </w:tcPr>
          <w:p w14:paraId="411FA7B6" w14:textId="7777777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4B6BC479" w:rsidR="000825A5" w:rsidRPr="004D49BC" w:rsidRDefault="000825A5" w:rsidP="000825A5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(214,885)</w:t>
            </w:r>
          </w:p>
        </w:tc>
        <w:tc>
          <w:tcPr>
            <w:tcW w:w="131" w:type="pct"/>
            <w:vAlign w:val="bottom"/>
          </w:tcPr>
          <w:p w14:paraId="07B1BD1A" w14:textId="7777777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772FA6B1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27027441" w:rsidR="000825A5" w:rsidRPr="004D49BC" w:rsidRDefault="000825A5" w:rsidP="000825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6E59" w:rsidRPr="004D49BC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256F56E0" w:rsidR="006F6E59" w:rsidRPr="004D49BC" w:rsidRDefault="000825A5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510,442</w:t>
            </w:r>
          </w:p>
        </w:tc>
        <w:tc>
          <w:tcPr>
            <w:tcW w:w="132" w:type="pct"/>
            <w:vAlign w:val="bottom"/>
          </w:tcPr>
          <w:p w14:paraId="3D35C2A2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148079F2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497,651</w:t>
            </w:r>
          </w:p>
        </w:tc>
        <w:tc>
          <w:tcPr>
            <w:tcW w:w="131" w:type="pct"/>
            <w:vAlign w:val="bottom"/>
          </w:tcPr>
          <w:p w14:paraId="786BA31D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43F4827D" w:rsidR="006F6E59" w:rsidRPr="004D49BC" w:rsidRDefault="00E147BD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48374F5B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F6E59" w:rsidRPr="004D49BC" w14:paraId="49892362" w14:textId="77777777" w:rsidTr="00A7356B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EC9879B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17B12B2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6E59" w:rsidRPr="004D49BC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643841EF" w:rsidR="006F6E59" w:rsidRPr="004D49BC" w:rsidRDefault="000825A5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656,711</w:t>
            </w:r>
          </w:p>
        </w:tc>
        <w:tc>
          <w:tcPr>
            <w:tcW w:w="132" w:type="pct"/>
            <w:vAlign w:val="bottom"/>
          </w:tcPr>
          <w:p w14:paraId="3DD2B000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79F4762A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641,332</w:t>
            </w:r>
          </w:p>
        </w:tc>
        <w:tc>
          <w:tcPr>
            <w:tcW w:w="131" w:type="pct"/>
            <w:vAlign w:val="bottom"/>
          </w:tcPr>
          <w:p w14:paraId="3F109BC4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28568036" w:rsidR="006F6E59" w:rsidRPr="004D49BC" w:rsidRDefault="00E147BD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5E4F2132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4D49BC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6"/>
        <w:gridCol w:w="1144"/>
        <w:gridCol w:w="185"/>
        <w:gridCol w:w="1030"/>
        <w:gridCol w:w="185"/>
        <w:gridCol w:w="1120"/>
        <w:gridCol w:w="268"/>
        <w:gridCol w:w="1090"/>
      </w:tblGrid>
      <w:tr w:rsidR="004D2CD8" w:rsidRPr="004D49BC" w14:paraId="55A8BB75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49B81039" w14:textId="0F865B08" w:rsidR="004D2CD8" w:rsidRPr="004D49BC" w:rsidRDefault="004D2CD8" w:rsidP="007C7D81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59" w:type="dxa"/>
            <w:gridSpan w:val="3"/>
            <w:vAlign w:val="bottom"/>
          </w:tcPr>
          <w:p w14:paraId="355337EB" w14:textId="77777777" w:rsidR="004D2CD8" w:rsidRPr="004D49BC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54950AB6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vAlign w:val="bottom"/>
          </w:tcPr>
          <w:p w14:paraId="74C8C7DF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E59" w:rsidRPr="004D49BC" w14:paraId="50C3C49B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</w:tcPr>
          <w:p w14:paraId="452C64AD" w14:textId="58448C3F" w:rsidR="006F6E59" w:rsidRPr="004D49BC" w:rsidRDefault="006F6E59" w:rsidP="006F6E59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สำหรับงวดสามเดือนสิ้นสุดวันที่ </w:t>
            </w:r>
            <w:r w:rsidR="00435DFF"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44" w:type="dxa"/>
            <w:vAlign w:val="bottom"/>
          </w:tcPr>
          <w:p w14:paraId="531F0D46" w14:textId="4681C175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</w:t>
            </w:r>
            <w:r w:rsidRPr="004D49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5" w:type="dxa"/>
            <w:vAlign w:val="bottom"/>
          </w:tcPr>
          <w:p w14:paraId="694D1AC2" w14:textId="77777777" w:rsidR="006F6E59" w:rsidRPr="004D49BC" w:rsidRDefault="006F6E59" w:rsidP="006F6E5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E0866A2" w14:textId="1E46A20E" w:rsidR="006F6E59" w:rsidRPr="004D49BC" w:rsidRDefault="006F6E59" w:rsidP="006F6E5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5" w:type="dxa"/>
          </w:tcPr>
          <w:p w14:paraId="33562CBE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BFF5157" w14:textId="37CBCBE2" w:rsidR="006F6E59" w:rsidRPr="004D49BC" w:rsidRDefault="006F6E59" w:rsidP="006F6E5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vAlign w:val="bottom"/>
          </w:tcPr>
          <w:p w14:paraId="5CE021B0" w14:textId="77777777" w:rsidR="006F6E59" w:rsidRPr="004D49BC" w:rsidRDefault="006F6E59" w:rsidP="006F6E5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D7947CA" w14:textId="2054EE55" w:rsidR="006F6E59" w:rsidRPr="004D49BC" w:rsidRDefault="006F6E59" w:rsidP="006F6E5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F6E59" w:rsidRPr="004D49BC" w14:paraId="3A5310ED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015A5F4E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22" w:type="dxa"/>
            <w:gridSpan w:val="7"/>
            <w:vAlign w:val="bottom"/>
            <w:hideMark/>
          </w:tcPr>
          <w:p w14:paraId="0306E385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6E59" w:rsidRPr="004D49BC" w14:paraId="23AB5AEB" w14:textId="77777777" w:rsidTr="00995613">
        <w:trPr>
          <w:cantSplit/>
          <w:trHeight w:val="386"/>
        </w:trPr>
        <w:tc>
          <w:tcPr>
            <w:tcW w:w="4166" w:type="dxa"/>
          </w:tcPr>
          <w:p w14:paraId="1FBD2E80" w14:textId="44731B13" w:rsidR="006F6E59" w:rsidRPr="004D49BC" w:rsidRDefault="006F6E59" w:rsidP="006F6E59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4" w:type="dxa"/>
            <w:vAlign w:val="bottom"/>
          </w:tcPr>
          <w:p w14:paraId="37AD99ED" w14:textId="1FC3F22B" w:rsidR="006F6E59" w:rsidRPr="004D49BC" w:rsidRDefault="000825A5" w:rsidP="006F6E59">
            <w:pPr>
              <w:pStyle w:val="acctfourfigures"/>
              <w:tabs>
                <w:tab w:val="clear" w:pos="765"/>
                <w:tab w:val="decimal" w:pos="465"/>
                <w:tab w:val="decimal" w:pos="794"/>
              </w:tabs>
              <w:spacing w:line="240" w:lineRule="auto"/>
              <w:ind w:left="-83" w:right="190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1,650</w:t>
            </w:r>
          </w:p>
        </w:tc>
        <w:tc>
          <w:tcPr>
            <w:tcW w:w="185" w:type="dxa"/>
            <w:vAlign w:val="bottom"/>
          </w:tcPr>
          <w:p w14:paraId="19F6E022" w14:textId="77777777" w:rsidR="006F6E59" w:rsidRPr="004D49BC" w:rsidRDefault="006F6E59" w:rsidP="006F6E5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F013352" w14:textId="1180D4B6" w:rsidR="006F6E59" w:rsidRPr="004D49BC" w:rsidRDefault="006F6E59" w:rsidP="00AA465F">
            <w:pPr>
              <w:pStyle w:val="acctfourfigures"/>
              <w:tabs>
                <w:tab w:val="clear" w:pos="765"/>
              </w:tabs>
              <w:spacing w:line="240" w:lineRule="auto"/>
              <w:ind w:left="-83" w:right="130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C1AA8C1" w14:textId="77777777" w:rsidR="006F6E59" w:rsidRPr="004D49BC" w:rsidRDefault="006F6E59" w:rsidP="006F6E5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5C8D766" w14:textId="240844F3" w:rsidR="006F6E59" w:rsidRPr="004D49BC" w:rsidRDefault="00E147BD" w:rsidP="006F6E59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4FC0B05" w14:textId="77777777" w:rsidR="006F6E59" w:rsidRPr="004D49BC" w:rsidRDefault="006F6E59" w:rsidP="006F6E5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43F83AD" w14:textId="69922987" w:rsidR="006F6E59" w:rsidRPr="004D49BC" w:rsidRDefault="006F6E59" w:rsidP="006F6E59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F6E59" w:rsidRPr="004D49BC" w14:paraId="47E6A9EC" w14:textId="77777777" w:rsidTr="00995613">
        <w:trPr>
          <w:cantSplit/>
          <w:trHeight w:val="386"/>
        </w:trPr>
        <w:tc>
          <w:tcPr>
            <w:tcW w:w="4166" w:type="dxa"/>
          </w:tcPr>
          <w:p w14:paraId="62F432A0" w14:textId="4CFAB3BB" w:rsidR="006F6E59" w:rsidRPr="004D49BC" w:rsidRDefault="006F6E59" w:rsidP="006F6E59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 w:rsidRPr="004D4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44" w:type="dxa"/>
            <w:vAlign w:val="bottom"/>
          </w:tcPr>
          <w:p w14:paraId="4D4719C3" w14:textId="219D3798" w:rsidR="006F6E59" w:rsidRPr="004D49BC" w:rsidRDefault="000825A5" w:rsidP="000825A5">
            <w:pPr>
              <w:pStyle w:val="acctfourfigures"/>
              <w:tabs>
                <w:tab w:val="clear" w:pos="765"/>
                <w:tab w:val="decimal" w:pos="465"/>
                <w:tab w:val="decimal" w:pos="705"/>
              </w:tabs>
              <w:spacing w:line="240" w:lineRule="auto"/>
              <w:ind w:left="-83" w:right="192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BB42E6C" w14:textId="77777777" w:rsidR="006F6E59" w:rsidRPr="004D49BC" w:rsidRDefault="006F6E59" w:rsidP="006F6E5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A65C43F" w14:textId="7212364E" w:rsidR="006F6E59" w:rsidRPr="004D49BC" w:rsidRDefault="006F6E59" w:rsidP="006F6E59">
            <w:pPr>
              <w:pStyle w:val="acctfourfigures"/>
              <w:tabs>
                <w:tab w:val="clear" w:pos="765"/>
              </w:tabs>
              <w:spacing w:line="240" w:lineRule="auto"/>
              <w:ind w:left="-83" w:right="6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926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5" w:type="dxa"/>
            <w:vAlign w:val="bottom"/>
          </w:tcPr>
          <w:p w14:paraId="7D2664A6" w14:textId="77777777" w:rsidR="006F6E59" w:rsidRPr="004D49BC" w:rsidRDefault="006F6E59" w:rsidP="006F6E5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4F0243F" w14:textId="6EE93990" w:rsidR="006F6E59" w:rsidRPr="004D49BC" w:rsidRDefault="00E147BD" w:rsidP="006F6E59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BAB6D1D" w14:textId="77777777" w:rsidR="006F6E59" w:rsidRPr="004D49BC" w:rsidRDefault="006F6E59" w:rsidP="006F6E5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A85BE6A" w14:textId="3C5382F0" w:rsidR="006F6E59" w:rsidRPr="004D49BC" w:rsidRDefault="006F6E59" w:rsidP="006F6E59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28329FF7" w14:textId="77777777" w:rsidR="004D2CD8" w:rsidRPr="004D49BC" w:rsidRDefault="004D2CD8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4ED1940" w14:textId="0F9F88FC" w:rsidR="00752ECA" w:rsidRPr="004D49BC" w:rsidRDefault="00346AE0" w:rsidP="0075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ระหว่าง</w:t>
      </w:r>
      <w:r w:rsidR="00A7714F" w:rsidRPr="004D49BC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ร้อย</w:t>
      </w:r>
      <w:r w:rsidRPr="004D49BC">
        <w:rPr>
          <w:rFonts w:ascii="Angsana New" w:hAnsi="Angsana New" w:cs="Angsana New" w:hint="cs"/>
          <w:sz w:val="30"/>
          <w:szCs w:val="30"/>
          <w:cs/>
        </w:rPr>
        <w:t>ละ</w:t>
      </w:r>
      <w:r w:rsidR="00EA2F5C" w:rsidRPr="004D49BC">
        <w:rPr>
          <w:rFonts w:ascii="Angsana New" w:hAnsi="Angsana New" w:cs="Angsana New"/>
          <w:sz w:val="30"/>
          <w:szCs w:val="30"/>
        </w:rPr>
        <w:t xml:space="preserve"> </w:t>
      </w:r>
      <w:r w:rsidR="00B34789" w:rsidRPr="004D49BC">
        <w:rPr>
          <w:rFonts w:ascii="Angsana New" w:hAnsi="Angsana New" w:cs="Angsana New"/>
          <w:sz w:val="30"/>
          <w:szCs w:val="30"/>
        </w:rPr>
        <w:t>9.50</w:t>
      </w:r>
      <w:r w:rsidR="006F6E59" w:rsidRPr="004D49BC">
        <w:rPr>
          <w:rFonts w:ascii="Angsana New" w:hAnsi="Angsana New" w:cs="Angsana New"/>
          <w:sz w:val="30"/>
          <w:szCs w:val="30"/>
        </w:rPr>
        <w:t xml:space="preserve"> </w:t>
      </w:r>
      <w:r w:rsidR="00D2160A" w:rsidRPr="004D49BC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EA2F5C" w:rsidRPr="004D49BC">
        <w:rPr>
          <w:rFonts w:ascii="Angsana New" w:hAnsi="Angsana New" w:cs="Angsana New"/>
          <w:sz w:val="30"/>
          <w:szCs w:val="30"/>
        </w:rPr>
        <w:t xml:space="preserve"> </w:t>
      </w:r>
      <w:r w:rsidR="00B34789" w:rsidRPr="004D49BC">
        <w:rPr>
          <w:rFonts w:ascii="Angsana New" w:hAnsi="Angsana New" w:cs="Angsana New"/>
          <w:sz w:val="30"/>
          <w:szCs w:val="30"/>
        </w:rPr>
        <w:t>15.00</w:t>
      </w:r>
      <w:r w:rsidR="006F6E59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ต่อปี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A74C71" w:rsidRPr="004D49BC">
        <w:rPr>
          <w:rFonts w:ascii="Angsana New" w:hAnsi="Angsana New" w:cs="Angsana New"/>
          <w:i/>
          <w:iCs/>
          <w:sz w:val="30"/>
          <w:szCs w:val="30"/>
        </w:rPr>
        <w:t>31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A74C71" w:rsidRPr="004D49BC">
        <w:rPr>
          <w:rFonts w:ascii="Angsana New" w:hAnsi="Angsana New" w:cs="Angsana New"/>
          <w:i/>
          <w:iCs/>
          <w:sz w:val="30"/>
          <w:szCs w:val="30"/>
        </w:rPr>
        <w:t>256</w:t>
      </w:r>
      <w:r w:rsidR="006F6E59" w:rsidRPr="004D49BC">
        <w:rPr>
          <w:rFonts w:ascii="Angsana New" w:hAnsi="Angsana New" w:cs="Angsana New"/>
          <w:i/>
          <w:iCs/>
          <w:sz w:val="30"/>
          <w:szCs w:val="30"/>
        </w:rPr>
        <w:t>6</w:t>
      </w:r>
      <w:r w:rsidR="00102418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: </w:t>
      </w:r>
      <w:r w:rsidR="00852A99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ร้อยละ </w:t>
      </w:r>
      <w:r w:rsidR="00CE3D7F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9.50</w:t>
      </w:r>
      <w:r w:rsidR="006F6E59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6F6E59" w:rsidRPr="004D49BC">
        <w:rPr>
          <w:rFonts w:ascii="Angsana New" w:hAnsi="Angsana New" w:cs="Angsana New"/>
          <w:i/>
          <w:iCs/>
          <w:sz w:val="30"/>
          <w:szCs w:val="30"/>
        </w:rPr>
        <w:t>15.0</w:t>
      </w:r>
      <w:r w:rsidR="00435DFF" w:rsidRPr="004D49BC">
        <w:rPr>
          <w:rFonts w:ascii="Angsana New" w:hAnsi="Angsana New" w:cs="Angsana New"/>
          <w:i/>
          <w:iCs/>
          <w:sz w:val="30"/>
          <w:szCs w:val="30"/>
        </w:rPr>
        <w:t>0</w:t>
      </w:r>
      <w:r w:rsidR="006F6E59"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ต่อปี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)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A74C71" w:rsidRPr="004D49BC">
        <w:rPr>
          <w:rFonts w:ascii="Angsana New" w:hAnsi="Angsana New" w:cs="Angsana New"/>
          <w:sz w:val="30"/>
          <w:szCs w:val="30"/>
        </w:rPr>
        <w:t>1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สำหรับเงินทดรองจ่ายให้</w:t>
      </w:r>
      <w:r w:rsidR="0054448F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แก่เกษตรกรไม่หมุนเวียน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CF1014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โดยขึ้นอยู่กับ</w:t>
      </w:r>
      <w:r w:rsidR="005616EE" w:rsidRPr="004D49BC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ผลประกอบการการรับจ้างเลี้ยงของเกษตรกรแต่ละราย เงินทดรองจ่ายให้แก่เกษตรกร</w:t>
      </w:r>
      <w:r w:rsidRPr="004D49BC">
        <w:rPr>
          <w:rFonts w:ascii="Angsana New" w:hAnsi="Angsana New" w:cs="Angsana New" w:hint="cs"/>
          <w:sz w:val="30"/>
          <w:szCs w:val="30"/>
          <w:cs/>
        </w:rPr>
        <w:t>ไม่หมุนเวียนมีหลักทรัพย์</w:t>
      </w:r>
      <w:r w:rsidR="005616EE" w:rsidRPr="004D49BC">
        <w:rPr>
          <w:rFonts w:ascii="Angsana New" w:hAnsi="Angsana New" w:cs="Angsana New"/>
          <w:sz w:val="30"/>
          <w:szCs w:val="30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</w:rPr>
        <w:t>ค้ำประกันเป็นการค้ำประกันโดยที่ดินของเกษตรกร</w:t>
      </w:r>
    </w:p>
    <w:p w14:paraId="1E849ACF" w14:textId="5F8B1023" w:rsidR="007031D1" w:rsidRPr="004D49BC" w:rsidRDefault="007031D1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</w:rPr>
      </w:pPr>
    </w:p>
    <w:p w14:paraId="74F6E58E" w14:textId="3ED1666E" w:rsidR="007E3AF0" w:rsidRPr="004D49BC" w:rsidRDefault="007E3AF0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</w:rPr>
      </w:pPr>
    </w:p>
    <w:p w14:paraId="02536EE5" w14:textId="55D1EE01" w:rsidR="007E3AF0" w:rsidRPr="004D49BC" w:rsidRDefault="007E3AF0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</w:rPr>
      </w:pPr>
    </w:p>
    <w:p w14:paraId="71A479A6" w14:textId="4DDBCB9E" w:rsidR="007E3AF0" w:rsidRPr="004D49BC" w:rsidRDefault="007E3AF0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</w:rPr>
      </w:pPr>
    </w:p>
    <w:p w14:paraId="041F3F0C" w14:textId="3DC2703F" w:rsidR="007E3AF0" w:rsidRPr="004D49BC" w:rsidRDefault="007E3AF0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</w:rPr>
      </w:pPr>
    </w:p>
    <w:p w14:paraId="67590643" w14:textId="77777777" w:rsidR="007E3AF0" w:rsidRPr="004D49BC" w:rsidRDefault="007E3AF0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</w:rPr>
      </w:pPr>
    </w:p>
    <w:p w14:paraId="3ED4856A" w14:textId="0B38F60E" w:rsidR="001B3D32" w:rsidRPr="004D49BC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1F3F0A"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และสินทรัพย์สิทธิการใช้</w:t>
      </w:r>
    </w:p>
    <w:p w14:paraId="0B44A698" w14:textId="77777777" w:rsidR="009A0F67" w:rsidRPr="004D49BC" w:rsidRDefault="009A0F67" w:rsidP="00F84616">
      <w:pPr>
        <w:pStyle w:val="ListParagraph"/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765"/>
        <w:gridCol w:w="1530"/>
        <w:gridCol w:w="180"/>
        <w:gridCol w:w="1620"/>
      </w:tblGrid>
      <w:tr w:rsidR="00425D45" w:rsidRPr="004D49BC" w14:paraId="39CDACDB" w14:textId="77777777" w:rsidTr="00225A38">
        <w:trPr>
          <w:cantSplit/>
          <w:tblHeader/>
        </w:trPr>
        <w:tc>
          <w:tcPr>
            <w:tcW w:w="5220" w:type="dxa"/>
            <w:vAlign w:val="bottom"/>
          </w:tcPr>
          <w:p w14:paraId="273BAE53" w14:textId="6A1028EA" w:rsidR="00425D45" w:rsidRPr="004D49BC" w:rsidRDefault="0031124F" w:rsidP="00A611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67922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D9260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67922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67922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0843A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267922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" w:type="dxa"/>
            <w:vAlign w:val="bottom"/>
          </w:tcPr>
          <w:p w14:paraId="379B7906" w14:textId="77777777" w:rsidR="00425D45" w:rsidRPr="004D49BC" w:rsidRDefault="00425D45" w:rsidP="00A611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4D49BC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4D49BC" w:rsidRDefault="00425D45" w:rsidP="00A611F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4D49BC" w:rsidRDefault="00425D45" w:rsidP="00A611F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4D49BC" w:rsidRDefault="00425D45" w:rsidP="00A611F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4D49BC" w14:paraId="31E7ABB1" w14:textId="77777777" w:rsidTr="00225A38">
        <w:trPr>
          <w:cantSplit/>
        </w:trPr>
        <w:tc>
          <w:tcPr>
            <w:tcW w:w="5220" w:type="dxa"/>
          </w:tcPr>
          <w:p w14:paraId="226D19C3" w14:textId="77777777" w:rsidR="00425D45" w:rsidRPr="004D49BC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4E821D43" w14:textId="77777777" w:rsidR="00425D45" w:rsidRPr="004D49BC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4D49BC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21A4" w:rsidRPr="004D49BC" w14:paraId="533A48C5" w14:textId="77777777" w:rsidTr="00225A38">
        <w:trPr>
          <w:cantSplit/>
          <w:trHeight w:val="60"/>
        </w:trPr>
        <w:tc>
          <w:tcPr>
            <w:tcW w:w="5220" w:type="dxa"/>
          </w:tcPr>
          <w:p w14:paraId="1FB265F7" w14:textId="1EC59E6B" w:rsidR="00DD21A4" w:rsidRPr="004D49BC" w:rsidRDefault="0062480B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  <w:r w:rsidR="00DD21A4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5" w:type="dxa"/>
          </w:tcPr>
          <w:p w14:paraId="19FE8535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448F8E0" w14:textId="01E20681" w:rsidR="00DD21A4" w:rsidRPr="004D49BC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80932D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1AAC8E5D" w:rsidR="00DD21A4" w:rsidRPr="004D49BC" w:rsidRDefault="00DD21A4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655D7" w:rsidRPr="004D49BC" w14:paraId="0C541814" w14:textId="77777777" w:rsidTr="00225A38">
        <w:trPr>
          <w:cantSplit/>
          <w:trHeight w:val="60"/>
        </w:trPr>
        <w:tc>
          <w:tcPr>
            <w:tcW w:w="5220" w:type="dxa"/>
          </w:tcPr>
          <w:p w14:paraId="1682C598" w14:textId="72A18F05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765" w:type="dxa"/>
          </w:tcPr>
          <w:p w14:paraId="31E30F98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ED9F69C" w14:textId="18ADAC96" w:rsidR="000655D7" w:rsidRPr="004D49BC" w:rsidRDefault="000655D7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187,216</w:t>
            </w:r>
          </w:p>
        </w:tc>
        <w:tc>
          <w:tcPr>
            <w:tcW w:w="180" w:type="dxa"/>
          </w:tcPr>
          <w:p w14:paraId="3AD6A7F2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F5D0B2" w14:textId="5B34FBCB" w:rsidR="000655D7" w:rsidRPr="004D49BC" w:rsidRDefault="000655D7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67,098</w:t>
            </w:r>
          </w:p>
        </w:tc>
      </w:tr>
      <w:tr w:rsidR="000655D7" w:rsidRPr="004D49BC" w14:paraId="38D42FA8" w14:textId="77777777" w:rsidTr="00225A38">
        <w:trPr>
          <w:cantSplit/>
          <w:trHeight w:val="60"/>
        </w:trPr>
        <w:tc>
          <w:tcPr>
            <w:tcW w:w="5220" w:type="dxa"/>
          </w:tcPr>
          <w:p w14:paraId="365137FA" w14:textId="14B042A0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765" w:type="dxa"/>
          </w:tcPr>
          <w:p w14:paraId="64DD5493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A0274AE" w14:textId="5599A1D3" w:rsidR="000655D7" w:rsidRPr="004D49BC" w:rsidRDefault="000655D7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3,134</w:t>
            </w:r>
          </w:p>
        </w:tc>
        <w:tc>
          <w:tcPr>
            <w:tcW w:w="180" w:type="dxa"/>
          </w:tcPr>
          <w:p w14:paraId="6B42F28D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600609" w14:textId="1608B516" w:rsidR="000655D7" w:rsidRPr="004D49BC" w:rsidRDefault="00B92B03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</w:tr>
      <w:tr w:rsidR="00DD21A4" w:rsidRPr="004D49BC" w14:paraId="1F630B3F" w14:textId="77777777" w:rsidTr="00225A38">
        <w:trPr>
          <w:cantSplit/>
        </w:trPr>
        <w:tc>
          <w:tcPr>
            <w:tcW w:w="5220" w:type="dxa"/>
          </w:tcPr>
          <w:p w14:paraId="7E067F03" w14:textId="77777777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765" w:type="dxa"/>
          </w:tcPr>
          <w:p w14:paraId="5A4380F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AB651EC" w14:textId="2F72B4A9" w:rsidR="00DD21A4" w:rsidRPr="004D49BC" w:rsidRDefault="00DA5F1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411,185</w:t>
            </w:r>
          </w:p>
        </w:tc>
        <w:tc>
          <w:tcPr>
            <w:tcW w:w="180" w:type="dxa"/>
          </w:tcPr>
          <w:p w14:paraId="6F71C9A9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7CC89796" w:rsidR="00DD21A4" w:rsidRPr="004D49BC" w:rsidRDefault="0011476D" w:rsidP="003C0A83">
            <w:pPr>
              <w:pStyle w:val="acctfourfigures"/>
              <w:tabs>
                <w:tab w:val="clear" w:pos="765"/>
                <w:tab w:val="left" w:pos="190"/>
                <w:tab w:val="left" w:pos="1358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1,057</w:t>
            </w:r>
          </w:p>
        </w:tc>
      </w:tr>
      <w:tr w:rsidR="00DD21A4" w:rsidRPr="004D49BC" w14:paraId="4A95A5DC" w14:textId="77777777" w:rsidTr="00225A38">
        <w:trPr>
          <w:cantSplit/>
        </w:trPr>
        <w:tc>
          <w:tcPr>
            <w:tcW w:w="5220" w:type="dxa"/>
          </w:tcPr>
          <w:p w14:paraId="35B33ECA" w14:textId="56E569AB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65" w:type="dxa"/>
          </w:tcPr>
          <w:p w14:paraId="387C892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A55DE1" w14:textId="59833C7D" w:rsidR="00DD21A4" w:rsidRPr="004D49BC" w:rsidRDefault="00DA5F14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(3,869)</w:t>
            </w:r>
          </w:p>
        </w:tc>
        <w:tc>
          <w:tcPr>
            <w:tcW w:w="180" w:type="dxa"/>
          </w:tcPr>
          <w:p w14:paraId="0F0F3EA2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693CB675" w:rsidR="00DD21A4" w:rsidRPr="004D49BC" w:rsidRDefault="0011476D" w:rsidP="003C0A83">
            <w:pPr>
              <w:pStyle w:val="acctfourfigures"/>
              <w:tabs>
                <w:tab w:val="clear" w:pos="765"/>
                <w:tab w:val="left" w:pos="190"/>
                <w:tab w:val="left" w:pos="139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(3,530)</w:t>
            </w:r>
          </w:p>
        </w:tc>
      </w:tr>
      <w:tr w:rsidR="00A72039" w:rsidRPr="004D49BC" w14:paraId="6DEADE78" w14:textId="77777777" w:rsidTr="00225A38">
        <w:trPr>
          <w:cantSplit/>
        </w:trPr>
        <w:tc>
          <w:tcPr>
            <w:tcW w:w="5220" w:type="dxa"/>
          </w:tcPr>
          <w:p w14:paraId="63E3F2E2" w14:textId="60B61760" w:rsidR="00A72039" w:rsidRPr="004D49BC" w:rsidRDefault="00225A38" w:rsidP="002A5C80">
            <w:pPr>
              <w:spacing w:line="240" w:lineRule="auto"/>
              <w:ind w:left="286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สินทรัพย์สิทธิการใช้ลดลง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3A54B8"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2A5C80"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65" w:type="dxa"/>
          </w:tcPr>
          <w:p w14:paraId="3AE9BD24" w14:textId="77777777" w:rsidR="00A72039" w:rsidRPr="004D49BC" w:rsidRDefault="00A72039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09DD47" w14:textId="65B936EB" w:rsidR="00A72039" w:rsidRPr="004D49BC" w:rsidRDefault="00A72039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AC667" w14:textId="77777777" w:rsidR="00A72039" w:rsidRPr="004D49BC" w:rsidRDefault="00A72039" w:rsidP="00225A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1A66E9" w14:textId="127567D9" w:rsidR="00A72039" w:rsidRPr="004D49BC" w:rsidRDefault="00A72039" w:rsidP="00225A38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C80" w:rsidRPr="004D49BC" w14:paraId="37407D11" w14:textId="77777777" w:rsidTr="00225A38">
        <w:trPr>
          <w:cantSplit/>
        </w:trPr>
        <w:tc>
          <w:tcPr>
            <w:tcW w:w="5220" w:type="dxa"/>
          </w:tcPr>
          <w:p w14:paraId="283AF1A3" w14:textId="10C0C448" w:rsidR="002A5C80" w:rsidRPr="004D49BC" w:rsidRDefault="002A5C80" w:rsidP="002A5C80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จากการยกเลิกสัญญาเช่า</w:t>
            </w:r>
          </w:p>
        </w:tc>
        <w:tc>
          <w:tcPr>
            <w:tcW w:w="765" w:type="dxa"/>
          </w:tcPr>
          <w:p w14:paraId="7854C537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1EC85D" w14:textId="1725CD5A" w:rsidR="002A5C80" w:rsidRPr="004D49BC" w:rsidRDefault="00DA5F14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(12,858)</w:t>
            </w:r>
          </w:p>
        </w:tc>
        <w:tc>
          <w:tcPr>
            <w:tcW w:w="180" w:type="dxa"/>
            <w:vAlign w:val="bottom"/>
          </w:tcPr>
          <w:p w14:paraId="22F97B84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447BA" w14:textId="3E985A36" w:rsidR="002A5C80" w:rsidRPr="004D49BC" w:rsidRDefault="0011476D" w:rsidP="009C1E0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(443)</w:t>
            </w:r>
          </w:p>
        </w:tc>
      </w:tr>
    </w:tbl>
    <w:p w14:paraId="6EBD7869" w14:textId="77777777" w:rsidR="00425D45" w:rsidRPr="004D49BC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D657235" w14:textId="7ED961BB" w:rsidR="00A548C8" w:rsidRPr="004D49BC" w:rsidRDefault="009232AD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b/>
          <w:sz w:val="30"/>
          <w:szCs w:val="30"/>
          <w:cs/>
        </w:rPr>
        <w:t>256</w:t>
      </w:r>
      <w:r w:rsidR="00F26D14" w:rsidRPr="004D49BC">
        <w:rPr>
          <w:rFonts w:ascii="Angsana New" w:hAnsi="Angsana New" w:cs="Angsana New"/>
          <w:bCs/>
          <w:sz w:val="30"/>
          <w:szCs w:val="30"/>
        </w:rPr>
        <w:t>7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 w:rsidR="00C86384" w:rsidRPr="004D49BC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อุปกรณ์การผลิตเป็นระยะเวลา </w:t>
      </w:r>
      <w:r w:rsidR="004D0F00" w:rsidRPr="004D49BC">
        <w:rPr>
          <w:rFonts w:asciiTheme="majorBidi" w:hAnsiTheme="majorBidi" w:cstheme="majorBidi"/>
          <w:sz w:val="30"/>
          <w:szCs w:val="30"/>
        </w:rPr>
        <w:t>2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="004D0F00" w:rsidRPr="004D49BC">
        <w:rPr>
          <w:rFonts w:asciiTheme="majorBidi" w:hAnsiTheme="majorBidi" w:cstheme="majorBidi"/>
          <w:sz w:val="30"/>
          <w:szCs w:val="30"/>
        </w:rPr>
        <w:t>15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4D49BC">
        <w:rPr>
          <w:rFonts w:asciiTheme="majorBidi" w:hAnsiTheme="majorBidi" w:cstheme="majorBidi"/>
          <w:sz w:val="30"/>
          <w:szCs w:val="30"/>
        </w:rPr>
        <w:br/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4D49BC">
        <w:rPr>
          <w:rFonts w:ascii="Angsana New" w:hAnsi="Angsana New" w:cs="Angsana New"/>
          <w:sz w:val="30"/>
          <w:szCs w:val="30"/>
          <w:cs/>
        </w:rPr>
        <w:t>จำนวน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CC1458" w:rsidRPr="004D49BC">
        <w:rPr>
          <w:rFonts w:ascii="Angsana New" w:hAnsi="Angsana New" w:cs="Angsana New"/>
          <w:sz w:val="30"/>
          <w:szCs w:val="30"/>
        </w:rPr>
        <w:t>402.0</w:t>
      </w:r>
      <w:r w:rsidR="00170B25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3F1A3E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6D14" w:rsidRPr="004D49BC">
        <w:rPr>
          <w:rFonts w:ascii="Angsana New" w:hAnsi="Angsana New" w:cs="Angsana New"/>
          <w:sz w:val="30"/>
          <w:szCs w:val="30"/>
        </w:rPr>
        <w:t>7.6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ล้านบาท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74873FC3" w14:textId="77777777" w:rsidR="00CC1458" w:rsidRPr="004D49BC" w:rsidRDefault="00CC1458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313597" w14:textId="38F65057" w:rsidR="00B653AA" w:rsidRPr="004D49BC" w:rsidRDefault="00B653AA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D794C86" w14:textId="77777777" w:rsidR="00361049" w:rsidRPr="004D49BC" w:rsidRDefault="0036104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B653AA" w:rsidRPr="004D49BC" w14:paraId="42F4BE9A" w14:textId="77777777" w:rsidTr="00F05C00">
        <w:trPr>
          <w:trHeight w:val="322"/>
          <w:tblHeader/>
        </w:trPr>
        <w:tc>
          <w:tcPr>
            <w:tcW w:w="1901" w:type="dxa"/>
          </w:tcPr>
          <w:p w14:paraId="5F09EBE7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ABEED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50F558A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F562C18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E68E7A" w14:textId="77777777" w:rsidR="00B653AA" w:rsidRPr="004D49BC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4D49BC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4D49BC" w14:paraId="3D9FE189" w14:textId="77777777" w:rsidTr="00F05C00">
        <w:trPr>
          <w:trHeight w:val="322"/>
          <w:tblHeader/>
        </w:trPr>
        <w:tc>
          <w:tcPr>
            <w:tcW w:w="1901" w:type="dxa"/>
          </w:tcPr>
          <w:p w14:paraId="4241037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2DFCA9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642CDD7" w14:textId="68EA8ABD" w:rsidR="00B653AA" w:rsidRPr="004D49BC" w:rsidRDefault="0031124F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11284" w:rsidRPr="004D49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D49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11284" w:rsidRPr="004D49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4D0F00" w:rsidRPr="004D49B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11284" w:rsidRPr="004D49B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5" w:type="dxa"/>
          </w:tcPr>
          <w:p w14:paraId="6BDF80E7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786108EA" w14:textId="7B53C1E3" w:rsidR="00B653AA" w:rsidRPr="004D49BC" w:rsidRDefault="00211284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4D49B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B7599" w:rsidRPr="004D49BC" w14:paraId="4387BE35" w14:textId="77777777" w:rsidTr="00F05C00">
        <w:trPr>
          <w:trHeight w:val="635"/>
          <w:tblHeader/>
        </w:trPr>
        <w:tc>
          <w:tcPr>
            <w:tcW w:w="1901" w:type="dxa"/>
          </w:tcPr>
          <w:p w14:paraId="399C073B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  <w:vAlign w:val="bottom"/>
          </w:tcPr>
          <w:p w14:paraId="31CE40B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94B378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3B5F56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69394EF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6C550B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AB57529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E5C7E15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D5DE3D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F989E3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2BB5CF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4EAB91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CA861D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4D49BC" w14:paraId="5B097CCF" w14:textId="77777777" w:rsidTr="00F05C00">
        <w:trPr>
          <w:trHeight w:val="312"/>
          <w:tblHeader/>
        </w:trPr>
        <w:tc>
          <w:tcPr>
            <w:tcW w:w="1901" w:type="dxa"/>
          </w:tcPr>
          <w:p w14:paraId="4998CF85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065DFA1C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5E50C103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4D49B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16283" w:rsidRPr="004D49BC" w14:paraId="39CCBBBF" w14:textId="77777777" w:rsidTr="00F05C00">
        <w:trPr>
          <w:trHeight w:val="635"/>
        </w:trPr>
        <w:tc>
          <w:tcPr>
            <w:tcW w:w="1901" w:type="dxa"/>
          </w:tcPr>
          <w:p w14:paraId="1606008C" w14:textId="77777777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7F4FAB2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673059" w14:textId="41E379F3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6,118,941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B68CF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14BAAC4" w14:textId="4ECA410F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4,458,147</w:t>
            </w:r>
          </w:p>
        </w:tc>
        <w:tc>
          <w:tcPr>
            <w:tcW w:w="232" w:type="dxa"/>
            <w:vAlign w:val="bottom"/>
          </w:tcPr>
          <w:p w14:paraId="0EE2E76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D4888D" w14:textId="402EB7D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10,577,088</w:t>
            </w:r>
          </w:p>
        </w:tc>
        <w:tc>
          <w:tcPr>
            <w:tcW w:w="235" w:type="dxa"/>
            <w:vAlign w:val="bottom"/>
          </w:tcPr>
          <w:p w14:paraId="4187682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2B3A5B2" w14:textId="5128856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2,676,026</w:t>
            </w:r>
          </w:p>
        </w:tc>
        <w:tc>
          <w:tcPr>
            <w:tcW w:w="239" w:type="dxa"/>
            <w:vAlign w:val="bottom"/>
          </w:tcPr>
          <w:p w14:paraId="40E8450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BF8B4" w14:textId="1A93AFD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3,897,096</w:t>
            </w:r>
          </w:p>
        </w:tc>
        <w:tc>
          <w:tcPr>
            <w:tcW w:w="231" w:type="dxa"/>
            <w:vAlign w:val="bottom"/>
          </w:tcPr>
          <w:p w14:paraId="4570EAD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A8C1" w14:textId="2ECEA87F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6,573,122</w:t>
            </w:r>
          </w:p>
        </w:tc>
      </w:tr>
      <w:tr w:rsidR="00916283" w:rsidRPr="004D49BC" w14:paraId="04821FF0" w14:textId="77777777" w:rsidTr="00F05C00">
        <w:trPr>
          <w:trHeight w:val="635"/>
        </w:trPr>
        <w:tc>
          <w:tcPr>
            <w:tcW w:w="1901" w:type="dxa"/>
          </w:tcPr>
          <w:p w14:paraId="7161685A" w14:textId="77777777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7E4B5ABC" w14:textId="0C80D0BF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435DFF" w:rsidRPr="004D49BC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28" w:type="dxa"/>
          </w:tcPr>
          <w:p w14:paraId="2BE4E20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6BFC03F" w14:textId="5B5063D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53EEFF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A892169" w14:textId="3612FEA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9D39FF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6ABE8D9" w14:textId="11C12F4F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C108FD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26A2D9B" w14:textId="4922E99A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E643D4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68F4F1E" w14:textId="5B688E23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180,500</w:t>
            </w:r>
          </w:p>
        </w:tc>
        <w:tc>
          <w:tcPr>
            <w:tcW w:w="231" w:type="dxa"/>
            <w:vAlign w:val="bottom"/>
          </w:tcPr>
          <w:p w14:paraId="32DAFD9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3EDBC7" w14:textId="5521C2B5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180,500</w:t>
            </w:r>
          </w:p>
        </w:tc>
      </w:tr>
      <w:tr w:rsidR="00916283" w:rsidRPr="004D49BC" w14:paraId="2E92A638" w14:textId="77777777" w:rsidTr="00F05C00">
        <w:trPr>
          <w:trHeight w:val="625"/>
        </w:trPr>
        <w:tc>
          <w:tcPr>
            <w:tcW w:w="1901" w:type="dxa"/>
          </w:tcPr>
          <w:p w14:paraId="0F0FE7F9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7042EE4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BB39A9" w14:textId="315A9CE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944,0</w:t>
            </w:r>
            <w:r w:rsidR="00EC0697" w:rsidRPr="004D49B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231" w:type="dxa"/>
            <w:vAlign w:val="bottom"/>
          </w:tcPr>
          <w:p w14:paraId="739FE09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777AC50" w14:textId="37288C8C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51A606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F0A24F" w14:textId="0AF66D4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944,0</w:t>
            </w:r>
            <w:r w:rsidR="00EC0697"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5" w:type="dxa"/>
            <w:vAlign w:val="bottom"/>
          </w:tcPr>
          <w:p w14:paraId="4D8FA39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82B6B0" w14:textId="0B378C7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376,201</w:t>
            </w:r>
          </w:p>
        </w:tc>
        <w:tc>
          <w:tcPr>
            <w:tcW w:w="239" w:type="dxa"/>
            <w:vAlign w:val="bottom"/>
          </w:tcPr>
          <w:p w14:paraId="23A73C9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CBCDE9" w14:textId="6D14B4F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62A73CC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D4B0E2" w14:textId="4E6EDAEB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376,201</w:t>
            </w:r>
          </w:p>
        </w:tc>
      </w:tr>
      <w:tr w:rsidR="00916283" w:rsidRPr="004D49BC" w14:paraId="2882E224" w14:textId="77777777" w:rsidTr="00646F57">
        <w:trPr>
          <w:trHeight w:val="332"/>
        </w:trPr>
        <w:tc>
          <w:tcPr>
            <w:tcW w:w="1901" w:type="dxa"/>
          </w:tcPr>
          <w:p w14:paraId="4AFF7D32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4672D29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E0696A5" w14:textId="2F4F26D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CE07F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146846" w14:textId="0A92B2B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3,519,033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F0FB3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E2C9F2" w14:textId="38DF0CCB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3,519,033</w:t>
            </w:r>
          </w:p>
        </w:tc>
        <w:tc>
          <w:tcPr>
            <w:tcW w:w="235" w:type="dxa"/>
            <w:vAlign w:val="bottom"/>
          </w:tcPr>
          <w:p w14:paraId="576A15A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CD0E6B" w14:textId="0DD140F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4AEF08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64EDDE2" w14:textId="2FB6042C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35,976</w:t>
            </w:r>
          </w:p>
        </w:tc>
        <w:tc>
          <w:tcPr>
            <w:tcW w:w="231" w:type="dxa"/>
            <w:vAlign w:val="bottom"/>
          </w:tcPr>
          <w:p w14:paraId="7AA31BB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A210D" w14:textId="74CAC78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35,976</w:t>
            </w:r>
          </w:p>
        </w:tc>
      </w:tr>
      <w:tr w:rsidR="00916283" w:rsidRPr="004D49BC" w14:paraId="0D3EF377" w14:textId="77777777" w:rsidTr="00646F57">
        <w:trPr>
          <w:trHeight w:val="322"/>
        </w:trPr>
        <w:tc>
          <w:tcPr>
            <w:tcW w:w="1901" w:type="dxa"/>
          </w:tcPr>
          <w:p w14:paraId="402A4091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2FFBCB1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9AA6DEB" w14:textId="5FFA9A5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1" w:type="dxa"/>
            <w:vAlign w:val="bottom"/>
          </w:tcPr>
          <w:p w14:paraId="4A47BE4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D5C08A1" w14:textId="2BFEF5B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6,637,900</w:t>
            </w:r>
          </w:p>
        </w:tc>
        <w:tc>
          <w:tcPr>
            <w:tcW w:w="232" w:type="dxa"/>
            <w:vAlign w:val="bottom"/>
          </w:tcPr>
          <w:p w14:paraId="0EC3E9F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F3B500" w14:textId="6F250A40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9,637,900</w:t>
            </w:r>
          </w:p>
        </w:tc>
        <w:tc>
          <w:tcPr>
            <w:tcW w:w="235" w:type="dxa"/>
            <w:vAlign w:val="bottom"/>
          </w:tcPr>
          <w:p w14:paraId="7C7375A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4763BEC" w14:textId="22565593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9" w:type="dxa"/>
            <w:vAlign w:val="bottom"/>
          </w:tcPr>
          <w:p w14:paraId="76E5B10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4C6950B" w14:textId="651DAAD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6,637,900</w:t>
            </w:r>
          </w:p>
        </w:tc>
        <w:tc>
          <w:tcPr>
            <w:tcW w:w="231" w:type="dxa"/>
            <w:vAlign w:val="bottom"/>
          </w:tcPr>
          <w:p w14:paraId="3150A5EE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FA7A9E" w14:textId="3E30BE8C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9,637,900</w:t>
            </w:r>
          </w:p>
        </w:tc>
      </w:tr>
      <w:tr w:rsidR="00916283" w:rsidRPr="004D49BC" w14:paraId="7C05D5B1" w14:textId="77777777" w:rsidTr="00646F57">
        <w:trPr>
          <w:trHeight w:val="322"/>
        </w:trPr>
        <w:tc>
          <w:tcPr>
            <w:tcW w:w="1901" w:type="dxa"/>
          </w:tcPr>
          <w:p w14:paraId="37CC9AFF" w14:textId="644EE1E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28" w:type="dxa"/>
          </w:tcPr>
          <w:p w14:paraId="3F62F43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240AC90" w14:textId="7B072FDC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1628F97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CF61175" w14:textId="5DC3F97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95,100</w:t>
            </w:r>
          </w:p>
        </w:tc>
        <w:tc>
          <w:tcPr>
            <w:tcW w:w="232" w:type="dxa"/>
            <w:vAlign w:val="bottom"/>
          </w:tcPr>
          <w:p w14:paraId="4708923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EDD2FBA" w14:textId="42453AE5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95,100</w:t>
            </w:r>
          </w:p>
        </w:tc>
        <w:tc>
          <w:tcPr>
            <w:tcW w:w="235" w:type="dxa"/>
            <w:vAlign w:val="bottom"/>
          </w:tcPr>
          <w:p w14:paraId="767CC8C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C30B007" w14:textId="6F0AC7AA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2DDB5B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E90F7A8" w14:textId="35510E6C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95,</w:t>
            </w:r>
            <w:r w:rsidR="00435DFF" w:rsidRPr="004D49BC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1" w:type="dxa"/>
            <w:vAlign w:val="bottom"/>
          </w:tcPr>
          <w:p w14:paraId="4A79E17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CC632F" w14:textId="3928B0C5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95,</w:t>
            </w:r>
            <w:r w:rsidR="002D31CE"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</w:t>
            </w:r>
          </w:p>
        </w:tc>
      </w:tr>
      <w:tr w:rsidR="00916283" w:rsidRPr="004D49BC" w14:paraId="146D6DA1" w14:textId="77777777" w:rsidTr="00F05C00">
        <w:trPr>
          <w:trHeight w:val="280"/>
        </w:trPr>
        <w:tc>
          <w:tcPr>
            <w:tcW w:w="1901" w:type="dxa"/>
          </w:tcPr>
          <w:p w14:paraId="430EDDA5" w14:textId="77777777" w:rsidR="00916283" w:rsidRPr="004D49BC" w:rsidRDefault="00916283" w:rsidP="00916283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D49B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2C59CC5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24C0DCB8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10,062,95</w:t>
            </w:r>
            <w:r w:rsidR="00EC0697" w:rsidRPr="004D49B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1" w:type="dxa"/>
            <w:vAlign w:val="bottom"/>
          </w:tcPr>
          <w:p w14:paraId="4B5DF7D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62FEED43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14,710,180</w:t>
            </w:r>
          </w:p>
        </w:tc>
        <w:tc>
          <w:tcPr>
            <w:tcW w:w="232" w:type="dxa"/>
            <w:vAlign w:val="bottom"/>
          </w:tcPr>
          <w:p w14:paraId="0EEDC82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566CF4A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24,773,13</w:t>
            </w:r>
            <w:r w:rsidR="00EC0697"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4D23B5F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5C10C598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6,052,227</w:t>
            </w:r>
          </w:p>
        </w:tc>
        <w:tc>
          <w:tcPr>
            <w:tcW w:w="239" w:type="dxa"/>
            <w:vAlign w:val="bottom"/>
          </w:tcPr>
          <w:p w14:paraId="46E6C87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4C14235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10,846,57</w:t>
            </w:r>
            <w:r w:rsidR="002D31CE" w:rsidRPr="004D49B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1" w:type="dxa"/>
            <w:vAlign w:val="bottom"/>
          </w:tcPr>
          <w:p w14:paraId="5FE38C8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7FA80D00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16,898,79</w:t>
            </w:r>
            <w:r w:rsidR="002D31CE" w:rsidRPr="004D49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</w:tr>
    </w:tbl>
    <w:p w14:paraId="413B1A02" w14:textId="03A60D5C" w:rsidR="009A0F67" w:rsidRPr="004D49BC" w:rsidRDefault="009A0F67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20"/>
          <w:szCs w:val="20"/>
        </w:rPr>
      </w:pPr>
    </w:p>
    <w:p w14:paraId="145B3D18" w14:textId="0B437DD1" w:rsidR="00CC1458" w:rsidRPr="004D49BC" w:rsidRDefault="00CC1458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20"/>
          <w:szCs w:val="20"/>
        </w:rPr>
      </w:pPr>
    </w:p>
    <w:p w14:paraId="69FED1D3" w14:textId="77777777" w:rsidR="007A13F3" w:rsidRPr="004D49BC" w:rsidRDefault="007A13F3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DC1573" w:rsidRPr="004D49BC" w14:paraId="297E28B9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C3C4188" w14:textId="77777777" w:rsidR="00DC1573" w:rsidRPr="004D49BC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EAAF8D8" w14:textId="77777777" w:rsidR="00DC1573" w:rsidRPr="004D49BC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5019224D" w14:textId="77777777" w:rsidR="00DC1573" w:rsidRPr="004D49BC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45C7C6" w14:textId="77777777" w:rsidR="00DC1573" w:rsidRPr="004D49BC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30DF508" w14:textId="77777777" w:rsidR="00DC1573" w:rsidRPr="004D49BC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284" w:rsidRPr="004D49BC" w14:paraId="11A767FB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67ECFB80" w14:textId="77777777" w:rsidR="00211284" w:rsidRPr="004D49BC" w:rsidRDefault="00211284" w:rsidP="0021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979437B" w14:textId="6904BA1C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0C1E8154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09543D79" w14:textId="552A0DB4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FC70925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6C781" w14:textId="54FE3836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gridSpan w:val="2"/>
          </w:tcPr>
          <w:p w14:paraId="2C106B78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CF798A3" w14:textId="4476F0E1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11284" w:rsidRPr="004D49BC" w14:paraId="00A0837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E4CB597" w14:textId="77777777" w:rsidR="00211284" w:rsidRPr="004D49BC" w:rsidRDefault="00211284" w:rsidP="0021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FDF3E8B" w14:textId="743D3450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726F286B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D6E8D7A" w14:textId="33FCBD80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5365DDC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B80EA" w14:textId="02743B7B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</w:tcPr>
          <w:p w14:paraId="614D4921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FB52B3" w14:textId="54EC72D4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11284" w:rsidRPr="004D49BC" w14:paraId="2F82156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28DFDEAC" w14:textId="77777777" w:rsidR="00211284" w:rsidRPr="004D49BC" w:rsidRDefault="00211284" w:rsidP="0021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2F6E24AF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916283" w:rsidRPr="004D49BC" w14:paraId="08E68B02" w14:textId="77777777" w:rsidTr="009D1DC7">
        <w:trPr>
          <w:trHeight w:hRule="exact" w:val="384"/>
        </w:trPr>
        <w:tc>
          <w:tcPr>
            <w:tcW w:w="2205" w:type="pct"/>
          </w:tcPr>
          <w:p w14:paraId="0955098C" w14:textId="43982B36" w:rsidR="00916283" w:rsidRPr="004D49BC" w:rsidRDefault="00916283" w:rsidP="00916283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E5BFD87" w14:textId="1C2018E8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3,056,357</w:t>
            </w:r>
          </w:p>
        </w:tc>
        <w:tc>
          <w:tcPr>
            <w:tcW w:w="140" w:type="pct"/>
            <w:vAlign w:val="bottom"/>
          </w:tcPr>
          <w:p w14:paraId="4A19EA5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5F3F5A87" w14:textId="63ABDB76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2,930,553</w:t>
            </w:r>
          </w:p>
        </w:tc>
        <w:tc>
          <w:tcPr>
            <w:tcW w:w="145" w:type="pct"/>
            <w:vAlign w:val="bottom"/>
          </w:tcPr>
          <w:p w14:paraId="1C80C7D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7FFC18" w14:textId="3B8414D0" w:rsidR="00916283" w:rsidRPr="004D49BC" w:rsidRDefault="00916283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190,501</w:t>
            </w:r>
          </w:p>
        </w:tc>
        <w:tc>
          <w:tcPr>
            <w:tcW w:w="127" w:type="pct"/>
            <w:gridSpan w:val="2"/>
            <w:vAlign w:val="bottom"/>
          </w:tcPr>
          <w:p w14:paraId="2FF6EEE6" w14:textId="77777777" w:rsidR="00916283" w:rsidRPr="004D49BC" w:rsidRDefault="00916283" w:rsidP="0091628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2F37C0A7" w14:textId="5DD9BC33" w:rsidR="00916283" w:rsidRPr="004D49BC" w:rsidRDefault="00916283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191,661</w:t>
            </w:r>
          </w:p>
        </w:tc>
      </w:tr>
      <w:tr w:rsidR="00916283" w:rsidRPr="004D49BC" w14:paraId="13217B2A" w14:textId="77777777" w:rsidTr="009D1DC7">
        <w:trPr>
          <w:trHeight w:hRule="exact" w:val="384"/>
        </w:trPr>
        <w:tc>
          <w:tcPr>
            <w:tcW w:w="2205" w:type="pct"/>
          </w:tcPr>
          <w:p w14:paraId="2C7B8E49" w14:textId="5890D310" w:rsidR="00916283" w:rsidRPr="004D49BC" w:rsidRDefault="00916283" w:rsidP="00916283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B0E4666" w14:textId="16683A2D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0DAF77E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F97CDFF" w14:textId="0532B922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DC66F2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A27C73" w14:textId="551F456E" w:rsidR="00916283" w:rsidRPr="004D49BC" w:rsidRDefault="00916283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27" w:type="pct"/>
            <w:gridSpan w:val="2"/>
            <w:vAlign w:val="bottom"/>
          </w:tcPr>
          <w:p w14:paraId="548D2B18" w14:textId="77777777" w:rsidR="00916283" w:rsidRPr="004D49BC" w:rsidRDefault="00916283" w:rsidP="0091628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6BB1BAC" w14:textId="350ECFA0" w:rsidR="00916283" w:rsidRPr="004D49BC" w:rsidRDefault="00916283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916283" w:rsidRPr="004D49BC" w14:paraId="61243B30" w14:textId="77777777" w:rsidTr="009D1DC7">
        <w:trPr>
          <w:trHeight w:hRule="exact" w:val="384"/>
        </w:trPr>
        <w:tc>
          <w:tcPr>
            <w:tcW w:w="2205" w:type="pct"/>
            <w:vAlign w:val="bottom"/>
          </w:tcPr>
          <w:p w14:paraId="04E0F223" w14:textId="23775E1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5CFC1" w14:textId="378C852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3,056,357</w:t>
            </w:r>
          </w:p>
        </w:tc>
        <w:tc>
          <w:tcPr>
            <w:tcW w:w="140" w:type="pct"/>
            <w:vAlign w:val="bottom"/>
          </w:tcPr>
          <w:p w14:paraId="0DEFEAF2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4F27F" w14:textId="25DC97C8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2,930,553</w:t>
            </w:r>
          </w:p>
        </w:tc>
        <w:tc>
          <w:tcPr>
            <w:tcW w:w="145" w:type="pct"/>
            <w:vAlign w:val="bottom"/>
          </w:tcPr>
          <w:p w14:paraId="66A7CEE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92273" w14:textId="2BB76CF2" w:rsidR="00916283" w:rsidRPr="004D49BC" w:rsidRDefault="00916283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213,039</w:t>
            </w:r>
          </w:p>
        </w:tc>
        <w:tc>
          <w:tcPr>
            <w:tcW w:w="127" w:type="pct"/>
            <w:gridSpan w:val="2"/>
            <w:vAlign w:val="bottom"/>
          </w:tcPr>
          <w:p w14:paraId="2F6B67E6" w14:textId="77777777" w:rsidR="00916283" w:rsidRPr="004D49BC" w:rsidRDefault="00916283" w:rsidP="0091628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DBF64" w14:textId="75529AAE" w:rsidR="00916283" w:rsidRPr="004D49BC" w:rsidRDefault="00916283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214,199</w:t>
            </w:r>
          </w:p>
        </w:tc>
      </w:tr>
    </w:tbl>
    <w:p w14:paraId="458C0A8D" w14:textId="7DA0E476" w:rsidR="00992BEF" w:rsidRPr="004D49BC" w:rsidRDefault="00992BE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515929" w:rsidRPr="004D49BC" w14:paraId="6F97E1C8" w14:textId="77777777" w:rsidTr="002A0A7F">
        <w:trPr>
          <w:trHeight w:hRule="exact" w:val="374"/>
        </w:trPr>
        <w:tc>
          <w:tcPr>
            <w:tcW w:w="1749" w:type="pct"/>
          </w:tcPr>
          <w:p w14:paraId="4948A540" w14:textId="01556EE5" w:rsidR="00515929" w:rsidRPr="004D49BC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2F86551" w14:textId="77777777" w:rsidR="00515929" w:rsidRPr="004D49BC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E537878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3341553C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6FADC5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136A49A4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76" w:rsidRPr="004D49BC" w14:paraId="413B9AD2" w14:textId="77777777" w:rsidTr="002A0A7F">
        <w:trPr>
          <w:trHeight w:hRule="exact" w:val="374"/>
        </w:trPr>
        <w:tc>
          <w:tcPr>
            <w:tcW w:w="1749" w:type="pct"/>
          </w:tcPr>
          <w:p w14:paraId="30BDA141" w14:textId="77777777" w:rsidR="006F0076" w:rsidRPr="004D49BC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5E00E28" w14:textId="77777777" w:rsidR="006F0076" w:rsidRPr="004D49BC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F8C02AD" w14:textId="40CAF200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94F814A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FB093" w14:textId="1B040A47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CC5D62F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CB6C0A9" w14:textId="12BE8A15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A09E956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9496F31" w14:textId="2750A0C5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F0076" w:rsidRPr="004D49BC" w14:paraId="44C299D0" w14:textId="77777777" w:rsidTr="001B1CB3">
        <w:trPr>
          <w:trHeight w:hRule="exact" w:val="374"/>
        </w:trPr>
        <w:tc>
          <w:tcPr>
            <w:tcW w:w="1749" w:type="pct"/>
          </w:tcPr>
          <w:p w14:paraId="26AF32F9" w14:textId="77777777" w:rsidR="006F0076" w:rsidRPr="004D49BC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A433547" w14:textId="77777777" w:rsidR="006F0076" w:rsidRPr="004D49BC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6F5FAED2" w14:textId="77777777" w:rsidR="006F0076" w:rsidRPr="004D49BC" w:rsidRDefault="006F0076" w:rsidP="006F007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283" w:rsidRPr="004D49BC" w14:paraId="7F8DA737" w14:textId="77777777" w:rsidTr="00682E16">
        <w:trPr>
          <w:trHeight w:hRule="exact" w:val="374"/>
        </w:trPr>
        <w:tc>
          <w:tcPr>
            <w:tcW w:w="1749" w:type="pct"/>
          </w:tcPr>
          <w:p w14:paraId="78938D36" w14:textId="14F08FB0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4F9D49DA" w14:textId="77777777" w:rsidR="00916283" w:rsidRPr="004D49BC" w:rsidRDefault="00916283" w:rsidP="0091628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60270623" w14:textId="3DDE26D3" w:rsidR="00916283" w:rsidRPr="004D49BC" w:rsidRDefault="00916283" w:rsidP="0091628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895,494</w:t>
            </w:r>
          </w:p>
        </w:tc>
        <w:tc>
          <w:tcPr>
            <w:tcW w:w="141" w:type="pct"/>
          </w:tcPr>
          <w:p w14:paraId="542353AA" w14:textId="77777777" w:rsidR="00916283" w:rsidRPr="004D49BC" w:rsidRDefault="00916283" w:rsidP="0091628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4D90A0" w14:textId="1DE5240C" w:rsidR="00916283" w:rsidRPr="004D49BC" w:rsidRDefault="00916283" w:rsidP="0091628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1,397,473</w:t>
            </w:r>
          </w:p>
        </w:tc>
        <w:tc>
          <w:tcPr>
            <w:tcW w:w="146" w:type="pct"/>
          </w:tcPr>
          <w:p w14:paraId="3CB22B3C" w14:textId="77777777" w:rsidR="00916283" w:rsidRPr="004D49BC" w:rsidRDefault="00916283" w:rsidP="0091628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315FDC" w14:textId="765C5F33" w:rsidR="00916283" w:rsidRPr="004D49BC" w:rsidRDefault="00916283" w:rsidP="0091628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423,777</w:t>
            </w:r>
          </w:p>
        </w:tc>
        <w:tc>
          <w:tcPr>
            <w:tcW w:w="144" w:type="pct"/>
          </w:tcPr>
          <w:p w14:paraId="73374433" w14:textId="77777777" w:rsidR="00916283" w:rsidRPr="004D49BC" w:rsidRDefault="00916283" w:rsidP="0091628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A404B18" w14:textId="27C33A90" w:rsidR="00916283" w:rsidRPr="004D49BC" w:rsidRDefault="00916283" w:rsidP="00916283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698</w:t>
            </w:r>
          </w:p>
        </w:tc>
      </w:tr>
      <w:tr w:rsidR="00916283" w:rsidRPr="004D49BC" w14:paraId="2559F13A" w14:textId="77777777" w:rsidTr="00682E16">
        <w:trPr>
          <w:trHeight w:hRule="exact" w:val="374"/>
        </w:trPr>
        <w:tc>
          <w:tcPr>
            <w:tcW w:w="1749" w:type="pct"/>
          </w:tcPr>
          <w:p w14:paraId="22FC510F" w14:textId="0F7ABD8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44BE7D4C" w14:textId="77777777" w:rsidR="00916283" w:rsidRPr="004D49BC" w:rsidRDefault="00916283" w:rsidP="0091628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5AD9A613" w14:textId="2674C0E4" w:rsidR="00916283" w:rsidRPr="004D49BC" w:rsidRDefault="00916283" w:rsidP="0091628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179,03</w:t>
            </w:r>
            <w:r w:rsidR="00F20DE3"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1" w:type="pct"/>
          </w:tcPr>
          <w:p w14:paraId="6AC4FC18" w14:textId="77777777" w:rsidR="00916283" w:rsidRPr="004D49BC" w:rsidRDefault="00916283" w:rsidP="0091628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20812B7" w14:textId="386F4AAF" w:rsidR="00916283" w:rsidRPr="004D49BC" w:rsidRDefault="00916283" w:rsidP="00916283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AC2C2D6" w14:textId="77777777" w:rsidR="00916283" w:rsidRPr="004D49BC" w:rsidRDefault="00916283" w:rsidP="0091628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CB942BE" w14:textId="3C18DF8F" w:rsidR="00916283" w:rsidRPr="004D49BC" w:rsidRDefault="00916283" w:rsidP="0091628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A4232F0" w14:textId="77777777" w:rsidR="00916283" w:rsidRPr="004D49BC" w:rsidRDefault="00916283" w:rsidP="0091628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8A8F8B5" w14:textId="69A5C8AB" w:rsidR="00916283" w:rsidRPr="004D49BC" w:rsidRDefault="00916283" w:rsidP="00916283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16283" w:rsidRPr="004D49BC" w14:paraId="61FB751F" w14:textId="77777777" w:rsidTr="00682E16">
        <w:trPr>
          <w:trHeight w:hRule="exact" w:val="344"/>
        </w:trPr>
        <w:tc>
          <w:tcPr>
            <w:tcW w:w="1749" w:type="pct"/>
          </w:tcPr>
          <w:p w14:paraId="5B7A26B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782B6DFA" w14:textId="77777777" w:rsidR="00916283" w:rsidRPr="004D49BC" w:rsidRDefault="00916283" w:rsidP="0091628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526FE91" w14:textId="18D06AB6" w:rsidR="00916283" w:rsidRPr="004D49BC" w:rsidRDefault="00916283" w:rsidP="00916283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(130,51</w:t>
            </w:r>
            <w:r w:rsidR="00F20DE3"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</w:tcPr>
          <w:p w14:paraId="3400C623" w14:textId="77777777" w:rsidR="00916283" w:rsidRPr="004D49BC" w:rsidRDefault="00916283" w:rsidP="0091628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BDEECE" w14:textId="757752E1" w:rsidR="00916283" w:rsidRPr="004D49BC" w:rsidRDefault="00916283" w:rsidP="00916283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181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367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D7F1041" w14:textId="77777777" w:rsidR="00916283" w:rsidRPr="004D49BC" w:rsidRDefault="00916283" w:rsidP="0091628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9F6906" w14:textId="21454B64" w:rsidR="00916283" w:rsidRPr="004D49BC" w:rsidRDefault="00916283" w:rsidP="0091628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(47,576)</w:t>
            </w:r>
          </w:p>
        </w:tc>
        <w:tc>
          <w:tcPr>
            <w:tcW w:w="144" w:type="pct"/>
          </w:tcPr>
          <w:p w14:paraId="548CFC18" w14:textId="77777777" w:rsidR="00916283" w:rsidRPr="004D49BC" w:rsidRDefault="00916283" w:rsidP="0091628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FB01AA8" w14:textId="7D1B1AB3" w:rsidR="00916283" w:rsidRPr="004D49BC" w:rsidRDefault="00916283" w:rsidP="00916283">
            <w:pPr>
              <w:pStyle w:val="block"/>
              <w:tabs>
                <w:tab w:val="decimal" w:pos="916"/>
              </w:tabs>
              <w:spacing w:after="0" w:line="240" w:lineRule="auto"/>
              <w:ind w:left="0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81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34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3)</w:t>
            </w:r>
          </w:p>
        </w:tc>
      </w:tr>
      <w:tr w:rsidR="00916283" w:rsidRPr="004D49BC" w14:paraId="494F6F0B" w14:textId="77777777" w:rsidTr="00F60C8E">
        <w:trPr>
          <w:trHeight w:hRule="exact" w:val="374"/>
        </w:trPr>
        <w:tc>
          <w:tcPr>
            <w:tcW w:w="1749" w:type="pct"/>
          </w:tcPr>
          <w:p w14:paraId="06C91B27" w14:textId="220D3780" w:rsidR="00916283" w:rsidRPr="004D49BC" w:rsidRDefault="00916283" w:rsidP="00916283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71" w:type="pct"/>
          </w:tcPr>
          <w:p w14:paraId="6C23686E" w14:textId="77777777" w:rsidR="00916283" w:rsidRPr="004D49BC" w:rsidRDefault="00916283" w:rsidP="0091628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56A25D2" w14:textId="3E4755DF" w:rsidR="00916283" w:rsidRPr="004D49BC" w:rsidRDefault="00916283" w:rsidP="0091628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944,0</w:t>
            </w:r>
            <w:r w:rsidR="00A0765A"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1" w:type="pct"/>
          </w:tcPr>
          <w:p w14:paraId="7439A574" w14:textId="77777777" w:rsidR="00916283" w:rsidRPr="004D49BC" w:rsidRDefault="00916283" w:rsidP="0091628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08E65552" w:rsidR="00916283" w:rsidRPr="004D49BC" w:rsidRDefault="00916283" w:rsidP="0091628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1,216,106</w:t>
            </w:r>
          </w:p>
        </w:tc>
        <w:tc>
          <w:tcPr>
            <w:tcW w:w="146" w:type="pct"/>
          </w:tcPr>
          <w:p w14:paraId="61F1523B" w14:textId="77777777" w:rsidR="00916283" w:rsidRPr="004D49BC" w:rsidRDefault="00916283" w:rsidP="0091628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7A69F804" w:rsidR="00916283" w:rsidRPr="004D49BC" w:rsidRDefault="00916283" w:rsidP="0091628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376,201</w:t>
            </w:r>
          </w:p>
        </w:tc>
        <w:tc>
          <w:tcPr>
            <w:tcW w:w="144" w:type="pct"/>
          </w:tcPr>
          <w:p w14:paraId="695E914C" w14:textId="77777777" w:rsidR="00916283" w:rsidRPr="004D49BC" w:rsidRDefault="00916283" w:rsidP="0091628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F803" w14:textId="755B9530" w:rsidR="00916283" w:rsidRPr="004D49BC" w:rsidRDefault="00916283" w:rsidP="00916283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618,355</w:t>
            </w:r>
          </w:p>
        </w:tc>
      </w:tr>
      <w:tr w:rsidR="00916283" w:rsidRPr="004D49BC" w14:paraId="4E1D233C" w14:textId="77777777" w:rsidTr="00F60C8E">
        <w:trPr>
          <w:trHeight w:hRule="exact" w:val="410"/>
        </w:trPr>
        <w:tc>
          <w:tcPr>
            <w:tcW w:w="1749" w:type="pct"/>
          </w:tcPr>
          <w:p w14:paraId="0763DED4" w14:textId="36DAC05B" w:rsidR="00916283" w:rsidRPr="004D49BC" w:rsidRDefault="00916283" w:rsidP="0091628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1D6818B9" w14:textId="77777777" w:rsidR="00916283" w:rsidRPr="004D49BC" w:rsidRDefault="00916283" w:rsidP="0091628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3D894367" w14:textId="77777777" w:rsidR="00916283" w:rsidRPr="004D49BC" w:rsidRDefault="00916283" w:rsidP="00916283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5EBAA39" w14:textId="77777777" w:rsidR="00916283" w:rsidRPr="004D49BC" w:rsidRDefault="00916283" w:rsidP="0091628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5293CFC9" w:rsidR="00916283" w:rsidRPr="004D49BC" w:rsidRDefault="00916283" w:rsidP="00916283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895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494</w:t>
            </w:r>
          </w:p>
        </w:tc>
        <w:tc>
          <w:tcPr>
            <w:tcW w:w="146" w:type="pct"/>
          </w:tcPr>
          <w:p w14:paraId="66F91E26" w14:textId="77777777" w:rsidR="00916283" w:rsidRPr="004D49BC" w:rsidRDefault="00916283" w:rsidP="0091628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E0697DB" w14:textId="77777777" w:rsidR="00916283" w:rsidRPr="004D49BC" w:rsidRDefault="00916283" w:rsidP="00916283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DFC96A8" w14:textId="77777777" w:rsidR="00916283" w:rsidRPr="004D49BC" w:rsidRDefault="00916283" w:rsidP="0091628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3E2C8CAA" w14:textId="3A093667" w:rsidR="00916283" w:rsidRPr="004D49BC" w:rsidRDefault="00916283" w:rsidP="00916283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423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777</w:t>
            </w:r>
          </w:p>
        </w:tc>
      </w:tr>
    </w:tbl>
    <w:p w14:paraId="74303E8B" w14:textId="77777777" w:rsidR="00CA4141" w:rsidRPr="004D49BC" w:rsidRDefault="00CA414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3"/>
        <w:gridCol w:w="1093"/>
        <w:gridCol w:w="278"/>
        <w:gridCol w:w="6"/>
        <w:gridCol w:w="1095"/>
        <w:gridCol w:w="15"/>
        <w:gridCol w:w="264"/>
        <w:gridCol w:w="15"/>
        <w:gridCol w:w="1067"/>
        <w:gridCol w:w="15"/>
        <w:gridCol w:w="264"/>
        <w:gridCol w:w="15"/>
        <w:gridCol w:w="1095"/>
      </w:tblGrid>
      <w:tr w:rsidR="00F751D1" w:rsidRPr="004D49BC" w14:paraId="23F3E210" w14:textId="77777777" w:rsidTr="004D0F00">
        <w:trPr>
          <w:trHeight w:hRule="exact" w:val="388"/>
        </w:trPr>
        <w:tc>
          <w:tcPr>
            <w:tcW w:w="1680" w:type="pct"/>
          </w:tcPr>
          <w:p w14:paraId="6D2D4CE0" w14:textId="287DA861" w:rsidR="00F751D1" w:rsidRPr="004D49BC" w:rsidRDefault="0010374A" w:rsidP="009778FA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br w:type="page"/>
            </w:r>
            <w:r w:rsidR="00F751D1"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5" w:type="pct"/>
          </w:tcPr>
          <w:p w14:paraId="7DEB1B97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5"/>
          </w:tcPr>
          <w:p w14:paraId="3F8E778D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578D3443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5"/>
          </w:tcPr>
          <w:p w14:paraId="5F1AD896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284" w:rsidRPr="004D49BC" w14:paraId="04399C7C" w14:textId="77777777" w:rsidTr="00B64305">
        <w:trPr>
          <w:trHeight w:hRule="exact" w:val="388"/>
        </w:trPr>
        <w:tc>
          <w:tcPr>
            <w:tcW w:w="1680" w:type="pct"/>
          </w:tcPr>
          <w:p w14:paraId="5E34450B" w14:textId="77777777" w:rsidR="00211284" w:rsidRPr="004D49BC" w:rsidRDefault="00211284" w:rsidP="00211284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649B0E8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147C11" w14:textId="47C46F58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0E84C1A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ABC5691" w14:textId="03196C5F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  <w:gridSpan w:val="2"/>
          </w:tcPr>
          <w:p w14:paraId="1651B957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8400F14" w14:textId="3CDC46ED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2"/>
          </w:tcPr>
          <w:p w14:paraId="2C8F4F41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0E0340D" w14:textId="4DAF9D30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11284" w:rsidRPr="004D49BC" w14:paraId="3315ED5F" w14:textId="77777777" w:rsidTr="004D0F00">
        <w:trPr>
          <w:trHeight w:hRule="exact" w:val="388"/>
        </w:trPr>
        <w:tc>
          <w:tcPr>
            <w:tcW w:w="1680" w:type="pct"/>
          </w:tcPr>
          <w:p w14:paraId="3134F8A5" w14:textId="77777777" w:rsidR="00211284" w:rsidRPr="004D49BC" w:rsidRDefault="00211284" w:rsidP="00211284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833A33D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12"/>
          </w:tcPr>
          <w:p w14:paraId="500A3812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284" w:rsidRPr="004D49BC" w14:paraId="3AB80FB0" w14:textId="77777777" w:rsidTr="004D0F00">
        <w:trPr>
          <w:trHeight w:hRule="exact" w:val="388"/>
        </w:trPr>
        <w:tc>
          <w:tcPr>
            <w:tcW w:w="1680" w:type="pct"/>
          </w:tcPr>
          <w:p w14:paraId="6B401F64" w14:textId="6F6FC0B7" w:rsidR="00211284" w:rsidRPr="004D49BC" w:rsidRDefault="00211284" w:rsidP="0021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5" w:type="pct"/>
          </w:tcPr>
          <w:p w14:paraId="16011CEB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3BF11E7" w14:textId="3FC8F022" w:rsidR="00211284" w:rsidRPr="004D49BC" w:rsidRDefault="00E738B4" w:rsidP="00211284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151" w:type="pct"/>
            <w:gridSpan w:val="2"/>
          </w:tcPr>
          <w:p w14:paraId="141E9D0B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7B6577" w14:textId="37E186DF" w:rsidR="00211284" w:rsidRPr="004D49BC" w:rsidRDefault="00211284" w:rsidP="00211284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508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49" w:type="pct"/>
            <w:gridSpan w:val="2"/>
          </w:tcPr>
          <w:p w14:paraId="19F08875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BAFBEA8" w14:textId="687BB7C2" w:rsidR="00211284" w:rsidRPr="004D49BC" w:rsidRDefault="00250840" w:rsidP="00211284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149" w:type="pct"/>
            <w:gridSpan w:val="2"/>
          </w:tcPr>
          <w:p w14:paraId="6031F7D0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FCDD05" w14:textId="61E4E37A" w:rsidR="00211284" w:rsidRPr="004D49BC" w:rsidRDefault="00211284" w:rsidP="00211284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508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</w:tr>
      <w:tr w:rsidR="00916283" w:rsidRPr="004D49BC" w14:paraId="2FE1BECB" w14:textId="77777777" w:rsidTr="004D0F00">
        <w:trPr>
          <w:trHeight w:hRule="exact" w:val="388"/>
        </w:trPr>
        <w:tc>
          <w:tcPr>
            <w:tcW w:w="1680" w:type="pct"/>
          </w:tcPr>
          <w:p w14:paraId="7BC141C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  <w:p w14:paraId="423EAAFA" w14:textId="2560559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7932231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37832BF" w14:textId="3F279749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gridSpan w:val="2"/>
          </w:tcPr>
          <w:p w14:paraId="053F8EB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2521D2D" w14:textId="339B80CA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375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100</w:t>
            </w:r>
          </w:p>
        </w:tc>
        <w:tc>
          <w:tcPr>
            <w:tcW w:w="149" w:type="pct"/>
            <w:gridSpan w:val="2"/>
          </w:tcPr>
          <w:p w14:paraId="5336315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110E440" w14:textId="21865D1E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601143D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63773B" w14:textId="4C594D6F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375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100</w:t>
            </w:r>
          </w:p>
        </w:tc>
      </w:tr>
      <w:tr w:rsidR="00916283" w:rsidRPr="004D49BC" w14:paraId="36AC4D38" w14:textId="77777777" w:rsidTr="004D0F00">
        <w:trPr>
          <w:trHeight w:hRule="exact" w:val="388"/>
        </w:trPr>
        <w:tc>
          <w:tcPr>
            <w:tcW w:w="1680" w:type="pct"/>
          </w:tcPr>
          <w:p w14:paraId="0261399B" w14:textId="68412629" w:rsidR="00916283" w:rsidRPr="004D49BC" w:rsidRDefault="00916283" w:rsidP="00916283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5" w:type="pct"/>
          </w:tcPr>
          <w:p w14:paraId="66EBAA33" w14:textId="77777777" w:rsidR="00916283" w:rsidRPr="004D49BC" w:rsidRDefault="00916283" w:rsidP="0091628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ED5DE3" w14:textId="71A24ABE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  <w:tc>
          <w:tcPr>
            <w:tcW w:w="151" w:type="pct"/>
            <w:gridSpan w:val="2"/>
          </w:tcPr>
          <w:p w14:paraId="2237CBD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4EDF9" w14:textId="4931BB83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9,883,700</w:t>
            </w:r>
          </w:p>
        </w:tc>
        <w:tc>
          <w:tcPr>
            <w:tcW w:w="149" w:type="pct"/>
            <w:gridSpan w:val="2"/>
          </w:tcPr>
          <w:p w14:paraId="597A39A1" w14:textId="77777777" w:rsidR="00916283" w:rsidRPr="004D49BC" w:rsidRDefault="00916283" w:rsidP="0091628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1BCF7" w14:textId="3C4FD993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  <w:tc>
          <w:tcPr>
            <w:tcW w:w="149" w:type="pct"/>
            <w:gridSpan w:val="2"/>
          </w:tcPr>
          <w:p w14:paraId="7ABB23A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5381ED" w14:textId="098175CB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9,883,700</w:t>
            </w:r>
          </w:p>
        </w:tc>
      </w:tr>
      <w:tr w:rsidR="00916283" w:rsidRPr="004D49BC" w14:paraId="5B1E89A7" w14:textId="77777777" w:rsidTr="004D0F00">
        <w:trPr>
          <w:trHeight w:hRule="exact" w:val="388"/>
        </w:trPr>
        <w:tc>
          <w:tcPr>
            <w:tcW w:w="1680" w:type="pct"/>
          </w:tcPr>
          <w:p w14:paraId="0B1B3B62" w14:textId="60E21B65" w:rsidR="00916283" w:rsidRPr="004D49BC" w:rsidRDefault="00916283" w:rsidP="0091628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5" w:type="pct"/>
          </w:tcPr>
          <w:p w14:paraId="2EC1D081" w14:textId="77777777" w:rsidR="00916283" w:rsidRPr="004D49BC" w:rsidRDefault="00916283" w:rsidP="0091628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</w:tcPr>
          <w:p w14:paraId="5C68BDA7" w14:textId="77777777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14:paraId="394092E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D4F61BB" w14:textId="0AB91559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  <w:tc>
          <w:tcPr>
            <w:tcW w:w="149" w:type="pct"/>
            <w:gridSpan w:val="2"/>
          </w:tcPr>
          <w:p w14:paraId="69653246" w14:textId="77777777" w:rsidR="00916283" w:rsidRPr="004D49BC" w:rsidRDefault="00916283" w:rsidP="0091628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6A46A4A2" w14:textId="77777777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326C8B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71EE3971" w14:textId="3B44613D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</w:tr>
    </w:tbl>
    <w:p w14:paraId="0D1B092A" w14:textId="77777777" w:rsidR="002842AB" w:rsidRPr="004D49BC" w:rsidRDefault="002842AB" w:rsidP="0028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2C53284" w14:textId="02FEB64A" w:rsidR="00B653AA" w:rsidRPr="004D49BC" w:rsidRDefault="00B653AA" w:rsidP="00525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22FE113" w14:textId="77777777" w:rsidR="00B653AA" w:rsidRPr="004D49BC" w:rsidRDefault="00B653AA" w:rsidP="00B6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5D447FFA" w14:textId="11FCC68A" w:rsidR="009D6A22" w:rsidRPr="004D49BC" w:rsidRDefault="00916283" w:rsidP="00CA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5" w:name="_Hlk165742940"/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D49BC">
        <w:rPr>
          <w:rFonts w:ascii="Angsana New" w:hAnsi="Angsana New" w:cs="Angsana New"/>
          <w:sz w:val="30"/>
          <w:szCs w:val="30"/>
        </w:rPr>
        <w:t xml:space="preserve">31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D49BC">
        <w:rPr>
          <w:rFonts w:ascii="Angsana New" w:hAnsi="Angsana New" w:cs="Angsana New"/>
          <w:sz w:val="30"/>
          <w:szCs w:val="30"/>
        </w:rPr>
        <w:t xml:space="preserve">2567 </w:t>
      </w:r>
      <w:r w:rsidRPr="004D49BC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Pr="004D49BC">
        <w:rPr>
          <w:rFonts w:ascii="Angsana New" w:hAnsi="Angsana New" w:cs="Angsana New"/>
          <w:sz w:val="30"/>
          <w:szCs w:val="30"/>
        </w:rPr>
        <w:t xml:space="preserve"> 6,789.</w:t>
      </w:r>
      <w:r w:rsidR="00973FA7">
        <w:rPr>
          <w:rFonts w:ascii="Angsana New" w:hAnsi="Angsana New" w:cs="Angsana New"/>
          <w:sz w:val="30"/>
          <w:szCs w:val="30"/>
        </w:rPr>
        <w:t>2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Pr="004D49BC">
        <w:rPr>
          <w:rFonts w:ascii="Angsana New" w:hAnsi="Angsana New" w:cs="Angsana New"/>
          <w:sz w:val="30"/>
          <w:szCs w:val="30"/>
        </w:rPr>
        <w:t>80</w:t>
      </w:r>
      <w:r w:rsidR="00973FA7">
        <w:rPr>
          <w:rFonts w:ascii="Angsana New" w:hAnsi="Angsana New" w:cs="Angsana New"/>
          <w:sz w:val="30"/>
          <w:szCs w:val="30"/>
        </w:rPr>
        <w:t>2.0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2566: 5,897.3 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428.6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bookmarkEnd w:id="5"/>
    </w:p>
    <w:p w14:paraId="4132D94E" w14:textId="5C638B85" w:rsidR="00CA4141" w:rsidRPr="004D49BC" w:rsidRDefault="00CA4141" w:rsidP="00CA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74AAFB4" w14:textId="57A1591E" w:rsidR="00CC1458" w:rsidRPr="004D49BC" w:rsidRDefault="00CC1458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3E4AF4F" w14:textId="77777777" w:rsidR="00D269B0" w:rsidRPr="004D49BC" w:rsidRDefault="00D269B0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883A471" w14:textId="621BBD92" w:rsidR="006856B4" w:rsidRPr="004D49BC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4D49BC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D5A67AE" w14:textId="225AD9D7" w:rsidR="006856B4" w:rsidRPr="004D49BC" w:rsidRDefault="006856B4" w:rsidP="002D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6"/>
        <w:jc w:val="thaiDistribute"/>
        <w:rPr>
          <w:rFonts w:ascii="Angsana New" w:hAnsi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4D49BC" w:rsidRDefault="002221ED" w:rsidP="006856B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3DD03E" w14:textId="6E1EF8F8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1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784BE84F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2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2302D977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D0F00" w:rsidRPr="004D49BC">
        <w:rPr>
          <w:rFonts w:ascii="Angsana New" w:hAnsi="Angsana New" w:cs="Angsana New"/>
          <w:sz w:val="30"/>
          <w:szCs w:val="30"/>
        </w:rPr>
        <w:t>3</w:t>
      </w:r>
      <w:r w:rsidRPr="004D49BC">
        <w:rPr>
          <w:rFonts w:ascii="Angsana New" w:hAnsi="Angsana New" w:cs="Angsana New"/>
          <w:sz w:val="30"/>
          <w:szCs w:val="30"/>
        </w:rPr>
        <w:t>: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7699FDA" w:rsidR="003F63E6" w:rsidRPr="004D49BC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4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2270" w:rsidRPr="004D49BC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4D49BC">
        <w:rPr>
          <w:rFonts w:ascii="Angsana New" w:hAnsi="Angsana New" w:cs="Angsana New" w:hint="cs"/>
          <w:b/>
          <w:sz w:val="28"/>
          <w:szCs w:val="28"/>
          <w:cs/>
          <w:lang w:val="en-GB"/>
        </w:rPr>
        <w:t>จำหน่ายสินค้าปลีก</w:t>
      </w:r>
      <w:r w:rsidR="00852270" w:rsidRPr="004D49BC">
        <w:rPr>
          <w:rFonts w:ascii="Angsana New" w:hAnsi="Angsana New" w:cs="Angsana New"/>
          <w:b/>
          <w:sz w:val="28"/>
          <w:szCs w:val="28"/>
          <w:lang w:val="en-GB"/>
        </w:rPr>
        <w:br/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5</w:t>
      </w:r>
      <w:r w:rsidR="003F63E6" w:rsidRPr="004D49BC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3A263CF2" w14:textId="5577B24E" w:rsidR="002E5ADD" w:rsidRPr="004D49BC" w:rsidRDefault="002E5ADD" w:rsidP="00852270">
      <w:pPr>
        <w:ind w:left="547"/>
        <w:rPr>
          <w:rFonts w:ascii="Angsana New" w:hAnsi="Angsana New" w:cs="Angsana New"/>
          <w:sz w:val="30"/>
          <w:szCs w:val="30"/>
        </w:rPr>
      </w:pPr>
    </w:p>
    <w:p w14:paraId="6012062E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การจำแนกรายได้</w:t>
      </w:r>
    </w:p>
    <w:p w14:paraId="2E83FF95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8F0CE0C" w14:textId="77777777" w:rsidR="002E5ADD" w:rsidRPr="004D49BC" w:rsidRDefault="002E5ADD" w:rsidP="002E5ADD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รายได้</w:t>
      </w:r>
      <w:r w:rsidRPr="004D49BC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4D49BC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4D49BC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6C003C31" w14:textId="77777777" w:rsidR="002E5ADD" w:rsidRPr="004D49BC" w:rsidRDefault="002E5ADD" w:rsidP="00852270">
      <w:pPr>
        <w:ind w:left="547"/>
        <w:rPr>
          <w:rFonts w:ascii="Angsana New" w:hAnsi="Angsana New" w:cs="Angsana New"/>
          <w:sz w:val="30"/>
          <w:szCs w:val="30"/>
        </w:rPr>
      </w:pPr>
    </w:p>
    <w:p w14:paraId="66161E48" w14:textId="77777777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552B15C" w14:textId="77777777" w:rsidR="00CF17CD" w:rsidRPr="004D49BC" w:rsidRDefault="00CF17CD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0F38099" w14:textId="77777777" w:rsidR="00CA4141" w:rsidRPr="004D49BC" w:rsidRDefault="00CA414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C3321F3" w14:textId="77777777" w:rsidR="00CA4141" w:rsidRPr="004D49BC" w:rsidRDefault="00CA414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BFAE3B9" w14:textId="77777777" w:rsidR="002D31CE" w:rsidRPr="004D49BC" w:rsidRDefault="002D31CE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53AA285E" w14:textId="77777777" w:rsidR="002D31CE" w:rsidRPr="004D49BC" w:rsidRDefault="002D31CE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2FAEB20D" w14:textId="010F24DC" w:rsidR="006D058F" w:rsidRPr="004D49BC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RPr="004D49BC" w:rsidSect="001C395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1C88EC7F" w14:textId="304FE7DD" w:rsidR="009B571C" w:rsidRPr="004D49B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ab/>
      </w:r>
      <w:r w:rsidRPr="004D49BC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</w:t>
      </w:r>
      <w:r w:rsidR="0031124F" w:rsidRPr="004D49BC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11B55" w:rsidRPr="004D49BC">
        <w:rPr>
          <w:rFonts w:ascii="Angsana New" w:hAnsi="Angsana New" w:cs="Angsana New" w:hint="cs"/>
          <w:sz w:val="30"/>
          <w:szCs w:val="30"/>
          <w:cs/>
        </w:rPr>
        <w:t>สาม</w:t>
      </w:r>
      <w:r w:rsidR="0031124F" w:rsidRPr="004D49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D49BC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31124F" w:rsidRPr="004D49BC">
        <w:rPr>
          <w:rFonts w:ascii="Angsana New" w:hAnsi="Angsana New" w:cs="Angsana New"/>
          <w:sz w:val="30"/>
          <w:szCs w:val="30"/>
        </w:rPr>
        <w:t>3</w:t>
      </w:r>
      <w:r w:rsidR="00BC7F0D" w:rsidRPr="004D49BC">
        <w:rPr>
          <w:rFonts w:ascii="Angsana New" w:hAnsi="Angsana New" w:cs="Angsana New"/>
          <w:sz w:val="30"/>
          <w:szCs w:val="30"/>
        </w:rPr>
        <w:t>1</w:t>
      </w:r>
      <w:r w:rsidR="0031124F" w:rsidRPr="004D49BC">
        <w:rPr>
          <w:rFonts w:ascii="Angsana New" w:hAnsi="Angsana New" w:cs="Angsana New"/>
          <w:sz w:val="30"/>
          <w:szCs w:val="30"/>
        </w:rPr>
        <w:t xml:space="preserve"> </w:t>
      </w:r>
      <w:r w:rsidR="00BC7F0D" w:rsidRPr="004D49B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BC7F0D" w:rsidRPr="004D49BC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BC7F0D" w:rsidRPr="004D49BC">
        <w:rPr>
          <w:rFonts w:ascii="Angsana New" w:hAnsi="Angsana New" w:cs="Angsana New"/>
          <w:sz w:val="30"/>
          <w:szCs w:val="30"/>
        </w:rPr>
        <w:t>6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78CF8B9" w14:textId="10B909F3" w:rsidR="009B571C" w:rsidRPr="004D49B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10"/>
          <w:szCs w:val="10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C4F43" w:rsidRPr="004D49BC" w14:paraId="4FDA5617" w14:textId="77777777" w:rsidTr="00AE3FF2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DA9E99" w14:textId="77777777" w:rsidR="009C4F43" w:rsidRPr="004D49BC" w:rsidRDefault="009C4F43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015909D1" w14:textId="5ED1EA42" w:rsidR="009C4F43" w:rsidRPr="004D49BC" w:rsidRDefault="009C4F43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0D485B" w:rsidRPr="004D49BC" w14:paraId="3788C258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3402" w14:textId="77777777" w:rsidR="000D485B" w:rsidRPr="004D49BC" w:rsidRDefault="000D485B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114C180E" w14:textId="421FAEF3" w:rsidR="000D485B" w:rsidRPr="004D49BC" w:rsidRDefault="000D485B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BC7F0D" w:rsidRPr="004D49B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9712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5A0A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1CEE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B47F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4468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FC35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6077" w14:textId="3F1D27B9" w:rsidR="000D485B" w:rsidRPr="004D49BC" w:rsidRDefault="00F333ED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5539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5B0D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</w:t>
            </w:r>
          </w:p>
          <w:p w14:paraId="200DD86B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4E343A6A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4B1E187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7725DCE5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029829C4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2286FF53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2FFDD2B2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BC7F0D" w:rsidRPr="004D49BC" w14:paraId="3C69F699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46EFB" w14:textId="67C0B220" w:rsidR="00BC7F0D" w:rsidRPr="004D49BC" w:rsidRDefault="00BC7F0D" w:rsidP="00EB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 w:bidi="ar-SA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51D3" w14:textId="5957BF28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DFCC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6E47" w14:textId="2C5E7803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531D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57A8" w14:textId="3CC35B0F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6C86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15C3" w14:textId="7E353A95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DCD1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04E3" w14:textId="1DB8C979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2C77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AD51" w14:textId="425F9673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DF56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90BA" w14:textId="6F227D9A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0909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7378" w14:textId="4BD3CB7D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63DC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E1A3" w14:textId="6019A94B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1E94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F10C" w14:textId="069A81D6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66" w:type="dxa"/>
            <w:vAlign w:val="bottom"/>
          </w:tcPr>
          <w:p w14:paraId="4A075F08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7D5918C" w14:textId="39A1318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773D60F4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08BD5A38" w14:textId="2D6BFDD9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66" w:type="dxa"/>
          </w:tcPr>
          <w:p w14:paraId="633AC745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0FB935B" w14:textId="1187CEE9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2E50FC7A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73F295CE" w14:textId="484BBB1F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BC7F0D" w:rsidRPr="004D49BC" w14:paraId="233BFC24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621AD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79E6B85F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111B55" w:rsidRPr="004D49BC" w14:paraId="5643F81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ACA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A01F4B" w14:textId="16403B7E" w:rsidR="00111B55" w:rsidRPr="004D49BC" w:rsidRDefault="007D28AD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4,449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DD428F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F3846" w14:textId="4BD77B0D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4,623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2EA47A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A68CE5D" w14:textId="2A59543E" w:rsidR="00111B55" w:rsidRPr="004D49BC" w:rsidRDefault="007D28AD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2,969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C18ACB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672C0" w14:textId="18BAC25E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3,116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9D03E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FAB415B" w14:textId="66FE5A75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2,075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F71FBE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99423" w14:textId="4E805036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2,432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04F3EF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C0EDCFB" w14:textId="4E1FB2CD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5,438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407C2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6A3AD" w14:textId="4DD2CF99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3,459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20BB3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D27A294" w14:textId="03E3B367" w:rsidR="00111B55" w:rsidRPr="004D49BC" w:rsidRDefault="00154789" w:rsidP="0015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94C55B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419BD" w14:textId="6EC27E9A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47</w:t>
            </w:r>
          </w:p>
        </w:tc>
        <w:tc>
          <w:tcPr>
            <w:tcW w:w="266" w:type="dxa"/>
            <w:vAlign w:val="bottom"/>
          </w:tcPr>
          <w:p w14:paraId="0D3C2DCC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8B59F2F" w14:textId="60B4AB97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A8B121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A01DC6" w14:textId="753A7485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4DA30627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22FDC1D" w14:textId="6199C7A9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14,998</w:t>
            </w:r>
          </w:p>
        </w:tc>
        <w:tc>
          <w:tcPr>
            <w:tcW w:w="270" w:type="dxa"/>
            <w:vAlign w:val="bottom"/>
          </w:tcPr>
          <w:p w14:paraId="011C0521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AFD6622" w14:textId="6A903B22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13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,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6</w:t>
            </w: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77</w:t>
            </w:r>
          </w:p>
        </w:tc>
      </w:tr>
      <w:tr w:rsidR="00111B55" w:rsidRPr="004D49BC" w14:paraId="1747E3F9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7DF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0773" w14:textId="753367C6" w:rsidR="00111B55" w:rsidRPr="004D49BC" w:rsidRDefault="007D28AD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6,449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FA783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A132C" w14:textId="074AC630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6,167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E5CDF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DA158" w14:textId="78C1CC0D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2,957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F367A3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BBAAC" w14:textId="76AC2D24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2,707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525E2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B414B" w14:textId="6904535B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4AD32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50D8F" w14:textId="1BC1B201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5,744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6223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B1D72" w14:textId="01D55991" w:rsidR="00111B55" w:rsidRPr="004D49BC" w:rsidRDefault="00F53AB7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5A896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133DE" w14:textId="75AA4B25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FC063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46FA7" w14:textId="33ADC185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C43C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097D5" w14:textId="60A483C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103</w:t>
            </w:r>
          </w:p>
        </w:tc>
        <w:tc>
          <w:tcPr>
            <w:tcW w:w="266" w:type="dxa"/>
            <w:vAlign w:val="bottom"/>
          </w:tcPr>
          <w:p w14:paraId="298DBA3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D2DC924" w14:textId="6C89A2B5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(14,377)</w:t>
            </w:r>
          </w:p>
        </w:tc>
        <w:tc>
          <w:tcPr>
            <w:tcW w:w="270" w:type="dxa"/>
            <w:vAlign w:val="bottom"/>
          </w:tcPr>
          <w:p w14:paraId="208A38E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5D30D" w14:textId="175BF0F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14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744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66" w:type="dxa"/>
            <w:vAlign w:val="bottom"/>
          </w:tcPr>
          <w:p w14:paraId="676E917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7CF1989" w14:textId="638D8D83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13630C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BD21A" w14:textId="487A4DA4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111B55" w:rsidRPr="004D49BC" w14:paraId="564D02F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8799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1BBBEA4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8D6D0D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9D4C89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8E022E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9F6737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813B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82C0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1D7091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743FB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BD55E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55383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B1A534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B1B82D9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779932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CEF4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B34D2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1A3C862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B0AB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6709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5379FD9F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A03A73D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93386E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5184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B0309A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E94FC5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4A17ECF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A7F93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</w:tr>
      <w:tr w:rsidR="00111B55" w:rsidRPr="004D49BC" w14:paraId="197C66D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B264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039F6B" w14:textId="38B4FDA7" w:rsidR="00111B55" w:rsidRPr="004D49BC" w:rsidRDefault="007D28AD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10,898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76D5D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FB6A0C" w14:textId="0EBA7A73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10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20100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1287F9" w14:textId="48476B82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5,926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F7293D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F5AB1B" w14:textId="06C57D95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5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823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B1E927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4A4C6F" w14:textId="69937C25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633DA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01457" w14:textId="748632FE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8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17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93922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F173A3" w14:textId="4113BD9A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5,438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EE2D74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26A91" w14:textId="3FF74BF3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3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48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CF3C0E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3FB6D6" w14:textId="03F81E72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55E9BE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F4C1C4" w14:textId="61E821ED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150</w:t>
            </w:r>
          </w:p>
        </w:tc>
        <w:tc>
          <w:tcPr>
            <w:tcW w:w="266" w:type="dxa"/>
            <w:vAlign w:val="bottom"/>
          </w:tcPr>
          <w:p w14:paraId="2CBA4856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175C457" w14:textId="623026A9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(14,377)</w:t>
            </w:r>
          </w:p>
        </w:tc>
        <w:tc>
          <w:tcPr>
            <w:tcW w:w="270" w:type="dxa"/>
            <w:vAlign w:val="bottom"/>
          </w:tcPr>
          <w:p w14:paraId="1DFA00D2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E2925" w14:textId="52EDB93B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14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744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66" w:type="dxa"/>
            <w:vAlign w:val="bottom"/>
          </w:tcPr>
          <w:p w14:paraId="237D3FE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7095FBE" w14:textId="2885B21F" w:rsidR="00111B55" w:rsidRPr="004D49BC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14,998</w:t>
            </w:r>
          </w:p>
        </w:tc>
        <w:tc>
          <w:tcPr>
            <w:tcW w:w="270" w:type="dxa"/>
            <w:vAlign w:val="bottom"/>
          </w:tcPr>
          <w:p w14:paraId="5DAABD8C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368AEC" w14:textId="2DD9907D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13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,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67</w:t>
            </w: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</w:t>
            </w:r>
          </w:p>
        </w:tc>
      </w:tr>
      <w:tr w:rsidR="00111B55" w:rsidRPr="004D49BC" w14:paraId="34A06099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1F72F" w14:textId="53E261EA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จากการดำเนินงานหลังการ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ขาดทุนจากการด้อยค่าซึ่งเป็นไปตาม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TFRS 9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ระหว่างกันและ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  <w:t>การปันส่วนค่าใช้จ่ายระหว่างกัน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49EF1" w14:textId="054F56EF" w:rsidR="00111B55" w:rsidRPr="001C1444" w:rsidRDefault="00223096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475C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87D05" w14:textId="280356C3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color w:val="000000"/>
                <w:sz w:val="27"/>
                <w:szCs w:val="27"/>
              </w:rPr>
              <w:t>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188A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712F0" w14:textId="548B04B2" w:rsidR="00111B55" w:rsidRPr="001C1444" w:rsidRDefault="00223096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E72DB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042A" w14:textId="0C289182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color w:val="000000"/>
                <w:sz w:val="27"/>
                <w:szCs w:val="27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997A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9851C" w14:textId="050C39EB" w:rsidR="00111B55" w:rsidRPr="001C1444" w:rsidRDefault="00223096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47F6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9691C" w14:textId="6F19AEA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color w:val="000000"/>
                <w:sz w:val="27"/>
                <w:szCs w:val="27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083F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581E" w14:textId="4AE77A84" w:rsidR="00111B55" w:rsidRPr="001C1444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223096"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3AD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6DA18" w14:textId="0E5B3345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color w:val="000000"/>
                <w:sz w:val="27"/>
                <w:szCs w:val="27"/>
              </w:rPr>
              <w:t>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B23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5FC29" w14:textId="5910D50A" w:rsidR="00111B55" w:rsidRPr="001C1444" w:rsidRDefault="00223096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7C20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19931" w14:textId="0C70E9D9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DE9DCE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B9BD" w14:textId="4837A629" w:rsidR="00111B55" w:rsidRPr="001C1444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A293A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7E4C" w14:textId="52739AD4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F3604E0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C1FE" w14:textId="0C15B757" w:rsidR="00111B55" w:rsidRPr="001C1444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</w:t>
            </w:r>
            <w:r w:rsidR="00223096"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58</w:t>
            </w:r>
          </w:p>
        </w:tc>
        <w:tc>
          <w:tcPr>
            <w:tcW w:w="270" w:type="dxa"/>
            <w:vAlign w:val="bottom"/>
          </w:tcPr>
          <w:p w14:paraId="28D0051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018B3" w14:textId="34DB1968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935</w:t>
            </w:r>
          </w:p>
        </w:tc>
      </w:tr>
      <w:tr w:rsidR="00111B55" w:rsidRPr="004D49BC" w14:paraId="1860C621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4D725" w14:textId="253FAC04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694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9A38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370F9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1CEE8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B7AF1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82F2B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64043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C3AA8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32395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90230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DD54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8BCF3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5A38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F1F14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7FC1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FA0B4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EDC3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2198C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AE32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37A34F4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4E350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44254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481579F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0B6E0F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89F104" w14:textId="170DDA6B" w:rsidR="00111B55" w:rsidRPr="001C1444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(270)</w:t>
            </w:r>
          </w:p>
        </w:tc>
        <w:tc>
          <w:tcPr>
            <w:tcW w:w="270" w:type="dxa"/>
            <w:vAlign w:val="bottom"/>
          </w:tcPr>
          <w:p w14:paraId="1CF00FCE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B1426" w14:textId="12E4F6AA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1C1444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286</w:t>
            </w:r>
            <w:r w:rsidRPr="001C144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111B55" w:rsidRPr="004D49BC" w14:paraId="13A4080F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8C860" w14:textId="1B5393E1" w:rsidR="00111B55" w:rsidRPr="004D49BC" w:rsidRDefault="00111B55" w:rsidP="0014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1" w:hanging="18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</w:t>
            </w:r>
            <w:r w:rsidR="00143C42"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ง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="00143C42"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ของ                    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และบริษัทร่วม</w:t>
            </w:r>
            <w:r w:rsidR="00143C42"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          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C05E9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B7903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E38DE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85448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6361E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70AE5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9BF8B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14DC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FBD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C184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B7BD0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9A40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F723A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DE0E8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9E2DA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06C0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C6604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2606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904B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255D9C3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8FD10E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3B6F0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DFF83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602BC5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7BDC9C" w14:textId="59CF330D" w:rsidR="00111B55" w:rsidRPr="001C1444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(3</w:t>
            </w:r>
            <w:r w:rsidR="00917B72"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</w:t>
            </w: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66CB47C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8D87EB" w14:textId="0D8C3CE2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1C1444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4</w:t>
            </w:r>
            <w:r w:rsidRPr="001C144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111B55" w:rsidRPr="004D49BC" w14:paraId="1FC38EFB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6B2738" w14:textId="57CCC7E0" w:rsidR="00111B55" w:rsidRPr="004D49BC" w:rsidRDefault="0062480B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111B55"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รายได้</w:t>
            </w:r>
            <w:r w:rsidR="00111B55"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C5E2A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574C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D07E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5D395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2D5B8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DBE78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0FE7F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0468C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F3ECE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9256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901B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E168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408A6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CA89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C6BF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7BF8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B3FD6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CCB83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82F7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622B283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73F35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09225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8E370A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864AC81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A866F" w14:textId="3B570BCB" w:rsidR="00111B55" w:rsidRPr="001C1444" w:rsidRDefault="00223096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13</w:t>
            </w:r>
          </w:p>
        </w:tc>
        <w:tc>
          <w:tcPr>
            <w:tcW w:w="270" w:type="dxa"/>
            <w:vAlign w:val="bottom"/>
          </w:tcPr>
          <w:p w14:paraId="05444BA9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451F" w14:textId="562E2F1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1C1444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223</w:t>
            </w:r>
            <w:r w:rsidRPr="001C144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111B55" w:rsidRPr="004D49BC" w14:paraId="5E7463D2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0E90F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9AEEE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8A91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ACB63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9897B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BF879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7E3B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6DDCF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8263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FDC68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7159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44EEE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4D401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61882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70DAB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415D1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5AB59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B468E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8B8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BA0FF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DC204B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CFA5ED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D5647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B83D230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234099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1FA2A" w14:textId="006F44E9" w:rsidR="00111B55" w:rsidRPr="001C1444" w:rsidRDefault="00154789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</w:t>
            </w:r>
            <w:r w:rsidR="00223096"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7</w:t>
            </w: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6996C2CB" w14:textId="77777777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BE606" w14:textId="2EDC173C" w:rsidR="00111B55" w:rsidRPr="001C1444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42</w:t>
            </w:r>
            <w:r w:rsidRPr="001C144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</w:t>
            </w:r>
          </w:p>
        </w:tc>
      </w:tr>
    </w:tbl>
    <w:p w14:paraId="257EFB2F" w14:textId="225B8000" w:rsidR="009B571C" w:rsidRPr="004D49BC" w:rsidRDefault="009B571C" w:rsidP="00814BF6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D49B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สินทรัพย์และหนี้สินจำแนกตามส่วนงานในงบการเงินรวม ณ</w:t>
      </w:r>
      <w:r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4D49BC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FAD740E" w14:textId="77777777" w:rsidR="009B571C" w:rsidRPr="004D49BC" w:rsidRDefault="009B571C" w:rsidP="009B571C">
      <w:pPr>
        <w:rPr>
          <w:rFonts w:cstheme="minorBidi"/>
          <w:lang w:val="th-TH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2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814BF6" w:rsidRPr="004D49BC" w14:paraId="041C5E13" w14:textId="77777777" w:rsidTr="000F0032">
        <w:trPr>
          <w:gridAfter w:val="7"/>
          <w:wAfter w:w="4650" w:type="dxa"/>
          <w:trHeight w:val="37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04AC0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2A08BB5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14BF6" w:rsidRPr="004D49BC" w14:paraId="3A781608" w14:textId="77777777" w:rsidTr="000F0032">
        <w:trPr>
          <w:gridAfter w:val="7"/>
          <w:wAfter w:w="4650" w:type="dxa"/>
          <w:trHeight w:val="42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19EAC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06E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EC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1A2A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4D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986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B18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1797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B69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F502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6C4F1714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313553C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65DCAAEC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5D961C90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62D2B1A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47F7333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7175422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11B55" w:rsidRPr="004D49BC" w14:paraId="4E49085F" w14:textId="77777777" w:rsidTr="000F0032">
        <w:trPr>
          <w:gridAfter w:val="7"/>
          <w:wAfter w:w="4650" w:type="dxa"/>
          <w:trHeight w:val="218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F2038E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1F78" w14:textId="5805D28C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4A5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95F0" w14:textId="12E4666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0A2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5E92" w14:textId="3C02617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F02A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4F08" w14:textId="6E635D1A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9C3A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515C" w14:textId="4B01D9CE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1821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7E6E" w14:textId="2187E5E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370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CA33" w14:textId="2A990D24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E02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A836" w14:textId="47CEDACE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DF02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1CD4" w14:textId="23CC2638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C75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EB4F" w14:textId="43BC56C0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F9910F7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9058" w14:textId="32A3B7D8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7E27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4D26" w14:textId="58E381BC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5BA806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2EDBA6FC" w14:textId="4F3258E1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BA1EFA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E73DF44" w14:textId="687CC8A1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814BF6" w:rsidRPr="004D49BC" w14:paraId="2725CC6D" w14:textId="77777777" w:rsidTr="000F0032">
        <w:trPr>
          <w:trHeight w:val="17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30817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54EA438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3A2E7953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23F13DB8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8D98A24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C95802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1E62931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6B2A0C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4DCF5CB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B8698A" w:rsidRPr="004D49BC" w14:paraId="049BD796" w14:textId="77777777" w:rsidTr="0013360E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203E8C" w14:textId="1D9258C6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</w:t>
            </w:r>
            <w:r w:rsidR="001C144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143C42"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และ</w:t>
            </w:r>
            <w:r w:rsidR="001C144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00C6F9B" w14:textId="290C34C5" w:rsidR="00B8698A" w:rsidRPr="004D49BC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7"/>
                <w:szCs w:val="27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252C5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7CE11A6" w14:textId="2F3569CD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881573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AABB843" w14:textId="6EF12416" w:rsidR="00B8698A" w:rsidRPr="004D49BC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C8DA3A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C68AE86" w14:textId="4496450A" w:rsidR="00B8698A" w:rsidRPr="004D49BC" w:rsidRDefault="00B8698A" w:rsidP="00112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C2126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19079CE" w14:textId="34024A3E" w:rsidR="00B8698A" w:rsidRPr="004D49BC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DCD37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6D6C114" w14:textId="22D5E01D" w:rsidR="00B8698A" w:rsidRPr="004D49BC" w:rsidRDefault="00B8698A" w:rsidP="00112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B9C6BF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D0A8D37" w14:textId="56E6F5E1" w:rsidR="00B8698A" w:rsidRPr="004D49BC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84C54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F4E1B8" w14:textId="296BB05B" w:rsidR="00B8698A" w:rsidRPr="004D49BC" w:rsidRDefault="00B8698A" w:rsidP="00112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43A52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E139D" w14:textId="5F6E8F11" w:rsidR="00B8698A" w:rsidRPr="004D49BC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7"/>
                <w:szCs w:val="27"/>
              </w:rPr>
              <w:t>344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32DE1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003BAED" w14:textId="235BDFFA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270" w:type="dxa"/>
            <w:vAlign w:val="bottom"/>
          </w:tcPr>
          <w:p w14:paraId="4A26D3B0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E93EC9D" w14:textId="75738BE8" w:rsidR="00B8698A" w:rsidRPr="004D49BC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E92F89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BD14ED8" w14:textId="567E2A2B" w:rsidR="00B8698A" w:rsidRPr="004D49BC" w:rsidRDefault="00B8698A" w:rsidP="0036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CA9787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0223CE78" w14:textId="4786CE8F" w:rsidR="00B8698A" w:rsidRPr="004D49BC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sz w:val="27"/>
                <w:szCs w:val="27"/>
              </w:rPr>
              <w:t>393</w:t>
            </w:r>
          </w:p>
        </w:tc>
        <w:tc>
          <w:tcPr>
            <w:tcW w:w="270" w:type="dxa"/>
            <w:vAlign w:val="bottom"/>
          </w:tcPr>
          <w:p w14:paraId="32B47C74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1174416" w14:textId="27FE6430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</w:rPr>
              <w:t>422</w:t>
            </w:r>
          </w:p>
        </w:tc>
      </w:tr>
      <w:tr w:rsidR="00B8698A" w:rsidRPr="004D49BC" w14:paraId="52611585" w14:textId="77777777" w:rsidTr="000F0032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AA55EE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46AF6D64" w14:textId="33CA7F46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3047EAD" w14:textId="146F7A4B" w:rsidR="00B8698A" w:rsidRPr="00AF7925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36,5</w:t>
            </w:r>
            <w:r w:rsidR="001E39DB" w:rsidRPr="00AF7925">
              <w:rPr>
                <w:rFonts w:ascii="Angsana New" w:hAnsi="Angsana New" w:cs="Angsana New"/>
                <w:sz w:val="27"/>
                <w:szCs w:val="27"/>
              </w:rPr>
              <w:t>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C9B85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D673401" w14:textId="468C1B10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36,419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2D96A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E9B8330" w14:textId="1669713D" w:rsidR="00B8698A" w:rsidRPr="00AF7925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17,88</w:t>
            </w:r>
            <w:r w:rsidR="001E39DB" w:rsidRPr="00AF7925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048D71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B3336A" w14:textId="53D4F405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17,904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C86404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FB1C6B1" w14:textId="1D85D452" w:rsidR="00B8698A" w:rsidRPr="00AF7925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10,957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205AF5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4E16C8" w14:textId="5CC5CD8C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13,425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CF630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60D48E9" w14:textId="7046521C" w:rsidR="00B8698A" w:rsidRPr="00AF7925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3,13</w:t>
            </w:r>
            <w:r w:rsidR="001E39DB" w:rsidRPr="00AF7925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B2D256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3BEFDA" w14:textId="3796F208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3,271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6D6A64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976342" w14:textId="3514E5BF" w:rsidR="00B8698A" w:rsidRPr="00AF7925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4,898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7A828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8ABD74" w14:textId="6691CB6F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5,154</w:t>
            </w:r>
          </w:p>
        </w:tc>
        <w:tc>
          <w:tcPr>
            <w:tcW w:w="270" w:type="dxa"/>
            <w:vAlign w:val="bottom"/>
          </w:tcPr>
          <w:p w14:paraId="2492EA74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39196A" w14:textId="3048AC09" w:rsidR="00B8698A" w:rsidRPr="00AF7925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(29,1</w:t>
            </w:r>
            <w:r w:rsidR="001E39DB" w:rsidRPr="00AF7925">
              <w:rPr>
                <w:rFonts w:ascii="Angsana New" w:hAnsi="Angsana New" w:cs="Angsana New"/>
                <w:sz w:val="27"/>
                <w:szCs w:val="27"/>
              </w:rPr>
              <w:t>95</w:t>
            </w:r>
            <w:r w:rsidRPr="00AF792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3090D6F8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F93AB4E" w14:textId="329E762D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(29,449)</w:t>
            </w:r>
          </w:p>
        </w:tc>
        <w:tc>
          <w:tcPr>
            <w:tcW w:w="236" w:type="dxa"/>
            <w:vAlign w:val="bottom"/>
          </w:tcPr>
          <w:p w14:paraId="1F1FA68E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1C45598C" w14:textId="3C752962" w:rsidR="00B8698A" w:rsidRPr="00AF7925" w:rsidRDefault="00112DE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b/>
                <w:sz w:val="27"/>
                <w:szCs w:val="27"/>
              </w:rPr>
              <w:t>44</w:t>
            </w:r>
            <w:r w:rsidR="001C1444" w:rsidRPr="00AF7925"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="001E39DB" w:rsidRPr="00AF7925">
              <w:rPr>
                <w:rFonts w:ascii="Angsana New" w:hAnsi="Angsana New" w:cs="Angsana New"/>
                <w:b/>
                <w:sz w:val="27"/>
                <w:szCs w:val="27"/>
              </w:rPr>
              <w:t>270</w:t>
            </w:r>
          </w:p>
        </w:tc>
        <w:tc>
          <w:tcPr>
            <w:tcW w:w="270" w:type="dxa"/>
            <w:vAlign w:val="bottom"/>
          </w:tcPr>
          <w:p w14:paraId="2B892009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9EBA62" w14:textId="3B22348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b/>
                <w:sz w:val="28"/>
                <w:szCs w:val="28"/>
              </w:rPr>
              <w:t>46,724</w:t>
            </w:r>
          </w:p>
        </w:tc>
      </w:tr>
      <w:tr w:rsidR="00B8698A" w:rsidRPr="004D49BC" w14:paraId="63D9A56D" w14:textId="77777777" w:rsidTr="000F0032">
        <w:trPr>
          <w:gridAfter w:val="7"/>
          <w:wAfter w:w="4650" w:type="dxa"/>
          <w:trHeight w:val="2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379F0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5BE9D83C" w14:textId="26186121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194CF1" w14:textId="2779A1B6" w:rsidR="00B8698A" w:rsidRPr="00AF7925" w:rsidRDefault="003A7C0E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24,36</w:t>
            </w:r>
            <w:r w:rsidR="005D0565" w:rsidRPr="00AF7925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A9768B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E3586CA" w14:textId="2E2D54FE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24,477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0DA7B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84A9E7D" w14:textId="17BCA257" w:rsidR="00B8698A" w:rsidRPr="00AF7925" w:rsidRDefault="003A7C0E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13,42</w:t>
            </w:r>
            <w:r w:rsidR="005D0565" w:rsidRPr="00AF7925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EFA59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C71979" w14:textId="0B7A3851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13,359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91B96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1142129" w14:textId="2E185201" w:rsidR="00B8698A" w:rsidRPr="00AF7925" w:rsidRDefault="003A7C0E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8,32</w:t>
            </w:r>
            <w:r w:rsidR="001E39DB" w:rsidRPr="00AF7925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48E94C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2B0CC8" w14:textId="5125D6F5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10,826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63E61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E3F465" w14:textId="43D74505" w:rsidR="00B8698A" w:rsidRPr="00AF7925" w:rsidRDefault="003A7C0E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3,050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38268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4EC710" w14:textId="270F0805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3,276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7B79B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A8BACD2" w14:textId="3AC6CCA6" w:rsidR="00B8698A" w:rsidRPr="00AF7925" w:rsidRDefault="003A7C0E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2,52</w:t>
            </w:r>
            <w:r w:rsidR="001E39DB" w:rsidRPr="00AF7925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1C343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65CCC69" w14:textId="7920628B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2,825</w:t>
            </w:r>
          </w:p>
        </w:tc>
        <w:tc>
          <w:tcPr>
            <w:tcW w:w="270" w:type="dxa"/>
            <w:vAlign w:val="bottom"/>
          </w:tcPr>
          <w:p w14:paraId="411AC7B7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B6C7CB7" w14:textId="5AD04B45" w:rsidR="00B8698A" w:rsidRPr="00AF7925" w:rsidRDefault="003A7C0E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7925">
              <w:rPr>
                <w:rFonts w:ascii="Angsana New" w:hAnsi="Angsana New" w:cs="Angsana New"/>
                <w:sz w:val="27"/>
                <w:szCs w:val="27"/>
              </w:rPr>
              <w:t>(20,</w:t>
            </w:r>
            <w:r w:rsidR="001E39DB" w:rsidRPr="00AF7925">
              <w:rPr>
                <w:rFonts w:ascii="Angsana New" w:hAnsi="Angsana New" w:cs="Angsana New"/>
                <w:sz w:val="27"/>
                <w:szCs w:val="27"/>
              </w:rPr>
              <w:t>958</w:t>
            </w:r>
            <w:r w:rsidRPr="00AF792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4BF94C06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5E67053" w14:textId="206A542E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sz w:val="28"/>
                <w:szCs w:val="28"/>
              </w:rPr>
              <w:t>(21,313)</w:t>
            </w:r>
          </w:p>
        </w:tc>
        <w:tc>
          <w:tcPr>
            <w:tcW w:w="236" w:type="dxa"/>
            <w:vAlign w:val="bottom"/>
          </w:tcPr>
          <w:p w14:paraId="646FFA70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36E7962C" w14:textId="54D8846C" w:rsidR="00B8698A" w:rsidRPr="00AF7925" w:rsidRDefault="003A7C0E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AF7925">
              <w:rPr>
                <w:rFonts w:ascii="Angsana New" w:hAnsi="Angsana New" w:cs="Angsana New"/>
                <w:b/>
                <w:sz w:val="27"/>
                <w:szCs w:val="27"/>
              </w:rPr>
              <w:t>30,</w:t>
            </w:r>
            <w:r w:rsidR="001E39DB" w:rsidRPr="00AF7925">
              <w:rPr>
                <w:rFonts w:ascii="Angsana New" w:hAnsi="Angsana New" w:cs="Angsana New"/>
                <w:b/>
                <w:sz w:val="27"/>
                <w:szCs w:val="27"/>
              </w:rPr>
              <w:t>728</w:t>
            </w:r>
          </w:p>
        </w:tc>
        <w:tc>
          <w:tcPr>
            <w:tcW w:w="270" w:type="dxa"/>
            <w:vAlign w:val="bottom"/>
          </w:tcPr>
          <w:p w14:paraId="6D78D6A5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FCF6EC7" w14:textId="5B2193FC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AF7925">
              <w:rPr>
                <w:rFonts w:ascii="Angsana New" w:hAnsi="Angsana New" w:cs="Angsana New"/>
                <w:b/>
                <w:sz w:val="28"/>
                <w:szCs w:val="28"/>
              </w:rPr>
              <w:t>33,450</w:t>
            </w:r>
          </w:p>
        </w:tc>
      </w:tr>
    </w:tbl>
    <w:p w14:paraId="1CF1C6BA" w14:textId="2DB2B38F" w:rsidR="009B571C" w:rsidRPr="004D49BC" w:rsidRDefault="009B571C" w:rsidP="009B571C">
      <w:pPr>
        <w:rPr>
          <w:rFonts w:cstheme="minorBidi"/>
          <w:lang w:val="th-TH"/>
        </w:rPr>
      </w:pPr>
    </w:p>
    <w:p w14:paraId="3B9F3E01" w14:textId="671A8A06" w:rsidR="003A08AF" w:rsidRPr="004D49BC" w:rsidRDefault="003A08AF" w:rsidP="009B571C">
      <w:pPr>
        <w:rPr>
          <w:rFonts w:cstheme="minorBidi"/>
          <w:lang w:val="th-TH"/>
        </w:rPr>
      </w:pPr>
    </w:p>
    <w:p w14:paraId="002DE3F9" w14:textId="7B8F681F" w:rsidR="003A08AF" w:rsidRPr="004D49BC" w:rsidRDefault="003A08AF" w:rsidP="009B571C">
      <w:pPr>
        <w:rPr>
          <w:rFonts w:cstheme="minorBidi"/>
          <w:lang w:val="th-TH"/>
        </w:rPr>
      </w:pPr>
    </w:p>
    <w:p w14:paraId="479A74F5" w14:textId="0B85C16F" w:rsidR="003A08AF" w:rsidRPr="004D49BC" w:rsidRDefault="003A08AF" w:rsidP="009B571C">
      <w:pPr>
        <w:rPr>
          <w:rFonts w:cstheme="minorBidi"/>
          <w:lang w:val="th-TH"/>
        </w:rPr>
      </w:pPr>
    </w:p>
    <w:p w14:paraId="255A7E6A" w14:textId="1BB0801A" w:rsidR="003A08AF" w:rsidRPr="004D49BC" w:rsidRDefault="003A08AF" w:rsidP="009B571C">
      <w:pPr>
        <w:rPr>
          <w:rFonts w:cstheme="minorBidi"/>
          <w:lang w:val="th-TH"/>
        </w:rPr>
      </w:pPr>
    </w:p>
    <w:p w14:paraId="5D2F25E2" w14:textId="74CD3108" w:rsidR="003A08AF" w:rsidRPr="004D49BC" w:rsidRDefault="003A08AF" w:rsidP="009B571C">
      <w:pPr>
        <w:rPr>
          <w:rFonts w:cstheme="minorBidi"/>
          <w:lang w:val="th-TH"/>
        </w:rPr>
      </w:pPr>
    </w:p>
    <w:p w14:paraId="7EDEE940" w14:textId="48A74B70" w:rsidR="003A08AF" w:rsidRPr="00AA7F98" w:rsidRDefault="003A08AF" w:rsidP="009B571C">
      <w:pPr>
        <w:rPr>
          <w:rFonts w:cstheme="minorBidi"/>
        </w:rPr>
      </w:pPr>
    </w:p>
    <w:p w14:paraId="5505E605" w14:textId="5E5641F4" w:rsidR="003A08AF" w:rsidRPr="004D49BC" w:rsidRDefault="003A08AF" w:rsidP="009B571C">
      <w:pPr>
        <w:rPr>
          <w:rFonts w:cstheme="minorBidi"/>
          <w:lang w:val="th-TH"/>
        </w:rPr>
      </w:pPr>
    </w:p>
    <w:p w14:paraId="2E2D1C50" w14:textId="13A3E768" w:rsidR="003A08AF" w:rsidRPr="004D49BC" w:rsidRDefault="003A08AF" w:rsidP="009B571C">
      <w:pPr>
        <w:rPr>
          <w:rFonts w:cstheme="minorBidi"/>
          <w:lang w:val="th-TH"/>
        </w:rPr>
      </w:pPr>
    </w:p>
    <w:p w14:paraId="11F1390E" w14:textId="6E26915E" w:rsidR="003A08AF" w:rsidRPr="004D49BC" w:rsidRDefault="003A08AF" w:rsidP="009B571C">
      <w:pPr>
        <w:rPr>
          <w:rFonts w:cstheme="minorBidi"/>
          <w:lang w:val="th-TH"/>
        </w:rPr>
      </w:pPr>
    </w:p>
    <w:p w14:paraId="58A3C7B2" w14:textId="1E30DDF2" w:rsidR="003A08AF" w:rsidRPr="004D49BC" w:rsidRDefault="003A08AF" w:rsidP="009B571C">
      <w:pPr>
        <w:rPr>
          <w:rFonts w:cstheme="minorBidi"/>
          <w:lang w:val="th-TH"/>
        </w:rPr>
      </w:pPr>
    </w:p>
    <w:p w14:paraId="53BF3E11" w14:textId="6ABCF202" w:rsidR="003A08AF" w:rsidRPr="004D49BC" w:rsidRDefault="003A08AF" w:rsidP="009B571C">
      <w:pPr>
        <w:rPr>
          <w:rFonts w:cstheme="minorBidi"/>
          <w:lang w:val="th-TH"/>
        </w:rPr>
      </w:pPr>
    </w:p>
    <w:p w14:paraId="6888B71D" w14:textId="5FE5B132" w:rsidR="003A08AF" w:rsidRPr="004D49BC" w:rsidRDefault="003A08AF" w:rsidP="009B571C">
      <w:pPr>
        <w:rPr>
          <w:rFonts w:cstheme="minorBidi"/>
          <w:lang w:val="th-TH"/>
        </w:rPr>
      </w:pPr>
    </w:p>
    <w:p w14:paraId="09CBA6F4" w14:textId="77777777" w:rsidR="003A08AF" w:rsidRPr="004D49BC" w:rsidRDefault="003A08AF" w:rsidP="009B571C">
      <w:pPr>
        <w:rPr>
          <w:rFonts w:cstheme="minorBidi"/>
          <w:lang w:val="th-TH"/>
        </w:rPr>
      </w:pPr>
    </w:p>
    <w:p w14:paraId="34A3ACF1" w14:textId="6FE0C175" w:rsidR="003A08AF" w:rsidRPr="004D49BC" w:rsidRDefault="003A08AF" w:rsidP="009B571C">
      <w:pPr>
        <w:rPr>
          <w:rFonts w:cstheme="minorBidi"/>
          <w:cs/>
          <w:lang w:val="th-TH"/>
        </w:rPr>
        <w:sectPr w:rsidR="003A08AF" w:rsidRPr="004D49BC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9ECF38" w14:textId="77777777" w:rsidR="006F5F85" w:rsidRPr="004D49BC" w:rsidRDefault="006F5F85" w:rsidP="007E3A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ส่วนงานภูมิศาสตร์</w:t>
      </w:r>
    </w:p>
    <w:p w14:paraId="67B99D87" w14:textId="77777777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6DD3496" w14:textId="485FAE2B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รายละเอียดข้อมูลทางการเงินเกี่ยวกับส่วนงานภูมิศาสตร์ของกลุ่มบริษัท สำหรับงวดสามเดือนสิ้นสุดวันที่ </w:t>
      </w:r>
      <w:r w:rsidRPr="004D49BC">
        <w:rPr>
          <w:rFonts w:ascii="Angsana New" w:hAnsi="Angsana New" w:cs="Angsana New"/>
          <w:sz w:val="30"/>
          <w:szCs w:val="30"/>
        </w:rPr>
        <w:t xml:space="preserve">31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E3D7A" w:rsidRPr="004D49BC">
        <w:rPr>
          <w:rFonts w:ascii="Angsana New" w:hAnsi="Angsana New" w:cs="Angsana New"/>
          <w:sz w:val="30"/>
          <w:szCs w:val="30"/>
        </w:rPr>
        <w:t xml:space="preserve"> 2567</w:t>
      </w:r>
      <w:r w:rsidR="0062480B" w:rsidRPr="004D49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2480B" w:rsidRPr="004D49BC">
        <w:rPr>
          <w:rFonts w:ascii="Angsana New" w:hAnsi="Angsana New" w:cs="Angsana New"/>
          <w:sz w:val="30"/>
          <w:szCs w:val="30"/>
        </w:rPr>
        <w:t xml:space="preserve">2566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CA926DB" w14:textId="77777777" w:rsidR="003A08AF" w:rsidRPr="004D49BC" w:rsidRDefault="003A08AF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3A08AF" w:rsidRPr="004D49BC" w14:paraId="0D23C809" w14:textId="77777777" w:rsidTr="00A622E9">
        <w:trPr>
          <w:tblHeader/>
        </w:trPr>
        <w:tc>
          <w:tcPr>
            <w:tcW w:w="3690" w:type="dxa"/>
          </w:tcPr>
          <w:p w14:paraId="50444D7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675D9B8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A08AF" w:rsidRPr="004D49BC" w14:paraId="7959280B" w14:textId="77777777" w:rsidTr="00A622E9">
        <w:trPr>
          <w:tblHeader/>
        </w:trPr>
        <w:tc>
          <w:tcPr>
            <w:tcW w:w="3690" w:type="dxa"/>
            <w:vAlign w:val="bottom"/>
          </w:tcPr>
          <w:p w14:paraId="30BDB3C6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78A676B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25261943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41A3E8B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4822C7D6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(ไม่รวมเครื่องมือทางการเงิน และสินทรัพย์ภาษีเงินได้รอตัดบัญชี)</w:t>
            </w:r>
          </w:p>
        </w:tc>
      </w:tr>
      <w:tr w:rsidR="003A08AF" w:rsidRPr="004D49BC" w14:paraId="2AC13F5B" w14:textId="77777777" w:rsidTr="00A622E9">
        <w:trPr>
          <w:tblHeader/>
        </w:trPr>
        <w:tc>
          <w:tcPr>
            <w:tcW w:w="3690" w:type="dxa"/>
          </w:tcPr>
          <w:p w14:paraId="6C621CE3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FB2A14" w14:textId="67BB28CE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6089ED3F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65F7BA1" w14:textId="26CD3093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38169EF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6DE1F09" w14:textId="71A7326B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22596EEB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C00EE42" w14:textId="3A707C46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08AF" w:rsidRPr="004D49BC" w14:paraId="1999C5E9" w14:textId="77777777" w:rsidTr="00A622E9">
        <w:trPr>
          <w:tblHeader/>
        </w:trPr>
        <w:tc>
          <w:tcPr>
            <w:tcW w:w="3690" w:type="dxa"/>
          </w:tcPr>
          <w:p w14:paraId="52A856AE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1F123C23" w14:textId="77777777" w:rsidR="003A08AF" w:rsidRPr="004D49BC" w:rsidRDefault="003A08AF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3A08AF" w:rsidRPr="004D49BC" w14:paraId="1E6A6F71" w14:textId="77777777" w:rsidTr="00A622E9">
        <w:tc>
          <w:tcPr>
            <w:tcW w:w="3690" w:type="dxa"/>
          </w:tcPr>
          <w:p w14:paraId="3B4A4227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2AD8A916" w14:textId="14E684EB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11,414</w:t>
            </w:r>
          </w:p>
        </w:tc>
        <w:tc>
          <w:tcPr>
            <w:tcW w:w="236" w:type="dxa"/>
          </w:tcPr>
          <w:p w14:paraId="54DB7F71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B4F2B6" w14:textId="487AD34B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10,221</w:t>
            </w:r>
          </w:p>
        </w:tc>
        <w:tc>
          <w:tcPr>
            <w:tcW w:w="236" w:type="dxa"/>
          </w:tcPr>
          <w:p w14:paraId="4FCFEFBB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72CBAF0" w14:textId="69A9ACCD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22,79</w:t>
            </w:r>
            <w:r w:rsidR="00F65056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0A0C798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9E2E7F" w14:textId="488375B2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22,883</w:t>
            </w:r>
          </w:p>
        </w:tc>
      </w:tr>
      <w:tr w:rsidR="003A08AF" w:rsidRPr="004D49BC" w14:paraId="3825DC8D" w14:textId="77777777" w:rsidTr="00A622E9">
        <w:tc>
          <w:tcPr>
            <w:tcW w:w="3690" w:type="dxa"/>
          </w:tcPr>
          <w:p w14:paraId="74420974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471AB51" w14:textId="521F9DC8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1,503</w:t>
            </w:r>
          </w:p>
        </w:tc>
        <w:tc>
          <w:tcPr>
            <w:tcW w:w="236" w:type="dxa"/>
          </w:tcPr>
          <w:p w14:paraId="37C605CA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8D52C" w14:textId="71D8D737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36" w:type="dxa"/>
          </w:tcPr>
          <w:p w14:paraId="1376DB1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BEEC19" w14:textId="3725A594" w:rsidR="003A08AF" w:rsidRPr="004D49BC" w:rsidRDefault="00811745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,044</w:t>
            </w:r>
          </w:p>
        </w:tc>
        <w:tc>
          <w:tcPr>
            <w:tcW w:w="270" w:type="dxa"/>
            <w:gridSpan w:val="2"/>
          </w:tcPr>
          <w:p w14:paraId="24745B84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E7A807" w14:textId="1E2B6459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5,327</w:t>
            </w:r>
          </w:p>
        </w:tc>
      </w:tr>
      <w:tr w:rsidR="003A08AF" w:rsidRPr="004D49BC" w14:paraId="21919120" w14:textId="77777777" w:rsidTr="00A622E9">
        <w:tc>
          <w:tcPr>
            <w:tcW w:w="3690" w:type="dxa"/>
          </w:tcPr>
          <w:p w14:paraId="1F8AD60E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2C429FD8" w14:textId="0EB8BA4A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1,042</w:t>
            </w:r>
          </w:p>
        </w:tc>
        <w:tc>
          <w:tcPr>
            <w:tcW w:w="236" w:type="dxa"/>
          </w:tcPr>
          <w:p w14:paraId="12FAE34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D20E3" w14:textId="5309CCA6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36" w:type="dxa"/>
          </w:tcPr>
          <w:p w14:paraId="4D1369FF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CD64B0D" w14:textId="77777777" w:rsidR="003A08AF" w:rsidRPr="004D49BC" w:rsidRDefault="003A08AF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0A35BF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BCBC53" w14:textId="05F6845F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08AF" w:rsidRPr="004D49BC" w14:paraId="776C75BD" w14:textId="77777777" w:rsidTr="00A622E9">
        <w:tc>
          <w:tcPr>
            <w:tcW w:w="3690" w:type="dxa"/>
          </w:tcPr>
          <w:p w14:paraId="68792B59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B80F46A" w14:textId="29ACB75F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1,039</w:t>
            </w:r>
          </w:p>
        </w:tc>
        <w:tc>
          <w:tcPr>
            <w:tcW w:w="236" w:type="dxa"/>
          </w:tcPr>
          <w:p w14:paraId="6D2D3C61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24614" w14:textId="5B43659D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1,722</w:t>
            </w:r>
          </w:p>
        </w:tc>
        <w:tc>
          <w:tcPr>
            <w:tcW w:w="236" w:type="dxa"/>
          </w:tcPr>
          <w:p w14:paraId="69F75C6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A003D3" w14:textId="77777777" w:rsidR="003A08AF" w:rsidRPr="004D49BC" w:rsidRDefault="003A08AF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BFA8E5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DBF1A9B" w14:textId="77777777" w:rsidR="003A08AF" w:rsidRPr="004D49BC" w:rsidRDefault="003A08AF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08AF" w:rsidRPr="004D49BC" w14:paraId="52A9D0C9" w14:textId="77777777" w:rsidTr="00A622E9">
        <w:tc>
          <w:tcPr>
            <w:tcW w:w="3690" w:type="dxa"/>
          </w:tcPr>
          <w:p w14:paraId="16EDC4CE" w14:textId="77777777" w:rsidR="003A08AF" w:rsidRPr="004D49BC" w:rsidRDefault="003A08AF" w:rsidP="00A622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A3D11A" w14:textId="2CF8E33F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14,998</w:t>
            </w:r>
          </w:p>
        </w:tc>
        <w:tc>
          <w:tcPr>
            <w:tcW w:w="236" w:type="dxa"/>
          </w:tcPr>
          <w:p w14:paraId="3999AA1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1FE1F1" w14:textId="4A028739" w:rsidR="003A08AF" w:rsidRPr="004D49BC" w:rsidRDefault="00DB00A8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13,677</w:t>
            </w:r>
          </w:p>
        </w:tc>
        <w:tc>
          <w:tcPr>
            <w:tcW w:w="236" w:type="dxa"/>
          </w:tcPr>
          <w:p w14:paraId="7D2BB85C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C8B26" w14:textId="1CC87F34" w:rsidR="003A08AF" w:rsidRPr="004D49BC" w:rsidRDefault="003A08AF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11745"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B00A8"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F65056"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  <w:gridSpan w:val="2"/>
          </w:tcPr>
          <w:p w14:paraId="4082EFAB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A315C2B" w14:textId="6A6D80E3" w:rsidR="003A08AF" w:rsidRPr="004D49BC" w:rsidRDefault="003A08AF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B00A8"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8,210</w:t>
            </w:r>
          </w:p>
        </w:tc>
      </w:tr>
    </w:tbl>
    <w:p w14:paraId="30908F10" w14:textId="77777777" w:rsidR="003A08AF" w:rsidRPr="004D49BC" w:rsidRDefault="003A08AF" w:rsidP="003A08AF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4B8F483" w14:textId="02376D6D" w:rsidR="003A08AF" w:rsidRPr="004D49BC" w:rsidRDefault="003A08AF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0B5A5D46" w:rsidR="00D848F9" w:rsidRPr="004D49BC" w:rsidRDefault="00D848F9" w:rsidP="00D848F9">
      <w:pPr>
        <w:rPr>
          <w:rFonts w:asciiTheme="majorBidi" w:hAnsiTheme="majorBidi" w:cstheme="majorBidi"/>
          <w:sz w:val="30"/>
          <w:szCs w:val="30"/>
        </w:rPr>
      </w:pPr>
    </w:p>
    <w:p w14:paraId="070594AE" w14:textId="694187D9" w:rsidR="00257662" w:rsidRPr="004D49BC" w:rsidRDefault="00D848F9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</w:t>
      </w:r>
      <w:r w:rsidR="0031717E" w:rsidRPr="004D49BC">
        <w:rPr>
          <w:rFonts w:asciiTheme="majorBidi" w:hAnsiTheme="majorBidi" w:cstheme="majorBidi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บริษัทในการดำเนินงานต่อเนื่องเป็นระยะเวลา</w:t>
      </w:r>
      <w:r w:rsidR="00332D6A" w:rsidRPr="004D49B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386C9B" w:rsidRPr="004D49BC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B4D46" w:rsidRPr="004D49BC">
        <w:rPr>
          <w:rFonts w:asciiTheme="majorBidi" w:hAnsiTheme="majorBidi" w:cstheme="majorBidi"/>
          <w:sz w:val="30"/>
          <w:szCs w:val="30"/>
        </w:rPr>
        <w:t>3</w:t>
      </w:r>
      <w:r w:rsidR="00332D6A" w:rsidRPr="004D49BC">
        <w:rPr>
          <w:rFonts w:asciiTheme="majorBidi" w:hAnsiTheme="majorBidi" w:cstheme="majorBidi"/>
          <w:sz w:val="30"/>
          <w:szCs w:val="30"/>
        </w:rPr>
        <w:t>1</w:t>
      </w:r>
      <w:r w:rsidR="0031124F"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D6A" w:rsidRPr="004D49B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E412F" w:rsidRPr="004D49BC">
        <w:rPr>
          <w:rFonts w:asciiTheme="majorBidi" w:hAnsiTheme="majorBidi" w:cstheme="majorBidi"/>
          <w:sz w:val="30"/>
          <w:szCs w:val="30"/>
        </w:rPr>
        <w:t>256</w:t>
      </w:r>
      <w:r w:rsidR="00332D6A" w:rsidRPr="004D49BC">
        <w:rPr>
          <w:rFonts w:asciiTheme="majorBidi" w:hAnsiTheme="majorBidi" w:cstheme="majorBidi"/>
          <w:sz w:val="30"/>
          <w:szCs w:val="30"/>
        </w:rPr>
        <w:t>7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0613D2" w:rsidRPr="001C1444">
        <w:rPr>
          <w:rFonts w:asciiTheme="majorBidi" w:hAnsiTheme="majorBidi" w:cstheme="majorBidi"/>
          <w:sz w:val="30"/>
          <w:szCs w:val="30"/>
        </w:rPr>
        <w:t xml:space="preserve"> </w:t>
      </w:r>
      <w:r w:rsidR="007E3AF0" w:rsidRPr="001C1444">
        <w:rPr>
          <w:rFonts w:asciiTheme="majorBidi" w:hAnsiTheme="majorBidi" w:cstheme="majorBidi"/>
          <w:sz w:val="30"/>
          <w:szCs w:val="30"/>
        </w:rPr>
        <w:t>-</w:t>
      </w:r>
      <w:r w:rsidR="00CF15DE">
        <w:rPr>
          <w:rFonts w:asciiTheme="majorBidi" w:hAnsiTheme="majorBidi" w:cstheme="majorBidi"/>
          <w:sz w:val="30"/>
          <w:szCs w:val="30"/>
        </w:rPr>
        <w:t>8.6</w:t>
      </w:r>
      <w:r w:rsidR="00332D6A" w:rsidRPr="001C1444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และ</w:t>
      </w:r>
      <w:r w:rsidRPr="001C1444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E4699" w:rsidRPr="001C1444">
        <w:rPr>
          <w:rFonts w:asciiTheme="majorBidi" w:hAnsiTheme="majorBidi" w:cstheme="majorBidi"/>
          <w:sz w:val="30"/>
          <w:szCs w:val="30"/>
        </w:rPr>
        <w:t xml:space="preserve"> </w:t>
      </w:r>
      <w:r w:rsidR="00CF15DE">
        <w:rPr>
          <w:rFonts w:asciiTheme="majorBidi" w:hAnsiTheme="majorBidi" w:cstheme="majorBidi"/>
          <w:sz w:val="30"/>
          <w:szCs w:val="30"/>
        </w:rPr>
        <w:t>3.3</w:t>
      </w:r>
      <w:r w:rsidR="000613D2" w:rsidRPr="001C1444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1C144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257662"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20EBE" w:rsidRPr="004D49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32D6A" w:rsidRPr="004D49B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2D6A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34.6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332D6A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45.3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</w:p>
    <w:p w14:paraId="49659B2B" w14:textId="77777777" w:rsidR="00257662" w:rsidRPr="004D49BC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F91CB" w14:textId="335B8551" w:rsidR="007D429F" w:rsidRPr="004D49BC" w:rsidRDefault="00D848F9" w:rsidP="00143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 w:rsidRPr="004D49BC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4D49BC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16AADB49" w14:textId="492A80D5" w:rsidR="00A223D0" w:rsidRPr="004D49BC" w:rsidRDefault="004B4458" w:rsidP="00304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</w:rPr>
        <w:t xml:space="preserve">-    </w:t>
      </w:r>
      <w:r w:rsidR="0062480B" w:rsidRPr="004D49B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บริษัทมีกำไรในกิจการที่ได้รับการส่งเสริมการลงทุน</w:t>
      </w:r>
    </w:p>
    <w:p w14:paraId="3445F579" w14:textId="4D9CE7E4" w:rsidR="00304753" w:rsidRPr="004D49BC" w:rsidRDefault="00905C6B" w:rsidP="00905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="Angsana New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</w:rPr>
        <w:t>-</w:t>
      </w:r>
      <w:r w:rsidRPr="004D49BC">
        <w:rPr>
          <w:rFonts w:asciiTheme="majorBidi" w:hAnsiTheme="majorBidi" w:cstheme="majorBidi"/>
          <w:sz w:val="30"/>
          <w:szCs w:val="30"/>
        </w:rPr>
        <w:tab/>
      </w:r>
      <w:r w:rsidRPr="004D49BC">
        <w:rPr>
          <w:rFonts w:asciiTheme="majorBidi" w:hAnsiTheme="majorBidi" w:cs="Angsana New" w:hint="cs"/>
          <w:sz w:val="30"/>
          <w:szCs w:val="30"/>
          <w:cs/>
        </w:rPr>
        <w:t xml:space="preserve">ระหว่างงวดไตรมาสแรกของปี </w:t>
      </w:r>
      <w:r w:rsidRPr="004D49BC">
        <w:rPr>
          <w:rFonts w:asciiTheme="majorBidi" w:hAnsiTheme="majorBidi" w:cs="Angsana New"/>
          <w:sz w:val="30"/>
          <w:szCs w:val="30"/>
        </w:rPr>
        <w:t>2567</w:t>
      </w:r>
      <w:r w:rsidRPr="004D49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49BC">
        <w:rPr>
          <w:rFonts w:asciiTheme="majorBidi" w:hAnsiTheme="majorBidi" w:cs="Angsana New" w:hint="cs"/>
          <w:sz w:val="30"/>
          <w:szCs w:val="30"/>
          <w:cs/>
        </w:rPr>
        <w:t>กลุ่มบริษัทมีผลแตกต่างชั่วคราวที่เกิดจากขาดทุนทางภาษีที่ยังไม่ได้ใช้</w:t>
      </w:r>
      <w:r w:rsidRPr="004D49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E1535" w:rsidRPr="004D49BC">
        <w:rPr>
          <w:rFonts w:asciiTheme="majorBidi" w:hAnsiTheme="majorBidi" w:cs="Angsana New"/>
          <w:sz w:val="30"/>
          <w:szCs w:val="30"/>
        </w:rPr>
        <w:br/>
      </w:r>
      <w:r w:rsidRPr="004D49BC">
        <w:rPr>
          <w:rFonts w:asciiTheme="majorBidi" w:hAnsiTheme="majorBidi" w:cs="Angsana New" w:hint="cs"/>
          <w:sz w:val="30"/>
          <w:szCs w:val="30"/>
          <w:cs/>
        </w:rPr>
        <w:t>ซึ่งไม่ได้นำไปรวมในการคำนวณสินทรัพย์ภาษีเงินได้รอตัดบัญชี</w:t>
      </w:r>
      <w:r w:rsidRPr="004D49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49BC">
        <w:rPr>
          <w:rFonts w:asciiTheme="majorBidi" w:hAnsiTheme="majorBidi" w:cs="Angsana New" w:hint="cs"/>
          <w:sz w:val="30"/>
          <w:szCs w:val="30"/>
          <w:cs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5907C639" w14:textId="7D9B5CA1" w:rsidR="00905C6B" w:rsidRPr="004D49BC" w:rsidRDefault="00905C6B" w:rsidP="00905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="Angsana New"/>
          <w:sz w:val="30"/>
          <w:szCs w:val="30"/>
        </w:rPr>
      </w:pPr>
    </w:p>
    <w:p w14:paraId="4C3D874C" w14:textId="6F7C3D5B" w:rsidR="00905C6B" w:rsidRPr="004D49BC" w:rsidRDefault="00905C6B" w:rsidP="00905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="Angsana New"/>
          <w:sz w:val="30"/>
          <w:szCs w:val="30"/>
        </w:rPr>
      </w:pPr>
    </w:p>
    <w:p w14:paraId="0C4AC898" w14:textId="2BFE1E80" w:rsidR="00905C6B" w:rsidRPr="004D49BC" w:rsidRDefault="00905C6B" w:rsidP="00905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="Angsana New"/>
          <w:sz w:val="30"/>
          <w:szCs w:val="30"/>
        </w:rPr>
      </w:pPr>
    </w:p>
    <w:p w14:paraId="4EE4DF94" w14:textId="3D620AC1" w:rsidR="00905C6B" w:rsidRPr="004D49BC" w:rsidRDefault="00905C6B" w:rsidP="00905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="Angsana New"/>
          <w:sz w:val="30"/>
          <w:szCs w:val="30"/>
        </w:rPr>
      </w:pPr>
    </w:p>
    <w:p w14:paraId="75436DB8" w14:textId="77777777" w:rsidR="00905C6B" w:rsidRPr="004D49BC" w:rsidRDefault="00905C6B" w:rsidP="00905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="Angsana New"/>
          <w:sz w:val="30"/>
          <w:szCs w:val="30"/>
        </w:rPr>
      </w:pPr>
    </w:p>
    <w:p w14:paraId="4DE76A09" w14:textId="35CCD6C7" w:rsidR="00F22A98" w:rsidRPr="004D49BC" w:rsidRDefault="00257662" w:rsidP="00CC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="00F22A98" w:rsidRPr="004D49BC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0E585CB9" w14:textId="503A8B9B" w:rsidR="000655D7" w:rsidRPr="004D49BC" w:rsidRDefault="000655D7" w:rsidP="000655D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ไตรมาสแรกของปี </w:t>
      </w:r>
      <w:r w:rsidRPr="004D49BC">
        <w:rPr>
          <w:rFonts w:asciiTheme="majorBidi" w:hAnsiTheme="majorBidi"/>
          <w:sz w:val="30"/>
          <w:szCs w:val="30"/>
        </w:rPr>
        <w:t>2567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บริษัทมีผลแตกต่างชั่วคราวที่เกิดจากกลับรายการผลขาดทุนด้านเครดิตที่</w:t>
      </w:r>
      <w:r w:rsidRPr="004D49BC">
        <w:rPr>
          <w:rFonts w:asciiTheme="majorBidi" w:hAnsiTheme="majorBidi" w:cstheme="majorBidi"/>
          <w:sz w:val="30"/>
          <w:szCs w:val="30"/>
        </w:rPr>
        <w:t xml:space="preserve">    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คาดว่าจะเกิดขึ้นของเงินให้กู้ยืมระยะสั้นแก่บริษัทย่อย ซึ่งไม่ได้นำไปรวมในการคำนวณสินทรัพย์ภาษีเงินได้</w:t>
      </w:r>
      <w:r w:rsidRPr="004D49BC">
        <w:rPr>
          <w:rFonts w:asciiTheme="majorBidi" w:hAnsiTheme="majorBidi" w:cstheme="majorBidi"/>
          <w:sz w:val="30"/>
          <w:szCs w:val="30"/>
        </w:rPr>
        <w:t xml:space="preserve"> 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รอตัดบัญชี เนื่องจากบริษัทคาดว่าจะไม่มีการกลับรายการในอนาคตอันใกล้</w:t>
      </w:r>
    </w:p>
    <w:p w14:paraId="69EB4E4A" w14:textId="1A8C4CE8" w:rsidR="00304753" w:rsidRPr="004D49BC" w:rsidRDefault="00CC0976" w:rsidP="00905C6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hint="cs"/>
          <w:sz w:val="30"/>
          <w:szCs w:val="30"/>
          <w:cs/>
        </w:rPr>
        <w:t>ระหว่างไตรมาสแรกของปี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="0062480B" w:rsidRPr="004D49BC">
        <w:rPr>
          <w:rFonts w:asciiTheme="majorBidi" w:hAnsiTheme="majorBidi"/>
          <w:sz w:val="30"/>
          <w:szCs w:val="30"/>
        </w:rPr>
        <w:t>2567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บริษัทมีรายได้เงินปันผลที่ได้รับยกเว้นทางภาษี</w:t>
      </w:r>
    </w:p>
    <w:p w14:paraId="4F5561B9" w14:textId="77777777" w:rsidR="00905C6B" w:rsidRPr="004D49BC" w:rsidRDefault="00905C6B" w:rsidP="0090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ED06D" w14:textId="4A5B8E3E" w:rsidR="009E43E2" w:rsidRPr="004D49BC" w:rsidRDefault="009E43E2" w:rsidP="009E4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เวียดนามซึ่งได้มีการประกาศใช้กฎหมายการจัดเก็บภาษีเงินได้ขั้นต่ำส่วนเพิ่มและมีผลบังคับใช้ตั้งแต่วันที่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AF0" w:rsidRPr="004D49BC">
        <w:rPr>
          <w:rFonts w:asciiTheme="majorBidi" w:hAnsiTheme="majorBidi" w:cstheme="majorBidi"/>
          <w:sz w:val="30"/>
          <w:szCs w:val="30"/>
        </w:rPr>
        <w:t>1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AF0" w:rsidRPr="004D49BC">
        <w:rPr>
          <w:rFonts w:asciiTheme="majorBidi" w:hAnsiTheme="majorBidi" w:cstheme="majorBidi"/>
          <w:sz w:val="30"/>
          <w:szCs w:val="30"/>
        </w:rPr>
        <w:t>2567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เป็นต้นไป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คาดว่าจะถูกจัดเก็บภาษีเงินได้ขั้นต่ำส่วนเพิ่มจากการดำเนินธุรกิจในประเทศดังกล่าวเนื่องจากมีอัตราภาษีเงินได้ที่แท้จริงต่ำกว่าร้อยละ </w:t>
      </w:r>
      <w:r w:rsidRPr="004D49BC">
        <w:rPr>
          <w:rFonts w:asciiTheme="majorBidi" w:hAnsiTheme="majorBidi" w:cstheme="majorBidi"/>
          <w:sz w:val="30"/>
          <w:szCs w:val="30"/>
        </w:rPr>
        <w:t>15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="001C1444">
        <w:rPr>
          <w:rFonts w:asciiTheme="majorBidi" w:hAnsiTheme="majorBidi" w:cstheme="majorBidi"/>
          <w:sz w:val="30"/>
          <w:szCs w:val="30"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ซึ่งผู้บริหาร</w:t>
      </w:r>
      <w:r w:rsidR="0062480B" w:rsidRPr="004D49BC">
        <w:rPr>
          <w:rFonts w:asciiTheme="majorBidi" w:hAnsiTheme="majorBidi" w:cstheme="majorBidi" w:hint="cs"/>
          <w:sz w:val="30"/>
          <w:szCs w:val="30"/>
          <w:cs/>
        </w:rPr>
        <w:t>อยู่ระหว่างการ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พิจารณาถึงผลกระทบที่อาจเกิดขึ้นต่องบการเงิน</w:t>
      </w:r>
    </w:p>
    <w:p w14:paraId="706A5026" w14:textId="77777777" w:rsidR="00CC1458" w:rsidRPr="004D49BC" w:rsidRDefault="00CC1458" w:rsidP="009E4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3E0B0" w14:textId="66B20594" w:rsidR="00BF22BB" w:rsidRPr="004D49BC" w:rsidRDefault="00BF22BB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6062C" w14:textId="77777777" w:rsidR="002B4284" w:rsidRPr="004D49BC" w:rsidRDefault="002B4284" w:rsidP="002B4284">
      <w:pPr>
        <w:rPr>
          <w:rFonts w:asciiTheme="majorBidi" w:hAnsiTheme="majorBidi" w:cstheme="majorBidi"/>
          <w:sz w:val="30"/>
          <w:szCs w:val="30"/>
        </w:rPr>
      </w:pPr>
    </w:p>
    <w:p w14:paraId="695B2A2D" w14:textId="77777777" w:rsidR="00944BF6" w:rsidRPr="004D49BC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D49B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6DFFA6" w14:textId="77777777" w:rsidR="00944BF6" w:rsidRPr="004D49BC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8C27A93" w14:textId="448660B9" w:rsidR="00ED747C" w:rsidRPr="004D49BC" w:rsidRDefault="00944BF6" w:rsidP="00305FEE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 w:rsidRPr="004D49B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E64CD72" w14:textId="3991B3D9" w:rsidR="00D86BB6" w:rsidRPr="004D49BC" w:rsidRDefault="00D86BB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25AD50FE" w14:textId="0508ECDB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42733319" w14:textId="587C1FFF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2CE45247" w14:textId="4E354310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6C5A8B69" w14:textId="68A329BD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56851565" w14:textId="4A92A672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77084CAF" w14:textId="1472DDA6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15ADD763" w14:textId="492CBFA4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54C0C5C7" w14:textId="02703CE9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26DD736A" w14:textId="18A168E7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34223AA" w14:textId="1B5ED7A6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2083B933" w14:textId="7864A55A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48286701" w14:textId="51046E33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32047664" w14:textId="703EA853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2ECC7BBA" w14:textId="77777777" w:rsidR="00CC1458" w:rsidRPr="004D49BC" w:rsidRDefault="00CC1458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cs/>
          <w:lang w:bidi="th-TH"/>
        </w:rPr>
      </w:pPr>
    </w:p>
    <w:tbl>
      <w:tblPr>
        <w:tblW w:w="99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298"/>
        <w:gridCol w:w="185"/>
        <w:gridCol w:w="1112"/>
        <w:gridCol w:w="186"/>
        <w:gridCol w:w="1022"/>
        <w:gridCol w:w="185"/>
        <w:gridCol w:w="1020"/>
        <w:gridCol w:w="927"/>
        <w:gridCol w:w="1020"/>
        <w:gridCol w:w="1020"/>
        <w:gridCol w:w="6"/>
      </w:tblGrid>
      <w:tr w:rsidR="003B0047" w:rsidRPr="004D49BC" w14:paraId="392163E6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6CA7B162" w14:textId="6CE6C556" w:rsidR="003B0047" w:rsidRPr="004D49BC" w:rsidRDefault="003B0047" w:rsidP="008772D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180" w:right="7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981" w:type="dxa"/>
            <w:gridSpan w:val="11"/>
          </w:tcPr>
          <w:p w14:paraId="784CE606" w14:textId="68D311DD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4D49BC" w14:paraId="1E2803B0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510241CD" w14:textId="77777777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803" w:type="dxa"/>
            <w:gridSpan w:val="5"/>
          </w:tcPr>
          <w:p w14:paraId="5EA327BE" w14:textId="230A128D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5" w:type="dxa"/>
          </w:tcPr>
          <w:p w14:paraId="34388ECC" w14:textId="77777777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9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4D49BC" w14:paraId="23DD9D3C" w14:textId="77777777" w:rsidTr="00EB3C66">
        <w:trPr>
          <w:gridAfter w:val="1"/>
          <w:wAfter w:w="6" w:type="dxa"/>
          <w:trHeight w:val="1738"/>
          <w:tblHeader/>
        </w:trPr>
        <w:tc>
          <w:tcPr>
            <w:tcW w:w="1980" w:type="dxa"/>
            <w:shd w:val="clear" w:color="auto" w:fill="auto"/>
          </w:tcPr>
          <w:p w14:paraId="590B5E9C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B155249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341276E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A7E5615" w14:textId="77777777" w:rsidR="00D02DED" w:rsidRPr="004D49BC" w:rsidRDefault="00D02DED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02226D2" w14:textId="53AC4BC0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937FC63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3DA415A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5709E453" w14:textId="5840499B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</w:t>
            </w:r>
            <w:r w:rsidR="008772DD"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  <w:p w14:paraId="31891AB2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3D1F0A2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5F24E0B5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92451FE" w14:textId="3B658D49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58096C1D" w14:textId="28748523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7C8578B6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2774D8B4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3D82A4C" w14:textId="77777777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48AA2B29" w14:textId="5E2CB2E7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5" w:type="dxa"/>
            <w:vAlign w:val="bottom"/>
          </w:tcPr>
          <w:p w14:paraId="43469F75" w14:textId="77777777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6023FF" w14:textId="2131C53C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F9864EF" w14:textId="78ED8D9C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48A0F0C" w14:textId="61CF5450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E5D7EFE" w14:textId="77777777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7FE06111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</w:tcPr>
          <w:p w14:paraId="07E5BACD" w14:textId="0F8E79F5" w:rsidR="00D86BB6" w:rsidRPr="004D49BC" w:rsidRDefault="00D86BB6" w:rsidP="00CB135F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81" w:type="dxa"/>
            <w:gridSpan w:val="11"/>
          </w:tcPr>
          <w:p w14:paraId="133C0033" w14:textId="7C557C41" w:rsidR="00D86BB6" w:rsidRPr="004D49BC" w:rsidRDefault="00D86BB6" w:rsidP="00CB135F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E001F" w:rsidRPr="004D49BC" w14:paraId="26E5021E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</w:tcPr>
          <w:p w14:paraId="5FFE054A" w14:textId="0BA68D7C" w:rsidR="00DE001F" w:rsidRPr="004D49BC" w:rsidRDefault="00DE001F" w:rsidP="00CB135F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981" w:type="dxa"/>
            <w:gridSpan w:val="11"/>
          </w:tcPr>
          <w:p w14:paraId="2F1DD79A" w14:textId="77777777" w:rsidR="00DE001F" w:rsidRPr="004D49BC" w:rsidRDefault="00DE001F" w:rsidP="00CB135F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D86BB6" w:rsidRPr="004D49BC" w14:paraId="5ECC9FF4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12688A1C" w14:textId="77777777" w:rsidR="00D86BB6" w:rsidRPr="004D49BC" w:rsidRDefault="00D86BB6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4F87211F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00F34B1A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</w:tcPr>
          <w:p w14:paraId="0E0E9102" w14:textId="743DC674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64F05994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FDDBF09" w14:textId="46A938AF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8F696C8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70360AF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5F06DBF8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7E81D715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C0A3628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6EB5" w:rsidRPr="004D49BC" w14:paraId="6DB2CAE8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14D9C5C" w14:textId="419D139F" w:rsidR="00F96EB5" w:rsidRPr="004D49BC" w:rsidRDefault="00F96EB5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</w:tcPr>
          <w:p w14:paraId="49747B18" w14:textId="63AE986E" w:rsidR="00F96EB5" w:rsidRPr="004D49BC" w:rsidRDefault="009C67E5" w:rsidP="005A1DF9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932</w:t>
            </w:r>
          </w:p>
        </w:tc>
        <w:tc>
          <w:tcPr>
            <w:tcW w:w="185" w:type="dxa"/>
          </w:tcPr>
          <w:p w14:paraId="14A3235C" w14:textId="77777777" w:rsidR="00F96EB5" w:rsidRPr="004D49BC" w:rsidRDefault="00F96EB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</w:tcPr>
          <w:p w14:paraId="51903984" w14:textId="14A09F81" w:rsidR="00F96EB5" w:rsidRPr="004D49BC" w:rsidRDefault="009C67E5" w:rsidP="003673C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4FB6687" w14:textId="664B33D4" w:rsidR="00F96EB5" w:rsidRPr="004D49BC" w:rsidRDefault="00F96EB5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B992042" w14:textId="52831F79" w:rsidR="00F96EB5" w:rsidRPr="004D49BC" w:rsidRDefault="009C67E5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932</w:t>
            </w:r>
          </w:p>
        </w:tc>
        <w:tc>
          <w:tcPr>
            <w:tcW w:w="185" w:type="dxa"/>
            <w:shd w:val="clear" w:color="auto" w:fill="auto"/>
          </w:tcPr>
          <w:p w14:paraId="1C776E4D" w14:textId="77777777" w:rsidR="00F96EB5" w:rsidRPr="004D49BC" w:rsidRDefault="00F96EB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CCF5026" w14:textId="4CC8C355" w:rsidR="00F96EB5" w:rsidRPr="004D49BC" w:rsidRDefault="009C67E5" w:rsidP="00B35A9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932</w:t>
            </w:r>
          </w:p>
        </w:tc>
        <w:tc>
          <w:tcPr>
            <w:tcW w:w="927" w:type="dxa"/>
            <w:shd w:val="clear" w:color="auto" w:fill="auto"/>
          </w:tcPr>
          <w:p w14:paraId="284282EB" w14:textId="7113DB99" w:rsidR="00F96EB5" w:rsidRPr="004D49BC" w:rsidRDefault="009C67E5" w:rsidP="009C67E5">
            <w:pPr>
              <w:pStyle w:val="acctfourfigures"/>
              <w:tabs>
                <w:tab w:val="clear" w:pos="765"/>
              </w:tabs>
              <w:spacing w:line="240" w:lineRule="atLeast"/>
              <w:ind w:left="-22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AA5454B" w14:textId="21DC5E37" w:rsidR="00F96EB5" w:rsidRPr="004D49BC" w:rsidRDefault="009C67E5" w:rsidP="005A1DF9">
            <w:pPr>
              <w:pStyle w:val="acctfourfigures"/>
              <w:tabs>
                <w:tab w:val="clear" w:pos="765"/>
                <w:tab w:val="decimal" w:pos="358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1601281" w14:textId="6084C210" w:rsidR="00F96EB5" w:rsidRPr="004D49BC" w:rsidRDefault="009C67E5" w:rsidP="0044045F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932</w:t>
            </w:r>
          </w:p>
        </w:tc>
      </w:tr>
      <w:tr w:rsidR="00F35868" w:rsidRPr="004D49BC" w14:paraId="297B6426" w14:textId="77777777" w:rsidTr="00592A0F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1FC44AE" w14:textId="450F84B9" w:rsidR="00F35868" w:rsidRPr="004D49BC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8" w:type="dxa"/>
            <w:vAlign w:val="bottom"/>
          </w:tcPr>
          <w:p w14:paraId="75E3BC3F" w14:textId="2D327B5D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CB9B299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B057F35" w14:textId="17D6F99B" w:rsidR="00F35868" w:rsidRPr="004D49BC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CEDF61C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007728E" w14:textId="71AD13A1" w:rsidR="00F35868" w:rsidRPr="004D49BC" w:rsidRDefault="00F35868" w:rsidP="00F35868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8C27805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78327C4" w14:textId="7BB53487" w:rsidR="00F35868" w:rsidRPr="004D49BC" w:rsidRDefault="00F35868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D995CC7" w14:textId="1E714D75" w:rsidR="00F35868" w:rsidRPr="004D49BC" w:rsidRDefault="00F35868" w:rsidP="00F35868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62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4F88F836" w14:textId="7DA42D78" w:rsidR="00F35868" w:rsidRPr="004D49BC" w:rsidRDefault="00F35868" w:rsidP="00F35868">
            <w:pPr>
              <w:pStyle w:val="acctfourfigures"/>
              <w:tabs>
                <w:tab w:val="clear" w:pos="765"/>
                <w:tab w:val="decimal" w:pos="358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4A7191E" w14:textId="349EAD1B" w:rsidR="00F35868" w:rsidRPr="004D49BC" w:rsidRDefault="00F35868" w:rsidP="00D4218F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28C5" w:rsidRPr="004D49BC" w14:paraId="6AAA8F8E" w14:textId="77777777" w:rsidTr="005F6E72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DBDCDE2" w14:textId="431E36D9" w:rsidR="00F328C5" w:rsidRPr="004D49BC" w:rsidRDefault="00180021" w:rsidP="00F3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8" w:type="dxa"/>
            <w:vAlign w:val="bottom"/>
          </w:tcPr>
          <w:p w14:paraId="75904D43" w14:textId="3800E010" w:rsidR="00F328C5" w:rsidRPr="004D49BC" w:rsidRDefault="009C67E5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BF0EE6A" w14:textId="77777777" w:rsidR="00F328C5" w:rsidRPr="004D49BC" w:rsidRDefault="00F328C5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4F721B7" w14:textId="45D3A976" w:rsidR="00F328C5" w:rsidRPr="004D49BC" w:rsidRDefault="009C67E5" w:rsidP="009C67E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</w:p>
        </w:tc>
        <w:tc>
          <w:tcPr>
            <w:tcW w:w="186" w:type="dxa"/>
            <w:vAlign w:val="bottom"/>
          </w:tcPr>
          <w:p w14:paraId="37D52EB7" w14:textId="77777777" w:rsidR="00F328C5" w:rsidRPr="004D49BC" w:rsidRDefault="00F328C5" w:rsidP="00F328C5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86DF607" w14:textId="22C6B922" w:rsidR="00F328C5" w:rsidRPr="004D49BC" w:rsidRDefault="009C67E5" w:rsidP="009C67E5">
            <w:pPr>
              <w:pStyle w:val="acctfourfigures"/>
              <w:tabs>
                <w:tab w:val="clear" w:pos="765"/>
                <w:tab w:val="left" w:pos="727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D843252" w14:textId="77777777" w:rsidR="00F328C5" w:rsidRPr="004D49BC" w:rsidRDefault="00F328C5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38B7471" w14:textId="1E173189" w:rsidR="00F328C5" w:rsidRPr="004D49BC" w:rsidRDefault="009C67E5" w:rsidP="00F328C5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7FEE83F" w14:textId="08B18C12" w:rsidR="00F328C5" w:rsidRPr="004D49BC" w:rsidRDefault="009C67E5" w:rsidP="009C67E5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492"/>
              </w:tabs>
              <w:spacing w:line="240" w:lineRule="atLeast"/>
              <w:ind w:left="37" w:right="-1710" w:firstLine="402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020" w:type="dxa"/>
            <w:shd w:val="clear" w:color="auto" w:fill="auto"/>
          </w:tcPr>
          <w:p w14:paraId="79208084" w14:textId="7AD4082B" w:rsidR="00F328C5" w:rsidRPr="004D49BC" w:rsidRDefault="009C67E5" w:rsidP="00F328C5">
            <w:pPr>
              <w:pStyle w:val="acctfourfigures"/>
              <w:tabs>
                <w:tab w:val="clear" w:pos="765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EEF3AAA" w14:textId="0BAB1A5F" w:rsidR="00F328C5" w:rsidRPr="004D49BC" w:rsidRDefault="009C67E5" w:rsidP="0044045F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F35868" w:rsidRPr="004D49BC" w14:paraId="6F7E355D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6B21448E" w14:textId="1C6A5074" w:rsidR="00F35868" w:rsidRPr="004D49BC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  <w:r w:rsidR="00180021"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98" w:type="dxa"/>
          </w:tcPr>
          <w:p w14:paraId="764FF185" w14:textId="4F05B7BC" w:rsidR="00F35868" w:rsidRPr="004D49BC" w:rsidRDefault="009C67E5" w:rsidP="009C67E5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185" w:type="dxa"/>
          </w:tcPr>
          <w:p w14:paraId="3999857E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</w:tcPr>
          <w:p w14:paraId="73F177EB" w14:textId="1F662C80" w:rsidR="00F35868" w:rsidRPr="004D49BC" w:rsidRDefault="009C67E5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4685B31F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1927546" w14:textId="14BDC50A" w:rsidR="00F35868" w:rsidRPr="004D49BC" w:rsidRDefault="009C67E5" w:rsidP="009C67E5">
            <w:pPr>
              <w:pStyle w:val="acctfourfigures"/>
              <w:tabs>
                <w:tab w:val="clear" w:pos="765"/>
              </w:tabs>
              <w:spacing w:line="240" w:lineRule="atLeast"/>
              <w:ind w:right="-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185" w:type="dxa"/>
            <w:shd w:val="clear" w:color="auto" w:fill="auto"/>
          </w:tcPr>
          <w:p w14:paraId="3AA9BE7E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CFDCD3B" w14:textId="44201F86" w:rsidR="00F35868" w:rsidRPr="004D49BC" w:rsidRDefault="009C67E5" w:rsidP="009C67E5">
            <w:pPr>
              <w:pStyle w:val="acctfourfigures"/>
              <w:tabs>
                <w:tab w:val="clear" w:pos="765"/>
              </w:tabs>
              <w:spacing w:line="240" w:lineRule="atLeast"/>
              <w:ind w:right="-5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3AC79732" w14:textId="424D05BF" w:rsidR="00F35868" w:rsidRPr="004D49BC" w:rsidRDefault="009C67E5" w:rsidP="009C67E5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left="37" w:right="-1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1020" w:type="dxa"/>
            <w:shd w:val="clear" w:color="auto" w:fill="auto"/>
          </w:tcPr>
          <w:p w14:paraId="21E7F112" w14:textId="334A4AB0" w:rsidR="00F35868" w:rsidRPr="004D49BC" w:rsidRDefault="009C67E5" w:rsidP="0066132C">
            <w:pPr>
              <w:pStyle w:val="acctfourfigures"/>
              <w:tabs>
                <w:tab w:val="clear" w:pos="765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60BD884" w14:textId="1FE24C53" w:rsidR="00F35868" w:rsidRPr="004D49BC" w:rsidRDefault="009C67E5" w:rsidP="009C67E5">
            <w:pPr>
              <w:pStyle w:val="acctfourfigures"/>
              <w:tabs>
                <w:tab w:val="clear" w:pos="765"/>
              </w:tabs>
              <w:spacing w:line="240" w:lineRule="atLeast"/>
              <w:ind w:right="-316" w:hanging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</w:tr>
      <w:tr w:rsidR="00F35868" w:rsidRPr="004D49BC" w14:paraId="132933AB" w14:textId="77777777" w:rsidTr="00F328C5">
        <w:trPr>
          <w:gridAfter w:val="1"/>
          <w:wAfter w:w="6" w:type="dxa"/>
          <w:trHeight w:hRule="exact" w:val="344"/>
        </w:trPr>
        <w:tc>
          <w:tcPr>
            <w:tcW w:w="1980" w:type="dxa"/>
            <w:shd w:val="clear" w:color="auto" w:fill="auto"/>
          </w:tcPr>
          <w:p w14:paraId="15CE7A5D" w14:textId="77777777" w:rsidR="00F35868" w:rsidRPr="004D49BC" w:rsidRDefault="00F35868" w:rsidP="00F358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2D390F30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70569596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1087045" w14:textId="7CC0179B" w:rsidR="00F35868" w:rsidRPr="004D49BC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552547A9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BC7B3A6" w14:textId="67DE45B6" w:rsidR="00F35868" w:rsidRPr="004D49BC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743C410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C5A088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F9F2A51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7A6E384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5DD109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4D49BC" w14:paraId="23E840A1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2EAFE217" w14:textId="77777777" w:rsidR="00F35868" w:rsidRPr="004D49BC" w:rsidRDefault="00F35868" w:rsidP="00F358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8" w:type="dxa"/>
            <w:vAlign w:val="bottom"/>
          </w:tcPr>
          <w:p w14:paraId="2C816453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03AA69DE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AF28111" w14:textId="44B58B36" w:rsidR="00F35868" w:rsidRPr="004D49BC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7DC1AB67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44E5CDD" w14:textId="123B087F" w:rsidR="00F35868" w:rsidRPr="004D49BC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D4D7583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FA1D34A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271DF58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C3C32D1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004D190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4D49BC" w14:paraId="40A1A9E2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0C3A96BC" w14:textId="2F34EE1F" w:rsidR="00F35868" w:rsidRPr="004D49BC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8" w:type="dxa"/>
          </w:tcPr>
          <w:p w14:paraId="3EB55EE6" w14:textId="31ECF207" w:rsidR="00F35868" w:rsidRPr="004D49BC" w:rsidRDefault="00F35868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4F0664A9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43508FB2" w14:textId="77777777" w:rsidR="00F35868" w:rsidRPr="004D49BC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4A57383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5A4D25E1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left" w:pos="366"/>
                <w:tab w:val="left" w:pos="726"/>
              </w:tabs>
              <w:spacing w:line="240" w:lineRule="atLeast"/>
              <w:ind w:right="-1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CB318E8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DCF52E6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75AC1A7E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68144EA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083DA9A4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4D49BC" w14:paraId="3FC7906F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0C87A20A" w14:textId="4E773DB5" w:rsidR="00F35868" w:rsidRPr="004D49BC" w:rsidRDefault="00F35868" w:rsidP="00F358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8" w:type="dxa"/>
          </w:tcPr>
          <w:p w14:paraId="4A600C95" w14:textId="7013E5B7" w:rsidR="00F35868" w:rsidRPr="004D49BC" w:rsidRDefault="009C67E5" w:rsidP="009C67E5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4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5" w:type="dxa"/>
          </w:tcPr>
          <w:p w14:paraId="61CF9DBF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4E39E9F" w14:textId="190DE0A9" w:rsidR="00F35868" w:rsidRPr="004D49BC" w:rsidRDefault="009C67E5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944</w:t>
            </w:r>
          </w:p>
        </w:tc>
        <w:tc>
          <w:tcPr>
            <w:tcW w:w="186" w:type="dxa"/>
          </w:tcPr>
          <w:p w14:paraId="5B492BBA" w14:textId="77777777" w:rsidR="00F35868" w:rsidRPr="004D49BC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211F630D" w14:textId="7ACB4600" w:rsidR="00F35868" w:rsidRPr="004D49BC" w:rsidRDefault="009C67E5" w:rsidP="0044045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944</w:t>
            </w:r>
          </w:p>
        </w:tc>
        <w:tc>
          <w:tcPr>
            <w:tcW w:w="185" w:type="dxa"/>
            <w:shd w:val="clear" w:color="auto" w:fill="auto"/>
          </w:tcPr>
          <w:p w14:paraId="4C27B374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A1C38CB" w14:textId="2DC5F5A8" w:rsidR="00F35868" w:rsidRPr="004D49BC" w:rsidRDefault="009C67E5" w:rsidP="009C67E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17BB7A72" w14:textId="7BC80EC7" w:rsidR="00F35868" w:rsidRPr="004D49BC" w:rsidRDefault="009C67E5" w:rsidP="009C67E5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4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913</w:t>
            </w:r>
          </w:p>
        </w:tc>
        <w:tc>
          <w:tcPr>
            <w:tcW w:w="1020" w:type="dxa"/>
            <w:shd w:val="clear" w:color="auto" w:fill="auto"/>
          </w:tcPr>
          <w:p w14:paraId="0E5531D2" w14:textId="130E1FCA" w:rsidR="00F35868" w:rsidRPr="004D49BC" w:rsidRDefault="009C67E5" w:rsidP="00F35868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56506EC" w14:textId="6C30C236" w:rsidR="00F35868" w:rsidRPr="004D49BC" w:rsidRDefault="009C67E5" w:rsidP="0044045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913</w:t>
            </w:r>
          </w:p>
        </w:tc>
      </w:tr>
      <w:tr w:rsidR="00824421" w:rsidRPr="004D49BC" w14:paraId="3F07CB15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39666056" w14:textId="00608960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8" w:type="dxa"/>
          </w:tcPr>
          <w:p w14:paraId="278A9896" w14:textId="46609165" w:rsidR="00824421" w:rsidRPr="004D49BC" w:rsidRDefault="009C67E5" w:rsidP="009C67E5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4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5" w:type="dxa"/>
          </w:tcPr>
          <w:p w14:paraId="0B0C8810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ACC91EB" w14:textId="66B32144" w:rsidR="00824421" w:rsidRPr="004D49BC" w:rsidRDefault="009C67E5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9,638</w:t>
            </w:r>
          </w:p>
        </w:tc>
        <w:tc>
          <w:tcPr>
            <w:tcW w:w="186" w:type="dxa"/>
          </w:tcPr>
          <w:p w14:paraId="1506E8D9" w14:textId="153E7523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451F85B4" w14:textId="4EB971D1" w:rsidR="00824421" w:rsidRPr="004D49BC" w:rsidRDefault="009C67E5" w:rsidP="0044045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9,638</w:t>
            </w:r>
          </w:p>
        </w:tc>
        <w:tc>
          <w:tcPr>
            <w:tcW w:w="185" w:type="dxa"/>
            <w:shd w:val="clear" w:color="auto" w:fill="auto"/>
          </w:tcPr>
          <w:p w14:paraId="65591F0F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7096608" w14:textId="1E6DE8A1" w:rsidR="00824421" w:rsidRPr="004D49BC" w:rsidRDefault="009C67E5" w:rsidP="00824421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2E9C03BE" w14:textId="3BFED486" w:rsidR="00824421" w:rsidRPr="004D49BC" w:rsidRDefault="009C67E5" w:rsidP="00824421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9,595</w:t>
            </w:r>
          </w:p>
        </w:tc>
        <w:tc>
          <w:tcPr>
            <w:tcW w:w="1020" w:type="dxa"/>
            <w:shd w:val="clear" w:color="auto" w:fill="auto"/>
          </w:tcPr>
          <w:p w14:paraId="32486AC3" w14:textId="1FE64740" w:rsidR="00824421" w:rsidRPr="004D49BC" w:rsidRDefault="009C67E5" w:rsidP="00824421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F349368" w14:textId="459BE233" w:rsidR="00824421" w:rsidRPr="004D49BC" w:rsidRDefault="009C67E5" w:rsidP="0044045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9,595</w:t>
            </w:r>
          </w:p>
        </w:tc>
      </w:tr>
      <w:tr w:rsidR="00180021" w:rsidRPr="004D49BC" w14:paraId="27168695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02974719" w14:textId="2D686490" w:rsidR="00180021" w:rsidRPr="004D49BC" w:rsidRDefault="001800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98" w:type="dxa"/>
          </w:tcPr>
          <w:p w14:paraId="008F4548" w14:textId="636D3C5B" w:rsidR="00180021" w:rsidRPr="004D49BC" w:rsidRDefault="009C67E5" w:rsidP="009C67E5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4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85" w:type="dxa"/>
          </w:tcPr>
          <w:p w14:paraId="13617B4E" w14:textId="77777777" w:rsidR="00180021" w:rsidRPr="004D49BC" w:rsidRDefault="001800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1DC426E4" w14:textId="57929814" w:rsidR="00180021" w:rsidRPr="004D49BC" w:rsidRDefault="009C67E5" w:rsidP="009C67E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0914AB17" w14:textId="77777777" w:rsidR="00180021" w:rsidRPr="004D49BC" w:rsidRDefault="001800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78F44820" w14:textId="3BDCB70B" w:rsidR="00180021" w:rsidRPr="004D49BC" w:rsidRDefault="009C67E5" w:rsidP="0044045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85" w:type="dxa"/>
            <w:shd w:val="clear" w:color="auto" w:fill="auto"/>
          </w:tcPr>
          <w:p w14:paraId="4E7FEB5C" w14:textId="77777777" w:rsidR="00180021" w:rsidRPr="004D49BC" w:rsidRDefault="001800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C750C74" w14:textId="79821D9C" w:rsidR="00180021" w:rsidRPr="004D49BC" w:rsidRDefault="009C67E5" w:rsidP="00824421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516B846C" w14:textId="087E0823" w:rsidR="00180021" w:rsidRPr="004D49BC" w:rsidRDefault="009C67E5" w:rsidP="00824421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020" w:type="dxa"/>
            <w:shd w:val="clear" w:color="auto" w:fill="auto"/>
          </w:tcPr>
          <w:p w14:paraId="24C40B9D" w14:textId="604824EF" w:rsidR="00180021" w:rsidRPr="004D49BC" w:rsidRDefault="009C67E5" w:rsidP="00824421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FFE3A7D" w14:textId="52E6F4A9" w:rsidR="00180021" w:rsidRPr="004D49BC" w:rsidRDefault="009C67E5" w:rsidP="009C67E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79</w:t>
            </w:r>
          </w:p>
        </w:tc>
      </w:tr>
      <w:tr w:rsidR="00824421" w:rsidRPr="004D49BC" w14:paraId="542B131D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720E1894" w14:textId="612101D7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98" w:type="dxa"/>
            <w:vAlign w:val="bottom"/>
          </w:tcPr>
          <w:p w14:paraId="21D1CE5E" w14:textId="01B6A989" w:rsidR="00824421" w:rsidRPr="004D49BC" w:rsidRDefault="009C67E5" w:rsidP="009C67E5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4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5" w:type="dxa"/>
          </w:tcPr>
          <w:p w14:paraId="5C7E0614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8E6B582" w14:textId="114264E7" w:rsidR="00824421" w:rsidRPr="004D49BC" w:rsidRDefault="009C67E5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86" w:type="dxa"/>
          </w:tcPr>
          <w:p w14:paraId="4F792529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5CDE909" w14:textId="363AEE6D" w:rsidR="00824421" w:rsidRPr="004D49BC" w:rsidRDefault="009C67E5" w:rsidP="009C67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771C993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34ED4F0" w14:textId="0FB6E18F" w:rsidR="00824421" w:rsidRPr="004D49BC" w:rsidRDefault="009C67E5" w:rsidP="009C67E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B7B8CD0" w14:textId="075442DB" w:rsidR="00824421" w:rsidRPr="004D49BC" w:rsidRDefault="009C67E5" w:rsidP="009C67E5">
            <w:pPr>
              <w:pStyle w:val="acctfourfigures"/>
              <w:tabs>
                <w:tab w:val="clear" w:pos="765"/>
                <w:tab w:val="left" w:pos="269"/>
                <w:tab w:val="decimal" w:pos="360"/>
              </w:tabs>
              <w:spacing w:line="240" w:lineRule="atLeast"/>
              <w:ind w:right="-3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1712D5E" w14:textId="4ABDD7FD" w:rsidR="00824421" w:rsidRPr="004D49BC" w:rsidRDefault="009C67E5" w:rsidP="00824421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7B8B602" w14:textId="6967272A" w:rsidR="00824421" w:rsidRPr="004D49BC" w:rsidRDefault="009C67E5" w:rsidP="00824421">
            <w:pPr>
              <w:pStyle w:val="acctfourfigures"/>
              <w:tabs>
                <w:tab w:val="clear" w:pos="765"/>
                <w:tab w:val="decimal" w:pos="359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</w:tbl>
    <w:p w14:paraId="1B825E88" w14:textId="77777777" w:rsidR="00305FEE" w:rsidRPr="004D49BC" w:rsidRDefault="00305F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298"/>
        <w:gridCol w:w="185"/>
        <w:gridCol w:w="1112"/>
        <w:gridCol w:w="186"/>
        <w:gridCol w:w="1022"/>
        <w:gridCol w:w="185"/>
        <w:gridCol w:w="1020"/>
        <w:gridCol w:w="927"/>
        <w:gridCol w:w="1020"/>
        <w:gridCol w:w="1020"/>
        <w:gridCol w:w="6"/>
      </w:tblGrid>
      <w:tr w:rsidR="00102221" w:rsidRPr="004D49BC" w14:paraId="3212C920" w14:textId="77777777" w:rsidTr="00555FF3">
        <w:trPr>
          <w:trHeight w:val="364"/>
          <w:tblHeader/>
        </w:trPr>
        <w:tc>
          <w:tcPr>
            <w:tcW w:w="1980" w:type="dxa"/>
            <w:shd w:val="clear" w:color="auto" w:fill="auto"/>
          </w:tcPr>
          <w:p w14:paraId="2D3C6C1D" w14:textId="68913E2E" w:rsidR="00102221" w:rsidRPr="004D49BC" w:rsidRDefault="00102221" w:rsidP="00555FF3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43C42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981" w:type="dxa"/>
            <w:gridSpan w:val="11"/>
          </w:tcPr>
          <w:p w14:paraId="020C6F34" w14:textId="77777777" w:rsidR="00102221" w:rsidRPr="004D49BC" w:rsidRDefault="00102221" w:rsidP="00555FF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305FEE" w:rsidRPr="004D49BC" w14:paraId="47CDABFE" w14:textId="77777777" w:rsidTr="00555FF3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3D2E017F" w14:textId="77777777" w:rsidR="00305FEE" w:rsidRPr="004D49BC" w:rsidRDefault="00305FEE" w:rsidP="0055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28FC3F81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701CED96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</w:tcPr>
          <w:p w14:paraId="20D37666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6B71F7E6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E403263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4FD9AEF2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D194F7B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7F0B0C27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5DE38B7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1932AAC3" w14:textId="77777777" w:rsidR="00305FEE" w:rsidRPr="004D49BC" w:rsidRDefault="00305FEE" w:rsidP="00555FF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35E3" w:rsidRPr="004D49BC" w14:paraId="6896D3F2" w14:textId="77777777" w:rsidTr="004F4F4B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384C0F1C" w14:textId="77777777" w:rsidR="007235E3" w:rsidRPr="004D49BC" w:rsidRDefault="007235E3" w:rsidP="0072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vAlign w:val="bottom"/>
          </w:tcPr>
          <w:p w14:paraId="58EC64DC" w14:textId="2FFABD61" w:rsidR="007235E3" w:rsidRPr="004D49BC" w:rsidRDefault="007235E3" w:rsidP="007235E3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5" w:type="dxa"/>
          </w:tcPr>
          <w:p w14:paraId="7FE634E5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D882163" w14:textId="413FFD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A75B7E5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11C995F" w14:textId="4EEBA628" w:rsidR="007235E3" w:rsidRPr="004D49BC" w:rsidRDefault="007235E3" w:rsidP="007235E3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134886F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62E9A3" w14:textId="415223E6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8A9D2F4" w14:textId="07380075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60EB215" w14:textId="0A762A13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CD2A87E" w14:textId="7238DCC3" w:rsidR="007235E3" w:rsidRPr="004D49BC" w:rsidRDefault="007235E3" w:rsidP="00102221">
            <w:pPr>
              <w:pStyle w:val="acctfourfigures"/>
              <w:tabs>
                <w:tab w:val="clear" w:pos="765"/>
                <w:tab w:val="decimal" w:pos="359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</w:tr>
      <w:tr w:rsidR="007235E3" w:rsidRPr="004D49BC" w14:paraId="10FCAECE" w14:textId="77777777" w:rsidTr="004F4F4B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D4DD396" w14:textId="77777777" w:rsidR="007235E3" w:rsidRPr="004D49BC" w:rsidRDefault="007235E3" w:rsidP="0072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8" w:type="dxa"/>
            <w:vAlign w:val="bottom"/>
          </w:tcPr>
          <w:p w14:paraId="2DBB182E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7D9B6BC2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E81E384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</w:tcPr>
          <w:p w14:paraId="68022A79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62456E6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B268175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F413F6A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52AC484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62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4C1AAEF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8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4C76865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35E3" w:rsidRPr="004D49BC" w14:paraId="3A181200" w14:textId="77777777" w:rsidTr="004F4F4B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48CACC95" w14:textId="77777777" w:rsidR="007235E3" w:rsidRPr="004D49BC" w:rsidRDefault="007235E3" w:rsidP="0072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8" w:type="dxa"/>
            <w:vAlign w:val="bottom"/>
          </w:tcPr>
          <w:p w14:paraId="27174F5D" w14:textId="0A7A1815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444C7774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48F80B8" w14:textId="08FA9F32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6" w:type="dxa"/>
          </w:tcPr>
          <w:p w14:paraId="5049FC0B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1570CBC" w14:textId="11B9F22C" w:rsidR="007235E3" w:rsidRPr="004D49BC" w:rsidRDefault="007235E3" w:rsidP="007235E3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39060DD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4E0CC97" w14:textId="258C2D85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0F156937" w14:textId="0DBB0F40" w:rsidR="007235E3" w:rsidRPr="004D49BC" w:rsidRDefault="007235E3" w:rsidP="007235E3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62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3722AD6" w14:textId="5C44CC1C" w:rsidR="007235E3" w:rsidRPr="004D49BC" w:rsidRDefault="007235E3" w:rsidP="007235E3">
            <w:pPr>
              <w:pStyle w:val="acctfourfigures"/>
              <w:tabs>
                <w:tab w:val="clear" w:pos="765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DE23501" w14:textId="56574169" w:rsidR="007235E3" w:rsidRPr="004D49BC" w:rsidRDefault="007235E3" w:rsidP="007235E3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7235E3" w:rsidRPr="004D49BC" w14:paraId="1028517D" w14:textId="77777777" w:rsidTr="004F4F4B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48774B0A" w14:textId="77777777" w:rsidR="007235E3" w:rsidRPr="004D49BC" w:rsidRDefault="007235E3" w:rsidP="0072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98" w:type="dxa"/>
            <w:vAlign w:val="bottom"/>
          </w:tcPr>
          <w:p w14:paraId="23868B96" w14:textId="6C7540EB" w:rsidR="007235E3" w:rsidRPr="004D49BC" w:rsidRDefault="007235E3" w:rsidP="007235E3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85" w:type="dxa"/>
          </w:tcPr>
          <w:p w14:paraId="7BA5C1DF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10B73B0" w14:textId="69486729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4F61DB29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821A4E2" w14:textId="19AA9066" w:rsidR="007235E3" w:rsidRPr="004D49BC" w:rsidRDefault="007235E3" w:rsidP="007235E3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DBF6F02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1271C5" w14:textId="3F72603D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02A38ECD" w14:textId="21E2CD11" w:rsidR="007235E3" w:rsidRPr="004D49BC" w:rsidRDefault="007235E3" w:rsidP="007235E3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587"/>
              </w:tabs>
              <w:spacing w:line="240" w:lineRule="atLeast"/>
              <w:ind w:left="-43" w:right="-1519" w:firstLine="450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7AA083E" w14:textId="14E1D4E7" w:rsidR="007235E3" w:rsidRPr="004D49BC" w:rsidRDefault="007235E3" w:rsidP="007235E3">
            <w:pPr>
              <w:pStyle w:val="acctfourfigures"/>
              <w:tabs>
                <w:tab w:val="clear" w:pos="765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10B0E17" w14:textId="36B15F96" w:rsidR="007235E3" w:rsidRPr="004D49BC" w:rsidRDefault="007235E3" w:rsidP="007235E3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</w:tr>
      <w:tr w:rsidR="007235E3" w:rsidRPr="004D49BC" w14:paraId="408F9ACC" w14:textId="77777777" w:rsidTr="00555FF3">
        <w:trPr>
          <w:gridAfter w:val="1"/>
          <w:wAfter w:w="6" w:type="dxa"/>
          <w:trHeight w:hRule="exact" w:val="344"/>
        </w:trPr>
        <w:tc>
          <w:tcPr>
            <w:tcW w:w="1980" w:type="dxa"/>
            <w:shd w:val="clear" w:color="auto" w:fill="auto"/>
          </w:tcPr>
          <w:p w14:paraId="75CAE6AC" w14:textId="77777777" w:rsidR="007235E3" w:rsidRPr="004D49BC" w:rsidRDefault="007235E3" w:rsidP="007235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04005285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1B6A5983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9F8BBF9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65020F1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B0C7D17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927B664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38D0EC5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57C5962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E7DD8D2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CF3D06C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35E3" w:rsidRPr="004D49BC" w14:paraId="1B3E08C3" w14:textId="77777777" w:rsidTr="00555FF3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60325C99" w14:textId="77777777" w:rsidR="007235E3" w:rsidRPr="004D49BC" w:rsidRDefault="007235E3" w:rsidP="007235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8" w:type="dxa"/>
            <w:vAlign w:val="bottom"/>
          </w:tcPr>
          <w:p w14:paraId="07174748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231645A3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87A45B3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75D0A271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FF4AEA7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8DD2232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675B6B9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CEFB9E3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3BB1BC6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C253A64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35E3" w:rsidRPr="004D49BC" w14:paraId="12ED3237" w14:textId="77777777" w:rsidTr="004F4F4B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35E2F30A" w14:textId="77777777" w:rsidR="007235E3" w:rsidRPr="004D49BC" w:rsidRDefault="007235E3" w:rsidP="0072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8" w:type="dxa"/>
            <w:vAlign w:val="bottom"/>
          </w:tcPr>
          <w:p w14:paraId="5E928413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35E1A4A5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C761C51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4A29291D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  <w:vAlign w:val="bottom"/>
          </w:tcPr>
          <w:p w14:paraId="281B27A3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366"/>
                <w:tab w:val="left" w:pos="726"/>
              </w:tabs>
              <w:spacing w:line="240" w:lineRule="atLeast"/>
              <w:ind w:right="-1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4CC537C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DAB8986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8C7AC79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F309324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589CF95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35E3" w:rsidRPr="004D49BC" w14:paraId="770BD90F" w14:textId="77777777" w:rsidTr="004F4F4B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30AC2C77" w14:textId="77777777" w:rsidR="007235E3" w:rsidRPr="004D49BC" w:rsidRDefault="007235E3" w:rsidP="007235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8" w:type="dxa"/>
            <w:vAlign w:val="bottom"/>
          </w:tcPr>
          <w:p w14:paraId="5832ABD1" w14:textId="4DACC3C6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2AF661EB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9174AEA" w14:textId="77DF6B4D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  <w:tc>
          <w:tcPr>
            <w:tcW w:w="186" w:type="dxa"/>
          </w:tcPr>
          <w:p w14:paraId="1DA1C4FB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  <w:vAlign w:val="bottom"/>
          </w:tcPr>
          <w:p w14:paraId="620EA015" w14:textId="51246A26" w:rsidR="007235E3" w:rsidRPr="004D49BC" w:rsidRDefault="007235E3" w:rsidP="007235E3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62029BB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AEDDE8B" w14:textId="7D091356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27F851E" w14:textId="6037BAC8" w:rsidR="007235E3" w:rsidRPr="004D49BC" w:rsidRDefault="007235E3" w:rsidP="007235E3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587"/>
              </w:tabs>
              <w:spacing w:line="240" w:lineRule="atLeast"/>
              <w:ind w:left="-43" w:right="-1519" w:firstLine="450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821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12284DF" w14:textId="55058444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45048F5" w14:textId="4FAFF6F9" w:rsidR="007235E3" w:rsidRPr="004D49BC" w:rsidRDefault="007235E3" w:rsidP="007235E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821</w:t>
            </w:r>
          </w:p>
        </w:tc>
      </w:tr>
      <w:tr w:rsidR="007235E3" w:rsidRPr="004D49BC" w14:paraId="4C7E8C0A" w14:textId="77777777" w:rsidTr="004F4F4B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1C931088" w14:textId="77777777" w:rsidR="007235E3" w:rsidRPr="004D49BC" w:rsidRDefault="007235E3" w:rsidP="007235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8" w:type="dxa"/>
            <w:vAlign w:val="bottom"/>
          </w:tcPr>
          <w:p w14:paraId="50EE0374" w14:textId="2CA2993B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56074F02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16EDFB5" w14:textId="74DD400D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6" w:type="dxa"/>
          </w:tcPr>
          <w:p w14:paraId="458916BE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  <w:vAlign w:val="bottom"/>
          </w:tcPr>
          <w:p w14:paraId="373A57C2" w14:textId="66EF27D5" w:rsidR="007235E3" w:rsidRPr="004D49BC" w:rsidRDefault="007235E3" w:rsidP="007235E3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445740F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824157" w14:textId="7FD812FB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B114A93" w14:textId="1F5D2A03" w:rsidR="007235E3" w:rsidRPr="004D49BC" w:rsidRDefault="007235E3" w:rsidP="007235E3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587"/>
              </w:tabs>
              <w:spacing w:line="240" w:lineRule="atLeast"/>
              <w:ind w:left="-43" w:right="-1519" w:firstLine="333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9,546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166A412" w14:textId="54216E42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9B128FE" w14:textId="218FCA85" w:rsidR="007235E3" w:rsidRPr="004D49BC" w:rsidRDefault="007235E3" w:rsidP="007235E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9,546</w:t>
            </w:r>
          </w:p>
        </w:tc>
      </w:tr>
      <w:tr w:rsidR="007235E3" w:rsidRPr="004D49BC" w14:paraId="1E76B9EC" w14:textId="77777777" w:rsidTr="004F4F4B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2DCF2776" w14:textId="77777777" w:rsidR="007235E3" w:rsidRPr="004D49BC" w:rsidRDefault="007235E3" w:rsidP="007235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98" w:type="dxa"/>
            <w:vAlign w:val="bottom"/>
          </w:tcPr>
          <w:p w14:paraId="7F29ACCF" w14:textId="2459236A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85" w:type="dxa"/>
          </w:tcPr>
          <w:p w14:paraId="7CD78452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2FC3931" w14:textId="0AB05DD9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512B134C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  <w:vAlign w:val="bottom"/>
          </w:tcPr>
          <w:p w14:paraId="7C90263E" w14:textId="2B0CF41F" w:rsidR="007235E3" w:rsidRPr="004D49BC" w:rsidRDefault="007235E3" w:rsidP="007235E3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1181E58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550FFB1" w14:textId="2AFE1C22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F6E0E75" w14:textId="718A1A24" w:rsidR="007235E3" w:rsidRPr="004D49BC" w:rsidRDefault="007235E3" w:rsidP="007235E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95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C2D5A38" w14:textId="5A19D674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2EB0DA1" w14:textId="2C451841" w:rsidR="007235E3" w:rsidRPr="004D49BC" w:rsidRDefault="007235E3" w:rsidP="007235E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7235E3" w:rsidRPr="004D49BC" w14:paraId="4591ACB3" w14:textId="77777777" w:rsidTr="00555FF3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4BC763CE" w14:textId="77777777" w:rsidR="007235E3" w:rsidRPr="004D49BC" w:rsidRDefault="007235E3" w:rsidP="007235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98" w:type="dxa"/>
            <w:vAlign w:val="bottom"/>
          </w:tcPr>
          <w:p w14:paraId="3B4CC435" w14:textId="71C02F9B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0B0FEE16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D2D8ABF" w14:textId="74EF3DC6" w:rsidR="007235E3" w:rsidRPr="004D49BC" w:rsidRDefault="007235E3" w:rsidP="007235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186" w:type="dxa"/>
          </w:tcPr>
          <w:p w14:paraId="5730A989" w14:textId="77777777" w:rsidR="007235E3" w:rsidRPr="004D49BC" w:rsidRDefault="007235E3" w:rsidP="007235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0E4D932" w14:textId="1921C77F" w:rsidR="007235E3" w:rsidRPr="004D49BC" w:rsidRDefault="007235E3" w:rsidP="007235E3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66D0045" w14:textId="77777777" w:rsidR="007235E3" w:rsidRPr="004D49BC" w:rsidRDefault="007235E3" w:rsidP="007235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EB03E3E" w14:textId="3FEF22A3" w:rsidR="007235E3" w:rsidRPr="004D49BC" w:rsidRDefault="007235E3" w:rsidP="007235E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A50BA66" w14:textId="54109657" w:rsidR="007235E3" w:rsidRPr="004D49BC" w:rsidRDefault="007235E3" w:rsidP="007235E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4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60BA7DC" w14:textId="1B645A41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8335D5D" w14:textId="73E73080" w:rsidR="007235E3" w:rsidRPr="004D49BC" w:rsidRDefault="007235E3" w:rsidP="007235E3">
            <w:pPr>
              <w:pStyle w:val="acctfourfigures"/>
              <w:tabs>
                <w:tab w:val="clear" w:pos="765"/>
                <w:tab w:val="decimal" w:pos="359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</w:tbl>
    <w:p w14:paraId="69B9F66F" w14:textId="1E2FEEFF" w:rsidR="00CA4141" w:rsidRPr="004D49BC" w:rsidRDefault="00CA4141"/>
    <w:p w14:paraId="2FF06AFA" w14:textId="77777777" w:rsidR="00CA4141" w:rsidRPr="004D49BC" w:rsidRDefault="00CA4141"/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079"/>
        <w:gridCol w:w="181"/>
        <w:gridCol w:w="991"/>
        <w:gridCol w:w="180"/>
        <w:gridCol w:w="990"/>
        <w:gridCol w:w="900"/>
        <w:gridCol w:w="990"/>
        <w:gridCol w:w="990"/>
      </w:tblGrid>
      <w:tr w:rsidR="00AD4FF6" w:rsidRPr="004D49BC" w14:paraId="398EA5FC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64D7197A" w14:textId="1B121BA9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20"/>
                <w:cs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4D49BC" w14:paraId="3598AF4D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0828638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1A63EBBC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4D49BC" w14:paraId="1698514D" w14:textId="77777777" w:rsidTr="00824421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1251C9D3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1A4D2DCA" w:rsidR="00D86BB6" w:rsidRPr="004D49BC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4D49BC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554A8F2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42E12137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51C40CF4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3B4C3FD2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B336AC"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184B715A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6AD878BB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446F7DB3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6C73A966" w14:textId="4E992575" w:rsidR="00D86BB6" w:rsidRPr="004D49BC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4D49BC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B1C31" w:rsidRPr="004D49BC" w14:paraId="60EAD047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1EC7FFB1" w14:textId="1705A50A" w:rsidR="003B1C31" w:rsidRPr="004D49BC" w:rsidRDefault="003B1C31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831" w:type="dxa"/>
            <w:gridSpan w:val="10"/>
          </w:tcPr>
          <w:p w14:paraId="79A8EF21" w14:textId="77777777" w:rsidR="003B1C31" w:rsidRPr="004D49BC" w:rsidRDefault="003B1C31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D86BB6" w:rsidRPr="004D49BC" w14:paraId="0C389F09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1A643724" w14:textId="77777777" w:rsidR="00D86BB6" w:rsidRPr="004D49BC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2C59C11E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27B65E22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D22A2D9" w14:textId="4A40F569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44CE4F26" w14:textId="12314751" w:rsidR="00824421" w:rsidRPr="004D49BC" w:rsidRDefault="00363E6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932</w:t>
            </w:r>
          </w:p>
        </w:tc>
        <w:tc>
          <w:tcPr>
            <w:tcW w:w="180" w:type="dxa"/>
            <w:vAlign w:val="bottom"/>
          </w:tcPr>
          <w:p w14:paraId="39BF495C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6E1F1E" w14:textId="140F803E" w:rsidR="00824421" w:rsidRPr="004D49BC" w:rsidRDefault="00363E6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DACB3C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57A29D2" w14:textId="781F857C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32440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25F40" w14:textId="41716B4A" w:rsidR="00824421" w:rsidRPr="004D49BC" w:rsidRDefault="00363E62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CF656" w14:textId="0F9B1AF0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832426" w14:textId="48A0DF32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0E96A8" w14:textId="3852B85E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932</w:t>
            </w:r>
          </w:p>
        </w:tc>
      </w:tr>
      <w:tr w:rsidR="00824421" w:rsidRPr="004D49BC" w14:paraId="29798C36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8C13823" w14:textId="179AAEA7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7A06849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0FD1ADD5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4D4B7C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5EDFF61" w14:textId="4661F2E1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6603BB83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6D50A94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3CFDD1CA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4B209B9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002DA5C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3282AF2" w14:textId="0DC852A3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180021"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7046957" w14:textId="1597DA42" w:rsidR="00824421" w:rsidRPr="004D49BC" w:rsidRDefault="00363E6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2D2F1B1E" w:rsidR="00824421" w:rsidRPr="004D49BC" w:rsidRDefault="00363E6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3252BC24" w14:textId="4125C114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B088526" w14:textId="4A10A0B9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7AC404B9" w:rsidR="00824421" w:rsidRPr="004D49BC" w:rsidRDefault="00363E62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254A7939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2,959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7FBA2266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08ABEB20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2,959</w:t>
            </w:r>
          </w:p>
        </w:tc>
      </w:tr>
      <w:tr w:rsidR="00824421" w:rsidRPr="004D49BC" w14:paraId="6B0787A5" w14:textId="77777777" w:rsidTr="00824421">
        <w:trPr>
          <w:trHeight w:val="144"/>
        </w:trPr>
        <w:tc>
          <w:tcPr>
            <w:tcW w:w="1980" w:type="dxa"/>
            <w:shd w:val="clear" w:color="auto" w:fill="auto"/>
          </w:tcPr>
          <w:p w14:paraId="46179DB1" w14:textId="77777777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434E5E4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33CD5FE7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1AEBB2A4" w14:textId="77777777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7E6F63C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B61E365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CAB51A7" w14:textId="5845C546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D2FF96E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0138A64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18FA5CB6" w14:textId="561EA718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57C35F26" w14:textId="02905EF4" w:rsidR="00824421" w:rsidRPr="004D49BC" w:rsidRDefault="00363E6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D261502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00F69F" w14:textId="0D81B525" w:rsidR="00824421" w:rsidRPr="004D49BC" w:rsidRDefault="00363E6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376</w:t>
            </w:r>
          </w:p>
        </w:tc>
        <w:tc>
          <w:tcPr>
            <w:tcW w:w="181" w:type="dxa"/>
            <w:vAlign w:val="bottom"/>
          </w:tcPr>
          <w:p w14:paraId="75020634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9B4EDED" w14:textId="74B5B9B5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1892CF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4F6C1" w14:textId="5BA74EDA" w:rsidR="00824421" w:rsidRPr="004D49BC" w:rsidRDefault="00363E62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3AFEA4" w14:textId="6AC93BFE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4799B7" w14:textId="52A315BB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E0EDE6" w14:textId="053D64E0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</w:tr>
      <w:tr w:rsidR="00824421" w:rsidRPr="004D49BC" w14:paraId="7E32F36B" w14:textId="77777777" w:rsidTr="009608F1">
        <w:trPr>
          <w:trHeight w:val="350"/>
        </w:trPr>
        <w:tc>
          <w:tcPr>
            <w:tcW w:w="1980" w:type="dxa"/>
            <w:shd w:val="clear" w:color="auto" w:fill="auto"/>
          </w:tcPr>
          <w:p w14:paraId="54AD3286" w14:textId="37AD76B9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7814ED" w14:textId="54F4ACA2" w:rsidR="00824421" w:rsidRPr="004D49BC" w:rsidRDefault="00363E6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C77E33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0041238D" w14:textId="5FF7AF20" w:rsidR="00824421" w:rsidRPr="004D49BC" w:rsidRDefault="00363E6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1" w:type="dxa"/>
          </w:tcPr>
          <w:p w14:paraId="5DFD947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64358011" w14:textId="62FCAE53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9,638</w:t>
            </w:r>
          </w:p>
        </w:tc>
        <w:tc>
          <w:tcPr>
            <w:tcW w:w="180" w:type="dxa"/>
            <w:shd w:val="clear" w:color="auto" w:fill="auto"/>
          </w:tcPr>
          <w:p w14:paraId="737EF0A7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E326C2" w14:textId="045CBBC9" w:rsidR="00824421" w:rsidRPr="004D49BC" w:rsidRDefault="00363E62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52D67E" w14:textId="00D605FF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9,595</w:t>
            </w:r>
          </w:p>
        </w:tc>
        <w:tc>
          <w:tcPr>
            <w:tcW w:w="990" w:type="dxa"/>
            <w:shd w:val="clear" w:color="auto" w:fill="auto"/>
          </w:tcPr>
          <w:p w14:paraId="54FB5678" w14:textId="3376E087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312A5C" w14:textId="1CBC26AE" w:rsidR="00824421" w:rsidRPr="004D49BC" w:rsidRDefault="00363E6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9,595</w:t>
            </w:r>
          </w:p>
        </w:tc>
      </w:tr>
      <w:tr w:rsidR="007E3AF0" w:rsidRPr="004D49BC" w14:paraId="744DC19B" w14:textId="77777777" w:rsidTr="00DB5EC7">
        <w:trPr>
          <w:trHeight w:val="350"/>
        </w:trPr>
        <w:tc>
          <w:tcPr>
            <w:tcW w:w="1980" w:type="dxa"/>
            <w:shd w:val="clear" w:color="auto" w:fill="auto"/>
          </w:tcPr>
          <w:p w14:paraId="7A765CEF" w14:textId="383B67E6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vAlign w:val="bottom"/>
          </w:tcPr>
          <w:p w14:paraId="29D83755" w14:textId="5A0DB6B3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80" w:type="dxa"/>
            <w:vAlign w:val="bottom"/>
          </w:tcPr>
          <w:p w14:paraId="66CF911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FF128D" w14:textId="5B26CA31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B777F38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2585293" w14:textId="7A27997B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6492F7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66E518" w14:textId="5C380229" w:rsidR="007E3AF0" w:rsidRPr="004D49BC" w:rsidRDefault="007E3AF0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6FC1FA" w14:textId="6BB7D01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718230" w14:textId="05B7AD9F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9C5AA1" w14:textId="728C7284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7E3AF0" w:rsidRPr="004D49BC" w14:paraId="0612E50C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DBF1F4B" w14:textId="5F68F196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28208D1D" w14:textId="26B2DEB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3D25799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7735B1" w14:textId="5240CE4A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81" w:type="dxa"/>
            <w:vAlign w:val="bottom"/>
          </w:tcPr>
          <w:p w14:paraId="7353881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6999EF1" w14:textId="16AA340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37EA9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EDD95" w14:textId="0C4DD9F5" w:rsidR="007E3AF0" w:rsidRPr="004D49BC" w:rsidRDefault="007E3AF0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175BD8" w14:textId="293F57A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2B4895" w14:textId="4B3CA3F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8C512C" w14:textId="57F1EB76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7E3AF0" w:rsidRPr="004D49BC" w14:paraId="02F36E0A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09D35215" w14:textId="77777777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B00A2C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272950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0CAE482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2AD425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BD5F74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BBD61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1CE54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42FEE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F893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3FCEF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1C7F31CE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17C2C577" w14:textId="358C3FE3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261E174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710A9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AAF207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B7E1DB8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0471289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9EBA75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3E62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825E1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6030A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68AF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64A2B4B0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062BEEE1" w14:textId="57224170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5E77E9F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581D8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471614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CAD4167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DB2BBC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DA6CF9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388C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F287D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53202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04224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7CD81EDB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9F34AF8" w14:textId="58353AF4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059002B6" w14:textId="1AAB83C9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0" w:type="dxa"/>
            <w:vAlign w:val="bottom"/>
          </w:tcPr>
          <w:p w14:paraId="00C4A1EA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843E6A" w14:textId="48227C33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65B290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2419938" w14:textId="0691D185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FC6E5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9E18F5" w14:textId="6A50DA33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3039B4" w14:textId="581071AF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22B244" w14:textId="7FE7616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1DA88E" w14:textId="1F5C771F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</w:tr>
      <w:tr w:rsidR="007E3AF0" w:rsidRPr="004D49BC" w14:paraId="5C3A33A8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59607F74" w14:textId="0D23979B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66065D67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3A379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D72BF3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61F9A3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56D2BD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38BA57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17B8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C3D9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46E8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0F74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7B3C823E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6FFC8146" w14:textId="297BDD8B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4F84833" w14:textId="2D737191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3F6AA6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F46ED7" w14:textId="301CE916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444CE8C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58AD662" w14:textId="2A461F9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F615E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71EF9" w14:textId="570F8F6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4C2FC4" w14:textId="019F3BFE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2,938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D14EF7" w14:textId="1825E2C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CF2E9F" w14:textId="5DB0A99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2,938</w:t>
            </w:r>
          </w:p>
        </w:tc>
      </w:tr>
      <w:tr w:rsidR="007E3AF0" w:rsidRPr="004D49BC" w14:paraId="309C7F4D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654F69B" w14:textId="0FEED4DF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34858854" w14:textId="4FFEFFB0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0" w:type="dxa"/>
            <w:vAlign w:val="bottom"/>
          </w:tcPr>
          <w:p w14:paraId="01CBC74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A88A39" w14:textId="0CD53769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9CB4C4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7393625" w14:textId="3F225846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DEFCAF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0BE36" w14:textId="1833FFF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DDE22D" w14:textId="52F0E4F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3AB9E7" w14:textId="5F027F4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FABFC9" w14:textId="779DDAF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7E3AF0" w:rsidRPr="004D49BC" w14:paraId="653E80DD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2CE5ABA1" w14:textId="77777777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1F5F94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68348A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B46AA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6B5A7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17A2EA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C3866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C6D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2B2C4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4E3D7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8D55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2D32F59D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58849D8" w14:textId="58692B67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885EB0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95C28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55B41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2EA2BBA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C9C247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07F71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95ED18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B5596D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4B52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5FA5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7B7D3411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5619B87" w14:textId="55B2F7B1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3C988C1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44415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8AF29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989FBE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D918D5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E8BDFE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D7C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27B88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DEB8E2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67859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52F738DB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190AEA3" w14:textId="4DD52302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568894F4" w14:textId="2141A0AB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0C74AA7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87C5BC" w14:textId="2692ECEF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  <w:tc>
          <w:tcPr>
            <w:tcW w:w="181" w:type="dxa"/>
            <w:vAlign w:val="bottom"/>
          </w:tcPr>
          <w:p w14:paraId="5BB961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1D8083D" w14:textId="4A50E7CB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110DD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095C6" w14:textId="42662F4E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6E9C34" w14:textId="46B06143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B577A" w14:textId="19CA53A5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079BF8" w14:textId="7D679F8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</w:tr>
      <w:tr w:rsidR="007E3AF0" w:rsidRPr="004D49BC" w14:paraId="7FCE305E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1E5F5475" w14:textId="04ACD82D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4A37E1E2" w14:textId="39592FF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CE187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11C382" w14:textId="75CB88DD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1" w:type="dxa"/>
            <w:vAlign w:val="bottom"/>
          </w:tcPr>
          <w:p w14:paraId="6B86473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965EB09" w14:textId="7F08090A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66FA3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5C956" w14:textId="7E2C4C7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A9AB4D" w14:textId="78DF4BB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1D989E" w14:textId="61AD592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4B19B" w14:textId="178B1F7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9,546</w:t>
            </w:r>
          </w:p>
        </w:tc>
      </w:tr>
      <w:tr w:rsidR="007E3AF0" w:rsidRPr="004D49BC" w14:paraId="4CB071E0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59B794C7" w14:textId="75EDDEA8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72D37D77" w14:textId="3547229C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681430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F4521C" w14:textId="66712CF8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181" w:type="dxa"/>
            <w:vAlign w:val="bottom"/>
          </w:tcPr>
          <w:p w14:paraId="12FEC05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2264823" w14:textId="7F2E10B6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A41D4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C3710" w14:textId="121662D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C91A82" w14:textId="6718E24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0AC1D3" w14:textId="54E3B420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BA71E7" w14:textId="5C3398A3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14:paraId="27F740A0" w14:textId="5C838771" w:rsidR="00D56066" w:rsidRPr="004D49BC" w:rsidRDefault="00F87E9C" w:rsidP="0052543D">
      <w:pPr>
        <w:rPr>
          <w:rFonts w:cstheme="minorBidi"/>
        </w:rPr>
      </w:pPr>
      <w:r w:rsidRPr="004D49BC">
        <w:br w:type="page"/>
      </w:r>
    </w:p>
    <w:p w14:paraId="5B9D1597" w14:textId="0EED36A6" w:rsidR="00102221" w:rsidRPr="004D49BC" w:rsidRDefault="00102221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6" w:name="_Hlk165987322"/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bookmarkEnd w:id="6"/>
    <w:p w14:paraId="34521613" w14:textId="77777777" w:rsidR="00102221" w:rsidRPr="004D49BC" w:rsidRDefault="00102221" w:rsidP="00102221">
      <w:pPr>
        <w:rPr>
          <w:rFonts w:asciiTheme="majorBidi" w:hAnsiTheme="majorBidi" w:cstheme="majorBidi"/>
        </w:rPr>
      </w:pPr>
    </w:p>
    <w:p w14:paraId="4C25B709" w14:textId="77777777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และสินทรัพย์ไม่มีตัวตนอื่น</w:t>
      </w:r>
      <w:r w:rsidRPr="004D49BC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4D49B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4D49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</w:rPr>
        <w:t xml:space="preserve"> 31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2567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D49BC">
        <w:rPr>
          <w:rFonts w:ascii="Angsana New" w:hAnsi="Angsana New" w:cs="Angsana New"/>
          <w:sz w:val="30"/>
          <w:szCs w:val="30"/>
        </w:rPr>
        <w:t xml:space="preserve">2566 </w:t>
      </w:r>
      <w:r w:rsidRPr="004D49B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DEBAFD5" w14:textId="77777777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5"/>
        <w:gridCol w:w="877"/>
        <w:gridCol w:w="984"/>
        <w:gridCol w:w="270"/>
        <w:gridCol w:w="1081"/>
        <w:gridCol w:w="270"/>
        <w:gridCol w:w="984"/>
        <w:gridCol w:w="270"/>
        <w:gridCol w:w="1148"/>
      </w:tblGrid>
      <w:tr w:rsidR="00102221" w:rsidRPr="004D49BC" w14:paraId="16FD766D" w14:textId="77777777" w:rsidTr="00A622E9">
        <w:tc>
          <w:tcPr>
            <w:tcW w:w="1777" w:type="pct"/>
          </w:tcPr>
          <w:p w14:paraId="35C556D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0" w:type="pct"/>
          </w:tcPr>
          <w:p w14:paraId="6EA27057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68BCB6C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ABE111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A397A5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221" w:rsidRPr="004D49BC" w14:paraId="3B5E388B" w14:textId="77777777" w:rsidTr="00A622E9">
        <w:tc>
          <w:tcPr>
            <w:tcW w:w="1777" w:type="pct"/>
          </w:tcPr>
          <w:p w14:paraId="14B4F324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7CE060C0" w14:textId="57EBC33C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46EC9A30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7DE407C3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0ACC5C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94EBD77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CC7421D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1340421B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334CB0B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02221" w:rsidRPr="004D49BC" w14:paraId="2C870A6A" w14:textId="77777777" w:rsidTr="00A622E9">
        <w:tc>
          <w:tcPr>
            <w:tcW w:w="1777" w:type="pct"/>
          </w:tcPr>
          <w:p w14:paraId="28ABF447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67C72214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</w:tcPr>
          <w:p w14:paraId="5D7354B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221" w:rsidRPr="004D49BC" w14:paraId="061C66B6" w14:textId="77777777" w:rsidTr="00A622E9">
        <w:tc>
          <w:tcPr>
            <w:tcW w:w="1777" w:type="pct"/>
          </w:tcPr>
          <w:p w14:paraId="53A754FB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9B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480" w:type="pct"/>
          </w:tcPr>
          <w:p w14:paraId="5573FE2B" w14:textId="0E9A7E4B" w:rsidR="00102221" w:rsidRPr="004D49BC" w:rsidRDefault="00102221" w:rsidP="00A622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DEAA16B" w14:textId="019EDC6D" w:rsidR="00102221" w:rsidRPr="004D49BC" w:rsidRDefault="005072E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32EF" w:rsidRPr="004D49BC">
              <w:rPr>
                <w:rFonts w:asciiTheme="majorBidi" w:hAnsiTheme="majorBidi" w:cstheme="majorBidi"/>
                <w:sz w:val="30"/>
                <w:szCs w:val="30"/>
              </w:rPr>
              <w:t>87,216</w:t>
            </w:r>
          </w:p>
        </w:tc>
        <w:tc>
          <w:tcPr>
            <w:tcW w:w="148" w:type="pct"/>
          </w:tcPr>
          <w:p w14:paraId="0D3F71FF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04FB3C" w14:textId="7DE600DF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8</w:t>
            </w:r>
            <w:r w:rsidR="00196B9C"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70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196B9C"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86</w:t>
            </w:r>
            <w:r w:rsidR="00446967"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8" w:type="pct"/>
          </w:tcPr>
          <w:p w14:paraId="1826FE19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AEEBBA2" w14:textId="3A715B68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67,</w:t>
            </w:r>
            <w:r w:rsidR="007E3AF0" w:rsidRPr="004D49B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098</w:t>
            </w:r>
          </w:p>
        </w:tc>
        <w:tc>
          <w:tcPr>
            <w:tcW w:w="148" w:type="pct"/>
          </w:tcPr>
          <w:p w14:paraId="23A0F252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707CFDAA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57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371</w:t>
            </w:r>
          </w:p>
        </w:tc>
      </w:tr>
      <w:tr w:rsidR="00102221" w:rsidRPr="004D49BC" w14:paraId="382A9298" w14:textId="77777777" w:rsidTr="00A622E9">
        <w:tc>
          <w:tcPr>
            <w:tcW w:w="1777" w:type="pct"/>
          </w:tcPr>
          <w:p w14:paraId="0A9D02A7" w14:textId="54CF08BE" w:rsidR="00102221" w:rsidRPr="004D49BC" w:rsidRDefault="00417FED" w:rsidP="0041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D49B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4D49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(หัก) </w:t>
            </w:r>
            <w:r w:rsidR="00102221" w:rsidRPr="004D49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102221" w:rsidRPr="004D49B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  <w:r w:rsidR="00102221" w:rsidRPr="004D49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การเปลี่ยนแปลงในเจ้าหนี้</w:t>
            </w:r>
            <w:r w:rsidR="00102221" w:rsidRPr="004D49B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</w:t>
            </w:r>
          </w:p>
        </w:tc>
        <w:tc>
          <w:tcPr>
            <w:tcW w:w="480" w:type="pct"/>
          </w:tcPr>
          <w:p w14:paraId="447B6C6D" w14:textId="77777777" w:rsidR="00102221" w:rsidRPr="004D49BC" w:rsidRDefault="00102221" w:rsidP="00A622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DFB6E6F" w14:textId="6F262325" w:rsidR="00102221" w:rsidRPr="004D49BC" w:rsidRDefault="00E532EF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216,697</w:t>
            </w:r>
          </w:p>
        </w:tc>
        <w:tc>
          <w:tcPr>
            <w:tcW w:w="148" w:type="pct"/>
          </w:tcPr>
          <w:p w14:paraId="41C87430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21E2370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54</w:t>
            </w: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394</w:t>
            </w:r>
          </w:p>
        </w:tc>
        <w:tc>
          <w:tcPr>
            <w:tcW w:w="148" w:type="pct"/>
          </w:tcPr>
          <w:p w14:paraId="19425CE7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21F2BBE6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41" w:firstLine="0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4D49B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44,995</w:t>
            </w:r>
          </w:p>
        </w:tc>
        <w:tc>
          <w:tcPr>
            <w:tcW w:w="148" w:type="pct"/>
          </w:tcPr>
          <w:p w14:paraId="781F1FF2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5D198C5C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8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37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716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102221" w:rsidRPr="004D49BC" w14:paraId="7BCC23CC" w14:textId="77777777" w:rsidTr="00A622E9">
        <w:tc>
          <w:tcPr>
            <w:tcW w:w="1777" w:type="pct"/>
          </w:tcPr>
          <w:p w14:paraId="54469DA5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ซื้อมาและจ่ายชำระเป็นเงินสด</w:t>
            </w:r>
          </w:p>
        </w:tc>
        <w:tc>
          <w:tcPr>
            <w:tcW w:w="480" w:type="pct"/>
          </w:tcPr>
          <w:p w14:paraId="341AA745" w14:textId="77777777" w:rsidR="00102221" w:rsidRPr="004D49BC" w:rsidRDefault="00102221" w:rsidP="00A622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FE438" w14:textId="3B0AB49D" w:rsidR="00102221" w:rsidRPr="004D49BC" w:rsidRDefault="00E532EF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403,913</w:t>
            </w:r>
          </w:p>
        </w:tc>
        <w:tc>
          <w:tcPr>
            <w:tcW w:w="148" w:type="pct"/>
          </w:tcPr>
          <w:p w14:paraId="1433369A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BC267F9" w14:textId="074744B3" w:rsidR="00102221" w:rsidRPr="004D49BC" w:rsidRDefault="000D3ABD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925</w:t>
            </w:r>
            <w:r w:rsidR="00102221"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446967"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3C1B6D82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4FAF5" w14:textId="1FDBD5BA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112,</w:t>
            </w:r>
            <w:r w:rsidR="007E3AF0" w:rsidRPr="004D49BC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093</w:t>
            </w:r>
          </w:p>
        </w:tc>
        <w:tc>
          <w:tcPr>
            <w:tcW w:w="148" w:type="pct"/>
          </w:tcPr>
          <w:p w14:paraId="085C3D9B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5B42A6B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19</w:t>
            </w:r>
            <w:r w:rsidRPr="004D49B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655</w:t>
            </w:r>
          </w:p>
        </w:tc>
      </w:tr>
    </w:tbl>
    <w:p w14:paraId="61865154" w14:textId="77777777" w:rsidR="00102221" w:rsidRPr="004D49BC" w:rsidRDefault="00102221" w:rsidP="00102221">
      <w:pPr>
        <w:rPr>
          <w:rFonts w:asciiTheme="majorBidi" w:hAnsiTheme="majorBidi" w:cstheme="majorBidi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781"/>
        <w:gridCol w:w="984"/>
        <w:gridCol w:w="270"/>
        <w:gridCol w:w="1081"/>
        <w:gridCol w:w="270"/>
        <w:gridCol w:w="984"/>
        <w:gridCol w:w="270"/>
        <w:gridCol w:w="1158"/>
      </w:tblGrid>
      <w:tr w:rsidR="00102221" w:rsidRPr="004D49BC" w14:paraId="2D22A7CE" w14:textId="77777777" w:rsidTr="00A622E9">
        <w:tc>
          <w:tcPr>
            <w:tcW w:w="1824" w:type="pct"/>
          </w:tcPr>
          <w:p w14:paraId="78EAE60B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28" w:type="pct"/>
          </w:tcPr>
          <w:p w14:paraId="66882EBA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117583CB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44DBDA3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5710D94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221" w:rsidRPr="004D49BC" w14:paraId="565B5660" w14:textId="77777777" w:rsidTr="00A622E9">
        <w:trPr>
          <w:trHeight w:val="371"/>
        </w:trPr>
        <w:tc>
          <w:tcPr>
            <w:tcW w:w="1824" w:type="pct"/>
          </w:tcPr>
          <w:p w14:paraId="258C56CA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13EA4BC4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1E696384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4C1B731A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1B9678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41685442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A753992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E2E8ED2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B2A0700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02221" w:rsidRPr="004D49BC" w14:paraId="15A1C503" w14:textId="77777777" w:rsidTr="00A622E9">
        <w:tc>
          <w:tcPr>
            <w:tcW w:w="1824" w:type="pct"/>
          </w:tcPr>
          <w:p w14:paraId="090D96BE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695C9FC8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8" w:type="pct"/>
            <w:gridSpan w:val="7"/>
          </w:tcPr>
          <w:p w14:paraId="216AB4AB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221" w:rsidRPr="004D49BC" w14:paraId="07FD0FB2" w14:textId="77777777" w:rsidTr="00A622E9">
        <w:tc>
          <w:tcPr>
            <w:tcW w:w="1824" w:type="pct"/>
          </w:tcPr>
          <w:p w14:paraId="7A0FC31A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28" w:type="pct"/>
          </w:tcPr>
          <w:p w14:paraId="49BCB36E" w14:textId="77777777" w:rsidR="00102221" w:rsidRPr="004D49BC" w:rsidRDefault="00102221" w:rsidP="00A622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73C6DE2" w14:textId="2F6D0019" w:rsidR="00102221" w:rsidRPr="005415B8" w:rsidRDefault="005415B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415B8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148" w:type="pct"/>
          </w:tcPr>
          <w:p w14:paraId="145058A9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6611E6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20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567</w:t>
            </w:r>
          </w:p>
        </w:tc>
        <w:tc>
          <w:tcPr>
            <w:tcW w:w="148" w:type="pct"/>
          </w:tcPr>
          <w:p w14:paraId="0BC9A1D7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1525D31" w14:textId="46C31615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40</w:t>
            </w:r>
            <w:r w:rsidR="007E3AF0" w:rsidRPr="004D49B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8" w:type="pct"/>
          </w:tcPr>
          <w:p w14:paraId="5FCE0175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7D1ACB7A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1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912</w:t>
            </w:r>
          </w:p>
        </w:tc>
      </w:tr>
      <w:tr w:rsidR="00102221" w:rsidRPr="004D49BC" w14:paraId="43FC7878" w14:textId="77777777" w:rsidTr="00A622E9">
        <w:tc>
          <w:tcPr>
            <w:tcW w:w="1824" w:type="pct"/>
          </w:tcPr>
          <w:p w14:paraId="124FC342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(หัก)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การเปลี่ยนแปลงในเจ้าหนี้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428" w:type="pct"/>
          </w:tcPr>
          <w:p w14:paraId="1902792B" w14:textId="77777777" w:rsidR="00102221" w:rsidRPr="004D49BC" w:rsidRDefault="00102221" w:rsidP="00A622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EEF3752" w14:textId="016E6075" w:rsidR="00102221" w:rsidRPr="005415B8" w:rsidRDefault="00DC2A15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415B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F0DF0" w:rsidRPr="005415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15B8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4F0DF0" w:rsidRPr="005415B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A2A1052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AC0D0DD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377</w:t>
            </w:r>
          </w:p>
        </w:tc>
        <w:tc>
          <w:tcPr>
            <w:tcW w:w="148" w:type="pct"/>
          </w:tcPr>
          <w:p w14:paraId="2219752B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45B0C604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(104)</w:t>
            </w:r>
          </w:p>
        </w:tc>
        <w:tc>
          <w:tcPr>
            <w:tcW w:w="148" w:type="pct"/>
          </w:tcPr>
          <w:p w14:paraId="29A967AA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62FAA0EC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277</w:t>
            </w:r>
          </w:p>
        </w:tc>
      </w:tr>
      <w:tr w:rsidR="00102221" w:rsidRPr="004D49BC" w14:paraId="139960D4" w14:textId="77777777" w:rsidTr="00A622E9">
        <w:tc>
          <w:tcPr>
            <w:tcW w:w="1824" w:type="pct"/>
          </w:tcPr>
          <w:p w14:paraId="47A65B4D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28" w:type="pct"/>
          </w:tcPr>
          <w:p w14:paraId="54096C4B" w14:textId="77777777" w:rsidR="00102221" w:rsidRPr="004D49BC" w:rsidRDefault="00102221" w:rsidP="00A622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C527D" w14:textId="5E22F28A" w:rsidR="00102221" w:rsidRPr="005415B8" w:rsidRDefault="00DC2A15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5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F0DF0" w:rsidRPr="005415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415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48" w:type="pct"/>
          </w:tcPr>
          <w:p w14:paraId="0A4545B4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E8FB806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944</w:t>
            </w:r>
          </w:p>
        </w:tc>
        <w:tc>
          <w:tcPr>
            <w:tcW w:w="148" w:type="pct"/>
          </w:tcPr>
          <w:p w14:paraId="0A938969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B42B5" w14:textId="51802743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30</w:t>
            </w:r>
            <w:r w:rsidR="007E3AF0" w:rsidRPr="004D49BC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48" w:type="pct"/>
          </w:tcPr>
          <w:p w14:paraId="200AF11F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D10428" w14:textId="77777777" w:rsidR="00102221" w:rsidRPr="004D49BC" w:rsidRDefault="00102221" w:rsidP="00A622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2</w:t>
            </w:r>
            <w:r w:rsidRPr="004D49B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189</w:t>
            </w:r>
          </w:p>
        </w:tc>
      </w:tr>
    </w:tbl>
    <w:p w14:paraId="3CEFEE7D" w14:textId="77777777" w:rsidR="00102221" w:rsidRPr="004D49BC" w:rsidRDefault="00102221" w:rsidP="0052543D">
      <w:pPr>
        <w:rPr>
          <w:rFonts w:asciiTheme="majorBidi" w:hAnsiTheme="majorBidi" w:cstheme="majorBidi"/>
          <w:sz w:val="30"/>
          <w:szCs w:val="30"/>
        </w:rPr>
      </w:pPr>
    </w:p>
    <w:p w14:paraId="6DE045BF" w14:textId="0BB628F0" w:rsidR="00804175" w:rsidRPr="004D49BC" w:rsidRDefault="00804175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4D49BC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4D49BC" w14:paraId="05F4FDF3" w14:textId="77777777" w:rsidTr="00154033">
        <w:trPr>
          <w:tblHeader/>
        </w:trPr>
        <w:tc>
          <w:tcPr>
            <w:tcW w:w="2198" w:type="pct"/>
          </w:tcPr>
          <w:p w14:paraId="0DD723D1" w14:textId="77777777" w:rsidR="000974E9" w:rsidRPr="004D49BC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F7037" w:rsidRPr="004D49BC" w14:paraId="1FF91DB8" w14:textId="77777777" w:rsidTr="00154033">
        <w:trPr>
          <w:trHeight w:val="344"/>
          <w:tblHeader/>
        </w:trPr>
        <w:tc>
          <w:tcPr>
            <w:tcW w:w="2198" w:type="pct"/>
          </w:tcPr>
          <w:p w14:paraId="22BEF4FF" w14:textId="77777777" w:rsidR="00AF7037" w:rsidRPr="004D49BC" w:rsidRDefault="00AF7037" w:rsidP="00AF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277B7991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5D9C4F52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079C0261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2484F54D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2069C7D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2DF19FEC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7037" w:rsidRPr="004D49BC" w14:paraId="2C6A747C" w14:textId="77777777" w:rsidTr="00154033">
        <w:trPr>
          <w:trHeight w:val="344"/>
          <w:tblHeader/>
        </w:trPr>
        <w:tc>
          <w:tcPr>
            <w:tcW w:w="2198" w:type="pct"/>
          </w:tcPr>
          <w:p w14:paraId="32F5EC65" w14:textId="77777777" w:rsidR="00AF7037" w:rsidRPr="004D49BC" w:rsidRDefault="00AF7037" w:rsidP="00AF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5114E9E1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3DCA5BD6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559916B6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7072F9D0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141F370A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7542354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6B19C32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F7037" w:rsidRPr="004D49BC" w14:paraId="3F5D95A6" w14:textId="77777777" w:rsidTr="00DF43C4">
        <w:trPr>
          <w:tblHeader/>
        </w:trPr>
        <w:tc>
          <w:tcPr>
            <w:tcW w:w="2198" w:type="pct"/>
          </w:tcPr>
          <w:p w14:paraId="2194723F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7037" w:rsidRPr="004D49BC" w14:paraId="1B7CB5CC" w14:textId="77777777" w:rsidTr="00DF43C4">
        <w:trPr>
          <w:tblHeader/>
        </w:trPr>
        <w:tc>
          <w:tcPr>
            <w:tcW w:w="2198" w:type="pct"/>
          </w:tcPr>
          <w:p w14:paraId="10E70E42" w14:textId="2B34D5F8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" w:right="-131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02" w:type="pct"/>
            <w:gridSpan w:val="7"/>
          </w:tcPr>
          <w:p w14:paraId="0B1ABACB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4D49BC" w14:paraId="2DBED288" w14:textId="77777777" w:rsidTr="0052543D">
        <w:tc>
          <w:tcPr>
            <w:tcW w:w="2198" w:type="pct"/>
          </w:tcPr>
          <w:p w14:paraId="3242F6B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250F5CBA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266,842</w:t>
            </w:r>
          </w:p>
        </w:tc>
        <w:tc>
          <w:tcPr>
            <w:tcW w:w="135" w:type="pct"/>
            <w:vAlign w:val="bottom"/>
          </w:tcPr>
          <w:p w14:paraId="08ED3E3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130F7E53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481,401</w:t>
            </w:r>
          </w:p>
        </w:tc>
        <w:tc>
          <w:tcPr>
            <w:tcW w:w="141" w:type="pct"/>
            <w:vAlign w:val="bottom"/>
          </w:tcPr>
          <w:p w14:paraId="04C3087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4411EEE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13,337</w:t>
            </w:r>
          </w:p>
        </w:tc>
        <w:tc>
          <w:tcPr>
            <w:tcW w:w="130" w:type="pct"/>
            <w:vAlign w:val="bottom"/>
          </w:tcPr>
          <w:p w14:paraId="3B9ED57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7B01B02D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27</w:t>
            </w: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029</w:t>
            </w:r>
          </w:p>
        </w:tc>
      </w:tr>
      <w:tr w:rsidR="00916283" w:rsidRPr="004D49BC" w14:paraId="3D8844D1" w14:textId="77777777" w:rsidTr="001A79C4">
        <w:tc>
          <w:tcPr>
            <w:tcW w:w="2198" w:type="pct"/>
          </w:tcPr>
          <w:p w14:paraId="0C9F6AB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91" w:type="pct"/>
            <w:vAlign w:val="bottom"/>
          </w:tcPr>
          <w:p w14:paraId="5ACE0157" w14:textId="596520EA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442</w:t>
            </w:r>
          </w:p>
        </w:tc>
        <w:tc>
          <w:tcPr>
            <w:tcW w:w="135" w:type="pct"/>
            <w:vAlign w:val="bottom"/>
          </w:tcPr>
          <w:p w14:paraId="2C16410C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CCA260D" w14:textId="16EDBF92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3,677</w:t>
            </w:r>
          </w:p>
        </w:tc>
        <w:tc>
          <w:tcPr>
            <w:tcW w:w="141" w:type="pct"/>
            <w:vAlign w:val="bottom"/>
          </w:tcPr>
          <w:p w14:paraId="22229F8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54E0F87" w14:textId="2C4DEFFA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EB66497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63DD7AF" w14:textId="034C42F8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916283" w:rsidRPr="004D49BC" w14:paraId="0FAB8C2E" w14:textId="77777777" w:rsidTr="0052543D">
        <w:tc>
          <w:tcPr>
            <w:tcW w:w="2198" w:type="pct"/>
          </w:tcPr>
          <w:p w14:paraId="2FC4E3A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17AC8694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267,284</w:t>
            </w:r>
          </w:p>
        </w:tc>
        <w:tc>
          <w:tcPr>
            <w:tcW w:w="135" w:type="pct"/>
            <w:vAlign w:val="bottom"/>
          </w:tcPr>
          <w:p w14:paraId="5E257414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202B3691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485,078</w:t>
            </w:r>
          </w:p>
        </w:tc>
        <w:tc>
          <w:tcPr>
            <w:tcW w:w="141" w:type="pct"/>
            <w:vAlign w:val="bottom"/>
          </w:tcPr>
          <w:p w14:paraId="694298E6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31C58D8D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13,337</w:t>
            </w:r>
          </w:p>
        </w:tc>
        <w:tc>
          <w:tcPr>
            <w:tcW w:w="130" w:type="pct"/>
            <w:vAlign w:val="bottom"/>
          </w:tcPr>
          <w:p w14:paraId="3CE72A6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066559AC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27,029</w:t>
            </w:r>
          </w:p>
        </w:tc>
      </w:tr>
    </w:tbl>
    <w:p w14:paraId="214EB5A0" w14:textId="2C4C2F49" w:rsidR="00082566" w:rsidRDefault="00082566"/>
    <w:p w14:paraId="01BED5F2" w14:textId="77777777" w:rsidR="00082566" w:rsidRDefault="00082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A249F8" w:rsidRPr="004D49BC" w14:paraId="3DCCBA82" w14:textId="77777777" w:rsidTr="00A622E9">
        <w:trPr>
          <w:tblHeader/>
        </w:trPr>
        <w:tc>
          <w:tcPr>
            <w:tcW w:w="2198" w:type="pct"/>
          </w:tcPr>
          <w:p w14:paraId="1A31B477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FE4EF7A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CC408A5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578C5604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49F8" w:rsidRPr="004D49BC" w14:paraId="6BB5FCF9" w14:textId="77777777" w:rsidTr="00A622E9">
        <w:trPr>
          <w:trHeight w:val="344"/>
          <w:tblHeader/>
        </w:trPr>
        <w:tc>
          <w:tcPr>
            <w:tcW w:w="2198" w:type="pct"/>
          </w:tcPr>
          <w:p w14:paraId="721BEC02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3A0050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302AD302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EDB450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B2B50EE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7CC9BA6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4F7BD2F8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595F9D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249F8" w:rsidRPr="004D49BC" w14:paraId="0F8BD93D" w14:textId="77777777" w:rsidTr="00A622E9">
        <w:trPr>
          <w:trHeight w:val="344"/>
          <w:tblHeader/>
        </w:trPr>
        <w:tc>
          <w:tcPr>
            <w:tcW w:w="2198" w:type="pct"/>
          </w:tcPr>
          <w:p w14:paraId="3FB6CEB9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256932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2D4182C6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42B714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2B76493E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3E4943B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3178AEE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398ABA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249F8" w:rsidRPr="004D49BC" w14:paraId="4B3876C6" w14:textId="77777777" w:rsidTr="00A622E9">
        <w:trPr>
          <w:tblHeader/>
        </w:trPr>
        <w:tc>
          <w:tcPr>
            <w:tcW w:w="2198" w:type="pct"/>
          </w:tcPr>
          <w:p w14:paraId="0319C092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0DFD587D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283" w:rsidRPr="004D49BC" w14:paraId="2C54FB7E" w14:textId="77777777" w:rsidTr="0052543D">
        <w:tc>
          <w:tcPr>
            <w:tcW w:w="2198" w:type="pct"/>
          </w:tcPr>
          <w:p w14:paraId="7F5AD18B" w14:textId="3E412DF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vAlign w:val="bottom"/>
          </w:tcPr>
          <w:p w14:paraId="5A25BAB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4796DE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71791153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4C9A8D2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602699BD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43E4CFD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3C05247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916283" w:rsidRPr="004D49BC" w14:paraId="2FC085B4" w14:textId="77777777" w:rsidTr="0052543D">
        <w:tc>
          <w:tcPr>
            <w:tcW w:w="2198" w:type="pct"/>
          </w:tcPr>
          <w:p w14:paraId="1FE2DBED" w14:textId="3F9190E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  <w:vAlign w:val="bottom"/>
          </w:tcPr>
          <w:p w14:paraId="5D1BD4F5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0FC5AE3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2DBA684D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63401B67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D68188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0D82ED2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2CFFA41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916283" w:rsidRPr="004D49BC" w14:paraId="12A74638" w14:textId="77777777" w:rsidTr="0052543D">
        <w:tc>
          <w:tcPr>
            <w:tcW w:w="2198" w:type="pct"/>
          </w:tcPr>
          <w:p w14:paraId="686937CE" w14:textId="4E71E02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278EBEC4" w14:textId="50B39FE0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2,656,722</w:t>
            </w:r>
          </w:p>
        </w:tc>
        <w:tc>
          <w:tcPr>
            <w:tcW w:w="135" w:type="pct"/>
            <w:vAlign w:val="bottom"/>
          </w:tcPr>
          <w:p w14:paraId="2A39326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6F4E9085" w14:textId="3B4C47FD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1,324,600</w:t>
            </w:r>
          </w:p>
        </w:tc>
        <w:tc>
          <w:tcPr>
            <w:tcW w:w="141" w:type="pct"/>
            <w:vAlign w:val="bottom"/>
          </w:tcPr>
          <w:p w14:paraId="340B43FD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F3C1C8C" w14:textId="3272440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6,926</w:t>
            </w:r>
          </w:p>
        </w:tc>
        <w:tc>
          <w:tcPr>
            <w:tcW w:w="130" w:type="pct"/>
            <w:vAlign w:val="bottom"/>
          </w:tcPr>
          <w:p w14:paraId="3020065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9F3B00" w14:textId="558528E9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6,846</w:t>
            </w:r>
          </w:p>
        </w:tc>
      </w:tr>
      <w:tr w:rsidR="00916283" w:rsidRPr="004D49BC" w14:paraId="4A4FFF5A" w14:textId="77777777" w:rsidTr="001A79C4">
        <w:tc>
          <w:tcPr>
            <w:tcW w:w="2198" w:type="pct"/>
          </w:tcPr>
          <w:p w14:paraId="14E9687E" w14:textId="536B7C8D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</w:t>
            </w:r>
            <w:r w:rsidR="00304753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ตกลงแล้วสำหรับ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  <w:r w:rsidR="003B1C31"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591" w:type="pct"/>
          </w:tcPr>
          <w:p w14:paraId="595A6C2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CF4382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401C545E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9DD6634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5DA69A6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5B7D4BA3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0CB823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916283" w:rsidRPr="004D49BC" w14:paraId="19DCAD67" w14:textId="77777777" w:rsidTr="001A79C4">
        <w:tc>
          <w:tcPr>
            <w:tcW w:w="2198" w:type="pct"/>
          </w:tcPr>
          <w:p w14:paraId="1DA96CF2" w14:textId="5EB188F1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="00304753" w:rsidRPr="004D49BC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  <w:r w:rsidR="00304753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7C52F92" w14:textId="1609327D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3,196,455</w:t>
            </w:r>
          </w:p>
        </w:tc>
        <w:tc>
          <w:tcPr>
            <w:tcW w:w="135" w:type="pct"/>
            <w:vAlign w:val="bottom"/>
          </w:tcPr>
          <w:p w14:paraId="32BEBB9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5A2FA1F7" w14:textId="5B529C14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3,424,154</w:t>
            </w:r>
          </w:p>
        </w:tc>
        <w:tc>
          <w:tcPr>
            <w:tcW w:w="141" w:type="pct"/>
            <w:vAlign w:val="bottom"/>
          </w:tcPr>
          <w:p w14:paraId="70656236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C759784" w14:textId="58830292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41,449</w:t>
            </w:r>
          </w:p>
        </w:tc>
        <w:tc>
          <w:tcPr>
            <w:tcW w:w="130" w:type="pct"/>
            <w:vAlign w:val="bottom"/>
          </w:tcPr>
          <w:p w14:paraId="4642A45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05A80536" w14:textId="6A76918F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123,844</w:t>
            </w:r>
          </w:p>
        </w:tc>
      </w:tr>
      <w:tr w:rsidR="00916283" w:rsidRPr="004D49BC" w14:paraId="077CE9EF" w14:textId="77777777" w:rsidTr="001A79C4">
        <w:tc>
          <w:tcPr>
            <w:tcW w:w="2198" w:type="pct"/>
          </w:tcPr>
          <w:p w14:paraId="29FB453D" w14:textId="6CD3092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9C0124" w14:textId="79E29E4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5,853,177</w:t>
            </w:r>
          </w:p>
        </w:tc>
        <w:tc>
          <w:tcPr>
            <w:tcW w:w="135" w:type="pct"/>
            <w:vAlign w:val="bottom"/>
          </w:tcPr>
          <w:p w14:paraId="26E47C9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CCE1A" w14:textId="4FD7C7EB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4,748,754</w:t>
            </w:r>
          </w:p>
        </w:tc>
        <w:tc>
          <w:tcPr>
            <w:tcW w:w="141" w:type="pct"/>
            <w:vAlign w:val="bottom"/>
          </w:tcPr>
          <w:p w14:paraId="02CB9118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9EA6F" w14:textId="4A939365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48,375</w:t>
            </w:r>
          </w:p>
        </w:tc>
        <w:tc>
          <w:tcPr>
            <w:tcW w:w="130" w:type="pct"/>
            <w:vAlign w:val="bottom"/>
          </w:tcPr>
          <w:p w14:paraId="03F37E5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1B9AD" w14:textId="64A30634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130,690</w:t>
            </w:r>
          </w:p>
        </w:tc>
      </w:tr>
    </w:tbl>
    <w:p w14:paraId="4D660F3A" w14:textId="0BCD473D" w:rsidR="005D177D" w:rsidRPr="004D49BC" w:rsidRDefault="005D177D" w:rsidP="00087D0C">
      <w:pPr>
        <w:rPr>
          <w:rFonts w:asciiTheme="majorBidi" w:hAnsiTheme="majorBidi" w:cstheme="majorBidi"/>
          <w:sz w:val="30"/>
          <w:szCs w:val="30"/>
          <w:cs/>
        </w:rPr>
      </w:pPr>
    </w:p>
    <w:p w14:paraId="5F62F31E" w14:textId="61E548CA" w:rsidR="005D177D" w:rsidRPr="004D49BC" w:rsidRDefault="005D177D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60857BC" w14:textId="1C0DE924" w:rsidR="00885E71" w:rsidRPr="004D49BC" w:rsidRDefault="00885E71" w:rsidP="006D185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234BB1E" w14:textId="02B09377" w:rsidR="00916283" w:rsidRPr="004D49BC" w:rsidRDefault="00916283" w:rsidP="00916283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D49BC">
        <w:rPr>
          <w:rFonts w:asciiTheme="majorBidi" w:hAnsiTheme="majorBidi" w:cs="Angsana New" w:hint="cs"/>
          <w:sz w:val="30"/>
          <w:szCs w:val="30"/>
          <w:cs/>
        </w:rPr>
        <w:t>ในการประชุมสามัญประจำปี</w:t>
      </w:r>
      <w:r w:rsidR="007E3AF0" w:rsidRPr="004D49BC">
        <w:rPr>
          <w:rFonts w:asciiTheme="majorBidi" w:hAnsiTheme="majorBidi" w:cs="Angsana New" w:hint="cs"/>
          <w:sz w:val="30"/>
          <w:szCs w:val="30"/>
          <w:cs/>
        </w:rPr>
        <w:t>ผู้ถือหุ้น</w:t>
      </w:r>
      <w:r w:rsidRPr="004D49BC">
        <w:rPr>
          <w:rFonts w:asciiTheme="majorBidi" w:hAnsiTheme="majorBidi" w:cs="Angsana New" w:hint="cs"/>
          <w:sz w:val="30"/>
          <w:szCs w:val="30"/>
          <w:cs/>
        </w:rPr>
        <w:t xml:space="preserve">ของบริษัทเมื่อวันที่ </w:t>
      </w:r>
      <w:r w:rsidRPr="004D49BC">
        <w:rPr>
          <w:rFonts w:asciiTheme="majorBidi" w:hAnsiTheme="majorBidi" w:cs="Angsana New" w:hint="cs"/>
          <w:sz w:val="30"/>
          <w:szCs w:val="30"/>
        </w:rPr>
        <w:t>2</w:t>
      </w:r>
      <w:r w:rsidRPr="004D49BC">
        <w:rPr>
          <w:rFonts w:asciiTheme="majorBidi" w:hAnsiTheme="majorBidi" w:cs="Angsana New"/>
          <w:sz w:val="30"/>
          <w:szCs w:val="30"/>
        </w:rPr>
        <w:t>3</w:t>
      </w:r>
      <w:r w:rsidRPr="004D49B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A4141" w:rsidRPr="004D49BC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4D49B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4D49BC">
        <w:rPr>
          <w:rFonts w:asciiTheme="majorBidi" w:hAnsiTheme="majorBidi" w:cs="Angsana New" w:hint="cs"/>
          <w:sz w:val="30"/>
          <w:szCs w:val="30"/>
        </w:rPr>
        <w:t>256</w:t>
      </w:r>
      <w:r w:rsidRPr="004D49BC">
        <w:rPr>
          <w:rFonts w:asciiTheme="majorBidi" w:hAnsiTheme="majorBidi" w:cs="Angsana New"/>
          <w:sz w:val="30"/>
          <w:szCs w:val="30"/>
        </w:rPr>
        <w:t>7</w:t>
      </w:r>
      <w:r w:rsidRPr="004D49BC">
        <w:rPr>
          <w:rFonts w:asciiTheme="majorBidi" w:hAnsiTheme="majorBidi" w:cs="Angsana New" w:hint="cs"/>
          <w:sz w:val="30"/>
          <w:szCs w:val="30"/>
        </w:rPr>
        <w:t xml:space="preserve"> </w:t>
      </w:r>
      <w:r w:rsidR="007E3AF0" w:rsidRPr="004D49BC">
        <w:rPr>
          <w:rFonts w:asciiTheme="majorBidi" w:hAnsiTheme="majorBidi" w:cs="Angsana New" w:hint="cs"/>
          <w:sz w:val="30"/>
          <w:szCs w:val="30"/>
          <w:cs/>
        </w:rPr>
        <w:t>ผู้ถือหุ้น</w:t>
      </w:r>
      <w:r w:rsidRPr="004D49BC">
        <w:rPr>
          <w:rFonts w:asciiTheme="majorBidi" w:hAnsiTheme="majorBidi" w:cs="Angsana New" w:hint="cs"/>
          <w:sz w:val="30"/>
          <w:szCs w:val="30"/>
          <w:cs/>
        </w:rPr>
        <w:t>ของบริษัทได้อนุมัติ</w:t>
      </w:r>
      <w:r w:rsidRPr="004D49BC">
        <w:rPr>
          <w:rFonts w:asciiTheme="majorBidi" w:hAnsiTheme="majorBidi" w:cs="Angsana New"/>
          <w:sz w:val="30"/>
          <w:szCs w:val="30"/>
          <w:cs/>
        </w:rPr>
        <w:t>มติที่สำคัญดังนี้</w:t>
      </w:r>
    </w:p>
    <w:p w14:paraId="7BFB45A3" w14:textId="77777777" w:rsidR="00916283" w:rsidRPr="004D49BC" w:rsidRDefault="00916283" w:rsidP="00916283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 w:cstheme="minorBidi"/>
          <w:sz w:val="30"/>
          <w:szCs w:val="30"/>
          <w:shd w:val="clear" w:color="auto" w:fill="FFFF00"/>
          <w:cs/>
        </w:rPr>
      </w:pPr>
    </w:p>
    <w:p w14:paraId="5965D47A" w14:textId="7D379EEA" w:rsidR="00916283" w:rsidRPr="004D49BC" w:rsidRDefault="00916283" w:rsidP="007E3AF0">
      <w:pPr>
        <w:pStyle w:val="ListParagraph"/>
        <w:numPr>
          <w:ilvl w:val="0"/>
          <w:numId w:val="9"/>
        </w:numPr>
        <w:tabs>
          <w:tab w:val="clear" w:pos="227"/>
          <w:tab w:val="clear" w:pos="340"/>
          <w:tab w:val="clear" w:pos="454"/>
          <w:tab w:val="clear" w:pos="680"/>
          <w:tab w:val="clear" w:pos="907"/>
        </w:tabs>
        <w:ind w:left="900"/>
        <w:jc w:val="thaiDistribute"/>
        <w:rPr>
          <w:rFonts w:asciiTheme="majorBidi" w:hAnsiTheme="majorBidi"/>
          <w:sz w:val="30"/>
          <w:szCs w:val="30"/>
        </w:rPr>
      </w:pPr>
      <w:r w:rsidRPr="004D49BC">
        <w:rPr>
          <w:rFonts w:asciiTheme="majorBidi" w:hAnsiTheme="majorBidi" w:hint="cs"/>
          <w:sz w:val="30"/>
          <w:szCs w:val="30"/>
          <w:cs/>
        </w:rPr>
        <w:t>การออกและจัดสรรใบสำคัญแสดงสิทธิที่จะซื้อหุ้นสามัญเพิ่มทุนของบริษัทครั้งที่</w:t>
      </w:r>
      <w:r w:rsidRPr="004D49BC">
        <w:rPr>
          <w:rFonts w:asciiTheme="majorBidi" w:hAnsiTheme="majorBidi"/>
          <w:sz w:val="30"/>
          <w:szCs w:val="30"/>
        </w:rPr>
        <w:t xml:space="preserve"> 4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  <w:cs/>
        </w:rPr>
        <w:t>(“</w:t>
      </w:r>
      <w:r w:rsidRPr="004D49BC">
        <w:rPr>
          <w:rFonts w:asciiTheme="majorBidi" w:hAnsiTheme="majorBidi" w:hint="cs"/>
          <w:sz w:val="30"/>
          <w:szCs w:val="30"/>
          <w:cs/>
        </w:rPr>
        <w:t>ใบสำคัญแสดงสิทธิฯ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TFG-W4</w:t>
      </w:r>
      <w:r w:rsidRPr="004D49BC">
        <w:rPr>
          <w:rFonts w:asciiTheme="majorBidi" w:hAnsiTheme="majorBidi"/>
          <w:sz w:val="30"/>
          <w:szCs w:val="30"/>
          <w:cs/>
        </w:rPr>
        <w:t xml:space="preserve">”) </w:t>
      </w:r>
      <w:r w:rsidRPr="004D49BC">
        <w:rPr>
          <w:rFonts w:asciiTheme="majorBidi" w:hAnsiTheme="majorBidi" w:hint="cs"/>
          <w:sz w:val="30"/>
          <w:szCs w:val="30"/>
          <w:cs/>
        </w:rPr>
        <w:t>โดยไม่คิดมูลค่า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จำนวนไม่เกิน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 xml:space="preserve">581.1 </w:t>
      </w:r>
      <w:r w:rsidRPr="004D49BC">
        <w:rPr>
          <w:rFonts w:asciiTheme="majorBidi" w:hAnsiTheme="majorBidi" w:hint="cs"/>
          <w:sz w:val="30"/>
          <w:szCs w:val="30"/>
          <w:cs/>
        </w:rPr>
        <w:t>ล้านหน่วย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ต่อผู้ถือหุ้นเดิมของบริษัทตามสัดส่วนการถือหุ้น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ในอัตราส่วนการจัดสรรที่หุ้นสามัญเดิม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มูลค่าหุ้นที่ตราไว้หุ้นละ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1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บาท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จำนวน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10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หุ้น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ต่อ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1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หน่วยใบสำคัญแสดงสิทธิฯ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TFG-W4</w:t>
      </w:r>
      <w:r w:rsidRPr="004D49BC">
        <w:rPr>
          <w:rFonts w:asciiTheme="majorBidi" w:hAnsiTheme="majorBidi"/>
          <w:sz w:val="30"/>
          <w:szCs w:val="30"/>
          <w:cs/>
        </w:rPr>
        <w:t xml:space="preserve"> (</w:t>
      </w:r>
      <w:r w:rsidRPr="004D49BC">
        <w:rPr>
          <w:rFonts w:asciiTheme="majorBidi" w:hAnsiTheme="majorBidi"/>
          <w:sz w:val="30"/>
          <w:szCs w:val="30"/>
        </w:rPr>
        <w:t>10</w:t>
      </w:r>
      <w:r w:rsidRPr="004D49BC">
        <w:rPr>
          <w:rFonts w:asciiTheme="majorBidi" w:hAnsiTheme="majorBidi"/>
          <w:sz w:val="30"/>
          <w:szCs w:val="30"/>
          <w:cs/>
        </w:rPr>
        <w:t>:</w:t>
      </w:r>
      <w:r w:rsidRPr="004D49BC">
        <w:rPr>
          <w:rFonts w:asciiTheme="majorBidi" w:hAnsiTheme="majorBidi"/>
          <w:sz w:val="30"/>
          <w:szCs w:val="30"/>
        </w:rPr>
        <w:t>1</w:t>
      </w:r>
      <w:r w:rsidRPr="004D49BC">
        <w:rPr>
          <w:rFonts w:asciiTheme="majorBidi" w:hAnsiTheme="majorBidi"/>
          <w:sz w:val="30"/>
          <w:szCs w:val="30"/>
          <w:cs/>
        </w:rPr>
        <w:t xml:space="preserve">) </w:t>
      </w:r>
      <w:r w:rsidRPr="004D49BC">
        <w:rPr>
          <w:rFonts w:asciiTheme="majorBidi" w:hAnsiTheme="majorBidi" w:hint="cs"/>
          <w:sz w:val="30"/>
          <w:szCs w:val="30"/>
          <w:cs/>
        </w:rPr>
        <w:t>ทั้งนี้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อัตราการใช้สิทธิ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คือใบสำคัญแสดงสิทธิฯ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TFG-W4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1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หน่วย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มีสิทธิซื้อหุ้นสามัญของบริษัทได้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1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หุ้น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และราคาใช้สิทธิคือ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 xml:space="preserve">3.8 </w:t>
      </w:r>
      <w:r w:rsidRPr="004D49BC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4D49BC">
        <w:rPr>
          <w:rFonts w:asciiTheme="majorBidi" w:hAnsiTheme="majorBidi"/>
          <w:sz w:val="30"/>
          <w:szCs w:val="30"/>
          <w:cs/>
        </w:rPr>
        <w:t xml:space="preserve"> (</w:t>
      </w:r>
      <w:r w:rsidRPr="004D49BC">
        <w:rPr>
          <w:rFonts w:asciiTheme="majorBidi" w:hAnsiTheme="majorBidi" w:hint="cs"/>
          <w:sz w:val="30"/>
          <w:szCs w:val="30"/>
          <w:cs/>
        </w:rPr>
        <w:t>เว้นแต่ในกรณีมีการปรับสิทธิ</w:t>
      </w:r>
      <w:r w:rsidRPr="004D49BC">
        <w:rPr>
          <w:rFonts w:asciiTheme="majorBidi" w:hAnsiTheme="majorBidi"/>
          <w:sz w:val="30"/>
          <w:szCs w:val="30"/>
          <w:cs/>
        </w:rPr>
        <w:t xml:space="preserve">) </w:t>
      </w:r>
      <w:r w:rsidRPr="004D49BC">
        <w:rPr>
          <w:rFonts w:asciiTheme="majorBidi" w:hAnsiTheme="majorBidi" w:hint="cs"/>
          <w:sz w:val="30"/>
          <w:szCs w:val="30"/>
          <w:cs/>
        </w:rPr>
        <w:t>ใบสำคัญแสดงสิทธิฯ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TFG-W4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มีอายุ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3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ปี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นับแต่วันที่ออกใบสำคัญแสดงสิทธิฯ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TFG-W</w:t>
      </w:r>
      <w:r w:rsidR="007E3AF0" w:rsidRPr="004D49BC">
        <w:rPr>
          <w:rFonts w:asciiTheme="majorBidi" w:hAnsiTheme="majorBidi"/>
          <w:sz w:val="30"/>
          <w:szCs w:val="30"/>
        </w:rPr>
        <w:t>4</w:t>
      </w:r>
    </w:p>
    <w:p w14:paraId="0447D313" w14:textId="77777777" w:rsidR="007E3AF0" w:rsidRPr="004D49BC" w:rsidRDefault="007E3AF0" w:rsidP="007E3AF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3295446E" w14:textId="3E670BC6" w:rsidR="00916283" w:rsidRPr="004D49BC" w:rsidRDefault="00916283" w:rsidP="00916283">
      <w:pPr>
        <w:pStyle w:val="ListParagraph"/>
        <w:numPr>
          <w:ilvl w:val="0"/>
          <w:numId w:val="9"/>
        </w:numPr>
        <w:tabs>
          <w:tab w:val="clear" w:pos="227"/>
          <w:tab w:val="clear" w:pos="340"/>
          <w:tab w:val="clear" w:pos="454"/>
          <w:tab w:val="clear" w:pos="680"/>
          <w:tab w:val="clear" w:pos="907"/>
        </w:tabs>
        <w:ind w:left="900"/>
        <w:jc w:val="thaiDistribute"/>
        <w:rPr>
          <w:rFonts w:asciiTheme="majorBidi" w:hAnsiTheme="majorBidi"/>
          <w:sz w:val="30"/>
          <w:szCs w:val="30"/>
        </w:rPr>
      </w:pPr>
      <w:r w:rsidRPr="004D49BC">
        <w:rPr>
          <w:rFonts w:asciiTheme="majorBidi" w:hAnsiTheme="majorBidi" w:hint="cs"/>
          <w:sz w:val="30"/>
          <w:szCs w:val="30"/>
          <w:cs/>
        </w:rPr>
        <w:t>การเพิ่มทุนจดทะเบียนของบริษัทเป็นจำนวนเงิน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581.1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ล้านบาท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จากทุนจดทะเบียนจำนวน </w:t>
      </w:r>
      <w:r w:rsidRPr="004D49BC">
        <w:rPr>
          <w:rFonts w:asciiTheme="majorBidi" w:hAnsiTheme="majorBidi"/>
          <w:sz w:val="30"/>
          <w:szCs w:val="30"/>
        </w:rPr>
        <w:t xml:space="preserve">6,168.3 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ล้านบาทเป็น </w:t>
      </w:r>
      <w:r w:rsidRPr="004D49BC">
        <w:rPr>
          <w:rFonts w:asciiTheme="majorBidi" w:hAnsiTheme="majorBidi"/>
          <w:sz w:val="30"/>
          <w:szCs w:val="30"/>
        </w:rPr>
        <w:t xml:space="preserve">6,749.4 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ล้านบาท โดยการออกหุ้นสามัญเพิ่มทุนใหม่จำนวน </w:t>
      </w:r>
      <w:r w:rsidRPr="004D49BC">
        <w:rPr>
          <w:rFonts w:asciiTheme="majorBidi" w:hAnsiTheme="majorBidi"/>
          <w:sz w:val="30"/>
          <w:szCs w:val="30"/>
        </w:rPr>
        <w:t>581.1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ล้านหุ้น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/>
          <w:sz w:val="30"/>
          <w:szCs w:val="30"/>
        </w:rPr>
        <w:t>1</w:t>
      </w:r>
      <w:r w:rsidRPr="004D49BC">
        <w:rPr>
          <w:rFonts w:asciiTheme="majorBidi" w:hAnsi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>บาท</w:t>
      </w:r>
      <w:r w:rsidRPr="004D49BC">
        <w:rPr>
          <w:rFonts w:asciiTheme="majorBidi" w:hAnsiTheme="majorBidi"/>
          <w:sz w:val="30"/>
          <w:szCs w:val="30"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เพื่อรองรับการใช้สิทธิตามใบสำคัญแสดงสิทธิฯ </w:t>
      </w:r>
      <w:r w:rsidRPr="004D49BC">
        <w:rPr>
          <w:rFonts w:asciiTheme="majorBidi" w:hAnsiTheme="majorBidi"/>
          <w:sz w:val="30"/>
          <w:szCs w:val="30"/>
        </w:rPr>
        <w:t>TFG-W4</w:t>
      </w:r>
      <w:r w:rsidR="007E3AF0" w:rsidRPr="004D49BC">
        <w:rPr>
          <w:rFonts w:asciiTheme="majorBidi" w:hAnsiTheme="majorBidi"/>
          <w:sz w:val="30"/>
          <w:szCs w:val="30"/>
        </w:rPr>
        <w:t xml:space="preserve"> </w:t>
      </w:r>
      <w:r w:rsidR="007E3AF0" w:rsidRPr="004D49BC">
        <w:rPr>
          <w:rFonts w:asciiTheme="majorBidi" w:hAnsiTheme="majorBidi" w:hint="cs"/>
          <w:sz w:val="30"/>
          <w:szCs w:val="30"/>
          <w:cs/>
        </w:rPr>
        <w:t xml:space="preserve">บริษัทได้จดทะเบียนการเพิ่มทุนดังกล่าวกับกระทรวงพาณิชย์แล้วเมื่อวันที่ </w:t>
      </w:r>
      <w:r w:rsidR="007E3AF0" w:rsidRPr="004D49BC">
        <w:rPr>
          <w:rFonts w:asciiTheme="majorBidi" w:hAnsiTheme="majorBidi"/>
          <w:sz w:val="30"/>
          <w:szCs w:val="30"/>
        </w:rPr>
        <w:t xml:space="preserve">7 </w:t>
      </w:r>
      <w:r w:rsidR="007E3AF0" w:rsidRPr="004D49BC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7E3AF0" w:rsidRPr="004D49BC">
        <w:rPr>
          <w:rFonts w:asciiTheme="majorBidi" w:hAnsiTheme="majorBidi"/>
          <w:sz w:val="30"/>
          <w:szCs w:val="30"/>
        </w:rPr>
        <w:t>2567</w:t>
      </w:r>
    </w:p>
    <w:p w14:paraId="236F1052" w14:textId="77777777" w:rsidR="00916283" w:rsidRPr="004D49BC" w:rsidRDefault="00916283" w:rsidP="00916283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 w:cstheme="minorBidi"/>
          <w:sz w:val="30"/>
          <w:szCs w:val="30"/>
          <w:shd w:val="clear" w:color="auto" w:fill="FFFF00"/>
        </w:rPr>
      </w:pPr>
    </w:p>
    <w:p w14:paraId="7E7D8D28" w14:textId="1021A4FF" w:rsidR="004E2370" w:rsidRPr="00082566" w:rsidRDefault="00916283" w:rsidP="00CA4141">
      <w:pPr>
        <w:pStyle w:val="ListParagraph"/>
        <w:numPr>
          <w:ilvl w:val="0"/>
          <w:numId w:val="9"/>
        </w:numPr>
        <w:tabs>
          <w:tab w:val="clear" w:pos="227"/>
          <w:tab w:val="clear" w:pos="340"/>
          <w:tab w:val="clear" w:pos="454"/>
          <w:tab w:val="clear" w:pos="680"/>
          <w:tab w:val="clear" w:pos="907"/>
        </w:tabs>
        <w:ind w:left="900"/>
        <w:jc w:val="thaiDistribute"/>
        <w:rPr>
          <w:rFonts w:asciiTheme="majorBidi" w:hAnsiTheme="majorBidi"/>
          <w:sz w:val="30"/>
          <w:szCs w:val="30"/>
          <w:cs/>
        </w:rPr>
      </w:pPr>
      <w:r w:rsidRPr="004D49BC">
        <w:rPr>
          <w:rFonts w:asciiTheme="majorBidi" w:hAnsiTheme="majorBidi" w:hint="cs"/>
          <w:sz w:val="30"/>
          <w:szCs w:val="30"/>
          <w:cs/>
        </w:rPr>
        <w:t>การประกาศจ่ายเงินปันผลประจำปีจากผลประกอบการของปี</w:t>
      </w:r>
      <w:r w:rsidRPr="004D49BC">
        <w:rPr>
          <w:rFonts w:asciiTheme="majorBidi" w:hAnsiTheme="majorBidi" w:hint="cs"/>
          <w:sz w:val="30"/>
          <w:szCs w:val="30"/>
        </w:rPr>
        <w:t xml:space="preserve"> 256</w:t>
      </w:r>
      <w:r w:rsidRPr="004D49BC">
        <w:rPr>
          <w:rFonts w:asciiTheme="majorBidi" w:hAnsiTheme="majorBidi"/>
          <w:sz w:val="30"/>
          <w:szCs w:val="30"/>
        </w:rPr>
        <w:t>6</w:t>
      </w:r>
      <w:r w:rsidRPr="004D49BC">
        <w:rPr>
          <w:rFonts w:asciiTheme="majorBidi" w:hAnsiTheme="majorBidi" w:hint="cs"/>
          <w:sz w:val="30"/>
          <w:szCs w:val="30"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และกำไรสะสมที่ยังไม่ได้จัดสรร ณ วันที่ </w:t>
      </w:r>
      <w:r w:rsidRPr="004D49BC">
        <w:rPr>
          <w:rFonts w:asciiTheme="majorBidi" w:hAnsiTheme="majorBidi" w:hint="cs"/>
          <w:sz w:val="30"/>
          <w:szCs w:val="30"/>
        </w:rPr>
        <w:t xml:space="preserve">31 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4D49BC">
        <w:rPr>
          <w:rFonts w:asciiTheme="majorBidi" w:hAnsiTheme="majorBidi" w:hint="cs"/>
          <w:sz w:val="30"/>
          <w:szCs w:val="30"/>
        </w:rPr>
        <w:t>256</w:t>
      </w:r>
      <w:r w:rsidRPr="004D49BC">
        <w:rPr>
          <w:rFonts w:asciiTheme="majorBidi" w:hAnsiTheme="majorBidi"/>
          <w:sz w:val="30"/>
          <w:szCs w:val="30"/>
        </w:rPr>
        <w:t>6</w:t>
      </w:r>
      <w:r w:rsidRPr="004D49BC">
        <w:rPr>
          <w:rFonts w:asciiTheme="majorBidi" w:hAnsiTheme="majorBidi" w:hint="cs"/>
          <w:sz w:val="30"/>
          <w:szCs w:val="30"/>
        </w:rPr>
        <w:t xml:space="preserve"> 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Pr="004D49BC">
        <w:rPr>
          <w:rFonts w:asciiTheme="majorBidi" w:hAnsiTheme="majorBidi"/>
          <w:sz w:val="30"/>
          <w:szCs w:val="30"/>
        </w:rPr>
        <w:t xml:space="preserve">0.01 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บาท สำหรับหุ้นสามัญจำนวน </w:t>
      </w:r>
      <w:r w:rsidRPr="004D49BC">
        <w:rPr>
          <w:rFonts w:asciiTheme="majorBidi" w:hAnsiTheme="majorBidi"/>
          <w:sz w:val="30"/>
          <w:szCs w:val="30"/>
        </w:rPr>
        <w:t>5,810.8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 ล้านหุ้น เป็นจำนวนเงินรวม</w:t>
      </w:r>
      <w:r w:rsidRPr="004D49BC">
        <w:rPr>
          <w:rFonts w:asciiTheme="majorBidi" w:hAnsiTheme="majorBidi"/>
          <w:sz w:val="30"/>
          <w:szCs w:val="30"/>
        </w:rPr>
        <w:t xml:space="preserve">    58.1</w:t>
      </w:r>
      <w:r w:rsidRPr="004D49BC">
        <w:rPr>
          <w:rFonts w:asciiTheme="majorBidi" w:hAnsiTheme="majorBidi" w:hint="cs"/>
          <w:sz w:val="30"/>
          <w:szCs w:val="30"/>
          <w:cs/>
        </w:rPr>
        <w:t xml:space="preserve"> ล้านบาท ทั้งนี้โดยการประกาศจ่ายเงินปันผลดังกล่าว</w:t>
      </w:r>
      <w:r w:rsidR="00EB2FE0" w:rsidRPr="004D49BC">
        <w:rPr>
          <w:rFonts w:asciiTheme="majorBidi" w:hAnsiTheme="majorBidi" w:hint="cs"/>
          <w:sz w:val="30"/>
          <w:szCs w:val="30"/>
          <w:cs/>
        </w:rPr>
        <w:t xml:space="preserve">จะจ่ายให้กับผู้ถือหุ้นของบริษัทในวันที่ </w:t>
      </w:r>
      <w:r w:rsidR="00EB2FE0" w:rsidRPr="004D49BC">
        <w:rPr>
          <w:rFonts w:asciiTheme="majorBidi" w:hAnsiTheme="majorBidi"/>
          <w:sz w:val="30"/>
          <w:szCs w:val="30"/>
        </w:rPr>
        <w:t>21</w:t>
      </w:r>
      <w:r w:rsidR="00EB2FE0" w:rsidRPr="004D49BC">
        <w:rPr>
          <w:rFonts w:asciiTheme="majorBidi" w:hAnsiTheme="majorBidi" w:hint="cs"/>
          <w:sz w:val="30"/>
          <w:szCs w:val="30"/>
          <w:cs/>
        </w:rPr>
        <w:t xml:space="preserve"> พฤษภาคม</w:t>
      </w:r>
      <w:r w:rsidR="006E0080" w:rsidRPr="004D49BC">
        <w:rPr>
          <w:rFonts w:asciiTheme="majorBidi" w:hAnsiTheme="majorBidi"/>
          <w:sz w:val="30"/>
          <w:szCs w:val="30"/>
        </w:rPr>
        <w:t xml:space="preserve"> 2567</w:t>
      </w:r>
    </w:p>
    <w:sectPr w:rsidR="004E2370" w:rsidRPr="00082566" w:rsidSect="000B500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5F71" w14:textId="77777777" w:rsidR="009267DB" w:rsidRDefault="009267DB">
      <w:r>
        <w:separator/>
      </w:r>
    </w:p>
  </w:endnote>
  <w:endnote w:type="continuationSeparator" w:id="0">
    <w:p w14:paraId="30107AAB" w14:textId="77777777" w:rsidR="009267DB" w:rsidRDefault="0092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66444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DAA61B" w14:textId="77777777" w:rsidR="008E3DCF" w:rsidRPr="005D4B71" w:rsidRDefault="008E3DCF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1C2C8" w14:textId="77777777" w:rsidR="009267DB" w:rsidRDefault="009267DB">
      <w:r>
        <w:separator/>
      </w:r>
    </w:p>
  </w:footnote>
  <w:footnote w:type="continuationSeparator" w:id="0">
    <w:p w14:paraId="77BFCAF2" w14:textId="77777777" w:rsidR="009267DB" w:rsidRDefault="0092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085E4A5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3B9E1E" w14:textId="1C9B296A" w:rsidR="009D45E9" w:rsidRPr="004F2161" w:rsidRDefault="009D45E9" w:rsidP="009D45E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A663F">
      <w:rPr>
        <w:rFonts w:ascii="Angsana New" w:hAnsi="Angsana New" w:cs="Angsana New"/>
        <w:sz w:val="32"/>
        <w:szCs w:val="32"/>
        <w:lang w:val="en-US" w:bidi="th-TH"/>
      </w:rPr>
      <w:t>3</w:t>
    </w:r>
    <w:r w:rsidR="00067461">
      <w:rPr>
        <w:rFonts w:ascii="Angsana New" w:hAnsi="Angsana New" w:cs="Angsana New"/>
        <w:sz w:val="32"/>
        <w:szCs w:val="32"/>
        <w:lang w:val="en-US" w:bidi="th-TH"/>
      </w:rPr>
      <w:t>1</w:t>
    </w:r>
    <w:r w:rsidR="00F125D2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06746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A663F">
      <w:rPr>
        <w:rFonts w:ascii="Angsana New" w:hAnsi="Angsana New" w:cs="Angsana New"/>
        <w:sz w:val="32"/>
        <w:szCs w:val="32"/>
        <w:lang w:val="en-US" w:bidi="th-TH"/>
      </w:rPr>
      <w:t>256</w:t>
    </w:r>
    <w:r w:rsidR="00067461"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829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F296011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157377B" w14:textId="4B6579C4" w:rsidR="004B5EA2" w:rsidRPr="004F2161" w:rsidRDefault="004B5EA2" w:rsidP="004B5E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>3</w:t>
    </w:r>
    <w:r w:rsidR="00111B55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111B5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111B55"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1278"/>
    <w:rsid w:val="0008157C"/>
    <w:rsid w:val="00081A14"/>
    <w:rsid w:val="00082566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41A"/>
    <w:rsid w:val="000B494D"/>
    <w:rsid w:val="000B4D46"/>
    <w:rsid w:val="000B4D9C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C42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9AF"/>
    <w:rsid w:val="00172066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26E"/>
    <w:rsid w:val="00177334"/>
    <w:rsid w:val="00177576"/>
    <w:rsid w:val="0017765D"/>
    <w:rsid w:val="00177F73"/>
    <w:rsid w:val="00180021"/>
    <w:rsid w:val="00180311"/>
    <w:rsid w:val="0018075B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53B"/>
    <w:rsid w:val="001A383E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9DB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2AB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5085"/>
    <w:rsid w:val="002C519B"/>
    <w:rsid w:val="002C5833"/>
    <w:rsid w:val="002C5873"/>
    <w:rsid w:val="002C5BEA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C51"/>
    <w:rsid w:val="00302E85"/>
    <w:rsid w:val="00302EE6"/>
    <w:rsid w:val="00302FCA"/>
    <w:rsid w:val="003034E8"/>
    <w:rsid w:val="003036C7"/>
    <w:rsid w:val="003037B5"/>
    <w:rsid w:val="00303C4B"/>
    <w:rsid w:val="00304028"/>
    <w:rsid w:val="00304753"/>
    <w:rsid w:val="003048E5"/>
    <w:rsid w:val="0030490B"/>
    <w:rsid w:val="00304D2A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64F"/>
    <w:rsid w:val="00321835"/>
    <w:rsid w:val="00321924"/>
    <w:rsid w:val="00321ED2"/>
    <w:rsid w:val="0032246D"/>
    <w:rsid w:val="003224E4"/>
    <w:rsid w:val="00322831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2D6A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120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722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4CA"/>
    <w:rsid w:val="004C6642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277"/>
    <w:rsid w:val="004D5768"/>
    <w:rsid w:val="004D57AA"/>
    <w:rsid w:val="004D58E5"/>
    <w:rsid w:val="004D58E8"/>
    <w:rsid w:val="004D5A97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7D0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7E0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8DB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DBF"/>
    <w:rsid w:val="00654EBE"/>
    <w:rsid w:val="00655020"/>
    <w:rsid w:val="006551EC"/>
    <w:rsid w:val="00655485"/>
    <w:rsid w:val="00655818"/>
    <w:rsid w:val="006558C9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8A2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838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4E8"/>
    <w:rsid w:val="00770A61"/>
    <w:rsid w:val="00770E7F"/>
    <w:rsid w:val="0077101A"/>
    <w:rsid w:val="00771039"/>
    <w:rsid w:val="00771171"/>
    <w:rsid w:val="007711FC"/>
    <w:rsid w:val="0077128E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6AB5"/>
    <w:rsid w:val="007974C6"/>
    <w:rsid w:val="0079775E"/>
    <w:rsid w:val="00797FB6"/>
    <w:rsid w:val="007A03BA"/>
    <w:rsid w:val="007A03FF"/>
    <w:rsid w:val="007A046F"/>
    <w:rsid w:val="007A065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BCE"/>
    <w:rsid w:val="007A6E1A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0F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DCF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583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626"/>
    <w:rsid w:val="0091577E"/>
    <w:rsid w:val="0091588F"/>
    <w:rsid w:val="00915D0D"/>
    <w:rsid w:val="00915DB1"/>
    <w:rsid w:val="00915E7C"/>
    <w:rsid w:val="00916274"/>
    <w:rsid w:val="00916283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613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D1C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F1"/>
    <w:rsid w:val="00A47407"/>
    <w:rsid w:val="00A4766A"/>
    <w:rsid w:val="00A47770"/>
    <w:rsid w:val="00A477BC"/>
    <w:rsid w:val="00A50461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63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F9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0717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F3D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A8A"/>
    <w:rsid w:val="00D71BA8"/>
    <w:rsid w:val="00D71F12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2EF9"/>
    <w:rsid w:val="00E0315A"/>
    <w:rsid w:val="00E032E0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76D"/>
    <w:rsid w:val="00E2378C"/>
    <w:rsid w:val="00E23970"/>
    <w:rsid w:val="00E23CEE"/>
    <w:rsid w:val="00E23DE1"/>
    <w:rsid w:val="00E24269"/>
    <w:rsid w:val="00E2460E"/>
    <w:rsid w:val="00E24956"/>
    <w:rsid w:val="00E24B7C"/>
    <w:rsid w:val="00E24E7F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E5"/>
    <w:rsid w:val="00E52889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421"/>
    <w:rsid w:val="00E67E37"/>
    <w:rsid w:val="00E67F13"/>
    <w:rsid w:val="00E70312"/>
    <w:rsid w:val="00E7092A"/>
    <w:rsid w:val="00E70AA9"/>
    <w:rsid w:val="00E70ABD"/>
    <w:rsid w:val="00E70AE1"/>
    <w:rsid w:val="00E70AF7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E48"/>
    <w:rsid w:val="00EC7350"/>
    <w:rsid w:val="00EC765C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553D"/>
    <w:rsid w:val="00EE556E"/>
    <w:rsid w:val="00EE5B3E"/>
    <w:rsid w:val="00EE62C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E57"/>
    <w:rsid w:val="00F3446A"/>
    <w:rsid w:val="00F34619"/>
    <w:rsid w:val="00F3462F"/>
    <w:rsid w:val="00F352B0"/>
    <w:rsid w:val="00F354CF"/>
    <w:rsid w:val="00F3560E"/>
    <w:rsid w:val="00F35868"/>
    <w:rsid w:val="00F3587E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AB7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45B"/>
    <w:rsid w:val="00F814F9"/>
    <w:rsid w:val="00F81554"/>
    <w:rsid w:val="00F8174D"/>
    <w:rsid w:val="00F81BBD"/>
    <w:rsid w:val="00F81C35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10F"/>
    <w:rsid w:val="00FC615D"/>
    <w:rsid w:val="00FC626E"/>
    <w:rsid w:val="00FC6661"/>
    <w:rsid w:val="00FC6DC9"/>
    <w:rsid w:val="00FC70C0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3816</Words>
  <Characters>19353</Characters>
  <Application>Microsoft Office Word</Application>
  <DocSecurity>0</DocSecurity>
  <Lines>1209</Lines>
  <Paragraphs>702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2024-05-13T04:15:00Z</cp:lastPrinted>
  <dcterms:created xsi:type="dcterms:W3CDTF">2024-05-13T07:54:00Z</dcterms:created>
  <dcterms:modified xsi:type="dcterms:W3CDTF">2024-05-13T07:54:00Z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</Properties>
</file>