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463902A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62A8B2A9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820C91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311B651E" w14:textId="77777777" w:rsidR="00B626F4" w:rsidRDefault="00B626F4">
      <w:pPr>
        <w:sectPr w:rsidR="00B626F4" w:rsidSect="00084E9F">
          <w:headerReference w:type="first" r:id="rId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026F5EE2" w:rsidR="00DC6F9C" w:rsidRPr="00B366AC" w:rsidRDefault="00DC6F9C" w:rsidP="00D061F3">
      <w:pPr>
        <w:pStyle w:val="Default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20C91">
        <w:rPr>
          <w:rFonts w:ascii="Angsana New" w:hAnsi="Angsana New" w:cs="Angsana New"/>
          <w:sz w:val="32"/>
          <w:szCs w:val="32"/>
        </w:rPr>
        <w:t>2567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A83B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>ยวกับข้อมูลทางการเงินระหว่างกาลดังกล่าว</w:t>
      </w:r>
      <w:r w:rsidR="0035204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จากผลการสอบทานของข้าพเจ้า </w:t>
      </w:r>
    </w:p>
    <w:p w14:paraId="1F6B2E92" w14:textId="77777777" w:rsidR="00DC6F9C" w:rsidRPr="00B366AC" w:rsidRDefault="00DC6F9C" w:rsidP="00D061F3">
      <w:pPr>
        <w:pStyle w:val="Default"/>
        <w:spacing w:before="12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09914B07" w:rsidR="00DC6F9C" w:rsidRPr="00B366AC" w:rsidRDefault="00DC6F9C" w:rsidP="00D061F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D061F3">
      <w:pPr>
        <w:pStyle w:val="CM2"/>
        <w:spacing w:before="12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D061F3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4A545B7D" w14:textId="77777777" w:rsidR="001E2CD1" w:rsidRPr="001E2CD1" w:rsidRDefault="001E2CD1" w:rsidP="001E2CD1"/>
    <w:p w14:paraId="780E2F41" w14:textId="08F5397A" w:rsidR="00DC6F9C" w:rsidRPr="00B30BDD" w:rsidRDefault="00D061F3" w:rsidP="00D061F3">
      <w:pPr>
        <w:tabs>
          <w:tab w:val="left" w:pos="6480"/>
        </w:tabs>
        <w:spacing w:before="9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กิตติ เตชะเกษมบัณฑิตย์</w:t>
      </w:r>
    </w:p>
    <w:p w14:paraId="5337C307" w14:textId="7FB8EB15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D061F3">
        <w:rPr>
          <w:rFonts w:ascii="Angsana New" w:hAnsi="Angsana New"/>
          <w:spacing w:val="-4"/>
          <w:sz w:val="32"/>
          <w:szCs w:val="32"/>
        </w:rPr>
        <w:t>9151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545B8AFD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AE74A6">
        <w:rPr>
          <w:rFonts w:ascii="Angsana New" w:hAnsi="Angsana New"/>
          <w:spacing w:val="-4"/>
          <w:sz w:val="32"/>
          <w:szCs w:val="32"/>
        </w:rPr>
        <w:t>13</w:t>
      </w:r>
      <w:r w:rsidR="00671004">
        <w:rPr>
          <w:rFonts w:ascii="Angsana New" w:hAnsi="Angsana New"/>
          <w:spacing w:val="-4"/>
          <w:sz w:val="32"/>
          <w:szCs w:val="32"/>
        </w:rPr>
        <w:t xml:space="preserve"> </w:t>
      </w:r>
      <w:r w:rsidR="0067100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820C91">
        <w:rPr>
          <w:rFonts w:ascii="Angsana New" w:hAnsi="Angsana New"/>
          <w:spacing w:val="-4"/>
          <w:sz w:val="32"/>
          <w:szCs w:val="32"/>
        </w:rPr>
        <w:t>2567</w:t>
      </w:r>
    </w:p>
    <w:sectPr w:rsidR="00900CA2" w:rsidRPr="00C574FE" w:rsidSect="00D061F3">
      <w:footerReference w:type="default" r:id="rId7"/>
      <w:pgSz w:w="11909" w:h="16834" w:code="9"/>
      <w:pgMar w:top="2880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96960" w14:textId="77777777" w:rsidR="003B6BF2" w:rsidRDefault="003B6BF2" w:rsidP="0077481E">
      <w:r>
        <w:separator/>
      </w:r>
    </w:p>
  </w:endnote>
  <w:endnote w:type="continuationSeparator" w:id="0">
    <w:p w14:paraId="322BE6CF" w14:textId="77777777" w:rsidR="003B6BF2" w:rsidRDefault="003B6BF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0B6EC" w14:textId="495684F3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91FCC" w14:textId="77777777" w:rsidR="003B6BF2" w:rsidRDefault="003B6BF2" w:rsidP="0077481E">
      <w:r>
        <w:separator/>
      </w:r>
    </w:p>
  </w:footnote>
  <w:footnote w:type="continuationSeparator" w:id="0">
    <w:p w14:paraId="6BC0AAF7" w14:textId="77777777" w:rsidR="003B6BF2" w:rsidRDefault="003B6BF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4E9F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286F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29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5EE5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6F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6BF2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C54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5F73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0C91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A7BC0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47F6D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B94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E74A6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4DC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1F3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5F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0DA5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058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31511</vt:lpwstr>
  </property>
  <property fmtid="{D5CDD505-2E9C-101B-9397-08002B2CF9AE}" pid="4" name="OptimizationTime">
    <vt:lpwstr>20240513_0814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43</TotalTime>
  <Pages>2</Pages>
  <Words>369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Kamolwan Theeravetch</cp:lastModifiedBy>
  <cp:revision>21</cp:revision>
  <cp:lastPrinted>2024-05-08T09:40:00Z</cp:lastPrinted>
  <dcterms:created xsi:type="dcterms:W3CDTF">2020-05-10T05:25:00Z</dcterms:created>
  <dcterms:modified xsi:type="dcterms:W3CDTF">2024-05-08T09:40:00Z</dcterms:modified>
</cp:coreProperties>
</file>