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A90DB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_Hlk163045560"/>
      <w:r w:rsidRPr="00CF3746">
        <w:rPr>
          <w:rFonts w:asciiTheme="majorBidi" w:hAnsiTheme="majorBidi" w:cstheme="majorBidi"/>
          <w:sz w:val="52"/>
          <w:szCs w:val="52"/>
          <w:cs/>
        </w:rPr>
        <w:t>บริษัท เมืองไทย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แคปปิตอล 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13F781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80AD075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1EBBBA6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B8A8A0C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CDED7C9" w14:textId="77777777" w:rsidR="0076714D" w:rsidRPr="00CF3746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090360" w14:textId="77777777" w:rsidR="0076714D" w:rsidRPr="00CF3746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D34D0C" w14:textId="77777777" w:rsidR="0076714D" w:rsidRPr="00CF3746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76714D" w:rsidRPr="00CF3746" w:rsidSect="007671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53F90AA" w14:textId="77777777" w:rsidR="0076714D" w:rsidRPr="00CF3746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9D924A" w14:textId="77777777" w:rsidR="0076714D" w:rsidRPr="002B6FF4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3201F421" w14:textId="77777777" w:rsidR="0076714D" w:rsidRPr="00253287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25328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คณะกรรมการบริษัท เมืองไทย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0FFF6843" w14:textId="77777777" w:rsidR="0076714D" w:rsidRPr="002B6FF4" w:rsidRDefault="0076714D" w:rsidP="0076714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544F96C0" w14:textId="79C370AD" w:rsidR="0076714D" w:rsidRPr="00253287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 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>31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Pr="00253287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7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 xml:space="preserve">31 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5328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53287">
        <w:rPr>
          <w:rFonts w:ascii="Angsana New" w:hAnsi="Angsana New" w:cs="Angsana New"/>
          <w:sz w:val="28"/>
          <w:szCs w:val="28"/>
        </w:rPr>
        <w:t>34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571760" w14:textId="77777777" w:rsidR="0076714D" w:rsidRPr="002B6FF4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4286644" w14:textId="77777777" w:rsidR="0076714D" w:rsidRPr="00253287" w:rsidRDefault="0076714D" w:rsidP="0076714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253287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1CE7EE83" w14:textId="77777777" w:rsidR="0076714D" w:rsidRPr="002B6FF4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08B5C6B9" w14:textId="77777777" w:rsidR="0076714D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253287">
        <w:rPr>
          <w:rFonts w:ascii="Angsana New" w:hAnsi="Angsana New" w:cs="Angsana New"/>
          <w:sz w:val="28"/>
          <w:szCs w:val="28"/>
        </w:rPr>
        <w:t xml:space="preserve"> 2410 </w:t>
      </w:r>
      <w:r w:rsidRPr="00253287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0956459" w14:textId="77777777" w:rsidR="0076714D" w:rsidRPr="002B6FF4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E378C90" w14:textId="77777777" w:rsidR="0076714D" w:rsidRPr="00253287" w:rsidRDefault="0076714D" w:rsidP="0076714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253287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74184F2B" w14:textId="77777777" w:rsidR="0076714D" w:rsidRPr="002B6FF4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3A2232C" w14:textId="77777777" w:rsidR="0076714D" w:rsidRPr="00253287" w:rsidRDefault="0076714D" w:rsidP="0076714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53287">
        <w:rPr>
          <w:rFonts w:ascii="Angsana New" w:hAnsi="Angsana New" w:cs="Angsana New"/>
          <w:sz w:val="28"/>
          <w:szCs w:val="28"/>
        </w:rPr>
        <w:t>34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53287">
        <w:rPr>
          <w:rFonts w:ascii="Angsana New" w:hAnsi="Angsana New" w:cs="Angsana New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E2C473E" w14:textId="77777777" w:rsidR="0076714D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63B603D1" w14:textId="77777777" w:rsidR="0076714D" w:rsidRPr="00F91D38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58BD5126" w14:textId="77777777" w:rsidR="0076714D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71DF120B" w14:textId="77777777" w:rsidR="0076714D" w:rsidRPr="00F91D38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15C417C6" w14:textId="77777777" w:rsidR="0076714D" w:rsidRPr="00253287" w:rsidRDefault="0076714D" w:rsidP="007671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253287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253287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253287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253287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253287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1ED0D070" w14:textId="77777777" w:rsidR="0076714D" w:rsidRPr="00253287" w:rsidRDefault="0076714D" w:rsidP="0076714D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D9136E" w14:textId="77777777" w:rsidR="0076714D" w:rsidRPr="00253287" w:rsidRDefault="0076714D" w:rsidP="0076714D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32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253287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53287">
        <w:rPr>
          <w:rFonts w:asciiTheme="majorBidi" w:hAnsiTheme="majorBidi" w:cs="Angsana New"/>
          <w:sz w:val="28"/>
          <w:szCs w:val="28"/>
          <w:cs/>
        </w:rPr>
        <w:t>1</w:t>
      </w:r>
      <w:r w:rsidRPr="00253287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253287">
        <w:rPr>
          <w:rFonts w:ascii="Angsana New" w:hAnsi="Angsana New" w:cs="Angsana New"/>
          <w:sz w:val="28"/>
          <w:szCs w:val="28"/>
          <w:cs/>
        </w:rPr>
        <w:t>5</w:t>
      </w:r>
    </w:p>
    <w:p w14:paraId="61CB4C62" w14:textId="77777777" w:rsidR="0076714D" w:rsidRPr="002B6FF4" w:rsidRDefault="0076714D" w:rsidP="0076714D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F3E3B3E" w14:textId="77777777" w:rsidR="0076714D" w:rsidRPr="00253287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173AC17" w14:textId="77777777" w:rsidR="0076714D" w:rsidRPr="00253287" w:rsidRDefault="0076714D" w:rsidP="00767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9389267" w14:textId="50BAD527" w:rsidR="00ED7070" w:rsidRDefault="0076714D" w:rsidP="005472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7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2567</w:t>
      </w:r>
      <w:bookmarkEnd w:id="0"/>
    </w:p>
    <w:sectPr w:rsidR="00ED7070" w:rsidSect="00D7036F">
      <w:headerReference w:type="default" r:id="rId14"/>
      <w:footerReference w:type="default" r:id="rId15"/>
      <w:pgSz w:w="11909" w:h="16834" w:code="9"/>
      <w:pgMar w:top="691" w:right="1199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585D" w14:textId="77777777" w:rsidR="009B19AA" w:rsidRDefault="009B19AA">
      <w:r>
        <w:separator/>
      </w:r>
    </w:p>
  </w:endnote>
  <w:endnote w:type="continuationSeparator" w:id="0">
    <w:p w14:paraId="0A9391C8" w14:textId="77777777" w:rsidR="009B19AA" w:rsidRDefault="009B19AA">
      <w:r>
        <w:continuationSeparator/>
      </w:r>
    </w:p>
  </w:endnote>
  <w:endnote w:type="continuationNotice" w:id="1">
    <w:p w14:paraId="3D40C7D1" w14:textId="77777777" w:rsidR="009B19AA" w:rsidRDefault="009B19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661B" w14:textId="77777777" w:rsidR="0076714D" w:rsidRDefault="0076714D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6735D620" w14:textId="77777777" w:rsidR="0076714D" w:rsidRDefault="007671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D6F4B" w14:textId="7A026672" w:rsidR="0076714D" w:rsidRDefault="0076714D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7036F">
      <w:rPr>
        <w:noProof/>
      </w:rPr>
      <w:t>MTCT1-Q1'24-set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06F33DF5" w14:textId="77777777" w:rsidR="0076714D" w:rsidRPr="00960645" w:rsidRDefault="007671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5F32" w14:textId="77777777" w:rsidR="0076714D" w:rsidRDefault="0076714D" w:rsidP="00F2000C">
    <w:pPr>
      <w:pStyle w:val="Footer"/>
      <w:framePr w:wrap="around" w:vAnchor="text" w:hAnchor="margin" w:xAlign="right" w:y="1"/>
      <w:rPr>
        <w:rStyle w:val="PageNumber"/>
      </w:rPr>
    </w:pPr>
  </w:p>
  <w:p w14:paraId="7251DD8C" w14:textId="77777777" w:rsidR="0076714D" w:rsidRPr="00143016" w:rsidRDefault="0076714D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5A663E55" w:rsidR="003A7443" w:rsidRPr="005472CA" w:rsidRDefault="003A7443" w:rsidP="00547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1582" w14:textId="77777777" w:rsidR="009B19AA" w:rsidRDefault="009B19AA">
      <w:r>
        <w:separator/>
      </w:r>
    </w:p>
  </w:footnote>
  <w:footnote w:type="continuationSeparator" w:id="0">
    <w:p w14:paraId="5EFB7D9A" w14:textId="77777777" w:rsidR="009B19AA" w:rsidRDefault="009B19AA">
      <w:r>
        <w:continuationSeparator/>
      </w:r>
    </w:p>
  </w:footnote>
  <w:footnote w:type="continuationNotice" w:id="1">
    <w:p w14:paraId="4E4C6CE1" w14:textId="77777777" w:rsidR="009B19AA" w:rsidRDefault="009B19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2767" w14:textId="77777777" w:rsidR="0076714D" w:rsidRDefault="00D7036F" w:rsidP="00713C50">
    <w:pPr>
      <w:pStyle w:val="Header"/>
    </w:pPr>
    <w:r>
      <w:rPr>
        <w:noProof/>
      </w:rPr>
      <w:pict w14:anchorId="578669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571E" w14:textId="67B8F4B8" w:rsidR="0076714D" w:rsidRDefault="0076714D" w:rsidP="00713C50">
    <w:pPr>
      <w:pStyle w:val="Header"/>
    </w:pPr>
  </w:p>
  <w:p w14:paraId="2F34FF81" w14:textId="77777777" w:rsidR="0076714D" w:rsidRDefault="0076714D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8B8A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8CF12E4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145B92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7099FFF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4BB6B4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ACF2A7" w14:textId="77777777" w:rsidR="0076714D" w:rsidRPr="00F91D38" w:rsidRDefault="0076714D" w:rsidP="00F91D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5D9DE70C" w:rsidR="003A744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DB5A55C" w14:textId="0C95606A" w:rsidR="005472CA" w:rsidRDefault="005472C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9A07981" w14:textId="10D4FF05" w:rsidR="005472CA" w:rsidRDefault="005472C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6481B16" w14:textId="77777777" w:rsidR="00D7036F" w:rsidRDefault="00D7036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DDDAC98" w14:textId="1C33230E" w:rsidR="005472CA" w:rsidRDefault="005472C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0D48FC6" w14:textId="259C87E8" w:rsidR="005472CA" w:rsidRDefault="005472C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1169532" w14:textId="77777777" w:rsidR="005472CA" w:rsidRPr="00FD4633" w:rsidRDefault="005472C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6F47411"/>
    <w:multiLevelType w:val="multilevel"/>
    <w:tmpl w:val="19E4AE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0B775C"/>
    <w:multiLevelType w:val="multilevel"/>
    <w:tmpl w:val="C18A6F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AB6446B"/>
    <w:multiLevelType w:val="multilevel"/>
    <w:tmpl w:val="DDC46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576599660">
    <w:abstractNumId w:val="0"/>
  </w:num>
  <w:num w:numId="2" w16cid:durableId="460810125">
    <w:abstractNumId w:val="3"/>
  </w:num>
  <w:num w:numId="3" w16cid:durableId="273251003">
    <w:abstractNumId w:val="8"/>
  </w:num>
  <w:num w:numId="4" w16cid:durableId="698431230">
    <w:abstractNumId w:val="0"/>
  </w:num>
  <w:num w:numId="5" w16cid:durableId="73406624">
    <w:abstractNumId w:val="0"/>
  </w:num>
  <w:num w:numId="6" w16cid:durableId="110976895">
    <w:abstractNumId w:val="6"/>
  </w:num>
  <w:num w:numId="7" w16cid:durableId="174196681">
    <w:abstractNumId w:val="7"/>
  </w:num>
  <w:num w:numId="8" w16cid:durableId="734855986">
    <w:abstractNumId w:val="4"/>
  </w:num>
  <w:num w:numId="9" w16cid:durableId="1854147078">
    <w:abstractNumId w:val="11"/>
  </w:num>
  <w:num w:numId="10" w16cid:durableId="725177012">
    <w:abstractNumId w:val="2"/>
  </w:num>
  <w:num w:numId="11" w16cid:durableId="144208405">
    <w:abstractNumId w:val="10"/>
  </w:num>
  <w:num w:numId="12" w16cid:durableId="547180502">
    <w:abstractNumId w:val="0"/>
  </w:num>
  <w:num w:numId="13" w16cid:durableId="1622610375">
    <w:abstractNumId w:val="1"/>
  </w:num>
  <w:num w:numId="14" w16cid:durableId="1241256766">
    <w:abstractNumId w:val="9"/>
  </w:num>
  <w:num w:numId="15" w16cid:durableId="210641889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653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8B2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5BDC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39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07"/>
    <w:rsid w:val="00044987"/>
    <w:rsid w:val="00044BD7"/>
    <w:rsid w:val="00044DAA"/>
    <w:rsid w:val="00044E56"/>
    <w:rsid w:val="00045016"/>
    <w:rsid w:val="00045116"/>
    <w:rsid w:val="00045154"/>
    <w:rsid w:val="00045320"/>
    <w:rsid w:val="000455B1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6AF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8E"/>
    <w:rsid w:val="0005288D"/>
    <w:rsid w:val="000528EF"/>
    <w:rsid w:val="000529F4"/>
    <w:rsid w:val="00052EB3"/>
    <w:rsid w:val="00052FF6"/>
    <w:rsid w:val="000533E5"/>
    <w:rsid w:val="00053483"/>
    <w:rsid w:val="00053BD5"/>
    <w:rsid w:val="000540D1"/>
    <w:rsid w:val="00054199"/>
    <w:rsid w:val="00054433"/>
    <w:rsid w:val="00054663"/>
    <w:rsid w:val="0005493A"/>
    <w:rsid w:val="00055362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1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0B1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CB7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893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26B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422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398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6FAF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BF0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7C1"/>
    <w:rsid w:val="000B6828"/>
    <w:rsid w:val="000B684C"/>
    <w:rsid w:val="000B68D0"/>
    <w:rsid w:val="000B6997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63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42D"/>
    <w:rsid w:val="000C3693"/>
    <w:rsid w:val="000C3824"/>
    <w:rsid w:val="000C38FA"/>
    <w:rsid w:val="000C3994"/>
    <w:rsid w:val="000C3BC8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211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DA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41B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BE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6E3"/>
    <w:rsid w:val="000F172B"/>
    <w:rsid w:val="000F173C"/>
    <w:rsid w:val="000F1787"/>
    <w:rsid w:val="000F1879"/>
    <w:rsid w:val="000F1A6F"/>
    <w:rsid w:val="000F1BC9"/>
    <w:rsid w:val="000F1C55"/>
    <w:rsid w:val="000F1D7F"/>
    <w:rsid w:val="000F1EE3"/>
    <w:rsid w:val="000F2239"/>
    <w:rsid w:val="000F2770"/>
    <w:rsid w:val="000F2C4F"/>
    <w:rsid w:val="000F2C64"/>
    <w:rsid w:val="000F2D2C"/>
    <w:rsid w:val="000F2DC7"/>
    <w:rsid w:val="000F2EE0"/>
    <w:rsid w:val="000F2EE1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69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875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1E6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0C3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BDA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1F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7EC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7A7"/>
    <w:rsid w:val="001608CB"/>
    <w:rsid w:val="00160A32"/>
    <w:rsid w:val="00160B06"/>
    <w:rsid w:val="001614D5"/>
    <w:rsid w:val="00161720"/>
    <w:rsid w:val="00161741"/>
    <w:rsid w:val="0016178C"/>
    <w:rsid w:val="00161822"/>
    <w:rsid w:val="00161A8F"/>
    <w:rsid w:val="00161AC9"/>
    <w:rsid w:val="00161BDE"/>
    <w:rsid w:val="00161C6E"/>
    <w:rsid w:val="00161C82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16E"/>
    <w:rsid w:val="001634A2"/>
    <w:rsid w:val="001639BA"/>
    <w:rsid w:val="00163CFD"/>
    <w:rsid w:val="00163FB1"/>
    <w:rsid w:val="001642CD"/>
    <w:rsid w:val="00164770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90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5B7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EB"/>
    <w:rsid w:val="001826FA"/>
    <w:rsid w:val="001826FB"/>
    <w:rsid w:val="00182B20"/>
    <w:rsid w:val="00182BC4"/>
    <w:rsid w:val="00182CF0"/>
    <w:rsid w:val="00182D71"/>
    <w:rsid w:val="00182E7A"/>
    <w:rsid w:val="001831F8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6CD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7C1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6E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ADB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64D"/>
    <w:rsid w:val="001A6B64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AE2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9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2E6"/>
    <w:rsid w:val="001C74C6"/>
    <w:rsid w:val="001C75A5"/>
    <w:rsid w:val="001C786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2FF6"/>
    <w:rsid w:val="001D302B"/>
    <w:rsid w:val="001D38AB"/>
    <w:rsid w:val="001D396A"/>
    <w:rsid w:val="001D3978"/>
    <w:rsid w:val="001D3A34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9C3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052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AB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D89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4D7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78F"/>
    <w:rsid w:val="002158F7"/>
    <w:rsid w:val="00215947"/>
    <w:rsid w:val="00215A71"/>
    <w:rsid w:val="00216313"/>
    <w:rsid w:val="00216936"/>
    <w:rsid w:val="00216ADD"/>
    <w:rsid w:val="0021719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BD1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71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3FCA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190"/>
    <w:rsid w:val="002352D4"/>
    <w:rsid w:val="002352E6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30"/>
    <w:rsid w:val="002377F1"/>
    <w:rsid w:val="00237976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0A5"/>
    <w:rsid w:val="00245271"/>
    <w:rsid w:val="00245319"/>
    <w:rsid w:val="00245379"/>
    <w:rsid w:val="00245861"/>
    <w:rsid w:val="00245865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0BDA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ADA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3E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1F9D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61E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CDD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048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334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B61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C2C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4B2A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E6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0FC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1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0CB1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8D8"/>
    <w:rsid w:val="002F2DF9"/>
    <w:rsid w:val="002F30B4"/>
    <w:rsid w:val="002F33BD"/>
    <w:rsid w:val="002F373D"/>
    <w:rsid w:val="002F394D"/>
    <w:rsid w:val="002F3B46"/>
    <w:rsid w:val="002F3B64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5FD4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362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4E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0D2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93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1D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117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5D51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280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5C2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0D3D"/>
    <w:rsid w:val="00360F42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58"/>
    <w:rsid w:val="0036286F"/>
    <w:rsid w:val="00362A1B"/>
    <w:rsid w:val="00362A74"/>
    <w:rsid w:val="00362D09"/>
    <w:rsid w:val="00362E09"/>
    <w:rsid w:val="00362E0F"/>
    <w:rsid w:val="00362E50"/>
    <w:rsid w:val="0036300E"/>
    <w:rsid w:val="0036323B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6B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C5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1A3E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8AF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38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962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0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08C"/>
    <w:rsid w:val="003C70CC"/>
    <w:rsid w:val="003C71E0"/>
    <w:rsid w:val="003C7367"/>
    <w:rsid w:val="003C763B"/>
    <w:rsid w:val="003C78F0"/>
    <w:rsid w:val="003C7D21"/>
    <w:rsid w:val="003C7FBB"/>
    <w:rsid w:val="003D02F4"/>
    <w:rsid w:val="003D03CC"/>
    <w:rsid w:val="003D0615"/>
    <w:rsid w:val="003D086D"/>
    <w:rsid w:val="003D08E1"/>
    <w:rsid w:val="003D0B5B"/>
    <w:rsid w:val="003D0BCA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09"/>
    <w:rsid w:val="003D2437"/>
    <w:rsid w:val="003D271B"/>
    <w:rsid w:val="003D2A72"/>
    <w:rsid w:val="003D2B3C"/>
    <w:rsid w:val="003D2D83"/>
    <w:rsid w:val="003D2E23"/>
    <w:rsid w:val="003D2F72"/>
    <w:rsid w:val="003D315B"/>
    <w:rsid w:val="003D3339"/>
    <w:rsid w:val="003D3567"/>
    <w:rsid w:val="003D356E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1B25"/>
    <w:rsid w:val="003E2001"/>
    <w:rsid w:val="003E2085"/>
    <w:rsid w:val="003E2414"/>
    <w:rsid w:val="003E2491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4A"/>
    <w:rsid w:val="003E5D73"/>
    <w:rsid w:val="003E6382"/>
    <w:rsid w:val="003E63A3"/>
    <w:rsid w:val="003E6709"/>
    <w:rsid w:val="003E674B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9B9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9DA"/>
    <w:rsid w:val="00403A18"/>
    <w:rsid w:val="00403A57"/>
    <w:rsid w:val="00403A67"/>
    <w:rsid w:val="00403A74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9A8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688"/>
    <w:rsid w:val="004119BC"/>
    <w:rsid w:val="00411B94"/>
    <w:rsid w:val="004123F4"/>
    <w:rsid w:val="00412542"/>
    <w:rsid w:val="00412882"/>
    <w:rsid w:val="004128C6"/>
    <w:rsid w:val="0041299E"/>
    <w:rsid w:val="00412B1C"/>
    <w:rsid w:val="00412BFA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67F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21F"/>
    <w:rsid w:val="004327E3"/>
    <w:rsid w:val="00432B27"/>
    <w:rsid w:val="00432C58"/>
    <w:rsid w:val="00432C6C"/>
    <w:rsid w:val="00432D07"/>
    <w:rsid w:val="00432D2B"/>
    <w:rsid w:val="00432F9B"/>
    <w:rsid w:val="0043302F"/>
    <w:rsid w:val="004330B4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4FE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C73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A76"/>
    <w:rsid w:val="00442E6A"/>
    <w:rsid w:val="0044312A"/>
    <w:rsid w:val="00443287"/>
    <w:rsid w:val="004433A3"/>
    <w:rsid w:val="004433CE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4C7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6FB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5F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9C"/>
    <w:rsid w:val="00457AC4"/>
    <w:rsid w:val="00457BCF"/>
    <w:rsid w:val="00457F19"/>
    <w:rsid w:val="00460374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01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1C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8F3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7E0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20"/>
    <w:rsid w:val="00483D97"/>
    <w:rsid w:val="004841B1"/>
    <w:rsid w:val="004843E6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6A5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977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152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C7"/>
    <w:rsid w:val="004A58F7"/>
    <w:rsid w:val="004A5F17"/>
    <w:rsid w:val="004A5F59"/>
    <w:rsid w:val="004A651F"/>
    <w:rsid w:val="004A68A8"/>
    <w:rsid w:val="004A69B8"/>
    <w:rsid w:val="004A6A7D"/>
    <w:rsid w:val="004A6D26"/>
    <w:rsid w:val="004A6F46"/>
    <w:rsid w:val="004A71C1"/>
    <w:rsid w:val="004A72B2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159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555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DE4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707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C49"/>
    <w:rsid w:val="004C7E6E"/>
    <w:rsid w:val="004C7F9F"/>
    <w:rsid w:val="004C7FF7"/>
    <w:rsid w:val="004D01C2"/>
    <w:rsid w:val="004D0255"/>
    <w:rsid w:val="004D051D"/>
    <w:rsid w:val="004D07F5"/>
    <w:rsid w:val="004D0CF6"/>
    <w:rsid w:val="004D0D96"/>
    <w:rsid w:val="004D0E88"/>
    <w:rsid w:val="004D116E"/>
    <w:rsid w:val="004D12F3"/>
    <w:rsid w:val="004D142F"/>
    <w:rsid w:val="004D14A5"/>
    <w:rsid w:val="004D1663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8E7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9BF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822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33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A1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22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86E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D6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10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7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5AA"/>
    <w:rsid w:val="00526B34"/>
    <w:rsid w:val="00526E2F"/>
    <w:rsid w:val="00526F68"/>
    <w:rsid w:val="005279A5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AA9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246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64B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37C27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C68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2CA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067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39C"/>
    <w:rsid w:val="00561430"/>
    <w:rsid w:val="005614B8"/>
    <w:rsid w:val="0056195B"/>
    <w:rsid w:val="005619B4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10E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068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A3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B88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6F5F"/>
    <w:rsid w:val="0057726D"/>
    <w:rsid w:val="00577291"/>
    <w:rsid w:val="00577331"/>
    <w:rsid w:val="00577417"/>
    <w:rsid w:val="005774E2"/>
    <w:rsid w:val="00577578"/>
    <w:rsid w:val="0057768E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017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343"/>
    <w:rsid w:val="0059571B"/>
    <w:rsid w:val="00595A86"/>
    <w:rsid w:val="00595C95"/>
    <w:rsid w:val="00595E8C"/>
    <w:rsid w:val="00595FA9"/>
    <w:rsid w:val="005961E8"/>
    <w:rsid w:val="005964F9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357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B"/>
    <w:rsid w:val="005B4DA4"/>
    <w:rsid w:val="005B4EF7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3F51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427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33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D51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43D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275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BC1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7"/>
    <w:rsid w:val="0061382C"/>
    <w:rsid w:val="00613AFB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62D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268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6C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6D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4D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65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61"/>
    <w:rsid w:val="00654391"/>
    <w:rsid w:val="00654474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57FC4"/>
    <w:rsid w:val="0066007E"/>
    <w:rsid w:val="0066036C"/>
    <w:rsid w:val="006604D5"/>
    <w:rsid w:val="006605CB"/>
    <w:rsid w:val="00660728"/>
    <w:rsid w:val="00660747"/>
    <w:rsid w:val="00660D74"/>
    <w:rsid w:val="00660DC7"/>
    <w:rsid w:val="00660F29"/>
    <w:rsid w:val="00660FD1"/>
    <w:rsid w:val="00661049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7A9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67"/>
    <w:rsid w:val="0066747C"/>
    <w:rsid w:val="00667527"/>
    <w:rsid w:val="0066752D"/>
    <w:rsid w:val="00667623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4FD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BB7"/>
    <w:rsid w:val="00675C8F"/>
    <w:rsid w:val="00675D39"/>
    <w:rsid w:val="00675FC4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1D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251"/>
    <w:rsid w:val="00695369"/>
    <w:rsid w:val="006953FB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36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3F9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867"/>
    <w:rsid w:val="006B18F6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B74"/>
    <w:rsid w:val="006B7D0E"/>
    <w:rsid w:val="006C0113"/>
    <w:rsid w:val="006C01F9"/>
    <w:rsid w:val="006C027B"/>
    <w:rsid w:val="006C02AE"/>
    <w:rsid w:val="006C0369"/>
    <w:rsid w:val="006C06C7"/>
    <w:rsid w:val="006C0768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CC6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D00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1D3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D4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5BF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90D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0C"/>
    <w:rsid w:val="007015DC"/>
    <w:rsid w:val="0070189C"/>
    <w:rsid w:val="00701C8E"/>
    <w:rsid w:val="00701E8A"/>
    <w:rsid w:val="007024AC"/>
    <w:rsid w:val="00702A9F"/>
    <w:rsid w:val="00702B78"/>
    <w:rsid w:val="00703290"/>
    <w:rsid w:val="007034AD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4ED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380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DEE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86D"/>
    <w:rsid w:val="00724A34"/>
    <w:rsid w:val="00724ADA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27FDF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7B4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C17"/>
    <w:rsid w:val="00756E13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88"/>
    <w:rsid w:val="007622CB"/>
    <w:rsid w:val="00762654"/>
    <w:rsid w:val="0076274F"/>
    <w:rsid w:val="0076290E"/>
    <w:rsid w:val="00762A1C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14D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1C6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9B9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90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E8C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4B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21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293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E86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0BD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09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908"/>
    <w:rsid w:val="007D4B06"/>
    <w:rsid w:val="007D4E0C"/>
    <w:rsid w:val="007D4F86"/>
    <w:rsid w:val="007D552F"/>
    <w:rsid w:val="007D5867"/>
    <w:rsid w:val="007D5B08"/>
    <w:rsid w:val="007D5E67"/>
    <w:rsid w:val="007D5FEC"/>
    <w:rsid w:val="007D60A5"/>
    <w:rsid w:val="007D60DD"/>
    <w:rsid w:val="007D6147"/>
    <w:rsid w:val="007D61D9"/>
    <w:rsid w:val="007D6519"/>
    <w:rsid w:val="007D66A5"/>
    <w:rsid w:val="007D6738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632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CD4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99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70B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CF"/>
    <w:rsid w:val="00806574"/>
    <w:rsid w:val="00806599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A83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C26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71D"/>
    <w:rsid w:val="00842DAC"/>
    <w:rsid w:val="00842DD0"/>
    <w:rsid w:val="00843043"/>
    <w:rsid w:val="008432B4"/>
    <w:rsid w:val="008433BF"/>
    <w:rsid w:val="008434DB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DF0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73C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1A0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5F5E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45"/>
    <w:rsid w:val="008719F2"/>
    <w:rsid w:val="00871B9B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96B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09B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AF1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EC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533"/>
    <w:rsid w:val="00886691"/>
    <w:rsid w:val="008867B5"/>
    <w:rsid w:val="008869FA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206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195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80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553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8DD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BA6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267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1F0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3C"/>
    <w:rsid w:val="008F1AD3"/>
    <w:rsid w:val="008F1CF5"/>
    <w:rsid w:val="008F1D2E"/>
    <w:rsid w:val="008F21CD"/>
    <w:rsid w:val="008F22A0"/>
    <w:rsid w:val="008F2572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319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A3"/>
    <w:rsid w:val="009009EF"/>
    <w:rsid w:val="00900D7E"/>
    <w:rsid w:val="00900EBB"/>
    <w:rsid w:val="0090101A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452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436"/>
    <w:rsid w:val="00905A6B"/>
    <w:rsid w:val="00905D55"/>
    <w:rsid w:val="00905F9B"/>
    <w:rsid w:val="009060F1"/>
    <w:rsid w:val="00906154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B0E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405"/>
    <w:rsid w:val="00914A03"/>
    <w:rsid w:val="00914A6D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CFB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AEA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E1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0A3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0F90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320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1D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EDF"/>
    <w:rsid w:val="00957F1E"/>
    <w:rsid w:val="00957F81"/>
    <w:rsid w:val="009603C7"/>
    <w:rsid w:val="00960645"/>
    <w:rsid w:val="009606F7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568"/>
    <w:rsid w:val="009709AD"/>
    <w:rsid w:val="00970B68"/>
    <w:rsid w:val="00970B6B"/>
    <w:rsid w:val="00970BB9"/>
    <w:rsid w:val="00970D20"/>
    <w:rsid w:val="009714A0"/>
    <w:rsid w:val="0097170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CB0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D4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96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68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5B1"/>
    <w:rsid w:val="009A267F"/>
    <w:rsid w:val="009A26A1"/>
    <w:rsid w:val="009A2925"/>
    <w:rsid w:val="009A295C"/>
    <w:rsid w:val="009A2978"/>
    <w:rsid w:val="009A29F8"/>
    <w:rsid w:val="009A2F00"/>
    <w:rsid w:val="009A3295"/>
    <w:rsid w:val="009A32DF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9AA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612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1F3"/>
    <w:rsid w:val="009B56FF"/>
    <w:rsid w:val="009B5750"/>
    <w:rsid w:val="009B5A84"/>
    <w:rsid w:val="009B5D72"/>
    <w:rsid w:val="009B5EC0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1B"/>
    <w:rsid w:val="009C10B5"/>
    <w:rsid w:val="009C14CC"/>
    <w:rsid w:val="009C1639"/>
    <w:rsid w:val="009C170F"/>
    <w:rsid w:val="009C17DB"/>
    <w:rsid w:val="009C1C22"/>
    <w:rsid w:val="009C1D47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9BD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2EA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090"/>
    <w:rsid w:val="009E40E0"/>
    <w:rsid w:val="009E42B1"/>
    <w:rsid w:val="009E43A6"/>
    <w:rsid w:val="009E4444"/>
    <w:rsid w:val="009E4771"/>
    <w:rsid w:val="009E491C"/>
    <w:rsid w:val="009E4926"/>
    <w:rsid w:val="009E4C69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1D0"/>
    <w:rsid w:val="009F43D7"/>
    <w:rsid w:val="009F4446"/>
    <w:rsid w:val="009F4969"/>
    <w:rsid w:val="009F49CC"/>
    <w:rsid w:val="009F4B00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1D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76B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53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B4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619"/>
    <w:rsid w:val="00A47BB1"/>
    <w:rsid w:val="00A47F59"/>
    <w:rsid w:val="00A5015B"/>
    <w:rsid w:val="00A50167"/>
    <w:rsid w:val="00A50273"/>
    <w:rsid w:val="00A50479"/>
    <w:rsid w:val="00A50766"/>
    <w:rsid w:val="00A50F8D"/>
    <w:rsid w:val="00A51268"/>
    <w:rsid w:val="00A5137A"/>
    <w:rsid w:val="00A51634"/>
    <w:rsid w:val="00A517F2"/>
    <w:rsid w:val="00A51B17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C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3C7"/>
    <w:rsid w:val="00A61497"/>
    <w:rsid w:val="00A6152D"/>
    <w:rsid w:val="00A616C6"/>
    <w:rsid w:val="00A61A09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D8D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A8E"/>
    <w:rsid w:val="00A73CC8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77F00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4E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2DA1"/>
    <w:rsid w:val="00AA2E4D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31C"/>
    <w:rsid w:val="00AB05CA"/>
    <w:rsid w:val="00AB070D"/>
    <w:rsid w:val="00AB08D7"/>
    <w:rsid w:val="00AB0925"/>
    <w:rsid w:val="00AB0C79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2E7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D9B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8FE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57A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52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5FC4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4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6C9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A72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739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04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7B8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105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4B3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787"/>
    <w:rsid w:val="00B27934"/>
    <w:rsid w:val="00B27B28"/>
    <w:rsid w:val="00B27E47"/>
    <w:rsid w:val="00B27F53"/>
    <w:rsid w:val="00B27FA1"/>
    <w:rsid w:val="00B301D9"/>
    <w:rsid w:val="00B30596"/>
    <w:rsid w:val="00B3089B"/>
    <w:rsid w:val="00B30AE6"/>
    <w:rsid w:val="00B30DE6"/>
    <w:rsid w:val="00B30EED"/>
    <w:rsid w:val="00B30FE3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41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1E5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5CC"/>
    <w:rsid w:val="00B566CF"/>
    <w:rsid w:val="00B56760"/>
    <w:rsid w:val="00B56784"/>
    <w:rsid w:val="00B56A98"/>
    <w:rsid w:val="00B56C2A"/>
    <w:rsid w:val="00B56C55"/>
    <w:rsid w:val="00B56D68"/>
    <w:rsid w:val="00B56D6B"/>
    <w:rsid w:val="00B56DE1"/>
    <w:rsid w:val="00B57199"/>
    <w:rsid w:val="00B57249"/>
    <w:rsid w:val="00B574CE"/>
    <w:rsid w:val="00B5775F"/>
    <w:rsid w:val="00B579FC"/>
    <w:rsid w:val="00B57AB7"/>
    <w:rsid w:val="00B57C10"/>
    <w:rsid w:val="00B57DCF"/>
    <w:rsid w:val="00B57F16"/>
    <w:rsid w:val="00B57F2D"/>
    <w:rsid w:val="00B6022A"/>
    <w:rsid w:val="00B602D3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8A6"/>
    <w:rsid w:val="00B62A79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391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5C6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31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217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1CD0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8F6"/>
    <w:rsid w:val="00B83B09"/>
    <w:rsid w:val="00B83DFB"/>
    <w:rsid w:val="00B840CC"/>
    <w:rsid w:val="00B845E6"/>
    <w:rsid w:val="00B84624"/>
    <w:rsid w:val="00B84715"/>
    <w:rsid w:val="00B8482A"/>
    <w:rsid w:val="00B84874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89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72A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4B7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C41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1BA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8B9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C6F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36D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65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83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4B5"/>
    <w:rsid w:val="00BE6671"/>
    <w:rsid w:val="00BE6677"/>
    <w:rsid w:val="00BE667B"/>
    <w:rsid w:val="00BE6833"/>
    <w:rsid w:val="00BE6860"/>
    <w:rsid w:val="00BE6AA0"/>
    <w:rsid w:val="00BE6B55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982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1F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F3F"/>
    <w:rsid w:val="00C06397"/>
    <w:rsid w:val="00C0639E"/>
    <w:rsid w:val="00C067D0"/>
    <w:rsid w:val="00C0736D"/>
    <w:rsid w:val="00C07594"/>
    <w:rsid w:val="00C075B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C5B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0D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8C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99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D4B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BB9"/>
    <w:rsid w:val="00C44F71"/>
    <w:rsid w:val="00C452AC"/>
    <w:rsid w:val="00C45332"/>
    <w:rsid w:val="00C454EC"/>
    <w:rsid w:val="00C45CDF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742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5B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2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1FA"/>
    <w:rsid w:val="00CA7422"/>
    <w:rsid w:val="00CA75E5"/>
    <w:rsid w:val="00CA75E7"/>
    <w:rsid w:val="00CA781F"/>
    <w:rsid w:val="00CA79BB"/>
    <w:rsid w:val="00CA7A34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884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C7D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533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2E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08F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C51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2F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A67"/>
    <w:rsid w:val="00D13BD9"/>
    <w:rsid w:val="00D13D29"/>
    <w:rsid w:val="00D13DD3"/>
    <w:rsid w:val="00D1400F"/>
    <w:rsid w:val="00D14071"/>
    <w:rsid w:val="00D142B6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6FE0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0F90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7E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CCF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45F"/>
    <w:rsid w:val="00D33574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030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3D5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A2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E20"/>
    <w:rsid w:val="00D54F5F"/>
    <w:rsid w:val="00D55110"/>
    <w:rsid w:val="00D552CF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38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146"/>
    <w:rsid w:val="00D612A9"/>
    <w:rsid w:val="00D61418"/>
    <w:rsid w:val="00D61704"/>
    <w:rsid w:val="00D61C09"/>
    <w:rsid w:val="00D61C87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B2"/>
    <w:rsid w:val="00D64DDF"/>
    <w:rsid w:val="00D64E65"/>
    <w:rsid w:val="00D65184"/>
    <w:rsid w:val="00D652E0"/>
    <w:rsid w:val="00D657D0"/>
    <w:rsid w:val="00D658E2"/>
    <w:rsid w:val="00D65A85"/>
    <w:rsid w:val="00D65B8A"/>
    <w:rsid w:val="00D65D32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36F"/>
    <w:rsid w:val="00D70466"/>
    <w:rsid w:val="00D7047F"/>
    <w:rsid w:val="00D70494"/>
    <w:rsid w:val="00D70A16"/>
    <w:rsid w:val="00D70A3C"/>
    <w:rsid w:val="00D70BDC"/>
    <w:rsid w:val="00D70C64"/>
    <w:rsid w:val="00D70E92"/>
    <w:rsid w:val="00D70F17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2A2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E5D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65"/>
    <w:rsid w:val="00D929BB"/>
    <w:rsid w:val="00D92C17"/>
    <w:rsid w:val="00D92CEC"/>
    <w:rsid w:val="00D92DC1"/>
    <w:rsid w:val="00D92E1E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991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2D4B"/>
    <w:rsid w:val="00DA3107"/>
    <w:rsid w:val="00DA31B2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5E81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23A"/>
    <w:rsid w:val="00DB1346"/>
    <w:rsid w:val="00DB183F"/>
    <w:rsid w:val="00DB195C"/>
    <w:rsid w:val="00DB1D01"/>
    <w:rsid w:val="00DB215F"/>
    <w:rsid w:val="00DB2227"/>
    <w:rsid w:val="00DB242C"/>
    <w:rsid w:val="00DB2678"/>
    <w:rsid w:val="00DB2BFB"/>
    <w:rsid w:val="00DB2E88"/>
    <w:rsid w:val="00DB2EA9"/>
    <w:rsid w:val="00DB2F79"/>
    <w:rsid w:val="00DB3028"/>
    <w:rsid w:val="00DB3071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D41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6FF3"/>
    <w:rsid w:val="00DB7170"/>
    <w:rsid w:val="00DB727B"/>
    <w:rsid w:val="00DB74F6"/>
    <w:rsid w:val="00DB783D"/>
    <w:rsid w:val="00DB789C"/>
    <w:rsid w:val="00DB7AD6"/>
    <w:rsid w:val="00DB7AE7"/>
    <w:rsid w:val="00DB7BD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711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1EC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6D89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53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61C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5E71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473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04"/>
    <w:rsid w:val="00E055C0"/>
    <w:rsid w:val="00E056CD"/>
    <w:rsid w:val="00E057B9"/>
    <w:rsid w:val="00E058D4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0F9"/>
    <w:rsid w:val="00E1117F"/>
    <w:rsid w:val="00E111D6"/>
    <w:rsid w:val="00E112DB"/>
    <w:rsid w:val="00E11527"/>
    <w:rsid w:val="00E11833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1CC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1D6"/>
    <w:rsid w:val="00E1548B"/>
    <w:rsid w:val="00E154BD"/>
    <w:rsid w:val="00E15864"/>
    <w:rsid w:val="00E16060"/>
    <w:rsid w:val="00E16164"/>
    <w:rsid w:val="00E16182"/>
    <w:rsid w:val="00E1637D"/>
    <w:rsid w:val="00E163C5"/>
    <w:rsid w:val="00E1658C"/>
    <w:rsid w:val="00E168EC"/>
    <w:rsid w:val="00E16966"/>
    <w:rsid w:val="00E1697B"/>
    <w:rsid w:val="00E16AA9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C51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82C"/>
    <w:rsid w:val="00E36ABE"/>
    <w:rsid w:val="00E36BA7"/>
    <w:rsid w:val="00E36D93"/>
    <w:rsid w:val="00E36F61"/>
    <w:rsid w:val="00E37457"/>
    <w:rsid w:val="00E3796E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69C"/>
    <w:rsid w:val="00E47B29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6EE5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357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AC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8BB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A64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AEC"/>
    <w:rsid w:val="00E92F28"/>
    <w:rsid w:val="00E930DC"/>
    <w:rsid w:val="00E936CE"/>
    <w:rsid w:val="00E9374F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606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B75"/>
    <w:rsid w:val="00EA2C26"/>
    <w:rsid w:val="00EA2F79"/>
    <w:rsid w:val="00EA32BD"/>
    <w:rsid w:val="00EA34F8"/>
    <w:rsid w:val="00EA3501"/>
    <w:rsid w:val="00EA3510"/>
    <w:rsid w:val="00EA3B49"/>
    <w:rsid w:val="00EA3D6F"/>
    <w:rsid w:val="00EA40F9"/>
    <w:rsid w:val="00EA426C"/>
    <w:rsid w:val="00EA42F2"/>
    <w:rsid w:val="00EA4868"/>
    <w:rsid w:val="00EA49AD"/>
    <w:rsid w:val="00EA4A90"/>
    <w:rsid w:val="00EA4BB7"/>
    <w:rsid w:val="00EA4EA8"/>
    <w:rsid w:val="00EA4FF4"/>
    <w:rsid w:val="00EA5072"/>
    <w:rsid w:val="00EA51E0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688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B55"/>
    <w:rsid w:val="00ED0F7F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6E8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727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070"/>
    <w:rsid w:val="00ED7378"/>
    <w:rsid w:val="00ED7479"/>
    <w:rsid w:val="00ED7534"/>
    <w:rsid w:val="00ED797A"/>
    <w:rsid w:val="00ED7E8A"/>
    <w:rsid w:val="00EE0202"/>
    <w:rsid w:val="00EE03BC"/>
    <w:rsid w:val="00EE06E8"/>
    <w:rsid w:val="00EE0B1A"/>
    <w:rsid w:val="00EE0D0B"/>
    <w:rsid w:val="00EE18F2"/>
    <w:rsid w:val="00EE19B3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C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4F3D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49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1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6F8A"/>
    <w:rsid w:val="00F17156"/>
    <w:rsid w:val="00F17459"/>
    <w:rsid w:val="00F1758E"/>
    <w:rsid w:val="00F17873"/>
    <w:rsid w:val="00F17980"/>
    <w:rsid w:val="00F2000C"/>
    <w:rsid w:val="00F200A5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49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BB1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ADF"/>
    <w:rsid w:val="00F42F6B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B5C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003"/>
    <w:rsid w:val="00F50393"/>
    <w:rsid w:val="00F50407"/>
    <w:rsid w:val="00F5043B"/>
    <w:rsid w:val="00F5067B"/>
    <w:rsid w:val="00F50688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88F"/>
    <w:rsid w:val="00F51A50"/>
    <w:rsid w:val="00F51A85"/>
    <w:rsid w:val="00F51AD7"/>
    <w:rsid w:val="00F51C89"/>
    <w:rsid w:val="00F520D2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4BD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1F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B6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75F"/>
    <w:rsid w:val="00F77D5D"/>
    <w:rsid w:val="00F77DD5"/>
    <w:rsid w:val="00F80170"/>
    <w:rsid w:val="00F802E2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68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D25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B58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9E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A04"/>
    <w:rsid w:val="00FB1C46"/>
    <w:rsid w:val="00FB1D3A"/>
    <w:rsid w:val="00FB1DC5"/>
    <w:rsid w:val="00FB1FC8"/>
    <w:rsid w:val="00FB22B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34"/>
    <w:rsid w:val="00FB3D51"/>
    <w:rsid w:val="00FB3E12"/>
    <w:rsid w:val="00FB3F11"/>
    <w:rsid w:val="00FB416A"/>
    <w:rsid w:val="00FB42B7"/>
    <w:rsid w:val="00FB4543"/>
    <w:rsid w:val="00FB46C5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478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5DD0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606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7A1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D67"/>
    <w:rsid w:val="00FD1EE6"/>
    <w:rsid w:val="00FD1F3A"/>
    <w:rsid w:val="00FD2001"/>
    <w:rsid w:val="00FD2344"/>
    <w:rsid w:val="00FD2365"/>
    <w:rsid w:val="00FD2516"/>
    <w:rsid w:val="00FD267C"/>
    <w:rsid w:val="00FD281A"/>
    <w:rsid w:val="00FD2AEA"/>
    <w:rsid w:val="00FD2CD0"/>
    <w:rsid w:val="00FD2D13"/>
    <w:rsid w:val="00FD2E7D"/>
    <w:rsid w:val="00FD2FBD"/>
    <w:rsid w:val="00FD344B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0CC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EFE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B77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BD4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customStyle="1" w:styleId="Heading2Char1">
    <w:name w:val="Heading 2 Char1"/>
    <w:basedOn w:val="DefaultParagraphFont"/>
    <w:rsid w:val="00865F5E"/>
    <w:rPr>
      <w:rFonts w:ascii="Arial" w:eastAsia="Times New Roma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2</Pages>
  <Words>388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22</cp:revision>
  <cp:lastPrinted>2024-05-07T04:13:00Z</cp:lastPrinted>
  <dcterms:created xsi:type="dcterms:W3CDTF">2024-05-02T13:31:00Z</dcterms:created>
  <dcterms:modified xsi:type="dcterms:W3CDTF">2024-05-07T08:09:00Z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