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8F2572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8F257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57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57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8F2572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8F2572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8F2572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8F2572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1D4D000D" w14:textId="450CE217" w:rsidR="00694F10" w:rsidRPr="008F2572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1CC2CFE6" w14:textId="1ED51E98" w:rsidR="00620796" w:rsidRPr="008F2572" w:rsidRDefault="00476D6C" w:rsidP="00EA00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EA0050" w:rsidRPr="008F2572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และลูกหนี้ตามสัญญาเช่าซื้อ</w:t>
      </w:r>
    </w:p>
    <w:p w14:paraId="0824C302" w14:textId="77777777" w:rsidR="00F321C0" w:rsidRPr="008F2572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8F2572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8F2572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3AA08F64" w:rsidR="00620796" w:rsidRPr="008F2572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8F257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6C6302E3" w14:textId="77777777" w:rsidR="00B565CC" w:rsidRPr="008F2572" w:rsidRDefault="00B565CC" w:rsidP="00B565C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D72BD18" w14:textId="77777777" w:rsidR="00B565CC" w:rsidRPr="008F2572" w:rsidRDefault="00B565CC" w:rsidP="00B565C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B48A4D4" w14:textId="4B4E705D" w:rsidR="007E386C" w:rsidRPr="008F2572" w:rsidRDefault="00B565CC" w:rsidP="00457A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8F2572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8F2572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8F2572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D25073" w:rsidRPr="008F2572">
        <w:rPr>
          <w:rFonts w:asciiTheme="majorBidi" w:hAnsiTheme="majorBidi" w:cstheme="majorBidi"/>
          <w:sz w:val="28"/>
          <w:szCs w:val="28"/>
          <w:cs/>
        </w:rPr>
        <w:t>งบ</w:t>
      </w:r>
      <w:r w:rsidRPr="008F2572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8F2572">
        <w:rPr>
          <w:rFonts w:asciiTheme="majorBidi" w:hAnsiTheme="majorBidi" w:cstheme="majorBidi"/>
          <w:sz w:val="28"/>
          <w:szCs w:val="28"/>
          <w:cs/>
        </w:rPr>
        <w:t>งบ</w:t>
      </w:r>
      <w:r w:rsidRPr="008F2572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8F2572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1D18703" w:rsidR="00804175" w:rsidRPr="008F2572" w:rsidRDefault="00D25073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8F2572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8F2572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8F2572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E719AC">
        <w:rPr>
          <w:rFonts w:asciiTheme="majorBidi" w:hAnsiTheme="majorBidi" w:cstheme="majorBidi"/>
          <w:sz w:val="28"/>
          <w:szCs w:val="28"/>
        </w:rPr>
        <w:t xml:space="preserve"> 7 </w:t>
      </w:r>
      <w:r w:rsidR="00E719AC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E719AC">
        <w:rPr>
          <w:rFonts w:asciiTheme="majorBidi" w:hAnsiTheme="majorBidi" w:cstheme="majorBidi"/>
          <w:sz w:val="28"/>
          <w:szCs w:val="28"/>
        </w:rPr>
        <w:t>2567</w:t>
      </w:r>
    </w:p>
    <w:p w14:paraId="75C2EBFE" w14:textId="77777777" w:rsidR="00804175" w:rsidRPr="008F2572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8F2572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8F2572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4402E52E" w:rsidR="00F808FC" w:rsidRPr="008F2572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66464858"/>
      <w:r w:rsidRPr="008F257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F2572">
        <w:rPr>
          <w:rFonts w:asciiTheme="majorBidi" w:hAnsiTheme="majorBidi" w:cstheme="majorBidi"/>
          <w:sz w:val="28"/>
          <w:szCs w:val="28"/>
        </w:rPr>
        <w:t xml:space="preserve">34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8F257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"/>
      <w:r w:rsidRPr="008F2572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8F2572">
        <w:rPr>
          <w:rFonts w:asciiTheme="majorBidi" w:hAnsiTheme="majorBidi" w:cstheme="majorBidi"/>
          <w:sz w:val="28"/>
          <w:szCs w:val="28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="008C12A1" w:rsidRPr="008F2572">
        <w:rPr>
          <w:rFonts w:asciiTheme="majorBidi" w:hAnsiTheme="majorBidi" w:cstheme="majorBidi"/>
          <w:sz w:val="28"/>
          <w:szCs w:val="28"/>
        </w:rPr>
        <w:br/>
      </w:r>
      <w:r w:rsidR="008C12A1" w:rsidRPr="008F2572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12A1" w:rsidRPr="008F2572">
        <w:rPr>
          <w:rFonts w:asciiTheme="majorBidi" w:hAnsiTheme="majorBidi" w:cstheme="majorBidi"/>
          <w:sz w:val="28"/>
          <w:szCs w:val="28"/>
        </w:rPr>
        <w:br/>
      </w:r>
      <w:r w:rsidR="003E43C4" w:rsidRPr="008F2572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8F2572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3E43C4" w:rsidRPr="008F2572">
        <w:rPr>
          <w:rFonts w:asciiTheme="majorBidi" w:eastAsia="Calibri" w:hAnsiTheme="majorBidi" w:cstheme="majorBidi"/>
          <w:sz w:val="28"/>
          <w:szCs w:val="28"/>
        </w:rPr>
        <w:t>256</w:t>
      </w:r>
      <w:r w:rsidR="00E151D6">
        <w:rPr>
          <w:rFonts w:asciiTheme="majorBidi" w:eastAsia="Calibri" w:hAnsiTheme="majorBidi" w:cstheme="majorBidi"/>
          <w:sz w:val="28"/>
          <w:szCs w:val="28"/>
        </w:rPr>
        <w:t>6</w:t>
      </w:r>
    </w:p>
    <w:p w14:paraId="67602EDE" w14:textId="77777777" w:rsidR="00804175" w:rsidRPr="008F2572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10BF45DC" w:rsidR="00927A47" w:rsidRPr="008F2572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8F257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bookmarkStart w:id="2" w:name="_Hlk99203210"/>
      <w:r w:rsidR="00456BC5" w:rsidRPr="008F2572">
        <w:rPr>
          <w:rFonts w:asciiTheme="majorBidi" w:eastAsia="Calibri" w:hAnsiTheme="majorBidi" w:cstheme="majorBidi"/>
          <w:sz w:val="28"/>
          <w:szCs w:val="28"/>
        </w:rPr>
        <w:t>3</w:t>
      </w:r>
      <w:r w:rsidR="00195790" w:rsidRPr="008F2572">
        <w:rPr>
          <w:rFonts w:asciiTheme="majorBidi" w:eastAsia="Calibri" w:hAnsiTheme="majorBidi" w:cstheme="majorBidi"/>
          <w:sz w:val="28"/>
          <w:szCs w:val="28"/>
        </w:rPr>
        <w:t>1</w:t>
      </w:r>
      <w:r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Pr="008F2572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eastAsia="Calibri" w:hAnsiTheme="majorBidi" w:cstheme="majorBidi"/>
          <w:sz w:val="28"/>
          <w:szCs w:val="28"/>
        </w:rPr>
        <w:t>256</w:t>
      </w:r>
      <w:bookmarkEnd w:id="2"/>
      <w:r w:rsidR="001B7AE2">
        <w:rPr>
          <w:rFonts w:asciiTheme="majorBidi" w:eastAsia="Calibri" w:hAnsiTheme="majorBidi" w:cstheme="majorBidi"/>
          <w:sz w:val="28"/>
          <w:szCs w:val="28"/>
        </w:rPr>
        <w:t>6</w:t>
      </w:r>
    </w:p>
    <w:p w14:paraId="43778C0B" w14:textId="06F0CFFC" w:rsidR="00E60E18" w:rsidRPr="008F2572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23259928" w14:textId="719B5EF7" w:rsidR="007D6941" w:rsidRPr="008F2572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8F2572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0E78F2E6" w:rsidR="00662683" w:rsidRPr="008F2572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8F2572">
        <w:rPr>
          <w:rFonts w:asciiTheme="majorBidi" w:hAnsiTheme="majorBidi" w:cstheme="majorBidi"/>
          <w:b/>
          <w:sz w:val="28"/>
          <w:szCs w:val="28"/>
          <w:cs/>
        </w:rPr>
        <w:t>ที่มีนัยสำคัญ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ในความสัมพันธ์กับ</w:t>
      </w:r>
      <w:r w:rsidR="007D6941" w:rsidRPr="008F257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8F2572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7D6941" w:rsidRPr="008F257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57EDF" w:rsidRPr="008F2572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="007C14FF" w:rsidRPr="008F2572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22513141" w14:textId="77777777" w:rsidR="008C12A1" w:rsidRPr="008F2572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7B53CA" w14:textId="55C5B3A5" w:rsidR="00682801" w:rsidRPr="008F2572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865F5E" w:rsidRPr="008F2572">
        <w:rPr>
          <w:rFonts w:asciiTheme="majorBidi" w:hAnsiTheme="majorBidi" w:cstheme="majorBidi"/>
          <w:b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865F5E" w:rsidRPr="008F2572"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865F5E" w:rsidRPr="008F2572">
        <w:rPr>
          <w:rFonts w:asciiTheme="majorBidi" w:hAnsiTheme="majorBidi" w:cstheme="majorBidi"/>
          <w:bCs/>
          <w:sz w:val="28"/>
          <w:szCs w:val="28"/>
        </w:rPr>
        <w:t>6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BDEBDE5" w14:textId="1C899E61" w:rsidR="00682801" w:rsidRPr="008F2572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865F5E" w:rsidRPr="008F2572" w14:paraId="176D42B5" w14:textId="77777777" w:rsidTr="0045495F">
        <w:trPr>
          <w:tblHeader/>
        </w:trPr>
        <w:tc>
          <w:tcPr>
            <w:tcW w:w="2207" w:type="pct"/>
          </w:tcPr>
          <w:p w14:paraId="051A85B2" w14:textId="77777777" w:rsidR="00865F5E" w:rsidRPr="008F2572" w:rsidRDefault="00865F5E" w:rsidP="009B75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6587ABBE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0D48D10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5346E04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65F5E" w:rsidRPr="008F2572" w14:paraId="235BED76" w14:textId="77777777" w:rsidTr="0045495F">
        <w:trPr>
          <w:tblHeader/>
        </w:trPr>
        <w:tc>
          <w:tcPr>
            <w:tcW w:w="2207" w:type="pct"/>
          </w:tcPr>
          <w:p w14:paraId="55A4D68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2FC69212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6FDE89A3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7532EE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5D3AEA9F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847B10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315F1629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7E1FAB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5F5E" w:rsidRPr="008F2572" w14:paraId="7F0C9137" w14:textId="77777777" w:rsidTr="0045495F">
        <w:trPr>
          <w:tblHeader/>
        </w:trPr>
        <w:tc>
          <w:tcPr>
            <w:tcW w:w="2207" w:type="pct"/>
          </w:tcPr>
          <w:p w14:paraId="18B19D70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70F195CB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5F5E" w:rsidRPr="008F2572" w14:paraId="58417ADE" w14:textId="77777777" w:rsidTr="009B755E">
        <w:tc>
          <w:tcPr>
            <w:tcW w:w="2207" w:type="pct"/>
          </w:tcPr>
          <w:p w14:paraId="202BF094" w14:textId="77777777" w:rsidR="00865F5E" w:rsidRPr="008F2572" w:rsidRDefault="00865F5E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B93282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BD38FC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3F8402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5B81BEA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313BC0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720E7C0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67AC1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214F495D" w14:textId="77777777" w:rsidTr="009B755E">
        <w:tc>
          <w:tcPr>
            <w:tcW w:w="2207" w:type="pct"/>
          </w:tcPr>
          <w:p w14:paraId="63137D4C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7DBAC6F7" w14:textId="05AD0B3D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16FE35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70A8B7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9054BD9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3BA131" w14:textId="41618F0A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110,724</w:t>
            </w:r>
          </w:p>
        </w:tc>
        <w:tc>
          <w:tcPr>
            <w:tcW w:w="144" w:type="pct"/>
          </w:tcPr>
          <w:p w14:paraId="69A3BB1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94CC5DB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93,531</w:t>
            </w:r>
          </w:p>
        </w:tc>
      </w:tr>
      <w:tr w:rsidR="00993568" w:rsidRPr="008F2572" w14:paraId="4D8C613D" w14:textId="77777777" w:rsidTr="009B755E">
        <w:tc>
          <w:tcPr>
            <w:tcW w:w="2207" w:type="pct"/>
          </w:tcPr>
          <w:p w14:paraId="79BE305A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1051D60C" w14:textId="5A94D1C4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E8D4CD2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DC8F28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10DD208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3F4969" w14:textId="341A74BE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4" w:type="pct"/>
          </w:tcPr>
          <w:p w14:paraId="58F0061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B260B4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993568" w:rsidRPr="008F2572" w14:paraId="2D7FFCFE" w14:textId="77777777" w:rsidTr="009B755E">
        <w:tc>
          <w:tcPr>
            <w:tcW w:w="2207" w:type="pct"/>
          </w:tcPr>
          <w:p w14:paraId="1D7B39F4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B6B027C" w14:textId="1A40254C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34B1567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280FFC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9E0B2A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33AB0E" w14:textId="76BD67E2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15,34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75361CDD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7FE2FE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7,049</w:t>
            </w:r>
          </w:p>
        </w:tc>
      </w:tr>
      <w:tr w:rsidR="00993568" w:rsidRPr="008F2572" w14:paraId="6DA81200" w14:textId="77777777" w:rsidTr="009B755E">
        <w:tc>
          <w:tcPr>
            <w:tcW w:w="2207" w:type="pct"/>
          </w:tcPr>
          <w:p w14:paraId="22197AD6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68A200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BFCC1C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A1EEF0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58679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8C10F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3736AC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D55EF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7FF72661" w14:textId="77777777" w:rsidTr="009B755E">
        <w:tc>
          <w:tcPr>
            <w:tcW w:w="2207" w:type="pct"/>
          </w:tcPr>
          <w:p w14:paraId="63C76AA8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74539528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58E0F79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F47D2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F7340F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38F923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E8AC4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A2531D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52E6E91B" w14:textId="77777777" w:rsidTr="009B755E">
        <w:tc>
          <w:tcPr>
            <w:tcW w:w="2207" w:type="pct"/>
          </w:tcPr>
          <w:p w14:paraId="47884682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5205B906" w14:textId="5BFAA3E7" w:rsidR="00993568" w:rsidRPr="008F2572" w:rsidRDefault="007E3CD4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" w:type="pct"/>
          </w:tcPr>
          <w:p w14:paraId="4098062D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31D4E0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49C057C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2F3AB21" w14:textId="396EACE2" w:rsidR="00993568" w:rsidRPr="008F2572" w:rsidRDefault="007E3CD4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08F90249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3D95035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93568" w:rsidRPr="008F2572" w14:paraId="0DC59B0A" w14:textId="77777777" w:rsidTr="009B755E">
        <w:tc>
          <w:tcPr>
            <w:tcW w:w="2207" w:type="pct"/>
          </w:tcPr>
          <w:p w14:paraId="7F898134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</w:tcPr>
          <w:p w14:paraId="592EA445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D60D8F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71274B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D49E2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080A37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97CB2C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FE34B1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466C8909" w14:textId="77777777" w:rsidTr="009B755E">
        <w:tc>
          <w:tcPr>
            <w:tcW w:w="2207" w:type="pct"/>
          </w:tcPr>
          <w:p w14:paraId="70D979A4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621C6C75" w14:textId="3983706C" w:rsidR="00993568" w:rsidRPr="008F2572" w:rsidRDefault="0079364B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274</w:t>
            </w:r>
          </w:p>
        </w:tc>
        <w:tc>
          <w:tcPr>
            <w:tcW w:w="143" w:type="pct"/>
          </w:tcPr>
          <w:p w14:paraId="7779A349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07A1F1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  <w:tc>
          <w:tcPr>
            <w:tcW w:w="147" w:type="pct"/>
          </w:tcPr>
          <w:p w14:paraId="380824C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B76C0B4" w14:textId="640D3FB0" w:rsidR="00993568" w:rsidRPr="008F2572" w:rsidRDefault="0079364B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274</w:t>
            </w:r>
          </w:p>
        </w:tc>
        <w:tc>
          <w:tcPr>
            <w:tcW w:w="144" w:type="pct"/>
          </w:tcPr>
          <w:p w14:paraId="05CB82E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B696C4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</w:tr>
      <w:tr w:rsidR="00993568" w:rsidRPr="008F2572" w14:paraId="1D55F284" w14:textId="77777777" w:rsidTr="009B755E">
        <w:tc>
          <w:tcPr>
            <w:tcW w:w="2207" w:type="pct"/>
          </w:tcPr>
          <w:p w14:paraId="4CD1E7A0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2BAFB84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0F3E06EA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9C078A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DA0C6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519B78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6A1E100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41909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501753C6" w14:textId="77777777" w:rsidTr="009B755E">
        <w:tc>
          <w:tcPr>
            <w:tcW w:w="2207" w:type="pct"/>
          </w:tcPr>
          <w:p w14:paraId="054561D6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51C704D7" w14:textId="5ADD9119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  <w:tc>
          <w:tcPr>
            <w:tcW w:w="143" w:type="pct"/>
          </w:tcPr>
          <w:p w14:paraId="5B118B7D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B211D0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8F2572">
              <w:rPr>
                <w:rFonts w:asciiTheme="majorBidi" w:hAnsiTheme="majorBidi" w:cstheme="majorBidi"/>
                <w:sz w:val="28"/>
                <w:szCs w:val="28"/>
              </w:rPr>
              <w:t>,987</w:t>
            </w:r>
          </w:p>
        </w:tc>
        <w:tc>
          <w:tcPr>
            <w:tcW w:w="147" w:type="pct"/>
          </w:tcPr>
          <w:p w14:paraId="5062FDCA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0AF1856" w14:textId="029FF6D7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  <w:tc>
          <w:tcPr>
            <w:tcW w:w="144" w:type="pct"/>
          </w:tcPr>
          <w:p w14:paraId="5845489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4FE051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8F2572">
              <w:rPr>
                <w:rFonts w:asciiTheme="majorBidi" w:hAnsiTheme="majorBidi" w:cstheme="majorBidi"/>
                <w:sz w:val="28"/>
                <w:szCs w:val="28"/>
              </w:rPr>
              <w:t>,987</w:t>
            </w:r>
          </w:p>
        </w:tc>
      </w:tr>
      <w:tr w:rsidR="00993568" w:rsidRPr="008F2572" w14:paraId="4CC004AA" w14:textId="77777777" w:rsidTr="009B755E">
        <w:tc>
          <w:tcPr>
            <w:tcW w:w="2207" w:type="pct"/>
          </w:tcPr>
          <w:p w14:paraId="29F5A0C8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25E7EE" w14:textId="4E142719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513</w:t>
            </w:r>
          </w:p>
        </w:tc>
        <w:tc>
          <w:tcPr>
            <w:tcW w:w="143" w:type="pct"/>
          </w:tcPr>
          <w:p w14:paraId="7C3F760A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A06302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7" w:type="pct"/>
          </w:tcPr>
          <w:p w14:paraId="0903037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3A9C25A" w14:textId="63192451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513</w:t>
            </w:r>
          </w:p>
        </w:tc>
        <w:tc>
          <w:tcPr>
            <w:tcW w:w="144" w:type="pct"/>
          </w:tcPr>
          <w:p w14:paraId="3291DEC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11C10D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993568" w:rsidRPr="008F2572" w14:paraId="041A3C9C" w14:textId="77777777" w:rsidTr="009B755E">
        <w:tc>
          <w:tcPr>
            <w:tcW w:w="2207" w:type="pct"/>
          </w:tcPr>
          <w:p w14:paraId="7D7FDCCC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D4685A8" w14:textId="6D48D711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12,737</w:t>
            </w:r>
          </w:p>
        </w:tc>
        <w:tc>
          <w:tcPr>
            <w:tcW w:w="143" w:type="pct"/>
          </w:tcPr>
          <w:p w14:paraId="0582482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21632D7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11,457</w:t>
            </w:r>
          </w:p>
        </w:tc>
        <w:tc>
          <w:tcPr>
            <w:tcW w:w="147" w:type="pct"/>
          </w:tcPr>
          <w:p w14:paraId="58A950E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926072" w14:textId="7EDE972E" w:rsidR="00993568" w:rsidRPr="008F2572" w:rsidRDefault="009E40E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12,737</w:t>
            </w:r>
          </w:p>
        </w:tc>
        <w:tc>
          <w:tcPr>
            <w:tcW w:w="144" w:type="pct"/>
          </w:tcPr>
          <w:p w14:paraId="748AF923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2849A25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11,457</w:t>
            </w:r>
          </w:p>
        </w:tc>
      </w:tr>
      <w:tr w:rsidR="00993568" w:rsidRPr="008F2572" w14:paraId="2E5219BE" w14:textId="77777777" w:rsidTr="009B755E">
        <w:tc>
          <w:tcPr>
            <w:tcW w:w="2207" w:type="pct"/>
          </w:tcPr>
          <w:p w14:paraId="7D93E4DD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DBFFB55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919A7E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84AE8FD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D901DB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C29277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1DCED0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37F1B9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02FE1A18" w14:textId="77777777" w:rsidTr="009B755E">
        <w:tc>
          <w:tcPr>
            <w:tcW w:w="2207" w:type="pct"/>
          </w:tcPr>
          <w:p w14:paraId="1EB2561B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A9E199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493A4E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4EAADD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FDA2AB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B5677C6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F3DD84C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29FAEB4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568" w:rsidRPr="008F2572" w14:paraId="1316A55B" w14:textId="77777777" w:rsidTr="009B755E">
        <w:tc>
          <w:tcPr>
            <w:tcW w:w="2207" w:type="pct"/>
          </w:tcPr>
          <w:p w14:paraId="693BB101" w14:textId="77777777" w:rsidR="00993568" w:rsidRPr="008F2572" w:rsidRDefault="00993568" w:rsidP="0099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32026C9A" w14:textId="541178C6" w:rsidR="00993568" w:rsidRPr="008F2572" w:rsidRDefault="0070738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3" w:type="pct"/>
          </w:tcPr>
          <w:p w14:paraId="220D1661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B20572F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556</w:t>
            </w:r>
          </w:p>
        </w:tc>
        <w:tc>
          <w:tcPr>
            <w:tcW w:w="147" w:type="pct"/>
          </w:tcPr>
          <w:p w14:paraId="52BD9F02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F89F029" w14:textId="3E29D680" w:rsidR="00993568" w:rsidRPr="008F2572" w:rsidRDefault="00707380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4" w:type="pct"/>
          </w:tcPr>
          <w:p w14:paraId="79CF25F7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AF0631A" w14:textId="77777777" w:rsidR="00993568" w:rsidRPr="008F2572" w:rsidRDefault="00993568" w:rsidP="00993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556</w:t>
            </w:r>
          </w:p>
        </w:tc>
      </w:tr>
    </w:tbl>
    <w:p w14:paraId="4331E608" w14:textId="77777777" w:rsidR="00737637" w:rsidRPr="008F2572" w:rsidRDefault="0073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05F22295" w:rsidR="007D6941" w:rsidRPr="008F2572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8F2572">
        <w:rPr>
          <w:rFonts w:asciiTheme="majorBidi" w:hAnsiTheme="majorBidi" w:cstheme="majorBidi"/>
          <w:sz w:val="28"/>
          <w:szCs w:val="28"/>
          <w:cs/>
        </w:rPr>
        <w:t>ที่สำคัญ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กับบุคคลหรือกิจการที่เกี่ยวข้องกัน ณ วันที่ </w:t>
      </w:r>
      <w:r w:rsidR="00682801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="00341C99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 w:rsidR="00865F5E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7</w:t>
      </w:r>
      <w:r w:rsidR="00341C99" w:rsidRPr="008F25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t>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 w:rsidR="00865F5E" w:rsidRPr="008F2572">
        <w:rPr>
          <w:rFonts w:asciiTheme="majorBidi" w:hAnsiTheme="majorBidi" w:cstheme="majorBidi"/>
          <w:sz w:val="28"/>
          <w:szCs w:val="28"/>
        </w:rPr>
        <w:t>6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D9A6150" w14:textId="26FFAA7E" w:rsidR="009D5338" w:rsidRPr="008F2572" w:rsidRDefault="009D5338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3"/>
        <w:gridCol w:w="1101"/>
        <w:gridCol w:w="67"/>
        <w:gridCol w:w="212"/>
        <w:gridCol w:w="55"/>
        <w:gridCol w:w="992"/>
        <w:gridCol w:w="38"/>
        <w:gridCol w:w="240"/>
        <w:gridCol w:w="1160"/>
      </w:tblGrid>
      <w:tr w:rsidR="00865F5E" w:rsidRPr="008F2572" w14:paraId="4D04FE48" w14:textId="77777777" w:rsidTr="009B755E">
        <w:trPr>
          <w:tblHeader/>
        </w:trPr>
        <w:tc>
          <w:tcPr>
            <w:tcW w:w="2264" w:type="pct"/>
          </w:tcPr>
          <w:p w14:paraId="42A452C3" w14:textId="77777777" w:rsidR="00865F5E" w:rsidRPr="008F2572" w:rsidRDefault="00865F5E" w:rsidP="009B75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3507E9B8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0B9DFA62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469B4077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65F5E" w:rsidRPr="008F2572" w14:paraId="3C0AE4F9" w14:textId="77777777" w:rsidTr="009B755E">
        <w:trPr>
          <w:tblHeader/>
        </w:trPr>
        <w:tc>
          <w:tcPr>
            <w:tcW w:w="2264" w:type="pct"/>
          </w:tcPr>
          <w:p w14:paraId="539BDCF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D7883D0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3365901D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A56824C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43D18EAD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595B605B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" w:type="pct"/>
          </w:tcPr>
          <w:p w14:paraId="218C774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4C887B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65F5E" w:rsidRPr="008F2572" w14:paraId="6A6EC245" w14:textId="77777777" w:rsidTr="009B755E">
        <w:trPr>
          <w:tblHeader/>
        </w:trPr>
        <w:tc>
          <w:tcPr>
            <w:tcW w:w="2264" w:type="pct"/>
          </w:tcPr>
          <w:p w14:paraId="08FF0378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A34D25C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1776DD01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093113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gridSpan w:val="2"/>
          </w:tcPr>
          <w:p w14:paraId="69AC8B34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1B6539E9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156B6854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48E1955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5F5E" w:rsidRPr="008F2572" w14:paraId="69E0A339" w14:textId="77777777" w:rsidTr="009B755E">
        <w:trPr>
          <w:tblHeader/>
        </w:trPr>
        <w:tc>
          <w:tcPr>
            <w:tcW w:w="2264" w:type="pct"/>
          </w:tcPr>
          <w:p w14:paraId="361FBC97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10"/>
          </w:tcPr>
          <w:p w14:paraId="7A92B96E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5F5E" w:rsidRPr="008F2572" w14:paraId="3842AA3D" w14:textId="77777777" w:rsidTr="009B755E">
        <w:tc>
          <w:tcPr>
            <w:tcW w:w="2264" w:type="pct"/>
          </w:tcPr>
          <w:p w14:paraId="69E2C20F" w14:textId="77777777" w:rsidR="00865F5E" w:rsidRPr="008F2572" w:rsidRDefault="00865F5E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3B3B990F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86BA598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4BCAD8E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655B0BCE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0E0DB43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D489C16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598F6D8" w14:textId="77777777" w:rsidR="00865F5E" w:rsidRPr="008F2572" w:rsidRDefault="00865F5E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7B4" w:rsidRPr="008F2572" w14:paraId="0403F225" w14:textId="77777777" w:rsidTr="009B755E">
        <w:tc>
          <w:tcPr>
            <w:tcW w:w="2264" w:type="pct"/>
          </w:tcPr>
          <w:p w14:paraId="7089C3F8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702FEAD1" w14:textId="18A3D460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9503927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5AD764C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3A9FEF17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4A42903" w14:textId="736234AD" w:rsidR="007357B4" w:rsidRPr="008F2572" w:rsidRDefault="00335D51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,391,886</w:t>
            </w:r>
          </w:p>
        </w:tc>
        <w:tc>
          <w:tcPr>
            <w:tcW w:w="146" w:type="pct"/>
            <w:gridSpan w:val="2"/>
          </w:tcPr>
          <w:p w14:paraId="48C621E5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40F24CE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4,609,725</w:t>
            </w:r>
          </w:p>
        </w:tc>
      </w:tr>
      <w:tr w:rsidR="007357B4" w:rsidRPr="008F2572" w14:paraId="595740A6" w14:textId="77777777" w:rsidTr="009B755E">
        <w:tc>
          <w:tcPr>
            <w:tcW w:w="2264" w:type="pct"/>
          </w:tcPr>
          <w:p w14:paraId="266D19EF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4288AAE9" w14:textId="60172FDB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0117242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858F7A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82101C1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54D2547" w14:textId="3C7E0C39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1,237,500</w:t>
            </w:r>
          </w:p>
        </w:tc>
        <w:tc>
          <w:tcPr>
            <w:tcW w:w="146" w:type="pct"/>
            <w:gridSpan w:val="2"/>
          </w:tcPr>
          <w:p w14:paraId="7B9BD84D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4C5F511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1,362,500</w:t>
            </w:r>
          </w:p>
        </w:tc>
      </w:tr>
      <w:tr w:rsidR="007357B4" w:rsidRPr="008F2572" w14:paraId="7DD257FA" w14:textId="77777777" w:rsidTr="009B755E">
        <w:tc>
          <w:tcPr>
            <w:tcW w:w="2264" w:type="pct"/>
          </w:tcPr>
          <w:p w14:paraId="03581858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65AA9AFE" w14:textId="7493BB3F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D08F6DC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BF3480A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7F1F739B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4A3088D" w14:textId="3C774DA8" w:rsidR="007357B4" w:rsidRPr="008F2572" w:rsidRDefault="00335D51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2,575,011</w:t>
            </w:r>
          </w:p>
        </w:tc>
        <w:tc>
          <w:tcPr>
            <w:tcW w:w="146" w:type="pct"/>
            <w:gridSpan w:val="2"/>
          </w:tcPr>
          <w:p w14:paraId="2D8C042E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F893565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1,671,123</w:t>
            </w:r>
          </w:p>
        </w:tc>
      </w:tr>
      <w:tr w:rsidR="007357B4" w:rsidRPr="008F2572" w14:paraId="415EB087" w14:textId="77777777" w:rsidTr="009B755E">
        <w:tc>
          <w:tcPr>
            <w:tcW w:w="2264" w:type="pct"/>
          </w:tcPr>
          <w:p w14:paraId="09860E6E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76E44822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EB026B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6C9A607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70F31DD3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39CC2C3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68C886CD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FE86459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7B4" w:rsidRPr="008F2572" w14:paraId="14360E6E" w14:textId="77777777" w:rsidTr="009B755E">
        <w:tc>
          <w:tcPr>
            <w:tcW w:w="2264" w:type="pct"/>
          </w:tcPr>
          <w:p w14:paraId="68A7112B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6C4A8E90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34C126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86A4558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3FF31198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6AF6CFC7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198E0426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841ED35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7B4" w:rsidRPr="008F2572" w14:paraId="5D28BD4F" w14:textId="77777777" w:rsidTr="009B755E">
        <w:tc>
          <w:tcPr>
            <w:tcW w:w="2264" w:type="pct"/>
          </w:tcPr>
          <w:p w14:paraId="78D45551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04DA0FF2" w14:textId="0C9EA5EE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3" w:type="pct"/>
          </w:tcPr>
          <w:p w14:paraId="3CA272C8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F1A418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40" w:type="pct"/>
            <w:gridSpan w:val="2"/>
          </w:tcPr>
          <w:p w14:paraId="6D503D2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A468644" w14:textId="4F8C00DB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  <w:gridSpan w:val="2"/>
          </w:tcPr>
          <w:p w14:paraId="3E999FAB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68F291B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</w:tr>
      <w:tr w:rsidR="007357B4" w:rsidRPr="008F2572" w14:paraId="173E6B44" w14:textId="77777777" w:rsidTr="009B755E">
        <w:tc>
          <w:tcPr>
            <w:tcW w:w="2264" w:type="pct"/>
          </w:tcPr>
          <w:p w14:paraId="7EF36AFE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5B5C96AC" w14:textId="20C4853E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</w:t>
            </w: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22</w:t>
            </w:r>
            <w:r w:rsidRPr="00793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883</w:t>
            </w:r>
          </w:p>
        </w:tc>
        <w:tc>
          <w:tcPr>
            <w:tcW w:w="143" w:type="pct"/>
          </w:tcPr>
          <w:p w14:paraId="0A0D1CD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417AA69" w14:textId="59136150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  <w:tc>
          <w:tcPr>
            <w:tcW w:w="140" w:type="pct"/>
            <w:gridSpan w:val="2"/>
          </w:tcPr>
          <w:p w14:paraId="0AF15D3B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6892672A" w14:textId="0336A644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22</w:t>
            </w:r>
            <w:r w:rsidRPr="00793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883</w:t>
            </w:r>
          </w:p>
        </w:tc>
        <w:tc>
          <w:tcPr>
            <w:tcW w:w="146" w:type="pct"/>
            <w:gridSpan w:val="2"/>
          </w:tcPr>
          <w:p w14:paraId="538CA214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532C1B7" w14:textId="578916F9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</w:tr>
      <w:tr w:rsidR="007357B4" w:rsidRPr="008F2572" w14:paraId="6431B089" w14:textId="77777777" w:rsidTr="009B755E">
        <w:tc>
          <w:tcPr>
            <w:tcW w:w="2264" w:type="pct"/>
          </w:tcPr>
          <w:p w14:paraId="50A5C4C0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0279EAAC" w14:textId="2268A9B3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22</w:t>
            </w:r>
            <w:r w:rsidRPr="00793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957</w:t>
            </w:r>
          </w:p>
        </w:tc>
        <w:tc>
          <w:tcPr>
            <w:tcW w:w="143" w:type="pct"/>
          </w:tcPr>
          <w:p w14:paraId="1A2C71B3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6128FC3" w14:textId="661F47D3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  <w:tc>
          <w:tcPr>
            <w:tcW w:w="140" w:type="pct"/>
            <w:gridSpan w:val="2"/>
          </w:tcPr>
          <w:p w14:paraId="0121EB02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D4163ED" w14:textId="5DA9CC82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22</w:t>
            </w:r>
            <w:r w:rsidRPr="00793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364B">
              <w:rPr>
                <w:rFonts w:asciiTheme="majorBidi" w:hAnsiTheme="majorBidi" w:cs="Angsana New"/>
                <w:sz w:val="28"/>
                <w:szCs w:val="28"/>
                <w:cs/>
              </w:rPr>
              <w:t>957</w:t>
            </w:r>
          </w:p>
        </w:tc>
        <w:tc>
          <w:tcPr>
            <w:tcW w:w="146" w:type="pct"/>
            <w:gridSpan w:val="2"/>
          </w:tcPr>
          <w:p w14:paraId="20A3376B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091CB51" w14:textId="4143314A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</w:tr>
      <w:tr w:rsidR="007357B4" w:rsidRPr="008F2572" w14:paraId="7EB54B03" w14:textId="77777777" w:rsidTr="009B755E">
        <w:tc>
          <w:tcPr>
            <w:tcW w:w="2264" w:type="pct"/>
          </w:tcPr>
          <w:p w14:paraId="614E729D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98FD657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3E1E9143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5B78005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5BB720FF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1B79C708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29D54311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757AAFC0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7B4" w:rsidRPr="008F2572" w14:paraId="6CB1A62F" w14:textId="77777777" w:rsidTr="009B755E">
        <w:tc>
          <w:tcPr>
            <w:tcW w:w="2264" w:type="pct"/>
          </w:tcPr>
          <w:p w14:paraId="0C0BB272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67" w:type="pct"/>
          </w:tcPr>
          <w:p w14:paraId="37C978BC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7299C6A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262595D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320B09DF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6C86759E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D5B24C8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C9F0C8F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7B4" w:rsidRPr="008F2572" w14:paraId="21F6E786" w14:textId="77777777" w:rsidTr="009B755E">
        <w:tc>
          <w:tcPr>
            <w:tcW w:w="2264" w:type="pct"/>
          </w:tcPr>
          <w:p w14:paraId="764149EA" w14:textId="77777777" w:rsidR="007357B4" w:rsidRPr="008F2572" w:rsidRDefault="007357B4" w:rsidP="0073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41BD8520" w14:textId="60CAAC41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143" w:type="pct"/>
          </w:tcPr>
          <w:p w14:paraId="1EA904DA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52BEC12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  <w:tc>
          <w:tcPr>
            <w:tcW w:w="140" w:type="pct"/>
            <w:gridSpan w:val="2"/>
          </w:tcPr>
          <w:p w14:paraId="110C5651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1582ADC" w14:textId="19F70BE5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146" w:type="pct"/>
            <w:gridSpan w:val="2"/>
          </w:tcPr>
          <w:p w14:paraId="4E70EDB2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D5BB335" w14:textId="77777777" w:rsidR="007357B4" w:rsidRPr="008F2572" w:rsidRDefault="007357B4" w:rsidP="00735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</w:tr>
    </w:tbl>
    <w:p w14:paraId="56200ADE" w14:textId="3AEB8329" w:rsidR="001A7B35" w:rsidRPr="008F2572" w:rsidRDefault="001A7B35" w:rsidP="001A7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A7DB268" w14:textId="77777777" w:rsidR="0045495F" w:rsidRDefault="00454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1550E9B" w14:textId="16CB90C6" w:rsidR="007D6941" w:rsidRPr="008F2572" w:rsidRDefault="004010D9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57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443263E9" w:rsidR="009D0698" w:rsidRPr="0045495F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DF03ED4" w14:textId="1CC3B226" w:rsidR="00A569EB" w:rsidRPr="0045495F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</w:pP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ณ วันที่ </w:t>
      </w:r>
      <w:r w:rsidR="0068280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7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6B730D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="0043221F">
        <w:rPr>
          <w:rFonts w:asciiTheme="majorBidi" w:eastAsia="Cordia New" w:hAnsiTheme="majorBidi" w:cstheme="majorBidi"/>
          <w:spacing w:val="-4"/>
          <w:sz w:val="28"/>
          <w:szCs w:val="28"/>
        </w:rPr>
        <w:t>8</w:t>
      </w:r>
      <w:r w:rsidR="00CA2A63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ต่อปี </w:t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(</w:t>
      </w:r>
      <w:r w:rsidR="00861393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31 </w:t>
      </w:r>
      <w:r w:rsidR="00861393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ธันวาคม </w:t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256</w:t>
      </w:r>
      <w:r w:rsidR="00865F5E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6</w:t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: </w:t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ร้อยละ </w:t>
      </w:r>
      <w:r w:rsidR="00B71391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8</w:t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1A152B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br/>
      </w:r>
      <w:r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45495F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</w:pPr>
    </w:p>
    <w:p w14:paraId="30351ED4" w14:textId="6C6735D4" w:rsidR="00824640" w:rsidRPr="0045495F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pacing w:val="-4"/>
          <w:sz w:val="28"/>
          <w:szCs w:val="28"/>
          <w:cs/>
        </w:rPr>
      </w:pP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ณ วันที่ </w:t>
      </w:r>
      <w:r w:rsidR="0068280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7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830CA5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="0043221F">
        <w:rPr>
          <w:rFonts w:asciiTheme="majorBidi" w:eastAsia="Cordia New" w:hAnsiTheme="majorBidi" w:cstheme="majorBidi"/>
          <w:spacing w:val="-4"/>
          <w:sz w:val="28"/>
          <w:szCs w:val="28"/>
        </w:rPr>
        <w:t>1,237.5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ล้านบาท </w:t>
      </w:r>
      <w:r w:rsidR="004F5BC9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(31 </w:t>
      </w:r>
      <w:r w:rsidR="004F5BC9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ธันวาคม </w:t>
      </w:r>
      <w:r w:rsidR="004F5BC9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256</w:t>
      </w:r>
      <w:r w:rsidR="00865F5E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6</w:t>
      </w:r>
      <w:r w:rsidR="004F5BC9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: </w:t>
      </w:r>
      <w:r w:rsidR="00717DEE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1,362.5</w:t>
      </w:r>
      <w:r w:rsidR="00B866AC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 </w:t>
      </w:r>
      <w:r w:rsidR="004F5BC9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ล้านบาท) </w:t>
      </w:r>
      <w:r w:rsidR="00957EDF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br/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โดยมีกำหนดชำระคืนเงินต้นทุก</w:t>
      </w:r>
      <w:r w:rsidR="0043221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3</w:t>
      </w:r>
      <w:r w:rsidR="00AA3E42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="00701E8A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เดือน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43221F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มิถุนายน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25</w:t>
      </w:r>
      <w:r w:rsidR="003878AF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70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 xml:space="preserve">(31 </w:t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ธันวาคม </w:t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256</w:t>
      </w:r>
      <w:r w:rsidR="00865F5E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6</w:t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:</w:t>
      </w:r>
      <w:r w:rsidR="003C708C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br/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>เดือน</w:t>
      </w:r>
      <w:r w:rsidR="008064CF">
        <w:rPr>
          <w:rFonts w:asciiTheme="majorBidi" w:eastAsia="Cordia New" w:hAnsiTheme="majorBidi" w:cstheme="majorBidi" w:hint="cs"/>
          <w:i/>
          <w:iCs/>
          <w:spacing w:val="-4"/>
          <w:sz w:val="28"/>
          <w:szCs w:val="28"/>
          <w:cs/>
        </w:rPr>
        <w:t>มิถุนายน</w:t>
      </w:r>
      <w:r w:rsidR="002C30EE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F24BB1" w:rsidRPr="00F24BB1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257</w:t>
      </w:r>
      <w:r w:rsidR="00F24BB1">
        <w:rPr>
          <w:rFonts w:asciiTheme="majorBidi" w:eastAsia="Cordia New" w:hAnsiTheme="majorBidi" w:cstheme="majorBidi"/>
          <w:i/>
          <w:iCs/>
          <w:spacing w:val="-4"/>
          <w:sz w:val="28"/>
          <w:szCs w:val="28"/>
        </w:rPr>
        <w:t>0</w:t>
      </w:r>
      <w:r w:rsidR="00701E8A" w:rsidRPr="0045495F">
        <w:rPr>
          <w:rFonts w:asciiTheme="majorBidi" w:eastAsia="Cordia New" w:hAnsiTheme="majorBidi" w:cstheme="majorBidi"/>
          <w:i/>
          <w:iCs/>
          <w:spacing w:val="-4"/>
          <w:sz w:val="28"/>
          <w:szCs w:val="28"/>
          <w:cs/>
        </w:rPr>
        <w:t xml:space="preserve">) </w:t>
      </w:r>
      <w:r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5C2FC8BF" w14:textId="77777777" w:rsidR="00824640" w:rsidRPr="0045495F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2A26027" w14:textId="1A03B33E" w:rsidR="00840368" w:rsidRPr="0045495F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495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45495F">
        <w:rPr>
          <w:rFonts w:asciiTheme="majorBidi" w:hAnsiTheme="majorBidi" w:cstheme="majorBidi"/>
          <w:sz w:val="28"/>
          <w:szCs w:val="28"/>
        </w:rPr>
        <w:t>256</w:t>
      </w:r>
      <w:r w:rsidR="00865F5E" w:rsidRPr="0045495F">
        <w:rPr>
          <w:rFonts w:asciiTheme="majorBidi" w:hAnsiTheme="majorBidi" w:cstheme="majorBidi"/>
          <w:sz w:val="28"/>
          <w:szCs w:val="28"/>
        </w:rPr>
        <w:t>7</w:t>
      </w:r>
      <w:r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Pr="0045495F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7F5C01" w:rsidRPr="0045495F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 การอนุมัติสินเชื่อเช่าซื้อ</w:t>
      </w:r>
      <w:r w:rsidR="0099607A" w:rsidRPr="0045495F">
        <w:rPr>
          <w:rFonts w:asciiTheme="majorBidi" w:hAnsiTheme="majorBidi" w:cstheme="majorBidi"/>
          <w:sz w:val="28"/>
          <w:szCs w:val="28"/>
          <w:cs/>
        </w:rPr>
        <w:t>และสินเชื่อส่วนบุคคล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73D8B5D8" w14:textId="77777777" w:rsidR="00865F5E" w:rsidRPr="0045495F" w:rsidRDefault="00865F5E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A5EC35" w14:textId="4AADC0A8" w:rsidR="00B43D65" w:rsidRPr="0045495F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495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5F5E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45495F">
        <w:rPr>
          <w:rFonts w:asciiTheme="majorBidi" w:hAnsiTheme="majorBidi" w:cstheme="majorBidi"/>
          <w:sz w:val="28"/>
          <w:szCs w:val="28"/>
        </w:rPr>
        <w:t>256</w:t>
      </w:r>
      <w:r w:rsidR="00865F5E" w:rsidRPr="0045495F">
        <w:rPr>
          <w:rFonts w:asciiTheme="majorBidi" w:hAnsiTheme="majorBidi" w:cstheme="majorBidi"/>
          <w:sz w:val="28"/>
          <w:szCs w:val="28"/>
        </w:rPr>
        <w:t>7</w:t>
      </w:r>
      <w:r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Pr="0045495F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โดยมีระยะเวลาเช่</w:t>
      </w:r>
      <w:r w:rsidR="001A3ADB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4039DA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A3A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45495F">
        <w:rPr>
          <w:rFonts w:asciiTheme="majorBidi" w:hAnsiTheme="majorBidi" w:cstheme="majorBidi"/>
          <w:sz w:val="28"/>
          <w:szCs w:val="28"/>
        </w:rPr>
        <w:br/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E058D4">
        <w:rPr>
          <w:rFonts w:asciiTheme="majorBidi" w:hAnsiTheme="majorBidi" w:cstheme="majorBidi"/>
          <w:sz w:val="28"/>
          <w:szCs w:val="28"/>
        </w:rPr>
        <w:t>1</w:t>
      </w:r>
      <w:r w:rsidR="001A3A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796E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E058D4" w:rsidRPr="0045495F">
        <w:rPr>
          <w:rFonts w:asciiTheme="majorBidi" w:hAnsiTheme="majorBidi" w:cstheme="majorBidi"/>
          <w:sz w:val="28"/>
          <w:szCs w:val="28"/>
        </w:rPr>
        <w:t>256</w:t>
      </w:r>
      <w:r w:rsidR="00E058D4">
        <w:rPr>
          <w:rFonts w:asciiTheme="majorBidi" w:hAnsiTheme="majorBidi" w:cstheme="majorBidi"/>
          <w:sz w:val="28"/>
          <w:szCs w:val="28"/>
        </w:rPr>
        <w:t>5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E058D4" w:rsidRPr="0045495F">
        <w:rPr>
          <w:rFonts w:asciiTheme="majorBidi" w:hAnsiTheme="majorBidi" w:cstheme="majorBidi"/>
          <w:sz w:val="28"/>
          <w:szCs w:val="28"/>
        </w:rPr>
        <w:t>2</w:t>
      </w:r>
      <w:r w:rsidR="00E058D4">
        <w:rPr>
          <w:rFonts w:asciiTheme="majorBidi" w:hAnsiTheme="majorBidi" w:cstheme="majorBidi"/>
          <w:sz w:val="28"/>
          <w:szCs w:val="28"/>
        </w:rPr>
        <w:t>8</w:t>
      </w:r>
      <w:r w:rsidR="001A3ADB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058D4" w:rsidRPr="0045495F">
        <w:rPr>
          <w:rFonts w:asciiTheme="majorBidi" w:hAnsiTheme="majorBidi" w:cstheme="majorBidi"/>
          <w:sz w:val="28"/>
          <w:szCs w:val="28"/>
        </w:rPr>
        <w:t>25</w:t>
      </w:r>
      <w:r w:rsidR="00E058D4">
        <w:rPr>
          <w:rFonts w:asciiTheme="majorBidi" w:hAnsiTheme="majorBidi" w:cstheme="majorBidi"/>
          <w:sz w:val="28"/>
          <w:szCs w:val="28"/>
        </w:rPr>
        <w:t>70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65F5E" w:rsidRPr="0045495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627A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ตั้งแต่วันที่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มีนาคม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ถึงวันที่</w:t>
      </w:r>
      <w:r w:rsidR="007849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3A67">
        <w:rPr>
          <w:rFonts w:asciiTheme="majorBidi" w:hAnsiTheme="majorBidi" w:cstheme="majorBidi"/>
          <w:i/>
          <w:iCs/>
          <w:sz w:val="28"/>
          <w:szCs w:val="28"/>
        </w:rPr>
        <w:br/>
      </w:r>
      <w:r w:rsidR="0025527C" w:rsidRPr="0045495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5527C" w:rsidRPr="0045495F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2567) </w:t>
      </w:r>
      <w:r w:rsidRPr="0045495F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 ค่าเช่าจะมีการทบทวนทุกครั้งเมื่อครบกำหนดสัญญา</w:t>
      </w:r>
    </w:p>
    <w:p w14:paraId="17A9A8CC" w14:textId="77777777" w:rsidR="002E0CB1" w:rsidRPr="0045495F" w:rsidRDefault="002E0CB1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972D45" w14:textId="1A05EEEB" w:rsidR="00EB6688" w:rsidRPr="00EB6688" w:rsidRDefault="00B43D65" w:rsidP="001E505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495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2E0CB1" w:rsidRPr="0045495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2E0CB1" w:rsidRPr="004549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="00AA3E42" w:rsidRPr="0045495F">
        <w:rPr>
          <w:rFonts w:asciiTheme="majorBidi" w:hAnsiTheme="majorBidi" w:cstheme="majorBidi"/>
          <w:sz w:val="28"/>
          <w:szCs w:val="28"/>
        </w:rPr>
        <w:t>256</w:t>
      </w:r>
      <w:r w:rsidR="002E0CB1" w:rsidRPr="0045495F">
        <w:rPr>
          <w:rFonts w:asciiTheme="majorBidi" w:hAnsiTheme="majorBidi" w:cstheme="majorBidi"/>
          <w:sz w:val="28"/>
          <w:szCs w:val="28"/>
        </w:rPr>
        <w:t>7</w:t>
      </w:r>
      <w:r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Pr="0045495F">
        <w:rPr>
          <w:rFonts w:asciiTheme="majorBidi" w:hAnsiTheme="majorBidi" w:cstheme="majorBidi"/>
          <w:sz w:val="28"/>
          <w:szCs w:val="28"/>
          <w:cs/>
        </w:rPr>
        <w:t>บริษัทมีสัญญาหลายฉบับกับบุคคลที่เกี่ยวข้องกันสำหรับการเช่าอาคารสำนักงาน โดยมีระยะเวลาเช่า</w:t>
      </w:r>
      <w:r w:rsidR="00D65D32">
        <w:rPr>
          <w:rFonts w:asciiTheme="majorBidi" w:hAnsiTheme="majorBidi" w:cstheme="majorBidi" w:hint="cs"/>
          <w:sz w:val="28"/>
          <w:szCs w:val="28"/>
          <w:cs/>
        </w:rPr>
        <w:t xml:space="preserve"> 3</w:t>
      </w:r>
      <w:r w:rsidR="00AA3E42"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Pr="0045495F">
        <w:rPr>
          <w:rFonts w:asciiTheme="majorBidi" w:hAnsiTheme="majorBidi" w:cstheme="majorBidi"/>
          <w:sz w:val="28"/>
          <w:szCs w:val="28"/>
          <w:cs/>
        </w:rPr>
        <w:t>ปี ตั้งแต่</w:t>
      </w:r>
      <w:r w:rsidR="008627C1" w:rsidRPr="0045495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878AF" w:rsidRPr="0045495F">
        <w:rPr>
          <w:rFonts w:asciiTheme="majorBidi" w:hAnsiTheme="majorBidi" w:cstheme="majorBidi"/>
          <w:sz w:val="28"/>
          <w:szCs w:val="28"/>
        </w:rPr>
        <w:t>1</w:t>
      </w:r>
      <w:r w:rsidR="008627C1"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="00D65D32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45495F">
        <w:rPr>
          <w:rFonts w:asciiTheme="majorBidi" w:hAnsiTheme="majorBidi" w:cstheme="majorBidi"/>
          <w:sz w:val="28"/>
          <w:szCs w:val="28"/>
        </w:rPr>
        <w:t>25</w:t>
      </w:r>
      <w:r w:rsidR="005E4427">
        <w:rPr>
          <w:rFonts w:asciiTheme="majorBidi" w:hAnsiTheme="majorBidi" w:cstheme="majorBidi"/>
          <w:sz w:val="28"/>
          <w:szCs w:val="28"/>
        </w:rPr>
        <w:t>6</w:t>
      </w:r>
      <w:r w:rsidR="005E4427" w:rsidRPr="0045495F">
        <w:rPr>
          <w:rFonts w:asciiTheme="majorBidi" w:hAnsiTheme="majorBidi" w:cstheme="majorBidi"/>
          <w:sz w:val="28"/>
          <w:szCs w:val="28"/>
        </w:rPr>
        <w:t>5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78C6" w:rsidRPr="0045495F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3878AF" w:rsidRPr="0045495F">
        <w:rPr>
          <w:rFonts w:asciiTheme="majorBidi" w:hAnsiTheme="majorBidi" w:cstheme="majorBidi"/>
          <w:sz w:val="28"/>
          <w:szCs w:val="28"/>
        </w:rPr>
        <w:t>31</w:t>
      </w:r>
      <w:r w:rsidR="00B878C6" w:rsidRPr="0045495F">
        <w:rPr>
          <w:rFonts w:asciiTheme="majorBidi" w:hAnsiTheme="majorBidi" w:cstheme="majorBidi"/>
          <w:sz w:val="28"/>
          <w:szCs w:val="28"/>
        </w:rPr>
        <w:t xml:space="preserve"> </w:t>
      </w:r>
      <w:r w:rsidR="00D65D3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45495F">
        <w:rPr>
          <w:rFonts w:asciiTheme="majorBidi" w:hAnsiTheme="majorBidi" w:cstheme="majorBidi"/>
          <w:sz w:val="28"/>
          <w:szCs w:val="28"/>
        </w:rPr>
        <w:t>256</w:t>
      </w:r>
      <w:r w:rsidR="00D65D32">
        <w:rPr>
          <w:rFonts w:asciiTheme="majorBidi" w:hAnsiTheme="majorBidi" w:cstheme="majorBidi" w:hint="cs"/>
          <w:sz w:val="28"/>
          <w:szCs w:val="28"/>
          <w:cs/>
        </w:rPr>
        <w:t>9</w:t>
      </w:r>
      <w:r w:rsidRPr="004549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E0CB1" w:rsidRPr="0045495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E19B3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</w:t>
      </w:r>
      <w:r w:rsidR="00B878C6"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วันที่ </w:t>
      </w:r>
      <w:r w:rsidR="00B878C6"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622B5E" w:rsidRPr="0045495F">
        <w:rPr>
          <w:rFonts w:asciiTheme="majorBidi" w:hAnsiTheme="majorBidi" w:cstheme="majorBidi"/>
          <w:i/>
          <w:iCs/>
          <w:sz w:val="28"/>
          <w:szCs w:val="28"/>
          <w:cs/>
        </w:rPr>
        <w:t>มกราคม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45495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 w:rsidRPr="0045495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04777" w:rsidRPr="0045495F">
        <w:rPr>
          <w:rFonts w:asciiTheme="majorBidi" w:hAnsiTheme="majorBidi" w:cstheme="majorBidi"/>
          <w:i/>
          <w:iCs/>
          <w:sz w:val="28"/>
          <w:szCs w:val="28"/>
          <w:cs/>
        </w:rPr>
        <w:t>ถึงวันที่</w:t>
      </w:r>
      <w:r w:rsidR="00D65D3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04777" w:rsidRPr="0045495F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2B5E" w:rsidRPr="0045495F">
        <w:rPr>
          <w:rFonts w:asciiTheme="majorBidi" w:hAnsiTheme="majorBidi" w:cstheme="majorBidi"/>
          <w:i/>
          <w:iCs/>
          <w:sz w:val="28"/>
          <w:szCs w:val="28"/>
          <w:cs/>
        </w:rPr>
        <w:t>ตุลาคม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D2132" w:rsidRPr="0045495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 w:rsidRPr="0045495F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4549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45495F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515B025" w14:textId="77777777" w:rsidR="00EB6688" w:rsidRDefault="00EB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6835B70" w14:textId="11A3D456" w:rsidR="00D15DAD" w:rsidRPr="008F2572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  <w:r w:rsidR="002A117E"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7CB5CCA9" w14:textId="77777777" w:rsidR="00014D55" w:rsidRPr="008F2572" w:rsidRDefault="00014D55" w:rsidP="00014D55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5795E23" w14:textId="4AF16695" w:rsidR="00014D55" w:rsidRPr="008F2572" w:rsidRDefault="00014D55" w:rsidP="00EB6688">
      <w:pPr>
        <w:pStyle w:val="index"/>
        <w:numPr>
          <w:ilvl w:val="1"/>
          <w:numId w:val="15"/>
        </w:numPr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8F257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1C72D72E" w14:textId="27B1D610" w:rsidR="00014D55" w:rsidRDefault="00014D55" w:rsidP="00014D55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8F2572" w:rsidRPr="00217488" w14:paraId="709C0CB8" w14:textId="77777777" w:rsidTr="009B755E">
        <w:tc>
          <w:tcPr>
            <w:tcW w:w="3150" w:type="dxa"/>
          </w:tcPr>
          <w:p w14:paraId="6AEA78B2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0254385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F2572" w:rsidRPr="00217488" w14:paraId="3AC3E195" w14:textId="77777777" w:rsidTr="009B755E">
        <w:tc>
          <w:tcPr>
            <w:tcW w:w="3150" w:type="dxa"/>
          </w:tcPr>
          <w:p w14:paraId="2DA0F305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1297CA2E" w14:textId="77777777" w:rsidR="008F2572" w:rsidRPr="00621F6D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64340580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21F6D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8F2572" w:rsidRPr="00217488" w14:paraId="32C199E7" w14:textId="77777777" w:rsidTr="009B755E">
        <w:tc>
          <w:tcPr>
            <w:tcW w:w="3150" w:type="dxa"/>
          </w:tcPr>
          <w:p w14:paraId="07B1E20E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E39ED28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F4BE89B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3E274A51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045ACE43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A782BC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774F2815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F2572" w:rsidRPr="00217488" w14:paraId="674E1CB7" w14:textId="77777777" w:rsidTr="009B755E">
        <w:tc>
          <w:tcPr>
            <w:tcW w:w="3150" w:type="dxa"/>
          </w:tcPr>
          <w:p w14:paraId="4839F887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3002310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4A6D" w:rsidRPr="00217488" w14:paraId="4AAC396A" w14:textId="77777777" w:rsidTr="009B755E">
        <w:tc>
          <w:tcPr>
            <w:tcW w:w="3150" w:type="dxa"/>
          </w:tcPr>
          <w:p w14:paraId="3AB074B8" w14:textId="77777777" w:rsidR="00914A6D" w:rsidRPr="00217488" w:rsidRDefault="00914A6D" w:rsidP="00914A6D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1E7A8153" w14:textId="29B460DB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67,678,713 </w:t>
            </w:r>
          </w:p>
        </w:tc>
        <w:tc>
          <w:tcPr>
            <w:tcW w:w="1080" w:type="dxa"/>
            <w:shd w:val="clear" w:color="auto" w:fill="auto"/>
          </w:tcPr>
          <w:p w14:paraId="5CC015C2" w14:textId="74892B5D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73,642,27</w:t>
            </w:r>
            <w:r w:rsidR="0042767F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500F8DB1" w14:textId="354C8327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141,320,98</w:t>
            </w:r>
            <w:r w:rsidR="0042767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FBB8D73" w14:textId="77777777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trike/>
                <w:sz w:val="28"/>
                <w:szCs w:val="28"/>
                <w:cs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92E5FEC" w14:textId="77777777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6322D758" w14:textId="77777777" w:rsidR="00914A6D" w:rsidRPr="004757E0" w:rsidRDefault="00914A6D" w:rsidP="009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136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CD108F" w:rsidRPr="00217488" w14:paraId="2648DC7D" w14:textId="77777777" w:rsidTr="002A5858">
        <w:tc>
          <w:tcPr>
            <w:tcW w:w="3150" w:type="dxa"/>
          </w:tcPr>
          <w:p w14:paraId="4C23674E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053F0656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6662805" w14:textId="77777777" w:rsidR="00CD108F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2D367" w14:textId="0393C12A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1,938,947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4FF2A" w14:textId="188647BA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73638FB2" w14:textId="77777777" w:rsidR="00CD108F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4DEBEA" w14:textId="14AE078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1,938,947 </w:t>
            </w:r>
          </w:p>
        </w:tc>
        <w:tc>
          <w:tcPr>
            <w:tcW w:w="1080" w:type="dxa"/>
            <w:vAlign w:val="bottom"/>
          </w:tcPr>
          <w:p w14:paraId="1F603AF0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vAlign w:val="bottom"/>
          </w:tcPr>
          <w:p w14:paraId="49C1D53D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2C1E6D03" w14:textId="2BDE2CA6" w:rsidR="00CD108F" w:rsidRPr="004757E0" w:rsidRDefault="00CD108F" w:rsidP="004A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</w:tr>
      <w:tr w:rsidR="00CD108F" w:rsidRPr="00217488" w14:paraId="47EBF473" w14:textId="77777777" w:rsidTr="005D3AF2">
        <w:tc>
          <w:tcPr>
            <w:tcW w:w="3150" w:type="dxa"/>
            <w:vAlign w:val="bottom"/>
          </w:tcPr>
          <w:p w14:paraId="543F7D6D" w14:textId="77777777" w:rsidR="00CD108F" w:rsidRPr="00217488" w:rsidRDefault="00CD108F" w:rsidP="00CD108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2BBAC85" w14:textId="1A7B47E0" w:rsidR="00CD108F" w:rsidRPr="0009639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69,617,660 </w:t>
            </w:r>
          </w:p>
        </w:tc>
        <w:tc>
          <w:tcPr>
            <w:tcW w:w="1080" w:type="dxa"/>
            <w:shd w:val="clear" w:color="auto" w:fill="auto"/>
          </w:tcPr>
          <w:p w14:paraId="14D62FB4" w14:textId="4DD5E6FF" w:rsidR="00CD108F" w:rsidRPr="0009639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73,642,27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096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77F0C782" w14:textId="4A3E8133" w:rsidR="00CD108F" w:rsidRPr="0009639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143,259,93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096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B22AC20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368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2C324907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226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20285FB2" w14:textId="77777777" w:rsidR="00CD108F" w:rsidRPr="004757E0" w:rsidRDefault="00CD108F" w:rsidP="00BC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594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340</w:t>
            </w:r>
          </w:p>
        </w:tc>
      </w:tr>
      <w:tr w:rsidR="00CD108F" w:rsidRPr="00217488" w14:paraId="580B1F13" w14:textId="77777777" w:rsidTr="000D1C07">
        <w:tc>
          <w:tcPr>
            <w:tcW w:w="3150" w:type="dxa"/>
            <w:vAlign w:val="bottom"/>
          </w:tcPr>
          <w:p w14:paraId="420DAFE0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222104E3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0DB15DE6" w14:textId="77777777" w:rsidR="00CD108F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C52A24" w14:textId="77DCAAF1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sz w:val="28"/>
                <w:szCs w:val="28"/>
              </w:rPr>
              <w:t>(3,7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122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2155B3" w14:textId="77777777" w:rsidR="00CD108F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1EE9154" w14:textId="686BFEF8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sz w:val="28"/>
                <w:szCs w:val="28"/>
              </w:rPr>
              <w:t>(1,350,094)</w:t>
            </w:r>
          </w:p>
        </w:tc>
        <w:tc>
          <w:tcPr>
            <w:tcW w:w="1186" w:type="dxa"/>
            <w:shd w:val="clear" w:color="auto" w:fill="auto"/>
          </w:tcPr>
          <w:p w14:paraId="1B0CFD5D" w14:textId="77777777" w:rsidR="00CD108F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4A0CB9" w14:textId="599BF804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sz w:val="28"/>
                <w:szCs w:val="28"/>
              </w:rPr>
              <w:t>(5,0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216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BD6DA71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810)</w:t>
            </w:r>
          </w:p>
        </w:tc>
        <w:tc>
          <w:tcPr>
            <w:tcW w:w="1080" w:type="dxa"/>
            <w:vAlign w:val="bottom"/>
          </w:tcPr>
          <w:p w14:paraId="1C86F499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631)</w:t>
            </w:r>
          </w:p>
        </w:tc>
        <w:tc>
          <w:tcPr>
            <w:tcW w:w="1154" w:type="dxa"/>
            <w:vAlign w:val="bottom"/>
          </w:tcPr>
          <w:p w14:paraId="0062595E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441)</w:t>
            </w:r>
          </w:p>
        </w:tc>
      </w:tr>
      <w:tr w:rsidR="00CD108F" w:rsidRPr="00217488" w14:paraId="163D877F" w14:textId="77777777" w:rsidTr="00351BA9">
        <w:tc>
          <w:tcPr>
            <w:tcW w:w="3150" w:type="dxa"/>
            <w:vAlign w:val="bottom"/>
          </w:tcPr>
          <w:p w14:paraId="3DB3F106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3B32423B" w14:textId="1F4CC0BB" w:rsidR="00CD108F" w:rsidRPr="00914A6D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538</w:t>
            </w:r>
          </w:p>
        </w:tc>
        <w:tc>
          <w:tcPr>
            <w:tcW w:w="1080" w:type="dxa"/>
            <w:shd w:val="clear" w:color="auto" w:fill="auto"/>
          </w:tcPr>
          <w:p w14:paraId="12239D1D" w14:textId="350B0D09" w:rsidR="00CD108F" w:rsidRPr="00914A6D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72,292,18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Pr="00914A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7B4F268A" w14:textId="42AF5E03" w:rsidR="00CD108F" w:rsidRPr="00914A6D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A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718</w:t>
            </w:r>
          </w:p>
        </w:tc>
        <w:tc>
          <w:tcPr>
            <w:tcW w:w="1080" w:type="dxa"/>
            <w:vAlign w:val="bottom"/>
          </w:tcPr>
          <w:p w14:paraId="26868780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12090DA6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69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005D4C1C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925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</w:tr>
      <w:tr w:rsidR="00CD108F" w:rsidRPr="00217488" w14:paraId="729E80CD" w14:textId="77777777" w:rsidTr="009B755E">
        <w:tc>
          <w:tcPr>
            <w:tcW w:w="3150" w:type="dxa"/>
            <w:vAlign w:val="bottom"/>
          </w:tcPr>
          <w:p w14:paraId="5183C4E4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5380D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412E0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B51881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9F3E3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8E424D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089260F6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D108F" w:rsidRPr="00217488" w14:paraId="639F9E19" w14:textId="77777777" w:rsidTr="008373BE">
        <w:tc>
          <w:tcPr>
            <w:tcW w:w="3150" w:type="dxa"/>
            <w:vAlign w:val="bottom"/>
          </w:tcPr>
          <w:p w14:paraId="45C02498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7748B940" w14:textId="0D1FE7D6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2,882,897 </w:t>
            </w:r>
          </w:p>
        </w:tc>
        <w:tc>
          <w:tcPr>
            <w:tcW w:w="1080" w:type="dxa"/>
            <w:shd w:val="clear" w:color="auto" w:fill="auto"/>
          </w:tcPr>
          <w:p w14:paraId="3BF7CAE1" w14:textId="41649888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2,644,40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2C2EF2AE" w14:textId="59C23A48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5,527,30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020C7FE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24A51964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777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  <w:tc>
          <w:tcPr>
            <w:tcW w:w="1154" w:type="dxa"/>
            <w:vAlign w:val="bottom"/>
          </w:tcPr>
          <w:p w14:paraId="6CCBDB0E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432</w:t>
            </w:r>
          </w:p>
        </w:tc>
      </w:tr>
      <w:tr w:rsidR="00CD108F" w:rsidRPr="00217488" w14:paraId="2DAE2945" w14:textId="77777777" w:rsidTr="00C07985">
        <w:tc>
          <w:tcPr>
            <w:tcW w:w="3150" w:type="dxa"/>
            <w:vAlign w:val="bottom"/>
          </w:tcPr>
          <w:p w14:paraId="7D810237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</w:tcPr>
          <w:p w14:paraId="593EEFB7" w14:textId="23A45F2D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(736,171)</w:t>
            </w:r>
          </w:p>
        </w:tc>
        <w:tc>
          <w:tcPr>
            <w:tcW w:w="1080" w:type="dxa"/>
            <w:shd w:val="clear" w:color="auto" w:fill="auto"/>
          </w:tcPr>
          <w:p w14:paraId="5E7F2382" w14:textId="73E40634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(464,483)</w:t>
            </w:r>
          </w:p>
        </w:tc>
        <w:tc>
          <w:tcPr>
            <w:tcW w:w="1186" w:type="dxa"/>
            <w:shd w:val="clear" w:color="auto" w:fill="auto"/>
          </w:tcPr>
          <w:p w14:paraId="4E821EDF" w14:textId="0DCEF653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(1,200,654)</w:t>
            </w:r>
          </w:p>
        </w:tc>
        <w:tc>
          <w:tcPr>
            <w:tcW w:w="1080" w:type="dxa"/>
            <w:vAlign w:val="bottom"/>
          </w:tcPr>
          <w:p w14:paraId="70E73962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(875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019)</w:t>
            </w:r>
          </w:p>
        </w:tc>
        <w:tc>
          <w:tcPr>
            <w:tcW w:w="1080" w:type="dxa"/>
            <w:vAlign w:val="bottom"/>
          </w:tcPr>
          <w:p w14:paraId="719165C6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(496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551)</w:t>
            </w:r>
          </w:p>
        </w:tc>
        <w:tc>
          <w:tcPr>
            <w:tcW w:w="1154" w:type="dxa"/>
            <w:vAlign w:val="bottom"/>
          </w:tcPr>
          <w:p w14:paraId="71FA62D3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570)</w:t>
            </w:r>
          </w:p>
        </w:tc>
      </w:tr>
      <w:tr w:rsidR="00CD108F" w:rsidRPr="00217488" w14:paraId="77EE1CA5" w14:textId="77777777" w:rsidTr="00430A24">
        <w:tc>
          <w:tcPr>
            <w:tcW w:w="3150" w:type="dxa"/>
            <w:vAlign w:val="bottom"/>
          </w:tcPr>
          <w:p w14:paraId="0D721635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AB66F" w14:textId="2D052B28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2,146,726 </w:t>
            </w:r>
          </w:p>
        </w:tc>
        <w:tc>
          <w:tcPr>
            <w:tcW w:w="1080" w:type="dxa"/>
            <w:shd w:val="clear" w:color="auto" w:fill="auto"/>
          </w:tcPr>
          <w:p w14:paraId="37C5AF98" w14:textId="67B3D9DA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2,179,92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35EE2A05" w14:textId="78D796AA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4,326,6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49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CCEC674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080" w:type="dxa"/>
            <w:vAlign w:val="bottom"/>
          </w:tcPr>
          <w:p w14:paraId="73A0124D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281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310</w:t>
            </w:r>
          </w:p>
        </w:tc>
        <w:tc>
          <w:tcPr>
            <w:tcW w:w="1154" w:type="dxa"/>
            <w:vAlign w:val="bottom"/>
          </w:tcPr>
          <w:p w14:paraId="5EEAFCB9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862</w:t>
            </w:r>
          </w:p>
        </w:tc>
      </w:tr>
      <w:tr w:rsidR="00CD108F" w:rsidRPr="00217488" w14:paraId="720381F3" w14:textId="77777777" w:rsidTr="00ED0297">
        <w:tc>
          <w:tcPr>
            <w:tcW w:w="3150" w:type="dxa"/>
          </w:tcPr>
          <w:p w14:paraId="04CDE52C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F1E05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395DEBB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DD8CF1" w14:textId="26996B02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1BDE54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74F016" w14:textId="1FB78D39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(67,02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6E1325FF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2B6377" w14:textId="2FE06469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</w:t>
            </w:r>
            <w:r w:rsidRPr="006252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393C696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(409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942)</w:t>
            </w:r>
          </w:p>
        </w:tc>
        <w:tc>
          <w:tcPr>
            <w:tcW w:w="1080" w:type="dxa"/>
            <w:vAlign w:val="bottom"/>
          </w:tcPr>
          <w:p w14:paraId="37365A16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(90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446)</w:t>
            </w:r>
          </w:p>
        </w:tc>
        <w:tc>
          <w:tcPr>
            <w:tcW w:w="1154" w:type="dxa"/>
            <w:vAlign w:val="bottom"/>
          </w:tcPr>
          <w:p w14:paraId="3B2ABF8E" w14:textId="77777777" w:rsidR="00CD108F" w:rsidRPr="004757E0" w:rsidRDefault="00CD108F" w:rsidP="00CD10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(500</w:t>
            </w:r>
            <w:r w:rsidRPr="004757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388)</w:t>
            </w:r>
          </w:p>
        </w:tc>
      </w:tr>
      <w:tr w:rsidR="00CD108F" w:rsidRPr="00217488" w14:paraId="2DFD25CD" w14:textId="77777777" w:rsidTr="00455E26">
        <w:tc>
          <w:tcPr>
            <w:tcW w:w="3150" w:type="dxa"/>
            <w:vAlign w:val="bottom"/>
          </w:tcPr>
          <w:p w14:paraId="0B9D3F8A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2A9B5924" w14:textId="4245FB3D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99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172</w:t>
            </w:r>
          </w:p>
        </w:tc>
        <w:tc>
          <w:tcPr>
            <w:tcW w:w="1080" w:type="dxa"/>
            <w:shd w:val="clear" w:color="auto" w:fill="auto"/>
          </w:tcPr>
          <w:p w14:paraId="24B782E9" w14:textId="6438F1ED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2,112,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899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2F25ED67" w14:textId="0B52A024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012</w:t>
            </w:r>
            <w:r w:rsidRPr="00625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</w:t>
            </w:r>
          </w:p>
        </w:tc>
        <w:tc>
          <w:tcPr>
            <w:tcW w:w="1080" w:type="dxa"/>
            <w:vAlign w:val="bottom"/>
          </w:tcPr>
          <w:p w14:paraId="5D114A34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61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7B589929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190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1154" w:type="dxa"/>
            <w:vAlign w:val="bottom"/>
          </w:tcPr>
          <w:p w14:paraId="10F8A5CB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474</w:t>
            </w:r>
          </w:p>
        </w:tc>
      </w:tr>
      <w:tr w:rsidR="00CD108F" w:rsidRPr="00217488" w14:paraId="2FC269D4" w14:textId="77777777" w:rsidTr="009B755E">
        <w:tc>
          <w:tcPr>
            <w:tcW w:w="3150" w:type="dxa"/>
            <w:vAlign w:val="bottom"/>
          </w:tcPr>
          <w:p w14:paraId="63A00722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E7F24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04F1D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07C680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571AD4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AD1A73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6DC62AD" w14:textId="77777777" w:rsidR="00CD108F" w:rsidRPr="004757E0" w:rsidRDefault="00CD108F" w:rsidP="00CD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D108F" w:rsidRPr="00217488" w14:paraId="0F954530" w14:textId="77777777" w:rsidTr="00FD3CCD">
        <w:tc>
          <w:tcPr>
            <w:tcW w:w="3150" w:type="dxa"/>
          </w:tcPr>
          <w:p w14:paraId="5062C1D5" w14:textId="77777777" w:rsidR="00CD108F" w:rsidRPr="00217488" w:rsidRDefault="00CD108F" w:rsidP="00CD108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217488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8B9F1D7" w14:textId="77777777" w:rsidR="00CD108F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B2DDB8" w14:textId="019428C1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4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710</w:t>
            </w:r>
          </w:p>
        </w:tc>
        <w:tc>
          <w:tcPr>
            <w:tcW w:w="1080" w:type="dxa"/>
            <w:shd w:val="clear" w:color="auto" w:fill="auto"/>
          </w:tcPr>
          <w:p w14:paraId="374446A7" w14:textId="77777777" w:rsidR="00CD108F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3F0D7C7" w14:textId="30122D0D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74,405,0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79</w:t>
            </w:r>
          </w:p>
        </w:tc>
        <w:tc>
          <w:tcPr>
            <w:tcW w:w="1186" w:type="dxa"/>
            <w:shd w:val="clear" w:color="auto" w:fill="auto"/>
          </w:tcPr>
          <w:p w14:paraId="1C0A1E46" w14:textId="77777777" w:rsidR="00CD108F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92B18D" w14:textId="312500C1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Pr="0014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789</w:t>
            </w:r>
          </w:p>
        </w:tc>
        <w:tc>
          <w:tcPr>
            <w:tcW w:w="1080" w:type="dxa"/>
            <w:vAlign w:val="bottom"/>
          </w:tcPr>
          <w:p w14:paraId="3BB25A45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915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443DE00F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71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233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14C974DF" w14:textId="77777777" w:rsidR="00CD108F" w:rsidRPr="004757E0" w:rsidRDefault="00CD108F" w:rsidP="00CD10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149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57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373</w:t>
            </w:r>
          </w:p>
        </w:tc>
      </w:tr>
    </w:tbl>
    <w:p w14:paraId="0F63652F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732D716C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8F2572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8F257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8F2572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316522AA" w14:textId="4A203D49" w:rsidR="0057524B" w:rsidRDefault="0057524B" w:rsidP="0057524B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F2996CA" w14:textId="77777777" w:rsidR="008F2572" w:rsidRDefault="008F2572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8F2572" w:rsidRPr="00217488" w14:paraId="3527DB1D" w14:textId="77777777" w:rsidTr="009B755E">
        <w:tc>
          <w:tcPr>
            <w:tcW w:w="3150" w:type="dxa"/>
          </w:tcPr>
          <w:p w14:paraId="50C02F17" w14:textId="7EB48A46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7DB5A65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F2572" w:rsidRPr="00217488" w14:paraId="405FB4B0" w14:textId="77777777" w:rsidTr="00AB0C79">
        <w:tc>
          <w:tcPr>
            <w:tcW w:w="3150" w:type="dxa"/>
          </w:tcPr>
          <w:p w14:paraId="550DBC47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0AFCDA58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215120B0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21F6D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8F2572" w:rsidRPr="00217488" w14:paraId="7DA14CA6" w14:textId="77777777" w:rsidTr="00AB0C79">
        <w:tc>
          <w:tcPr>
            <w:tcW w:w="3150" w:type="dxa"/>
          </w:tcPr>
          <w:p w14:paraId="32A398FB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30B53E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CA5E01D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3293BB83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688D578B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164703A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70" w:type="dxa"/>
            <w:vAlign w:val="bottom"/>
          </w:tcPr>
          <w:p w14:paraId="553216CB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F2572" w:rsidRPr="00217488" w14:paraId="12D785F0" w14:textId="77777777" w:rsidTr="009B755E">
        <w:tc>
          <w:tcPr>
            <w:tcW w:w="3150" w:type="dxa"/>
          </w:tcPr>
          <w:p w14:paraId="30067384" w14:textId="77777777" w:rsidR="008F2572" w:rsidRPr="00217488" w:rsidRDefault="008F2572" w:rsidP="009B75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8A687F" w14:textId="77777777" w:rsidR="008F2572" w:rsidRPr="00217488" w:rsidRDefault="008F2572" w:rsidP="009B755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C79" w:rsidRPr="00217488" w14:paraId="38BE884C" w14:textId="77777777" w:rsidTr="00AB0C79">
        <w:tc>
          <w:tcPr>
            <w:tcW w:w="3150" w:type="dxa"/>
          </w:tcPr>
          <w:p w14:paraId="713A0BB3" w14:textId="77777777" w:rsidR="00AB0C79" w:rsidRPr="00217488" w:rsidRDefault="00AB0C79" w:rsidP="00AB0C7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5ADFB5C1" w14:textId="4542CB5B" w:rsidR="00AB0C79" w:rsidRPr="00AB0C79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>66,235,789</w:t>
            </w:r>
          </w:p>
        </w:tc>
        <w:tc>
          <w:tcPr>
            <w:tcW w:w="1080" w:type="dxa"/>
            <w:shd w:val="clear" w:color="auto" w:fill="auto"/>
          </w:tcPr>
          <w:p w14:paraId="534CA453" w14:textId="236257A8" w:rsidR="00AB0C79" w:rsidRPr="00AB0C79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>72,370,07</w:t>
            </w:r>
            <w:r w:rsidR="000E241B">
              <w:rPr>
                <w:rFonts w:asciiTheme="majorBidi" w:hAnsiTheme="majorBidi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3E48DD9E" w14:textId="63B92EB5" w:rsidR="00AB0C79" w:rsidRPr="00AB0C79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>138,605,86</w:t>
            </w:r>
            <w:r w:rsidR="000E241B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64" w:type="dxa"/>
          </w:tcPr>
          <w:p w14:paraId="0C6ACB98" w14:textId="77777777" w:rsidR="00AB0C79" w:rsidRPr="00217488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</w:tcPr>
          <w:p w14:paraId="78114DD9" w14:textId="77777777" w:rsidR="00AB0C79" w:rsidRPr="00217488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4AE4708C" w14:textId="77777777" w:rsidR="00AB0C79" w:rsidRPr="00217488" w:rsidRDefault="00AB0C79" w:rsidP="00AB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173</w:t>
            </w:r>
          </w:p>
        </w:tc>
      </w:tr>
      <w:tr w:rsidR="00D33574" w:rsidRPr="00217488" w14:paraId="1534BB96" w14:textId="77777777" w:rsidTr="00BF63B3">
        <w:tc>
          <w:tcPr>
            <w:tcW w:w="3150" w:type="dxa"/>
          </w:tcPr>
          <w:p w14:paraId="007F927F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3923BF2B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2B69B4D5" w14:textId="450FF892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 xml:space="preserve">                   1,910,449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4B1703" w14:textId="75E8ED39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4757E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08BE9A72" w14:textId="283DE81B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 xml:space="preserve">                   1,910,449 </w:t>
            </w:r>
          </w:p>
        </w:tc>
        <w:tc>
          <w:tcPr>
            <w:tcW w:w="1064" w:type="dxa"/>
            <w:vAlign w:val="bottom"/>
          </w:tcPr>
          <w:p w14:paraId="1337BE6A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937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vAlign w:val="bottom"/>
          </w:tcPr>
          <w:p w14:paraId="5C90A86C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9A0EC0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937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819</w:t>
            </w:r>
          </w:p>
        </w:tc>
      </w:tr>
      <w:tr w:rsidR="00D33574" w:rsidRPr="00217488" w14:paraId="44EF3037" w14:textId="77777777" w:rsidTr="00AB0C79">
        <w:tc>
          <w:tcPr>
            <w:tcW w:w="3150" w:type="dxa"/>
            <w:vAlign w:val="bottom"/>
          </w:tcPr>
          <w:p w14:paraId="230D292F" w14:textId="77777777" w:rsidR="00D33574" w:rsidRPr="00217488" w:rsidRDefault="00D33574" w:rsidP="00D33574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AF1B2AF" w14:textId="69FE0E07" w:rsidR="00D33574" w:rsidRPr="00AB0C79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68,146,238</w:t>
            </w:r>
          </w:p>
        </w:tc>
        <w:tc>
          <w:tcPr>
            <w:tcW w:w="1080" w:type="dxa"/>
            <w:shd w:val="clear" w:color="auto" w:fill="auto"/>
          </w:tcPr>
          <w:p w14:paraId="3560CFC6" w14:textId="3D2829D2" w:rsidR="00D33574" w:rsidRPr="00AB0C79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72,370,07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5E0F9D7E" w14:textId="51B16CD0" w:rsidR="00D33574" w:rsidRPr="00AB0C79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140,516,31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64" w:type="dxa"/>
          </w:tcPr>
          <w:p w14:paraId="1819DE51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901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1080" w:type="dxa"/>
          </w:tcPr>
          <w:p w14:paraId="33728059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4AB2B5A4" w14:textId="77777777" w:rsidR="00D33574" w:rsidRPr="00217488" w:rsidRDefault="00D33574" w:rsidP="00D7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864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992</w:t>
            </w:r>
          </w:p>
        </w:tc>
      </w:tr>
      <w:tr w:rsidR="00D33574" w:rsidRPr="00217488" w14:paraId="58EBB255" w14:textId="77777777" w:rsidTr="00AB0C79">
        <w:trPr>
          <w:trHeight w:val="452"/>
        </w:trPr>
        <w:tc>
          <w:tcPr>
            <w:tcW w:w="3150" w:type="dxa"/>
          </w:tcPr>
          <w:p w14:paraId="27198D71" w14:textId="77777777" w:rsidR="00D33574" w:rsidRPr="00217488" w:rsidRDefault="00D33574" w:rsidP="00D33574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1E05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A862E6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A53EB44" w14:textId="77777777" w:rsidR="00D33574" w:rsidRPr="00217488" w:rsidRDefault="00D33574" w:rsidP="00D33574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A862E6">
              <w:rPr>
                <w:rFonts w:asciiTheme="majorBidi" w:eastAsia="AngsanaNew" w:hAnsiTheme="majorBidi" w:cstheme="majorBidi" w:hint="cs"/>
                <w:sz w:val="32"/>
                <w:szCs w:val="32"/>
                <w:cs/>
                <w:lang w:eastAsia="en-GB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75408F" w14:textId="73D39A46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 xml:space="preserve">                 (3,605,781)</w:t>
            </w:r>
          </w:p>
        </w:tc>
        <w:tc>
          <w:tcPr>
            <w:tcW w:w="1080" w:type="dxa"/>
            <w:shd w:val="clear" w:color="auto" w:fill="auto"/>
          </w:tcPr>
          <w:p w14:paraId="4D3A71E9" w14:textId="17D25782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 xml:space="preserve">                 (1,333,245)</w:t>
            </w:r>
          </w:p>
        </w:tc>
        <w:tc>
          <w:tcPr>
            <w:tcW w:w="1186" w:type="dxa"/>
            <w:shd w:val="clear" w:color="auto" w:fill="auto"/>
          </w:tcPr>
          <w:p w14:paraId="5630C7D1" w14:textId="7B73D53D" w:rsidR="00D33574" w:rsidRPr="00AB0C79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sz w:val="28"/>
                <w:szCs w:val="28"/>
              </w:rPr>
              <w:t xml:space="preserve">                 (4,939,026)</w:t>
            </w:r>
          </w:p>
        </w:tc>
        <w:tc>
          <w:tcPr>
            <w:tcW w:w="1064" w:type="dxa"/>
            <w:vAlign w:val="bottom"/>
          </w:tcPr>
          <w:p w14:paraId="286E8467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340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546)</w:t>
            </w:r>
          </w:p>
        </w:tc>
        <w:tc>
          <w:tcPr>
            <w:tcW w:w="1080" w:type="dxa"/>
            <w:vAlign w:val="bottom"/>
          </w:tcPr>
          <w:p w14:paraId="32DA3757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165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292)</w:t>
            </w:r>
          </w:p>
        </w:tc>
        <w:tc>
          <w:tcPr>
            <w:tcW w:w="1170" w:type="dxa"/>
            <w:vAlign w:val="bottom"/>
          </w:tcPr>
          <w:p w14:paraId="7889C8DD" w14:textId="77777777" w:rsidR="00D33574" w:rsidRPr="00217488" w:rsidRDefault="00D33574" w:rsidP="00D70F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505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838)</w:t>
            </w:r>
          </w:p>
        </w:tc>
      </w:tr>
      <w:tr w:rsidR="00D33574" w:rsidRPr="00217488" w14:paraId="590C3D07" w14:textId="77777777" w:rsidTr="00AB0C79">
        <w:tc>
          <w:tcPr>
            <w:tcW w:w="3150" w:type="dxa"/>
            <w:vAlign w:val="bottom"/>
          </w:tcPr>
          <w:p w14:paraId="65253E05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60C9292B" w14:textId="25C87C26" w:rsidR="00D33574" w:rsidRPr="00AB0C79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64,540,457 </w:t>
            </w:r>
          </w:p>
        </w:tc>
        <w:tc>
          <w:tcPr>
            <w:tcW w:w="1080" w:type="dxa"/>
            <w:shd w:val="clear" w:color="auto" w:fill="auto"/>
          </w:tcPr>
          <w:p w14:paraId="203D5148" w14:textId="38D3533A" w:rsidR="00D33574" w:rsidRPr="00AB0C79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71,036,83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3</w:t>
            </w: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6B63F7E4" w14:textId="337E4BA5" w:rsidR="00D33574" w:rsidRPr="00AB0C79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135,577,29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0</w:t>
            </w:r>
            <w:r w:rsidRPr="00AB0C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529E3A1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1080" w:type="dxa"/>
            <w:vAlign w:val="bottom"/>
          </w:tcPr>
          <w:p w14:paraId="630E96CA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1170" w:type="dxa"/>
            <w:vAlign w:val="bottom"/>
          </w:tcPr>
          <w:p w14:paraId="41BBB49A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154</w:t>
            </w:r>
          </w:p>
        </w:tc>
      </w:tr>
      <w:tr w:rsidR="00D33574" w:rsidRPr="00217488" w14:paraId="47154D68" w14:textId="77777777" w:rsidTr="00AB0C79">
        <w:tc>
          <w:tcPr>
            <w:tcW w:w="3150" w:type="dxa"/>
            <w:vAlign w:val="bottom"/>
          </w:tcPr>
          <w:p w14:paraId="458E2184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894F9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8145B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1E1E9A9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22CDC2F3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BCB3DA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4C884A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D33574" w:rsidRPr="00217488" w14:paraId="05DEDD0C" w14:textId="77777777" w:rsidTr="00DE3C9C">
        <w:tc>
          <w:tcPr>
            <w:tcW w:w="3150" w:type="dxa"/>
            <w:vAlign w:val="bottom"/>
          </w:tcPr>
          <w:p w14:paraId="17477669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2B9655A4" w14:textId="67582169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209,774 </w:t>
            </w:r>
          </w:p>
        </w:tc>
        <w:tc>
          <w:tcPr>
            <w:tcW w:w="1080" w:type="dxa"/>
            <w:shd w:val="clear" w:color="auto" w:fill="auto"/>
          </w:tcPr>
          <w:p w14:paraId="41603099" w14:textId="60E2CA5B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84,2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89</w:t>
            </w: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22352404" w14:textId="6C48613E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294,06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3</w:t>
            </w: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6BB37D66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272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1080" w:type="dxa"/>
            <w:vAlign w:val="bottom"/>
          </w:tcPr>
          <w:p w14:paraId="5FDEAAFD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115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830</w:t>
            </w:r>
          </w:p>
        </w:tc>
        <w:tc>
          <w:tcPr>
            <w:tcW w:w="1170" w:type="dxa"/>
            <w:vAlign w:val="bottom"/>
          </w:tcPr>
          <w:p w14:paraId="7C528C57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388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578</w:t>
            </w:r>
          </w:p>
        </w:tc>
      </w:tr>
      <w:tr w:rsidR="00D33574" w:rsidRPr="00217488" w14:paraId="1AC1471D" w14:textId="77777777" w:rsidTr="00E21F27">
        <w:tc>
          <w:tcPr>
            <w:tcW w:w="3150" w:type="dxa"/>
            <w:vAlign w:val="bottom"/>
          </w:tcPr>
          <w:p w14:paraId="51D2B727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</w:tcPr>
          <w:p w14:paraId="1BC929F0" w14:textId="59EBD46E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(36,321)</w:t>
            </w:r>
          </w:p>
        </w:tc>
        <w:tc>
          <w:tcPr>
            <w:tcW w:w="1080" w:type="dxa"/>
            <w:shd w:val="clear" w:color="auto" w:fill="auto"/>
          </w:tcPr>
          <w:p w14:paraId="0F5A9CB4" w14:textId="47416F3B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(10,867)</w:t>
            </w:r>
          </w:p>
        </w:tc>
        <w:tc>
          <w:tcPr>
            <w:tcW w:w="1186" w:type="dxa"/>
            <w:shd w:val="clear" w:color="auto" w:fill="auto"/>
          </w:tcPr>
          <w:p w14:paraId="223A67EE" w14:textId="3454FA29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(47,188)</w:t>
            </w:r>
          </w:p>
        </w:tc>
        <w:tc>
          <w:tcPr>
            <w:tcW w:w="1064" w:type="dxa"/>
            <w:vAlign w:val="bottom"/>
          </w:tcPr>
          <w:p w14:paraId="35B1D454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669)</w:t>
            </w:r>
          </w:p>
        </w:tc>
        <w:tc>
          <w:tcPr>
            <w:tcW w:w="1080" w:type="dxa"/>
            <w:vAlign w:val="bottom"/>
          </w:tcPr>
          <w:p w14:paraId="022B5D35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54A360B1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77</w:t>
            </w: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8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3574" w:rsidRPr="00217488" w14:paraId="55C255A8" w14:textId="77777777" w:rsidTr="007466A2">
        <w:tc>
          <w:tcPr>
            <w:tcW w:w="3150" w:type="dxa"/>
            <w:vAlign w:val="bottom"/>
          </w:tcPr>
          <w:p w14:paraId="03D1E1BB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CD6D45" w14:textId="314703EC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173,453 </w:t>
            </w:r>
          </w:p>
        </w:tc>
        <w:tc>
          <w:tcPr>
            <w:tcW w:w="1080" w:type="dxa"/>
            <w:shd w:val="clear" w:color="auto" w:fill="auto"/>
          </w:tcPr>
          <w:p w14:paraId="54E5BB98" w14:textId="1DF51ADA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73,42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0C5A93A8" w14:textId="13EB451D" w:rsidR="00D33574" w:rsidRPr="0032711D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246,87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09DF5AEB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1080" w:type="dxa"/>
            <w:vAlign w:val="bottom"/>
          </w:tcPr>
          <w:p w14:paraId="58AF9667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6329CDA0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D33574" w:rsidRPr="00217488" w14:paraId="0324B451" w14:textId="77777777" w:rsidTr="00600D2D">
        <w:tc>
          <w:tcPr>
            <w:tcW w:w="3150" w:type="dxa"/>
            <w:vAlign w:val="bottom"/>
          </w:tcPr>
          <w:p w14:paraId="1B5CE267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862E6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B252F02" w14:textId="77777777" w:rsidR="00D33574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  <w:p w14:paraId="55665120" w14:textId="6864B94A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(49,844)</w:t>
            </w:r>
          </w:p>
        </w:tc>
        <w:tc>
          <w:tcPr>
            <w:tcW w:w="1080" w:type="dxa"/>
            <w:shd w:val="clear" w:color="auto" w:fill="auto"/>
          </w:tcPr>
          <w:p w14:paraId="1EFB0AB9" w14:textId="77777777" w:rsidR="00D33574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  <w:p w14:paraId="51430BF2" w14:textId="5C896BD7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(5,476)</w:t>
            </w:r>
          </w:p>
        </w:tc>
        <w:tc>
          <w:tcPr>
            <w:tcW w:w="1186" w:type="dxa"/>
            <w:shd w:val="clear" w:color="auto" w:fill="auto"/>
          </w:tcPr>
          <w:p w14:paraId="19EAAF46" w14:textId="77777777" w:rsidR="00D33574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  <w:p w14:paraId="142E1C28" w14:textId="1FD7191A" w:rsidR="00D33574" w:rsidRPr="0032711D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sz w:val="28"/>
                <w:szCs w:val="28"/>
                <w:lang w:val="en-GB"/>
              </w:rPr>
              <w:t xml:space="preserve"> (55,320)</w:t>
            </w:r>
          </w:p>
        </w:tc>
        <w:tc>
          <w:tcPr>
            <w:tcW w:w="1064" w:type="dxa"/>
            <w:vAlign w:val="bottom"/>
          </w:tcPr>
          <w:p w14:paraId="47FAEAD2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496)</w:t>
            </w:r>
          </w:p>
        </w:tc>
        <w:tc>
          <w:tcPr>
            <w:tcW w:w="1080" w:type="dxa"/>
            <w:vAlign w:val="bottom"/>
          </w:tcPr>
          <w:p w14:paraId="000F4E4A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578)</w:t>
            </w:r>
          </w:p>
        </w:tc>
        <w:tc>
          <w:tcPr>
            <w:tcW w:w="1170" w:type="dxa"/>
            <w:vAlign w:val="bottom"/>
          </w:tcPr>
          <w:p w14:paraId="663B11BF" w14:textId="77777777" w:rsidR="00D33574" w:rsidRPr="00217488" w:rsidRDefault="00D33574" w:rsidP="00D33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074)</w:t>
            </w:r>
          </w:p>
        </w:tc>
      </w:tr>
      <w:tr w:rsidR="00D33574" w:rsidRPr="00217488" w14:paraId="182DE323" w14:textId="77777777" w:rsidTr="009206F4">
        <w:tc>
          <w:tcPr>
            <w:tcW w:w="3150" w:type="dxa"/>
            <w:vAlign w:val="bottom"/>
          </w:tcPr>
          <w:p w14:paraId="32264611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015ACE54" w14:textId="76CABF6B" w:rsidR="00D33574" w:rsidRPr="0032711D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123,609 </w:t>
            </w:r>
          </w:p>
        </w:tc>
        <w:tc>
          <w:tcPr>
            <w:tcW w:w="1080" w:type="dxa"/>
            <w:shd w:val="clear" w:color="auto" w:fill="auto"/>
          </w:tcPr>
          <w:p w14:paraId="13AA0FF6" w14:textId="19020816" w:rsidR="00D33574" w:rsidRPr="0032711D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67,94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6</w:t>
            </w: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7E33009E" w14:textId="4B6B4E56" w:rsidR="00D33574" w:rsidRPr="0032711D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191,55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  <w:r w:rsidRPr="0032711D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05ABB835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153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080" w:type="dxa"/>
            <w:vAlign w:val="bottom"/>
          </w:tcPr>
          <w:p w14:paraId="27C67C6F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93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04A06420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246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D33574" w:rsidRPr="00217488" w14:paraId="34ACA781" w14:textId="77777777" w:rsidTr="00AB0C79">
        <w:tc>
          <w:tcPr>
            <w:tcW w:w="3150" w:type="dxa"/>
            <w:vAlign w:val="bottom"/>
          </w:tcPr>
          <w:p w14:paraId="336F8271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C02E3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7B681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6125E4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1F76A0F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AC66D8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F21215" w14:textId="77777777" w:rsidR="00D33574" w:rsidRPr="00217488" w:rsidRDefault="00D33574" w:rsidP="00D3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D33574" w:rsidRPr="00217488" w14:paraId="25B44A19" w14:textId="77777777" w:rsidTr="0040227C">
        <w:tc>
          <w:tcPr>
            <w:tcW w:w="3150" w:type="dxa"/>
            <w:vAlign w:val="bottom"/>
          </w:tcPr>
          <w:p w14:paraId="5EA2E28B" w14:textId="77777777" w:rsidR="00D33574" w:rsidRPr="00217488" w:rsidRDefault="00D33574" w:rsidP="00D33574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217488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CFAD4B3" w14:textId="77777777" w:rsidR="00D33574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  <w:p w14:paraId="29D9D0CE" w14:textId="6C4C0F7B" w:rsidR="00D33574" w:rsidRPr="00F44B5C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F44B5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64,664,066</w:t>
            </w:r>
          </w:p>
        </w:tc>
        <w:tc>
          <w:tcPr>
            <w:tcW w:w="1080" w:type="dxa"/>
            <w:shd w:val="clear" w:color="auto" w:fill="auto"/>
          </w:tcPr>
          <w:p w14:paraId="168B9239" w14:textId="77777777" w:rsidR="00D33574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  <w:p w14:paraId="242C2E4D" w14:textId="0A1E66EC" w:rsidR="00D33574" w:rsidRPr="00F44B5C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F44B5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71,104,7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79</w:t>
            </w:r>
          </w:p>
        </w:tc>
        <w:tc>
          <w:tcPr>
            <w:tcW w:w="1186" w:type="dxa"/>
            <w:shd w:val="clear" w:color="auto" w:fill="auto"/>
          </w:tcPr>
          <w:p w14:paraId="44A70D06" w14:textId="77777777" w:rsidR="00D33574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  <w:p w14:paraId="4DF9140B" w14:textId="1AE6F02C" w:rsidR="00D33574" w:rsidRPr="00F44B5C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F44B5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135,768,84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64" w:type="dxa"/>
            <w:vAlign w:val="bottom"/>
          </w:tcPr>
          <w:p w14:paraId="6782BC31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715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013</w:t>
            </w:r>
          </w:p>
        </w:tc>
        <w:tc>
          <w:tcPr>
            <w:tcW w:w="1080" w:type="dxa"/>
            <w:vAlign w:val="bottom"/>
          </w:tcPr>
          <w:p w14:paraId="1D7A879C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890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00B11D0E" w14:textId="77777777" w:rsidR="00D33574" w:rsidRPr="00217488" w:rsidRDefault="00D33574" w:rsidP="00D33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131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605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</w:tbl>
    <w:p w14:paraId="51DBEE6A" w14:textId="7D562AA0" w:rsidR="008F2572" w:rsidRDefault="008F2572" w:rsidP="0057524B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AF73396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8F2572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8F257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8F2572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288302E5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8F257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512D957" w14:textId="27DE627D" w:rsidR="0057524B" w:rsidRPr="008F2572" w:rsidRDefault="00B16105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3.2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7F28C9C0" w14:textId="77777777" w:rsidR="0057524B" w:rsidRPr="008F2572" w:rsidRDefault="0057524B" w:rsidP="0057524B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AD0C136" w14:textId="3DDC505B" w:rsidR="0057524B" w:rsidRPr="008F2572" w:rsidRDefault="00B16105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lang w:bidi="th-TH"/>
        </w:rPr>
        <w:t>.2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15911534" w14:textId="77777777" w:rsidR="0057524B" w:rsidRPr="00576F5F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9E72489" w14:textId="74C9EB1A" w:rsidR="0057524B" w:rsidRPr="00576F5F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6F5F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576F5F">
        <w:rPr>
          <w:rFonts w:asciiTheme="majorBidi" w:hAnsiTheme="majorBidi" w:cstheme="majorBidi"/>
          <w:bCs/>
          <w:sz w:val="28"/>
          <w:szCs w:val="28"/>
        </w:rPr>
        <w:t>3</w:t>
      </w:r>
      <w:r w:rsidR="00DE5E71" w:rsidRPr="00576F5F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DE5E71" w:rsidRPr="00576F5F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576F5F">
        <w:rPr>
          <w:rFonts w:asciiTheme="majorBidi" w:hAnsiTheme="majorBidi" w:cstheme="majorBidi"/>
          <w:sz w:val="28"/>
          <w:szCs w:val="28"/>
        </w:rPr>
        <w:t>256</w:t>
      </w:r>
      <w:r w:rsidR="00DE5E71" w:rsidRPr="00576F5F">
        <w:rPr>
          <w:rFonts w:asciiTheme="majorBidi" w:hAnsiTheme="majorBidi" w:cstheme="majorBidi"/>
          <w:sz w:val="28"/>
          <w:szCs w:val="28"/>
        </w:rPr>
        <w:t>7</w:t>
      </w:r>
      <w:r w:rsidRPr="00576F5F">
        <w:rPr>
          <w:rFonts w:asciiTheme="majorBidi" w:hAnsiTheme="majorBidi" w:cstheme="majorBidi"/>
          <w:sz w:val="28"/>
          <w:szCs w:val="28"/>
        </w:rPr>
        <w:t xml:space="preserve"> </w:t>
      </w:r>
      <w:r w:rsidRPr="00576F5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6F5F">
        <w:rPr>
          <w:rFonts w:asciiTheme="majorBidi" w:hAnsiTheme="majorBidi" w:cstheme="majorBidi"/>
          <w:sz w:val="28"/>
          <w:szCs w:val="28"/>
        </w:rPr>
        <w:t xml:space="preserve">31 </w:t>
      </w:r>
      <w:r w:rsidRPr="00576F5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6F5F">
        <w:rPr>
          <w:rFonts w:asciiTheme="majorBidi" w:hAnsiTheme="majorBidi" w:cstheme="majorBidi"/>
          <w:sz w:val="28"/>
          <w:szCs w:val="28"/>
        </w:rPr>
        <w:t>256</w:t>
      </w:r>
      <w:r w:rsidR="00DE5E71" w:rsidRPr="00576F5F">
        <w:rPr>
          <w:rFonts w:asciiTheme="majorBidi" w:hAnsiTheme="majorBidi" w:cstheme="majorBidi"/>
          <w:sz w:val="28"/>
          <w:szCs w:val="28"/>
        </w:rPr>
        <w:t>6</w:t>
      </w:r>
      <w:r w:rsidRPr="00576F5F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สำหรับลูกหนี้เงินให้สินเชื่อ</w:t>
      </w:r>
      <w:r w:rsidRPr="00576F5F">
        <w:rPr>
          <w:rFonts w:asciiTheme="majorBidi" w:hAnsiTheme="majorBidi" w:cstheme="majorBidi"/>
          <w:sz w:val="28"/>
          <w:szCs w:val="28"/>
        </w:rPr>
        <w:t xml:space="preserve"> </w:t>
      </w:r>
      <w:r w:rsidRPr="00576F5F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337181E6" w14:textId="3963F349" w:rsidR="0057524B" w:rsidRPr="00576F5F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E5E71" w:rsidRPr="00217488" w14:paraId="604476EA" w14:textId="77777777" w:rsidTr="009B755E">
        <w:tc>
          <w:tcPr>
            <w:tcW w:w="1455" w:type="pct"/>
            <w:shd w:val="clear" w:color="auto" w:fill="auto"/>
            <w:vAlign w:val="bottom"/>
          </w:tcPr>
          <w:p w14:paraId="4571767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2CDAC85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5E71" w:rsidRPr="00217488" w14:paraId="03BD2D46" w14:textId="77777777" w:rsidTr="009B755E">
        <w:tc>
          <w:tcPr>
            <w:tcW w:w="1455" w:type="pct"/>
            <w:shd w:val="clear" w:color="auto" w:fill="auto"/>
            <w:vAlign w:val="bottom"/>
          </w:tcPr>
          <w:p w14:paraId="3D92C98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349DD57" w14:textId="7034E19C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E5E71" w:rsidRPr="00217488" w:rsidDel="00D43E7A" w14:paraId="7595F88D" w14:textId="77777777" w:rsidTr="009B755E">
        <w:tc>
          <w:tcPr>
            <w:tcW w:w="1455" w:type="pct"/>
            <w:shd w:val="clear" w:color="auto" w:fill="auto"/>
            <w:vAlign w:val="bottom"/>
          </w:tcPr>
          <w:p w14:paraId="0B7E81A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F41292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1D59C0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AD0B6D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0402B28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687411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D86EE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323C7F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EBB6170" w14:textId="77777777" w:rsidR="00DE5E71" w:rsidRPr="00217488" w:rsidDel="00D43E7A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5E71" w:rsidRPr="00217488" w14:paraId="04DAFEBA" w14:textId="77777777" w:rsidTr="009B755E">
        <w:tc>
          <w:tcPr>
            <w:tcW w:w="1455" w:type="pct"/>
            <w:shd w:val="clear" w:color="auto" w:fill="auto"/>
          </w:tcPr>
          <w:p w14:paraId="156D249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1721C04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E71" w:rsidRPr="00217488" w14:paraId="41017EA7" w14:textId="77777777" w:rsidTr="009B755E">
        <w:tc>
          <w:tcPr>
            <w:tcW w:w="1455" w:type="pct"/>
            <w:shd w:val="clear" w:color="auto" w:fill="auto"/>
          </w:tcPr>
          <w:p w14:paraId="606AD44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7D5D7B4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505A4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3A4CBE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4305DB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E8964F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7F440C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70672BA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C82" w:rsidRPr="00217488" w14:paraId="596A1FB3" w14:textId="77777777" w:rsidTr="009B755E">
        <w:tc>
          <w:tcPr>
            <w:tcW w:w="1455" w:type="pct"/>
            <w:shd w:val="clear" w:color="auto" w:fill="auto"/>
          </w:tcPr>
          <w:p w14:paraId="7164AB4D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0C929F" w14:textId="497726B6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102,748,945 </w:t>
            </w:r>
          </w:p>
        </w:tc>
        <w:tc>
          <w:tcPr>
            <w:tcW w:w="145" w:type="pct"/>
          </w:tcPr>
          <w:p w14:paraId="0361BC1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779D8DB" w14:textId="3FC8269D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8813839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56EDC7" w14:textId="584689AC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ECA390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E4BB4F7" w14:textId="675C7A95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102,748,945 </w:t>
            </w:r>
          </w:p>
        </w:tc>
      </w:tr>
      <w:tr w:rsidR="00161C82" w:rsidRPr="00217488" w14:paraId="0CE66BF9" w14:textId="77777777" w:rsidTr="009B755E">
        <w:tc>
          <w:tcPr>
            <w:tcW w:w="1455" w:type="pct"/>
            <w:shd w:val="clear" w:color="auto" w:fill="auto"/>
          </w:tcPr>
          <w:p w14:paraId="574F0A2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E45DBEE" w14:textId="7B14F8E4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23,730,397 </w:t>
            </w:r>
          </w:p>
        </w:tc>
        <w:tc>
          <w:tcPr>
            <w:tcW w:w="145" w:type="pct"/>
          </w:tcPr>
          <w:p w14:paraId="2912F7CE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7B9521B" w14:textId="7C7E3431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B8FBF74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4B0C9B0" w14:textId="251C7908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D364B38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6F0547F" w14:textId="61D7A415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23,730,397 </w:t>
            </w:r>
          </w:p>
        </w:tc>
      </w:tr>
      <w:tr w:rsidR="00161C82" w:rsidRPr="00217488" w14:paraId="469378D7" w14:textId="77777777" w:rsidTr="009B755E">
        <w:tc>
          <w:tcPr>
            <w:tcW w:w="1455" w:type="pct"/>
            <w:shd w:val="clear" w:color="auto" w:fill="auto"/>
          </w:tcPr>
          <w:p w14:paraId="7EC8EF24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D8B476A" w14:textId="6E9D4ECB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3F99C7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9FB5344" w14:textId="19942C4C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8,597,80</w:t>
            </w:r>
            <w:r w:rsidR="00E778B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9B627B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C1EE41C" w14:textId="06A32FDE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21E256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6F4C0C1" w14:textId="5624F63F" w:rsidR="00161C82" w:rsidRPr="00217488" w:rsidRDefault="00E778BB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>8,597,80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161C82" w:rsidRPr="00217488" w14:paraId="0D51189B" w14:textId="77777777" w:rsidTr="009B755E">
        <w:tc>
          <w:tcPr>
            <w:tcW w:w="1455" w:type="pct"/>
            <w:shd w:val="clear" w:color="auto" w:fill="auto"/>
          </w:tcPr>
          <w:p w14:paraId="228FA9F2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C777A95" w14:textId="23E4A747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EA6A5E3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A369D67" w14:textId="2D47F0E9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4,054,446 </w:t>
            </w:r>
          </w:p>
        </w:tc>
        <w:tc>
          <w:tcPr>
            <w:tcW w:w="149" w:type="pct"/>
          </w:tcPr>
          <w:p w14:paraId="0C414B24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FEC6BEF" w14:textId="3D701132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BF59114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6CBA3A0" w14:textId="73F5B1CC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4,054,446 </w:t>
            </w:r>
          </w:p>
        </w:tc>
      </w:tr>
      <w:tr w:rsidR="00161C82" w:rsidRPr="00217488" w14:paraId="776875F5" w14:textId="77777777" w:rsidTr="009B755E">
        <w:tc>
          <w:tcPr>
            <w:tcW w:w="1455" w:type="pct"/>
            <w:shd w:val="clear" w:color="auto" w:fill="auto"/>
          </w:tcPr>
          <w:p w14:paraId="7B299FDD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6E6CBE9" w14:textId="15F20711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296F67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3A3A061" w14:textId="398D068D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74C7A89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C05B6AE" w14:textId="7E8880CA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3,726,643 </w:t>
            </w:r>
          </w:p>
        </w:tc>
        <w:tc>
          <w:tcPr>
            <w:tcW w:w="145" w:type="pct"/>
          </w:tcPr>
          <w:p w14:paraId="623E140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293B3E1" w14:textId="5A418EDE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3,726,643 </w:t>
            </w:r>
          </w:p>
        </w:tc>
      </w:tr>
      <w:tr w:rsidR="00161C82" w:rsidRPr="00217488" w14:paraId="1B6A7DC6" w14:textId="77777777" w:rsidTr="009B755E">
        <w:tc>
          <w:tcPr>
            <w:tcW w:w="1455" w:type="pct"/>
            <w:shd w:val="clear" w:color="auto" w:fill="auto"/>
          </w:tcPr>
          <w:p w14:paraId="7D82332F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6F29AAC" w14:textId="0105DA77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424710F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512053F" w14:textId="7241205E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F600F96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342D531" w14:textId="071BEDEE" w:rsidR="00161C82" w:rsidRPr="00161C82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401,698 </w:t>
            </w:r>
          </w:p>
        </w:tc>
        <w:tc>
          <w:tcPr>
            <w:tcW w:w="145" w:type="pct"/>
          </w:tcPr>
          <w:p w14:paraId="15F9A1A1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24BA5563" w14:textId="2012C3A0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61C82">
              <w:rPr>
                <w:rFonts w:asciiTheme="majorBidi" w:hAnsiTheme="majorBidi" w:cstheme="majorBidi"/>
                <w:sz w:val="28"/>
                <w:szCs w:val="28"/>
              </w:rPr>
              <w:t xml:space="preserve"> 401,698 </w:t>
            </w:r>
          </w:p>
        </w:tc>
      </w:tr>
      <w:tr w:rsidR="00161C82" w:rsidRPr="00217488" w14:paraId="74667881" w14:textId="77777777" w:rsidTr="009B755E">
        <w:tc>
          <w:tcPr>
            <w:tcW w:w="1455" w:type="pct"/>
            <w:shd w:val="clear" w:color="auto" w:fill="auto"/>
          </w:tcPr>
          <w:p w14:paraId="5F67E15B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F3D4464" w14:textId="14EB893E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126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479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342</w:t>
            </w:r>
          </w:p>
        </w:tc>
        <w:tc>
          <w:tcPr>
            <w:tcW w:w="145" w:type="pct"/>
          </w:tcPr>
          <w:p w14:paraId="5C756C1F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FC1B928" w14:textId="1F5155D7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652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="00B30FE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49" w:type="pct"/>
          </w:tcPr>
          <w:p w14:paraId="65E8E97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351E522" w14:textId="0511848A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128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341</w:t>
            </w:r>
          </w:p>
        </w:tc>
        <w:tc>
          <w:tcPr>
            <w:tcW w:w="145" w:type="pct"/>
          </w:tcPr>
          <w:p w14:paraId="67D00DD5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33AFA555" w14:textId="37DAF980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143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259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93</w:t>
            </w:r>
            <w:r w:rsidR="00E778B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  <w:tr w:rsidR="00161C82" w:rsidRPr="00217488" w14:paraId="10B63F10" w14:textId="77777777" w:rsidTr="009B755E">
        <w:tc>
          <w:tcPr>
            <w:tcW w:w="1455" w:type="pct"/>
            <w:shd w:val="clear" w:color="auto" w:fill="auto"/>
          </w:tcPr>
          <w:p w14:paraId="1A29E9C5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4F9FC9D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E8E8" w14:textId="15F629DC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61C82">
              <w:rPr>
                <w:rFonts w:asciiTheme="majorBidi" w:hAnsiTheme="majorBidi" w:cs="Angsana New"/>
                <w:sz w:val="28"/>
                <w:szCs w:val="28"/>
              </w:rPr>
              <w:t>(1,439,745)</w:t>
            </w:r>
          </w:p>
        </w:tc>
        <w:tc>
          <w:tcPr>
            <w:tcW w:w="145" w:type="pct"/>
            <w:vAlign w:val="bottom"/>
          </w:tcPr>
          <w:p w14:paraId="285FC5E7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7FC8A" w14:textId="7A2BCFC4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61C82">
              <w:rPr>
                <w:rFonts w:asciiTheme="majorBidi" w:hAnsiTheme="majorBidi" w:cs="Angsana New"/>
                <w:sz w:val="28"/>
                <w:szCs w:val="28"/>
              </w:rPr>
              <w:t>(988,312)</w:t>
            </w:r>
          </w:p>
        </w:tc>
        <w:tc>
          <w:tcPr>
            <w:tcW w:w="149" w:type="pct"/>
            <w:vAlign w:val="bottom"/>
          </w:tcPr>
          <w:p w14:paraId="67E0413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33B18" w14:textId="6D0BBA2A" w:rsidR="00161C82" w:rsidRPr="00217488" w:rsidRDefault="00025BDC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025BDC">
              <w:rPr>
                <w:rFonts w:asciiTheme="majorBidi" w:hAnsiTheme="majorBidi" w:cs="Angsana New"/>
                <w:sz w:val="28"/>
                <w:szCs w:val="28"/>
              </w:rPr>
              <w:t>(2,6</w:t>
            </w:r>
            <w:r w:rsidR="00A5047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="00EA2B75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  <w:r w:rsidRPr="00025BD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A5047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159</w:t>
            </w:r>
            <w:r w:rsidRPr="00025BDC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456EC635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BD3" w14:textId="217648F7" w:rsidR="00161C82" w:rsidRPr="00217488" w:rsidRDefault="00025BDC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025BDC">
              <w:rPr>
                <w:rFonts w:asciiTheme="majorBidi" w:hAnsiTheme="majorBidi" w:cs="Angsana New"/>
                <w:sz w:val="28"/>
                <w:szCs w:val="28"/>
              </w:rPr>
              <w:t>(5,0</w:t>
            </w:r>
            <w:r w:rsidR="00A5047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  <w:r w:rsidR="00EA2B75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  <w:r w:rsidRPr="00025BD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A5047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216</w:t>
            </w:r>
            <w:r w:rsidRPr="00025BDC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161C82" w:rsidRPr="00217488" w14:paraId="1938BD26" w14:textId="77777777" w:rsidTr="009B755E">
        <w:trPr>
          <w:trHeight w:val="411"/>
        </w:trPr>
        <w:tc>
          <w:tcPr>
            <w:tcW w:w="1455" w:type="pct"/>
            <w:shd w:val="clear" w:color="auto" w:fill="auto"/>
          </w:tcPr>
          <w:p w14:paraId="3A9E0162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7EBC2" w14:textId="6825290C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125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039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597</w:t>
            </w:r>
          </w:p>
        </w:tc>
        <w:tc>
          <w:tcPr>
            <w:tcW w:w="145" w:type="pct"/>
          </w:tcPr>
          <w:p w14:paraId="770C658A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046D6" w14:textId="540EE07F" w:rsidR="00161C82" w:rsidRPr="00217488" w:rsidRDefault="00161C82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663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61C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="00E778B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39</w:t>
            </w:r>
          </w:p>
        </w:tc>
        <w:tc>
          <w:tcPr>
            <w:tcW w:w="149" w:type="pct"/>
          </w:tcPr>
          <w:p w14:paraId="6CCA4234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AA327" w14:textId="5F1F595B" w:rsidR="00161C82" w:rsidRPr="00217488" w:rsidRDefault="00025BDC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A504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EA2B7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504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182</w:t>
            </w:r>
          </w:p>
        </w:tc>
        <w:tc>
          <w:tcPr>
            <w:tcW w:w="145" w:type="pct"/>
          </w:tcPr>
          <w:p w14:paraId="7E31D61F" w14:textId="77777777" w:rsidR="00161C82" w:rsidRPr="00217488" w:rsidRDefault="00161C82" w:rsidP="0016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063FD" w14:textId="3093AC10" w:rsidR="00161C82" w:rsidRPr="00217488" w:rsidRDefault="00025BDC" w:rsidP="00161C8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138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A504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EA2B7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025B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504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718</w:t>
            </w:r>
          </w:p>
        </w:tc>
      </w:tr>
    </w:tbl>
    <w:p w14:paraId="4A7918C7" w14:textId="6A5B1989" w:rsidR="00DE5E71" w:rsidRDefault="00DE5E71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4379DF" w14:textId="77777777" w:rsidR="00576F5F" w:rsidRDefault="00576F5F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E5E71" w:rsidRPr="00217488" w14:paraId="4F9AF20A" w14:textId="77777777" w:rsidTr="009B755E">
        <w:tc>
          <w:tcPr>
            <w:tcW w:w="1455" w:type="pct"/>
            <w:shd w:val="clear" w:color="auto" w:fill="auto"/>
            <w:vAlign w:val="bottom"/>
          </w:tcPr>
          <w:p w14:paraId="4B1276AC" w14:textId="75416819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E5F786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5E71" w:rsidRPr="00217488" w14:paraId="085B5F50" w14:textId="77777777" w:rsidTr="009B755E">
        <w:tc>
          <w:tcPr>
            <w:tcW w:w="1455" w:type="pct"/>
            <w:shd w:val="clear" w:color="auto" w:fill="auto"/>
            <w:vAlign w:val="bottom"/>
          </w:tcPr>
          <w:p w14:paraId="064455A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697CB3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E5E71" w:rsidRPr="00217488" w:rsidDel="00D43E7A" w14:paraId="64FC303F" w14:textId="77777777" w:rsidTr="009B755E">
        <w:tc>
          <w:tcPr>
            <w:tcW w:w="1455" w:type="pct"/>
            <w:shd w:val="clear" w:color="auto" w:fill="auto"/>
            <w:vAlign w:val="bottom"/>
          </w:tcPr>
          <w:p w14:paraId="3464363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381822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A6ACA4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DDF549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BBD31A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4266C6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9364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F444EF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A95EEEF" w14:textId="77777777" w:rsidR="00DE5E71" w:rsidRPr="00217488" w:rsidDel="00D43E7A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5E71" w:rsidRPr="00217488" w14:paraId="490442FC" w14:textId="77777777" w:rsidTr="009B755E">
        <w:tc>
          <w:tcPr>
            <w:tcW w:w="1455" w:type="pct"/>
            <w:shd w:val="clear" w:color="auto" w:fill="auto"/>
          </w:tcPr>
          <w:p w14:paraId="39D3D09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0DF69D7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E71" w:rsidRPr="00217488" w14:paraId="3452BEE0" w14:textId="77777777" w:rsidTr="009B755E">
        <w:tc>
          <w:tcPr>
            <w:tcW w:w="1455" w:type="pct"/>
            <w:shd w:val="clear" w:color="auto" w:fill="auto"/>
          </w:tcPr>
          <w:p w14:paraId="438AAC71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3A063E4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90BBE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84918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3CF223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60405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3922C5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19BAF4E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E71" w:rsidRPr="00217488" w14:paraId="1FACE960" w14:textId="77777777" w:rsidTr="009B755E">
        <w:tc>
          <w:tcPr>
            <w:tcW w:w="1455" w:type="pct"/>
            <w:shd w:val="clear" w:color="auto" w:fill="auto"/>
          </w:tcPr>
          <w:p w14:paraId="6571799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4D530E2B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858</w:t>
            </w:r>
          </w:p>
        </w:tc>
        <w:tc>
          <w:tcPr>
            <w:tcW w:w="145" w:type="pct"/>
          </w:tcPr>
          <w:p w14:paraId="06535FD1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78F8062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3D16E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DA56E72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E8AD7E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6F8A174D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858</w:t>
            </w:r>
          </w:p>
        </w:tc>
      </w:tr>
      <w:tr w:rsidR="00DE5E71" w:rsidRPr="00217488" w14:paraId="0109E45A" w14:textId="77777777" w:rsidTr="009B755E">
        <w:tc>
          <w:tcPr>
            <w:tcW w:w="1455" w:type="pct"/>
            <w:shd w:val="clear" w:color="auto" w:fill="auto"/>
          </w:tcPr>
          <w:p w14:paraId="4781B9D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6C3BFF4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493</w:t>
            </w:r>
          </w:p>
        </w:tc>
        <w:tc>
          <w:tcPr>
            <w:tcW w:w="145" w:type="pct"/>
          </w:tcPr>
          <w:p w14:paraId="2EA7D2B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74BF04D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4EA5C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F3B4545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FDD50D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8723937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493</w:t>
            </w:r>
          </w:p>
        </w:tc>
      </w:tr>
      <w:tr w:rsidR="00DE5E71" w:rsidRPr="00217488" w14:paraId="2F360C4E" w14:textId="77777777" w:rsidTr="009B755E">
        <w:tc>
          <w:tcPr>
            <w:tcW w:w="1455" w:type="pct"/>
            <w:shd w:val="clear" w:color="auto" w:fill="auto"/>
          </w:tcPr>
          <w:p w14:paraId="7389FD5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FC9496E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812B6F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102B9F6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096</w:t>
            </w:r>
          </w:p>
        </w:tc>
        <w:tc>
          <w:tcPr>
            <w:tcW w:w="149" w:type="pct"/>
          </w:tcPr>
          <w:p w14:paraId="20A4F91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3F4E8AE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58F48A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4E42396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096</w:t>
            </w:r>
          </w:p>
        </w:tc>
      </w:tr>
      <w:tr w:rsidR="00DE5E71" w:rsidRPr="00217488" w14:paraId="0DCCB75D" w14:textId="77777777" w:rsidTr="009B755E">
        <w:tc>
          <w:tcPr>
            <w:tcW w:w="1455" w:type="pct"/>
            <w:shd w:val="clear" w:color="auto" w:fill="auto"/>
          </w:tcPr>
          <w:p w14:paraId="4782EBD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9F943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904EEE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D4DB1E4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977</w:t>
            </w:r>
          </w:p>
        </w:tc>
        <w:tc>
          <w:tcPr>
            <w:tcW w:w="149" w:type="pct"/>
          </w:tcPr>
          <w:p w14:paraId="38AE447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85F58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2A1E6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0DC4841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977</w:t>
            </w:r>
          </w:p>
        </w:tc>
      </w:tr>
      <w:tr w:rsidR="00DE5E71" w:rsidRPr="00217488" w14:paraId="3F3337C8" w14:textId="77777777" w:rsidTr="009B755E">
        <w:tc>
          <w:tcPr>
            <w:tcW w:w="1455" w:type="pct"/>
            <w:shd w:val="clear" w:color="auto" w:fill="auto"/>
          </w:tcPr>
          <w:p w14:paraId="01A324C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C6D6C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929C2F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2297818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BF0D59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13E9D0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593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167</w:t>
            </w:r>
          </w:p>
        </w:tc>
        <w:tc>
          <w:tcPr>
            <w:tcW w:w="145" w:type="pct"/>
          </w:tcPr>
          <w:p w14:paraId="4A1C107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1AFC55C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593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167</w:t>
            </w:r>
          </w:p>
        </w:tc>
      </w:tr>
      <w:tr w:rsidR="00DE5E71" w:rsidRPr="00217488" w14:paraId="65EE7C03" w14:textId="77777777" w:rsidTr="009B755E">
        <w:tc>
          <w:tcPr>
            <w:tcW w:w="1455" w:type="pct"/>
            <w:shd w:val="clear" w:color="auto" w:fill="auto"/>
          </w:tcPr>
          <w:p w14:paraId="2AEFD9E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E887D57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53D527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C9078BD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D74D3A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5E7DA20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749</w:t>
            </w:r>
          </w:p>
        </w:tc>
        <w:tc>
          <w:tcPr>
            <w:tcW w:w="145" w:type="pct"/>
          </w:tcPr>
          <w:p w14:paraId="7AA7C32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0F6C4F4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749</w:t>
            </w:r>
          </w:p>
        </w:tc>
      </w:tr>
      <w:tr w:rsidR="00DE5E71" w:rsidRPr="00217488" w14:paraId="4150540C" w14:textId="77777777" w:rsidTr="009B755E">
        <w:tc>
          <w:tcPr>
            <w:tcW w:w="1455" w:type="pct"/>
            <w:shd w:val="clear" w:color="auto" w:fill="auto"/>
          </w:tcPr>
          <w:p w14:paraId="091861D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76E84B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121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404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351</w:t>
            </w:r>
          </w:p>
        </w:tc>
        <w:tc>
          <w:tcPr>
            <w:tcW w:w="145" w:type="pct"/>
          </w:tcPr>
          <w:p w14:paraId="35E74EB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5C4306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073</w:t>
            </w:r>
          </w:p>
        </w:tc>
        <w:tc>
          <w:tcPr>
            <w:tcW w:w="149" w:type="pct"/>
          </w:tcPr>
          <w:p w14:paraId="5280C7E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1822B35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903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916</w:t>
            </w:r>
          </w:p>
        </w:tc>
        <w:tc>
          <w:tcPr>
            <w:tcW w:w="145" w:type="pct"/>
          </w:tcPr>
          <w:p w14:paraId="69C069D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15AA4CC8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138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340</w:t>
            </w:r>
          </w:p>
        </w:tc>
      </w:tr>
      <w:tr w:rsidR="00DE5E71" w:rsidRPr="00217488" w14:paraId="66E9F492" w14:textId="77777777" w:rsidTr="009B755E">
        <w:tc>
          <w:tcPr>
            <w:tcW w:w="1455" w:type="pct"/>
            <w:shd w:val="clear" w:color="auto" w:fill="auto"/>
          </w:tcPr>
          <w:p w14:paraId="41B51D7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C380E2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50480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(1,162,023)</w:t>
            </w:r>
          </w:p>
        </w:tc>
        <w:tc>
          <w:tcPr>
            <w:tcW w:w="145" w:type="pct"/>
            <w:vAlign w:val="bottom"/>
          </w:tcPr>
          <w:p w14:paraId="230AA421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742C1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(994,772)</w:t>
            </w:r>
          </w:p>
        </w:tc>
        <w:tc>
          <w:tcPr>
            <w:tcW w:w="149" w:type="pct"/>
            <w:vAlign w:val="bottom"/>
          </w:tcPr>
          <w:p w14:paraId="4AD8CBD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1D0B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(2,511,646)</w:t>
            </w:r>
          </w:p>
        </w:tc>
        <w:tc>
          <w:tcPr>
            <w:tcW w:w="145" w:type="pct"/>
            <w:vAlign w:val="bottom"/>
          </w:tcPr>
          <w:p w14:paraId="18822C1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16B9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(4,668,441)</w:t>
            </w:r>
          </w:p>
        </w:tc>
      </w:tr>
      <w:tr w:rsidR="00DE5E71" w:rsidRPr="00217488" w14:paraId="452ACB43" w14:textId="77777777" w:rsidTr="009B755E">
        <w:trPr>
          <w:trHeight w:val="411"/>
        </w:trPr>
        <w:tc>
          <w:tcPr>
            <w:tcW w:w="1455" w:type="pct"/>
            <w:shd w:val="clear" w:color="auto" w:fill="auto"/>
          </w:tcPr>
          <w:p w14:paraId="3858680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B5FA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328</w:t>
            </w:r>
          </w:p>
        </w:tc>
        <w:tc>
          <w:tcPr>
            <w:tcW w:w="145" w:type="pct"/>
          </w:tcPr>
          <w:p w14:paraId="0DB09F3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816B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301</w:t>
            </w:r>
          </w:p>
        </w:tc>
        <w:tc>
          <w:tcPr>
            <w:tcW w:w="149" w:type="pct"/>
          </w:tcPr>
          <w:p w14:paraId="3BECEE6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2E9E5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270</w:t>
            </w:r>
          </w:p>
        </w:tc>
        <w:tc>
          <w:tcPr>
            <w:tcW w:w="145" w:type="pct"/>
          </w:tcPr>
          <w:p w14:paraId="3853AF1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FCD7A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899</w:t>
            </w:r>
          </w:p>
        </w:tc>
      </w:tr>
    </w:tbl>
    <w:p w14:paraId="43EF96E7" w14:textId="77777777" w:rsidR="00DE5E71" w:rsidRDefault="00DE5E71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B269CA" w14:textId="77777777" w:rsidR="00576F5F" w:rsidRDefault="00576F5F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E5E71" w:rsidRPr="00217488" w14:paraId="5454DDD1" w14:textId="77777777" w:rsidTr="009B755E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8300F00" w14:textId="269F2DF2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6BC63F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E71" w:rsidRPr="00217488" w14:paraId="217D803F" w14:textId="77777777" w:rsidTr="009B755E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6CE6CE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834827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E5E71" w:rsidRPr="00217488" w:rsidDel="00D43E7A" w14:paraId="249891A1" w14:textId="77777777" w:rsidTr="009B755E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66ADBE2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26428F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7848D4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32CDF2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B7A508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E7152E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86DA7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C77B99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817655E" w14:textId="77777777" w:rsidR="00DE5E71" w:rsidRPr="00217488" w:rsidDel="00D43E7A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5E71" w:rsidRPr="00217488" w14:paraId="3358CEFA" w14:textId="77777777" w:rsidTr="009B755E">
        <w:trPr>
          <w:tblHeader/>
        </w:trPr>
        <w:tc>
          <w:tcPr>
            <w:tcW w:w="1455" w:type="pct"/>
            <w:shd w:val="clear" w:color="auto" w:fill="auto"/>
          </w:tcPr>
          <w:p w14:paraId="0C17961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FE5F0E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E71" w:rsidRPr="00217488" w14:paraId="75B9D5A0" w14:textId="77777777" w:rsidTr="009B755E">
        <w:tc>
          <w:tcPr>
            <w:tcW w:w="1455" w:type="pct"/>
            <w:shd w:val="clear" w:color="auto" w:fill="auto"/>
          </w:tcPr>
          <w:p w14:paraId="710911A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3F8174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FA1DB5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F680BD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59C222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D64E1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57DA23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FC5E39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45F" w:rsidRPr="00217488" w14:paraId="2062C9DA" w14:textId="77777777" w:rsidTr="009B755E">
        <w:tc>
          <w:tcPr>
            <w:tcW w:w="1455" w:type="pct"/>
            <w:shd w:val="clear" w:color="auto" w:fill="auto"/>
          </w:tcPr>
          <w:p w14:paraId="754541EC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CFF0307" w14:textId="53708B2F" w:rsidR="00D3345F" w:rsidRPr="00D3345F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100,677,22</w:t>
            </w:r>
            <w:r w:rsidR="006F05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5E240CF7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8124F73" w14:textId="695EC1E6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17EC1F2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6E35294" w14:textId="62B8A802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9E3E6A8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714B4A3" w14:textId="400F0E9D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100,677,22</w:t>
            </w:r>
            <w:r w:rsidR="006F05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3345F" w:rsidRPr="00217488" w14:paraId="751920A4" w14:textId="77777777" w:rsidTr="009B755E">
        <w:tc>
          <w:tcPr>
            <w:tcW w:w="1455" w:type="pct"/>
            <w:shd w:val="clear" w:color="auto" w:fill="auto"/>
          </w:tcPr>
          <w:p w14:paraId="08E6749C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C1431EF" w14:textId="12D81DB1" w:rsidR="00D3345F" w:rsidRPr="00D3345F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23,398,297 </w:t>
            </w:r>
          </w:p>
        </w:tc>
        <w:tc>
          <w:tcPr>
            <w:tcW w:w="145" w:type="pct"/>
          </w:tcPr>
          <w:p w14:paraId="7DCC4635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0AE5BC9" w14:textId="32C44CE1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C0403A9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10D5BD7" w14:textId="61122D37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888FABC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A07B78A" w14:textId="0D9652E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23,398,297 </w:t>
            </w:r>
          </w:p>
        </w:tc>
      </w:tr>
      <w:tr w:rsidR="00D3345F" w:rsidRPr="00217488" w14:paraId="0FAB465F" w14:textId="77777777" w:rsidTr="009B755E">
        <w:tc>
          <w:tcPr>
            <w:tcW w:w="1455" w:type="pct"/>
            <w:shd w:val="clear" w:color="auto" w:fill="auto"/>
          </w:tcPr>
          <w:p w14:paraId="600628EA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75C843A" w14:textId="3F2BD6A5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49A280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1AEBE4E4" w14:textId="721BEC1E" w:rsidR="00D3345F" w:rsidRPr="00D3345F" w:rsidRDefault="00D3345F" w:rsidP="00D3345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8,493,779 </w:t>
            </w:r>
          </w:p>
        </w:tc>
        <w:tc>
          <w:tcPr>
            <w:tcW w:w="149" w:type="pct"/>
          </w:tcPr>
          <w:p w14:paraId="66B8B0E1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6668E77" w14:textId="024EE1A1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7744632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2B5B346" w14:textId="5BF2ADDC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8,493,779 </w:t>
            </w:r>
          </w:p>
        </w:tc>
      </w:tr>
      <w:tr w:rsidR="00D3345F" w:rsidRPr="00217488" w14:paraId="0763E82F" w14:textId="77777777" w:rsidTr="009B755E">
        <w:tc>
          <w:tcPr>
            <w:tcW w:w="1455" w:type="pct"/>
            <w:shd w:val="clear" w:color="auto" w:fill="auto"/>
          </w:tcPr>
          <w:p w14:paraId="38B757FF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CB7A5EE" w14:textId="0FD65A1A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658290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3D4EA5C1" w14:textId="343E2B71" w:rsidR="00D3345F" w:rsidRPr="00D3345F" w:rsidRDefault="00D3345F" w:rsidP="00D3345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3,984,832 </w:t>
            </w:r>
          </w:p>
        </w:tc>
        <w:tc>
          <w:tcPr>
            <w:tcW w:w="149" w:type="pct"/>
          </w:tcPr>
          <w:p w14:paraId="0D39B5FB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A0721FE" w14:textId="273295C3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AFF5DF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85BBB" w14:textId="0804AB37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3,984,832 </w:t>
            </w:r>
          </w:p>
        </w:tc>
      </w:tr>
      <w:tr w:rsidR="00D3345F" w:rsidRPr="00217488" w14:paraId="31BF208B" w14:textId="77777777" w:rsidTr="009B755E">
        <w:tc>
          <w:tcPr>
            <w:tcW w:w="1455" w:type="pct"/>
            <w:shd w:val="clear" w:color="auto" w:fill="auto"/>
          </w:tcPr>
          <w:p w14:paraId="1ECEFEFC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618CDF6" w14:textId="151AD5ED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0A203A1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71DFDF" w14:textId="49A1EEF9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5A66A8B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C523775" w14:textId="38E312D6" w:rsidR="00D3345F" w:rsidRPr="00D3345F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3,561,099 </w:t>
            </w:r>
          </w:p>
        </w:tc>
        <w:tc>
          <w:tcPr>
            <w:tcW w:w="145" w:type="pct"/>
          </w:tcPr>
          <w:p w14:paraId="192638A1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A574A02" w14:textId="3A1E5CF1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3,561,099 </w:t>
            </w:r>
          </w:p>
        </w:tc>
      </w:tr>
      <w:tr w:rsidR="00D3345F" w:rsidRPr="00217488" w14:paraId="4C36339C" w14:textId="77777777" w:rsidTr="009B755E">
        <w:tc>
          <w:tcPr>
            <w:tcW w:w="1455" w:type="pct"/>
            <w:shd w:val="clear" w:color="auto" w:fill="auto"/>
          </w:tcPr>
          <w:p w14:paraId="0C504AF8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F58B0BB" w14:textId="418D9547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80EF52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569DA28" w14:textId="6459942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8E3014E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7B5DFD6" w14:textId="7A566BC3" w:rsidR="00D3345F" w:rsidRPr="00D3345F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401,087 </w:t>
            </w:r>
          </w:p>
        </w:tc>
        <w:tc>
          <w:tcPr>
            <w:tcW w:w="145" w:type="pct"/>
          </w:tcPr>
          <w:p w14:paraId="3758C7B2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1BEEB" w14:textId="39E05C7F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 xml:space="preserve"> 401,087 </w:t>
            </w:r>
          </w:p>
        </w:tc>
      </w:tr>
      <w:tr w:rsidR="00D3345F" w:rsidRPr="00217488" w14:paraId="09D5C26E" w14:textId="77777777" w:rsidTr="009B755E">
        <w:tc>
          <w:tcPr>
            <w:tcW w:w="1455" w:type="pct"/>
            <w:shd w:val="clear" w:color="auto" w:fill="auto"/>
          </w:tcPr>
          <w:p w14:paraId="5666B346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3CF868D6" w14:textId="1969F321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124,075,5</w:t>
            </w:r>
            <w:r w:rsidR="00A61A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6F05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5" w:type="pct"/>
          </w:tcPr>
          <w:p w14:paraId="20DA9C81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DB2D4A1" w14:textId="13FB80DC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12,478,611</w:t>
            </w:r>
          </w:p>
        </w:tc>
        <w:tc>
          <w:tcPr>
            <w:tcW w:w="149" w:type="pct"/>
          </w:tcPr>
          <w:p w14:paraId="5094278A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EBDA722" w14:textId="6819B738" w:rsidR="00D3345F" w:rsidRPr="008F1E05" w:rsidRDefault="00D3345F" w:rsidP="00D3345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345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3345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962</w:t>
            </w: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3345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145" w:type="pct"/>
          </w:tcPr>
          <w:p w14:paraId="2CC1A090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398CA8" w14:textId="36D357CF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140,516,31</w:t>
            </w:r>
            <w:r w:rsidR="006F05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D3345F" w:rsidRPr="00217488" w14:paraId="4C11FF74" w14:textId="77777777" w:rsidTr="009B755E">
        <w:tc>
          <w:tcPr>
            <w:tcW w:w="1455" w:type="pct"/>
            <w:shd w:val="clear" w:color="auto" w:fill="auto"/>
          </w:tcPr>
          <w:p w14:paraId="6890AEAE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18A364F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23A27" w14:textId="7C1CC0D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(1,422,11</w:t>
            </w:r>
            <w:r w:rsidR="006F05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Pr="00D334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338DF8FB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5971D" w14:textId="7DBFD6E4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>(972,198)</w:t>
            </w:r>
          </w:p>
        </w:tc>
        <w:tc>
          <w:tcPr>
            <w:tcW w:w="149" w:type="pct"/>
            <w:vAlign w:val="bottom"/>
          </w:tcPr>
          <w:p w14:paraId="4DD31CE2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F2C7" w14:textId="23BA54B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345F">
              <w:rPr>
                <w:rFonts w:asciiTheme="majorBidi" w:hAnsiTheme="majorBidi" w:cstheme="majorBidi"/>
                <w:sz w:val="28"/>
                <w:szCs w:val="28"/>
              </w:rPr>
              <w:t>(2,544,71</w:t>
            </w:r>
            <w:r w:rsidR="006F05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D334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46F98C9E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5872" w14:textId="74B41F2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334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D334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334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939</w:t>
            </w:r>
            <w:r w:rsidRPr="00D334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334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026)</w:t>
            </w:r>
          </w:p>
        </w:tc>
      </w:tr>
      <w:tr w:rsidR="00D3345F" w:rsidRPr="00217488" w14:paraId="4014B083" w14:textId="77777777" w:rsidTr="009B755E">
        <w:trPr>
          <w:trHeight w:val="172"/>
        </w:trPr>
        <w:tc>
          <w:tcPr>
            <w:tcW w:w="1455" w:type="pct"/>
            <w:shd w:val="clear" w:color="auto" w:fill="auto"/>
          </w:tcPr>
          <w:p w14:paraId="6981F0A9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A7656" w14:textId="68A636BA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122,653,404</w:t>
            </w:r>
          </w:p>
        </w:tc>
        <w:tc>
          <w:tcPr>
            <w:tcW w:w="145" w:type="pct"/>
          </w:tcPr>
          <w:p w14:paraId="7B9A8D24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59E5A" w14:textId="5B53C9D8" w:rsidR="00D3345F" w:rsidRPr="00217488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11,506,413</w:t>
            </w:r>
          </w:p>
        </w:tc>
        <w:tc>
          <w:tcPr>
            <w:tcW w:w="149" w:type="pct"/>
          </w:tcPr>
          <w:p w14:paraId="0538E1B4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7655E" w14:textId="3D48F3A2" w:rsidR="00D3345F" w:rsidRPr="00A862E6" w:rsidRDefault="00D3345F" w:rsidP="00D334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 w:firstLine="45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1,417,47</w:t>
            </w:r>
            <w:r w:rsidR="006F05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5" w:type="pct"/>
          </w:tcPr>
          <w:p w14:paraId="5238C314" w14:textId="77777777" w:rsidR="00D3345F" w:rsidRPr="00217488" w:rsidRDefault="00D3345F" w:rsidP="00D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0C0E3" w14:textId="78A76A49" w:rsidR="00D3345F" w:rsidRPr="007D6738" w:rsidRDefault="00D3345F" w:rsidP="00D334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33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135,577,29</w:t>
            </w:r>
            <w:r w:rsidR="006F05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</w:tr>
    </w:tbl>
    <w:p w14:paraId="682C6013" w14:textId="06587A56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1809B854" w14:textId="77777777" w:rsidR="00576F5F" w:rsidRDefault="00576F5F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E5E71" w:rsidRPr="00217488" w14:paraId="5975211C" w14:textId="77777777" w:rsidTr="00DE5E71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12EB7066" w14:textId="2E915229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D43B49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E71" w:rsidRPr="00217488" w14:paraId="4C669183" w14:textId="77777777" w:rsidTr="00DE5E71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7D8417F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F996FE5" w14:textId="01903515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5E71" w:rsidRPr="00217488" w:rsidDel="00D43E7A" w14:paraId="55F6888A" w14:textId="77777777" w:rsidTr="00DE5E71">
        <w:tc>
          <w:tcPr>
            <w:tcW w:w="1455" w:type="pct"/>
            <w:shd w:val="clear" w:color="auto" w:fill="auto"/>
            <w:vAlign w:val="bottom"/>
          </w:tcPr>
          <w:p w14:paraId="15E928F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CD4F4B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0BD667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D11272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618761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3770AB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E3482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5253DE0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767A8969" w14:textId="77777777" w:rsidR="00DE5E71" w:rsidRPr="00217488" w:rsidDel="00D43E7A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5E71" w:rsidRPr="00217488" w14:paraId="0C4AC7D9" w14:textId="77777777" w:rsidTr="00DE5E71">
        <w:tc>
          <w:tcPr>
            <w:tcW w:w="1455" w:type="pct"/>
            <w:shd w:val="clear" w:color="auto" w:fill="auto"/>
          </w:tcPr>
          <w:p w14:paraId="6DE0F8A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AB0662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E71" w:rsidRPr="00217488" w14:paraId="77ADB675" w14:textId="77777777" w:rsidTr="00DE5E71">
        <w:tc>
          <w:tcPr>
            <w:tcW w:w="1455" w:type="pct"/>
            <w:shd w:val="clear" w:color="auto" w:fill="auto"/>
          </w:tcPr>
          <w:p w14:paraId="2BE18AB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693D29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001EC1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4CA883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8D894C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7D148B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2E0C42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3D1837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E71" w:rsidRPr="00217488" w14:paraId="5B0BEB7A" w14:textId="77777777" w:rsidTr="00DE5E71">
        <w:tc>
          <w:tcPr>
            <w:tcW w:w="1455" w:type="pct"/>
            <w:shd w:val="clear" w:color="auto" w:fill="auto"/>
          </w:tcPr>
          <w:p w14:paraId="5E3DB03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F9E4F26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  <w:tc>
          <w:tcPr>
            <w:tcW w:w="145" w:type="pct"/>
          </w:tcPr>
          <w:p w14:paraId="774F59D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A3682D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845738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B6ECA13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44B43A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66EFDD0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</w:tr>
      <w:tr w:rsidR="00DE5E71" w:rsidRPr="00217488" w14:paraId="32DC1E9C" w14:textId="77777777" w:rsidTr="00DE5E71">
        <w:tc>
          <w:tcPr>
            <w:tcW w:w="1455" w:type="pct"/>
            <w:shd w:val="clear" w:color="auto" w:fill="auto"/>
          </w:tcPr>
          <w:p w14:paraId="73559C21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653A503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  <w:tc>
          <w:tcPr>
            <w:tcW w:w="145" w:type="pct"/>
          </w:tcPr>
          <w:p w14:paraId="41EE23D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7E25223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075F0C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7A35AA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DADB9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7271EF9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</w:tr>
      <w:tr w:rsidR="00DE5E71" w:rsidRPr="00217488" w14:paraId="7CAEFB8E" w14:textId="77777777" w:rsidTr="00DE5E71">
        <w:tc>
          <w:tcPr>
            <w:tcW w:w="1455" w:type="pct"/>
            <w:shd w:val="clear" w:color="auto" w:fill="auto"/>
          </w:tcPr>
          <w:p w14:paraId="418F0CB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7E83568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2559799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78A580A0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  <w:tc>
          <w:tcPr>
            <w:tcW w:w="149" w:type="pct"/>
          </w:tcPr>
          <w:p w14:paraId="0044753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52430E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7E35C2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85269B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</w:tr>
      <w:tr w:rsidR="00DE5E71" w:rsidRPr="00217488" w14:paraId="69DFA7CD" w14:textId="77777777" w:rsidTr="00DE5E71">
        <w:tc>
          <w:tcPr>
            <w:tcW w:w="1455" w:type="pct"/>
            <w:shd w:val="clear" w:color="auto" w:fill="auto"/>
          </w:tcPr>
          <w:p w14:paraId="5FF5618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3AA99D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2DD5A6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0E1CDDA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  <w:tc>
          <w:tcPr>
            <w:tcW w:w="149" w:type="pct"/>
          </w:tcPr>
          <w:p w14:paraId="11A2F30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351E3F4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7A2D903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D6C2BF8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</w:tr>
      <w:tr w:rsidR="00DE5E71" w:rsidRPr="00217488" w14:paraId="1FF5705F" w14:textId="77777777" w:rsidTr="00DE5E71">
        <w:tc>
          <w:tcPr>
            <w:tcW w:w="1455" w:type="pct"/>
            <w:shd w:val="clear" w:color="auto" w:fill="auto"/>
          </w:tcPr>
          <w:p w14:paraId="44355417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4CE7D06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4337F72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76AD2BCD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C764D2F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17BEBB4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3,404,707</w:t>
            </w:r>
          </w:p>
        </w:tc>
        <w:tc>
          <w:tcPr>
            <w:tcW w:w="145" w:type="pct"/>
          </w:tcPr>
          <w:p w14:paraId="5A0E13F5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920875A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3,404,707</w:t>
            </w:r>
          </w:p>
        </w:tc>
      </w:tr>
      <w:tr w:rsidR="00DE5E71" w:rsidRPr="00217488" w14:paraId="0F7B72C8" w14:textId="77777777" w:rsidTr="00DE5E71">
        <w:tc>
          <w:tcPr>
            <w:tcW w:w="1455" w:type="pct"/>
            <w:shd w:val="clear" w:color="auto" w:fill="auto"/>
          </w:tcPr>
          <w:p w14:paraId="25E4BCD6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32D2CCA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71C336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FEDA19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A5D9C5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4427D35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310,259</w:t>
            </w:r>
          </w:p>
        </w:tc>
        <w:tc>
          <w:tcPr>
            <w:tcW w:w="145" w:type="pct"/>
          </w:tcPr>
          <w:p w14:paraId="75CA336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36F8D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310,259</w:t>
            </w:r>
          </w:p>
        </w:tc>
      </w:tr>
      <w:tr w:rsidR="00DE5E71" w:rsidRPr="00217488" w14:paraId="7B58BD7A" w14:textId="77777777" w:rsidTr="00DE5E71">
        <w:tc>
          <w:tcPr>
            <w:tcW w:w="1455" w:type="pct"/>
            <w:shd w:val="clear" w:color="auto" w:fill="auto"/>
          </w:tcPr>
          <w:p w14:paraId="0DEF0E1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6FD55DD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119,079,695</w:t>
            </w:r>
          </w:p>
        </w:tc>
        <w:tc>
          <w:tcPr>
            <w:tcW w:w="145" w:type="pct"/>
          </w:tcPr>
          <w:p w14:paraId="5FD3C54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43B491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13,070,331</w:t>
            </w:r>
          </w:p>
        </w:tc>
        <w:tc>
          <w:tcPr>
            <w:tcW w:w="149" w:type="pct"/>
          </w:tcPr>
          <w:p w14:paraId="727309F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252737E" w14:textId="77777777" w:rsidR="00DE5E71" w:rsidRPr="008F1E05" w:rsidRDefault="00DE5E71" w:rsidP="009B755E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1E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3,714,966</w:t>
            </w:r>
          </w:p>
        </w:tc>
        <w:tc>
          <w:tcPr>
            <w:tcW w:w="145" w:type="pct"/>
          </w:tcPr>
          <w:p w14:paraId="7025811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7154B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135,864,992</w:t>
            </w:r>
          </w:p>
        </w:tc>
      </w:tr>
      <w:tr w:rsidR="00DE5E71" w:rsidRPr="00217488" w14:paraId="614FE960" w14:textId="77777777" w:rsidTr="00DE5E71">
        <w:tc>
          <w:tcPr>
            <w:tcW w:w="1455" w:type="pct"/>
            <w:shd w:val="clear" w:color="auto" w:fill="auto"/>
          </w:tcPr>
          <w:p w14:paraId="1669EC5B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789D1C6C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8525F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(1,144,238)</w:t>
            </w:r>
          </w:p>
        </w:tc>
        <w:tc>
          <w:tcPr>
            <w:tcW w:w="145" w:type="pct"/>
            <w:vAlign w:val="bottom"/>
          </w:tcPr>
          <w:p w14:paraId="5D5CD928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BAC8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(975,660)</w:t>
            </w:r>
          </w:p>
        </w:tc>
        <w:tc>
          <w:tcPr>
            <w:tcW w:w="149" w:type="pct"/>
            <w:vAlign w:val="bottom"/>
          </w:tcPr>
          <w:p w14:paraId="0021700A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3D9E5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(2,385,940)</w:t>
            </w:r>
          </w:p>
        </w:tc>
        <w:tc>
          <w:tcPr>
            <w:tcW w:w="145" w:type="pct"/>
            <w:vAlign w:val="bottom"/>
          </w:tcPr>
          <w:p w14:paraId="635AEAC0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CB7B2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838)</w:t>
            </w:r>
          </w:p>
        </w:tc>
      </w:tr>
      <w:tr w:rsidR="00DE5E71" w:rsidRPr="00217488" w14:paraId="7130C157" w14:textId="77777777" w:rsidTr="00DE5E71">
        <w:trPr>
          <w:trHeight w:val="172"/>
        </w:trPr>
        <w:tc>
          <w:tcPr>
            <w:tcW w:w="1455" w:type="pct"/>
            <w:shd w:val="clear" w:color="auto" w:fill="auto"/>
          </w:tcPr>
          <w:p w14:paraId="51B8ED2D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FC75E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117,935,457</w:t>
            </w:r>
          </w:p>
        </w:tc>
        <w:tc>
          <w:tcPr>
            <w:tcW w:w="145" w:type="pct"/>
          </w:tcPr>
          <w:p w14:paraId="614029D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18B32" w14:textId="77777777" w:rsidR="00DE5E71" w:rsidRPr="00217488" w:rsidRDefault="00DE5E71" w:rsidP="003C708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12,094,671</w:t>
            </w:r>
          </w:p>
        </w:tc>
        <w:tc>
          <w:tcPr>
            <w:tcW w:w="149" w:type="pct"/>
          </w:tcPr>
          <w:p w14:paraId="6B95ED8E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4C1B" w14:textId="77777777" w:rsidR="00DE5E71" w:rsidRPr="00A862E6" w:rsidRDefault="00DE5E71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 w:firstLine="4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1,329,026</w:t>
            </w:r>
          </w:p>
        </w:tc>
        <w:tc>
          <w:tcPr>
            <w:tcW w:w="145" w:type="pct"/>
          </w:tcPr>
          <w:p w14:paraId="05BF9AD4" w14:textId="77777777" w:rsidR="00DE5E71" w:rsidRPr="00217488" w:rsidRDefault="00DE5E71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3639A" w14:textId="77777777" w:rsidR="00DE5E71" w:rsidRPr="00217488" w:rsidRDefault="00DE5E71" w:rsidP="009B755E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131,359,154</w:t>
            </w:r>
          </w:p>
        </w:tc>
      </w:tr>
    </w:tbl>
    <w:p w14:paraId="0B59E679" w14:textId="77777777" w:rsidR="00DE5E71" w:rsidRDefault="00DE5E71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25B1C9E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8F2572">
        <w:rPr>
          <w:rFonts w:asciiTheme="majorBidi" w:hAnsiTheme="majorBidi" w:cstheme="majorBidi"/>
          <w:sz w:val="28"/>
          <w:szCs w:val="28"/>
        </w:rPr>
        <w:t>3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8F2572">
        <w:rPr>
          <w:rFonts w:asciiTheme="majorBidi" w:hAnsiTheme="majorBidi" w:cstheme="majorBidi"/>
          <w:sz w:val="28"/>
          <w:szCs w:val="28"/>
        </w:rPr>
        <w:t xml:space="preserve">80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</w:p>
    <w:p w14:paraId="3C65A980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324591C" w14:textId="4B07A7D0" w:rsidR="0057524B" w:rsidRPr="008F2572" w:rsidRDefault="00B16105" w:rsidP="00DE5E71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.2.2   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447B5732" w14:textId="77777777" w:rsidR="0057524B" w:rsidRPr="008F2572" w:rsidRDefault="0057524B" w:rsidP="0057524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ACCF2B4" w14:textId="38A3A146" w:rsidR="0057524B" w:rsidRPr="008F2572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="00DE5E71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DE5E71" w:rsidRPr="00DE5E71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DE5E71"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31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DE5E71">
        <w:rPr>
          <w:rFonts w:asciiTheme="majorBidi" w:hAnsiTheme="majorBidi" w:cstheme="majorBidi"/>
          <w:bCs/>
          <w:sz w:val="28"/>
          <w:szCs w:val="28"/>
        </w:rPr>
        <w:t>6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สำหรับลูกหนี้</w:t>
      </w:r>
      <w:r w:rsidRPr="008F2572">
        <w:rPr>
          <w:rFonts w:asciiTheme="majorBidi" w:hAnsiTheme="majorBidi" w:cstheme="majorBidi"/>
          <w:b/>
          <w:sz w:val="28"/>
          <w:szCs w:val="28"/>
        </w:rPr>
        <w:br/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387BF8E" w14:textId="4AD8DB98" w:rsidR="0057524B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483D20" w:rsidRPr="00217488" w14:paraId="0B43A3F9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591E63D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DE9BEA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3D20" w:rsidRPr="00217488" w14:paraId="2D4C81FA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3CF64DD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01413E8" w14:textId="47D1E1F2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83D20" w:rsidRPr="00217488" w:rsidDel="00D43E7A" w14:paraId="11B6ADFB" w14:textId="77777777" w:rsidTr="00483D20">
        <w:tc>
          <w:tcPr>
            <w:tcW w:w="1455" w:type="pct"/>
            <w:shd w:val="clear" w:color="auto" w:fill="auto"/>
            <w:vAlign w:val="bottom"/>
          </w:tcPr>
          <w:p w14:paraId="6B230D5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AC495C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2B3E4C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A5C006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6687668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37501F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A228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D6C346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B22D0F2" w14:textId="77777777" w:rsidR="00483D20" w:rsidRPr="00217488" w:rsidDel="00D43E7A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3D20" w:rsidRPr="00217488" w14:paraId="327558FB" w14:textId="77777777" w:rsidTr="00483D20">
        <w:tc>
          <w:tcPr>
            <w:tcW w:w="1455" w:type="pct"/>
            <w:shd w:val="clear" w:color="auto" w:fill="auto"/>
          </w:tcPr>
          <w:p w14:paraId="283D366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F5CB41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D20" w:rsidRPr="00217488" w14:paraId="007353B7" w14:textId="77777777" w:rsidTr="00483D20">
        <w:tc>
          <w:tcPr>
            <w:tcW w:w="1455" w:type="pct"/>
            <w:shd w:val="clear" w:color="auto" w:fill="auto"/>
          </w:tcPr>
          <w:p w14:paraId="5AE3565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21748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5E75556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65A108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3A040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4B8943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81A295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B0CD0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FB5E73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738" w:rsidRPr="00217488" w14:paraId="2D91657C" w14:textId="77777777" w:rsidTr="00483D20">
        <w:tc>
          <w:tcPr>
            <w:tcW w:w="1455" w:type="pct"/>
            <w:shd w:val="clear" w:color="auto" w:fill="auto"/>
          </w:tcPr>
          <w:p w14:paraId="635F5258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5AE6E305" w14:textId="2650EA2E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2,798,652 </w:t>
            </w:r>
          </w:p>
        </w:tc>
        <w:tc>
          <w:tcPr>
            <w:tcW w:w="145" w:type="pct"/>
          </w:tcPr>
          <w:p w14:paraId="66A00F14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56F716C" w14:textId="2D072DB7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3F5EF914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9863AA0" w14:textId="472C7C62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D83D51A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7593437F" w14:textId="0F282975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2,798,652 </w:t>
            </w:r>
          </w:p>
        </w:tc>
      </w:tr>
      <w:tr w:rsidR="007D6738" w:rsidRPr="00217488" w14:paraId="59B89DAD" w14:textId="77777777" w:rsidTr="00483D20">
        <w:tc>
          <w:tcPr>
            <w:tcW w:w="1455" w:type="pct"/>
            <w:shd w:val="clear" w:color="auto" w:fill="auto"/>
          </w:tcPr>
          <w:p w14:paraId="3DEF13BF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7D56E17" w14:textId="0934A3EE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630,704 </w:t>
            </w:r>
          </w:p>
        </w:tc>
        <w:tc>
          <w:tcPr>
            <w:tcW w:w="145" w:type="pct"/>
          </w:tcPr>
          <w:p w14:paraId="71ED2AD0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2907230" w14:textId="0771906A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A796264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C0970E" w14:textId="10ACA375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06FD02C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C920AE5" w14:textId="12CB2328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630,704 </w:t>
            </w:r>
          </w:p>
        </w:tc>
      </w:tr>
      <w:tr w:rsidR="007D6738" w:rsidRPr="00217488" w14:paraId="0DCE6520" w14:textId="77777777" w:rsidTr="00483D20">
        <w:tc>
          <w:tcPr>
            <w:tcW w:w="1455" w:type="pct"/>
            <w:shd w:val="clear" w:color="auto" w:fill="auto"/>
          </w:tcPr>
          <w:p w14:paraId="1A85CF51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A6F0542" w14:textId="4FB28641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0297C9C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29E3906" w14:textId="4C7F18DC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245,688 </w:t>
            </w:r>
          </w:p>
        </w:tc>
        <w:tc>
          <w:tcPr>
            <w:tcW w:w="149" w:type="pct"/>
          </w:tcPr>
          <w:p w14:paraId="4AFE788A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F632C6A" w14:textId="1DF6CD2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B8FA9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2B3263A" w14:textId="58B4EB86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245,688 </w:t>
            </w:r>
          </w:p>
        </w:tc>
      </w:tr>
      <w:tr w:rsidR="007D6738" w:rsidRPr="00217488" w14:paraId="276047F0" w14:textId="77777777" w:rsidTr="00483D20">
        <w:tc>
          <w:tcPr>
            <w:tcW w:w="1455" w:type="pct"/>
            <w:shd w:val="clear" w:color="auto" w:fill="auto"/>
          </w:tcPr>
          <w:p w14:paraId="420A3F3D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E28CCFF" w14:textId="0ED5533E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E4D1134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0D99C512" w14:textId="42E999F2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313,041 </w:t>
            </w:r>
          </w:p>
        </w:tc>
        <w:tc>
          <w:tcPr>
            <w:tcW w:w="149" w:type="pct"/>
          </w:tcPr>
          <w:p w14:paraId="5F29FA76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687A602D" w14:textId="20299F4C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9C879FC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AFC9801" w14:textId="2FBC4BB9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313,041 </w:t>
            </w:r>
          </w:p>
        </w:tc>
      </w:tr>
      <w:tr w:rsidR="007D6738" w:rsidRPr="00217488" w14:paraId="190261E8" w14:textId="77777777" w:rsidTr="00483D20">
        <w:tc>
          <w:tcPr>
            <w:tcW w:w="1455" w:type="pct"/>
            <w:shd w:val="clear" w:color="auto" w:fill="auto"/>
          </w:tcPr>
          <w:p w14:paraId="33B49968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26DEEBE" w14:textId="28E72D05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E6CBF32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CEFC8A3" w14:textId="6CB2EEEA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5F10F7F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4BEC65C2" w14:textId="18BA024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312,9</w:t>
            </w:r>
            <w:r w:rsidR="00031A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4708AF86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3427EAC" w14:textId="24DC218D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312,9</w:t>
            </w:r>
            <w:r w:rsidR="00031A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D6738" w:rsidRPr="00217488" w14:paraId="2C375307" w14:textId="77777777" w:rsidTr="00483D20">
        <w:tc>
          <w:tcPr>
            <w:tcW w:w="1455" w:type="pct"/>
            <w:shd w:val="clear" w:color="auto" w:fill="auto"/>
          </w:tcPr>
          <w:p w14:paraId="0B72B775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C37E" w14:textId="47B6D4D5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AFC9742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39AB1" w14:textId="27847FA5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3792385E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92D3C" w14:textId="3DCF180F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25,65</w:t>
            </w:r>
            <w:r w:rsidR="00031A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4C9954C0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530A1" w14:textId="131C0F2C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25,65</w:t>
            </w:r>
            <w:r w:rsidR="00031A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D6738" w:rsidRPr="00217488" w14:paraId="694BFABE" w14:textId="77777777" w:rsidTr="00483D20">
        <w:tc>
          <w:tcPr>
            <w:tcW w:w="1455" w:type="pct"/>
            <w:shd w:val="clear" w:color="auto" w:fill="auto"/>
          </w:tcPr>
          <w:p w14:paraId="6178F268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868D4" w14:textId="4492D0E0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3,429,356</w:t>
            </w:r>
          </w:p>
        </w:tc>
        <w:tc>
          <w:tcPr>
            <w:tcW w:w="145" w:type="pct"/>
          </w:tcPr>
          <w:p w14:paraId="0FDA802F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44598" w14:textId="633BA05D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558,729</w:t>
            </w:r>
          </w:p>
        </w:tc>
        <w:tc>
          <w:tcPr>
            <w:tcW w:w="149" w:type="pct"/>
          </w:tcPr>
          <w:p w14:paraId="239EACBD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5A44E" w14:textId="7FD889DB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338,56</w:t>
            </w:r>
            <w:r w:rsidR="00031A3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5" w:type="pct"/>
          </w:tcPr>
          <w:p w14:paraId="058D0F6B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52F80" w14:textId="748253BC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4,326,6</w:t>
            </w:r>
            <w:r w:rsidR="00031A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49</w:t>
            </w:r>
          </w:p>
        </w:tc>
      </w:tr>
      <w:tr w:rsidR="007D6738" w:rsidRPr="00217488" w14:paraId="1B35D8DA" w14:textId="77777777" w:rsidTr="00483D20">
        <w:tc>
          <w:tcPr>
            <w:tcW w:w="1455" w:type="pct"/>
            <w:shd w:val="clear" w:color="auto" w:fill="auto"/>
          </w:tcPr>
          <w:p w14:paraId="22DF4289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6A0850BE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E7418" w14:textId="2BB774C5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>(50,25</w:t>
            </w:r>
            <w:r w:rsidR="00031A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3188AC37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3783E" w14:textId="096DB141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="Angsana New"/>
                <w:sz w:val="28"/>
                <w:szCs w:val="28"/>
              </w:rPr>
              <w:t>(89,868)</w:t>
            </w:r>
          </w:p>
        </w:tc>
        <w:tc>
          <w:tcPr>
            <w:tcW w:w="149" w:type="pct"/>
            <w:vAlign w:val="bottom"/>
          </w:tcPr>
          <w:p w14:paraId="2E68E08E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B6EFF" w14:textId="0A648D8A" w:rsidR="007D6738" w:rsidRPr="00217488" w:rsidRDefault="00EA51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A51E0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CA7A3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174</w:t>
            </w:r>
            <w:r w:rsidRPr="00EA51E0">
              <w:rPr>
                <w:rFonts w:asciiTheme="majorBidi" w:hAnsiTheme="majorBidi" w:cs="Angsana New"/>
                <w:sz w:val="28"/>
                <w:szCs w:val="28"/>
                <w:lang w:bidi="th-TH"/>
              </w:rPr>
              <w:t>,4</w:t>
            </w:r>
            <w:r w:rsidR="00CA7A3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52</w:t>
            </w:r>
            <w:r w:rsidRPr="00EA51E0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025DE416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3E35A" w14:textId="1D29A707" w:rsidR="007D6738" w:rsidRPr="00217488" w:rsidRDefault="00EA51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51E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A7A3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</w:t>
            </w:r>
            <w:r w:rsidRPr="00EA51E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CA7A3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78</w:t>
            </w:r>
            <w:r w:rsidRPr="00EA51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6738" w:rsidRPr="009F73CC" w14:paraId="3BF66724" w14:textId="77777777" w:rsidTr="00483D20">
        <w:trPr>
          <w:trHeight w:val="136"/>
        </w:trPr>
        <w:tc>
          <w:tcPr>
            <w:tcW w:w="1455" w:type="pct"/>
            <w:shd w:val="clear" w:color="auto" w:fill="auto"/>
          </w:tcPr>
          <w:p w14:paraId="7BCCF5EA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3003B" w14:textId="12D043E3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3,379,09</w:t>
            </w:r>
            <w:r w:rsidR="00031A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5" w:type="pct"/>
          </w:tcPr>
          <w:p w14:paraId="6B2C9266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95163" w14:textId="46A44A0B" w:rsidR="007D6738" w:rsidRPr="0021748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468,861</w:t>
            </w:r>
          </w:p>
        </w:tc>
        <w:tc>
          <w:tcPr>
            <w:tcW w:w="149" w:type="pct"/>
          </w:tcPr>
          <w:p w14:paraId="22B40B6C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6FA82" w14:textId="2A7E6EE0" w:rsidR="007D6738" w:rsidRPr="00217488" w:rsidRDefault="00EA51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A51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A7A3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64</w:t>
            </w:r>
            <w:r w:rsidRPr="00EA51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CA7A3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5" w:type="pct"/>
          </w:tcPr>
          <w:p w14:paraId="226549FC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40CA9" w14:textId="7C833914" w:rsidR="007D6738" w:rsidRPr="009F73CC" w:rsidRDefault="00CA7A34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="00EA51E0" w:rsidRPr="00EA51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012</w:t>
            </w:r>
            <w:r w:rsidR="00EA51E0" w:rsidRPr="00EA51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71</w:t>
            </w:r>
          </w:p>
        </w:tc>
      </w:tr>
    </w:tbl>
    <w:p w14:paraId="7C6D2437" w14:textId="0213558F" w:rsidR="00483D20" w:rsidRPr="00E81A64" w:rsidRDefault="00483D20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p w14:paraId="0312207B" w14:textId="708EA758" w:rsidR="00E81A64" w:rsidRPr="008F2572" w:rsidRDefault="00E81A64" w:rsidP="00E8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(</w:t>
      </w:r>
      <w:r w:rsidRPr="008F2572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8F257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8F2572">
        <w:rPr>
          <w:rFonts w:asciiTheme="majorBidi" w:hAnsiTheme="majorBidi" w:cstheme="majorBidi"/>
          <w:b/>
          <w:sz w:val="20"/>
          <w:szCs w:val="20"/>
          <w:cs/>
        </w:rPr>
        <w:t>ลูกหนี้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ตามสัญญาเช่าซื้อสุทธิรายได้ที่ยังไม่ถือเป็นรายได้</w:t>
      </w:r>
    </w:p>
    <w:p w14:paraId="08BD5E6F" w14:textId="6974AF5A" w:rsidR="00576F5F" w:rsidRDefault="00576F5F"/>
    <w:p w14:paraId="162865B2" w14:textId="77777777" w:rsidR="00E81A64" w:rsidRDefault="00E81A64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483D20" w:rsidRPr="00217488" w14:paraId="4AB9E722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59ECA19D" w14:textId="232323FD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600E0B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3D20" w:rsidRPr="00217488" w14:paraId="682E8A98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58E4D99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E7C78AE" w14:textId="6AE48171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3D20" w:rsidRPr="00217488" w:rsidDel="00D43E7A" w14:paraId="27FEF146" w14:textId="77777777" w:rsidTr="00483D20">
        <w:tc>
          <w:tcPr>
            <w:tcW w:w="1455" w:type="pct"/>
            <w:shd w:val="clear" w:color="auto" w:fill="auto"/>
            <w:vAlign w:val="bottom"/>
          </w:tcPr>
          <w:p w14:paraId="5C87CBD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0A338F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0CE2BD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0756A9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388053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43C01D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1E80A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63B26D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764DF6B8" w14:textId="77777777" w:rsidR="00483D20" w:rsidRPr="00217488" w:rsidDel="00D43E7A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3D20" w:rsidRPr="00217488" w14:paraId="6DCF155F" w14:textId="77777777" w:rsidTr="00483D20">
        <w:tc>
          <w:tcPr>
            <w:tcW w:w="1455" w:type="pct"/>
            <w:shd w:val="clear" w:color="auto" w:fill="auto"/>
          </w:tcPr>
          <w:p w14:paraId="7A7ACAC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3C2A8B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D20" w:rsidRPr="00217488" w14:paraId="498BDC85" w14:textId="77777777" w:rsidTr="00483D20">
        <w:tc>
          <w:tcPr>
            <w:tcW w:w="1455" w:type="pct"/>
            <w:shd w:val="clear" w:color="auto" w:fill="auto"/>
          </w:tcPr>
          <w:p w14:paraId="3C73D3C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21748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428F388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B7778D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63B0F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889AE6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4F5879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A601BD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4194C2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3D20" w:rsidRPr="00217488" w14:paraId="1D8408F0" w14:textId="77777777" w:rsidTr="00483D20">
        <w:tc>
          <w:tcPr>
            <w:tcW w:w="1455" w:type="pct"/>
            <w:shd w:val="clear" w:color="auto" w:fill="auto"/>
          </w:tcPr>
          <w:p w14:paraId="1597BE6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7971027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978</w:t>
            </w:r>
          </w:p>
        </w:tc>
        <w:tc>
          <w:tcPr>
            <w:tcW w:w="145" w:type="pct"/>
          </w:tcPr>
          <w:p w14:paraId="7F79334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7B1EC4F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FC37CB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9949FD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C5FF9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27EBD62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978</w:t>
            </w:r>
          </w:p>
        </w:tc>
      </w:tr>
      <w:tr w:rsidR="00483D20" w:rsidRPr="00217488" w14:paraId="3EF0CC25" w14:textId="77777777" w:rsidTr="00483D20">
        <w:tc>
          <w:tcPr>
            <w:tcW w:w="1455" w:type="pct"/>
            <w:shd w:val="clear" w:color="auto" w:fill="auto"/>
          </w:tcPr>
          <w:p w14:paraId="6D57A67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6993349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  <w:tc>
          <w:tcPr>
            <w:tcW w:w="145" w:type="pct"/>
          </w:tcPr>
          <w:p w14:paraId="4E5169A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44E5E32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D805EA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0BD341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584525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05884F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</w:tr>
      <w:tr w:rsidR="00483D20" w:rsidRPr="00217488" w14:paraId="7C3B0A8D" w14:textId="77777777" w:rsidTr="00483D20">
        <w:tc>
          <w:tcPr>
            <w:tcW w:w="1455" w:type="pct"/>
            <w:shd w:val="clear" w:color="auto" w:fill="auto"/>
          </w:tcPr>
          <w:p w14:paraId="36D482E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1AFB5FC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CE5500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43AE678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601</w:t>
            </w:r>
          </w:p>
        </w:tc>
        <w:tc>
          <w:tcPr>
            <w:tcW w:w="149" w:type="pct"/>
          </w:tcPr>
          <w:p w14:paraId="02A8549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EC2449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DCEABA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C9CF3A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601</w:t>
            </w:r>
          </w:p>
        </w:tc>
      </w:tr>
      <w:tr w:rsidR="00483D20" w:rsidRPr="00217488" w14:paraId="6D36506E" w14:textId="77777777" w:rsidTr="00483D20">
        <w:tc>
          <w:tcPr>
            <w:tcW w:w="1455" w:type="pct"/>
            <w:shd w:val="clear" w:color="auto" w:fill="auto"/>
          </w:tcPr>
          <w:p w14:paraId="0010C3B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E317DD4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BB4FDE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97CED12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624</w:t>
            </w:r>
          </w:p>
        </w:tc>
        <w:tc>
          <w:tcPr>
            <w:tcW w:w="149" w:type="pct"/>
          </w:tcPr>
          <w:p w14:paraId="689F8BE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BC6F7E1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20603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417B98F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624</w:t>
            </w:r>
          </w:p>
        </w:tc>
      </w:tr>
      <w:tr w:rsidR="00483D20" w:rsidRPr="00217488" w14:paraId="73D5B3B6" w14:textId="77777777" w:rsidTr="00483D20">
        <w:tc>
          <w:tcPr>
            <w:tcW w:w="1455" w:type="pct"/>
            <w:shd w:val="clear" w:color="auto" w:fill="auto"/>
          </w:tcPr>
          <w:p w14:paraId="57B86F9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599ECA5A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C5C34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CE03EF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1DBBBC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5C0AB45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440</w:t>
            </w:r>
          </w:p>
        </w:tc>
        <w:tc>
          <w:tcPr>
            <w:tcW w:w="145" w:type="pct"/>
          </w:tcPr>
          <w:p w14:paraId="5B77634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E29C776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440</w:t>
            </w:r>
          </w:p>
        </w:tc>
      </w:tr>
      <w:tr w:rsidR="00483D20" w:rsidRPr="00217488" w14:paraId="5C32C9FA" w14:textId="77777777" w:rsidTr="00483D20">
        <w:tc>
          <w:tcPr>
            <w:tcW w:w="1455" w:type="pct"/>
            <w:shd w:val="clear" w:color="auto" w:fill="auto"/>
          </w:tcPr>
          <w:p w14:paraId="685C2FA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C7C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0A7DF6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327CC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8A96B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51A5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</w:p>
        </w:tc>
        <w:tc>
          <w:tcPr>
            <w:tcW w:w="145" w:type="pct"/>
          </w:tcPr>
          <w:p w14:paraId="43903AF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415B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</w:p>
        </w:tc>
      </w:tr>
      <w:tr w:rsidR="00483D20" w:rsidRPr="00217488" w14:paraId="3C1621D5" w14:textId="77777777" w:rsidTr="00483D20">
        <w:tc>
          <w:tcPr>
            <w:tcW w:w="1455" w:type="pct"/>
            <w:shd w:val="clear" w:color="auto" w:fill="auto"/>
          </w:tcPr>
          <w:p w14:paraId="237B5F4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1F58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394</w:t>
            </w:r>
          </w:p>
        </w:tc>
        <w:tc>
          <w:tcPr>
            <w:tcW w:w="145" w:type="pct"/>
          </w:tcPr>
          <w:p w14:paraId="1934859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509DC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697,225</w:t>
            </w:r>
          </w:p>
        </w:tc>
        <w:tc>
          <w:tcPr>
            <w:tcW w:w="149" w:type="pct"/>
          </w:tcPr>
          <w:p w14:paraId="6987EBE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1D27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557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243</w:t>
            </w:r>
          </w:p>
        </w:tc>
        <w:tc>
          <w:tcPr>
            <w:tcW w:w="145" w:type="pct"/>
          </w:tcPr>
          <w:p w14:paraId="0FA4C98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3D16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</w:tr>
      <w:tr w:rsidR="00483D20" w:rsidRPr="00217488" w14:paraId="77A44D37" w14:textId="77777777" w:rsidTr="00483D20">
        <w:tc>
          <w:tcPr>
            <w:tcW w:w="1455" w:type="pct"/>
            <w:shd w:val="clear" w:color="auto" w:fill="auto"/>
          </w:tcPr>
          <w:p w14:paraId="381CBD0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18D58F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9D86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(63,043)</w:t>
            </w:r>
          </w:p>
        </w:tc>
        <w:tc>
          <w:tcPr>
            <w:tcW w:w="145" w:type="pct"/>
            <w:vAlign w:val="bottom"/>
          </w:tcPr>
          <w:p w14:paraId="370F28B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959F4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(120,170)</w:t>
            </w:r>
          </w:p>
        </w:tc>
        <w:tc>
          <w:tcPr>
            <w:tcW w:w="149" w:type="pct"/>
            <w:vAlign w:val="bottom"/>
          </w:tcPr>
          <w:p w14:paraId="251CDA4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FB50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(317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175)</w:t>
            </w:r>
          </w:p>
        </w:tc>
        <w:tc>
          <w:tcPr>
            <w:tcW w:w="145" w:type="pct"/>
            <w:vAlign w:val="bottom"/>
          </w:tcPr>
          <w:p w14:paraId="2D01C84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E3998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(500,388)</w:t>
            </w:r>
          </w:p>
        </w:tc>
      </w:tr>
      <w:tr w:rsidR="00483D20" w:rsidRPr="009F73CC" w14:paraId="351EC20F" w14:textId="77777777" w:rsidTr="00483D20">
        <w:trPr>
          <w:trHeight w:val="136"/>
        </w:trPr>
        <w:tc>
          <w:tcPr>
            <w:tcW w:w="1455" w:type="pct"/>
            <w:shd w:val="clear" w:color="auto" w:fill="auto"/>
          </w:tcPr>
          <w:p w14:paraId="75331E6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1628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45" w:type="pct"/>
          </w:tcPr>
          <w:p w14:paraId="2CCEAA0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E344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577,055</w:t>
            </w:r>
          </w:p>
        </w:tc>
        <w:tc>
          <w:tcPr>
            <w:tcW w:w="149" w:type="pct"/>
          </w:tcPr>
          <w:p w14:paraId="2C0837D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25DB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068</w:t>
            </w:r>
          </w:p>
        </w:tc>
        <w:tc>
          <w:tcPr>
            <w:tcW w:w="145" w:type="pct"/>
          </w:tcPr>
          <w:p w14:paraId="3CE1001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CE29F" w14:textId="77777777" w:rsidR="00483D20" w:rsidRPr="009F73CC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474</w:t>
            </w:r>
          </w:p>
        </w:tc>
      </w:tr>
    </w:tbl>
    <w:p w14:paraId="53BB77B8" w14:textId="77777777" w:rsidR="00483D20" w:rsidRPr="00460374" w:rsidRDefault="00483D20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6B4387EB" w14:textId="77777777" w:rsidR="00E81A64" w:rsidRPr="008F2572" w:rsidRDefault="00E81A64" w:rsidP="00E8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8F2572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8F257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8F2572">
        <w:rPr>
          <w:rFonts w:asciiTheme="majorBidi" w:hAnsiTheme="majorBidi" w:cstheme="majorBidi"/>
          <w:b/>
          <w:sz w:val="20"/>
          <w:szCs w:val="20"/>
          <w:cs/>
        </w:rPr>
        <w:t>ลูกหนี้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ตามสัญญาเช่าซื้อสุทธิรายได้ที่ยังไม่ถือเป็นรายได้</w:t>
      </w:r>
    </w:p>
    <w:p w14:paraId="48D67B7F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 w:rsidRPr="008F2572"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483D20" w:rsidRPr="00217488" w14:paraId="736C1CDC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3DF57F1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E1915F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83D20" w:rsidRPr="00217488" w14:paraId="37D0FBC9" w14:textId="77777777" w:rsidTr="00483D20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159C215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1B8563C" w14:textId="36611B46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83D20" w:rsidRPr="00217488" w:rsidDel="00D43E7A" w14:paraId="4283F093" w14:textId="77777777" w:rsidTr="00483D20">
        <w:tc>
          <w:tcPr>
            <w:tcW w:w="1455" w:type="pct"/>
            <w:shd w:val="clear" w:color="auto" w:fill="auto"/>
            <w:vAlign w:val="bottom"/>
          </w:tcPr>
          <w:p w14:paraId="67582C8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CB02C9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DAAE9D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0D94F7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BCA863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38A9FE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4364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04437A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34191D40" w14:textId="77777777" w:rsidR="00483D20" w:rsidRPr="00217488" w:rsidDel="00D43E7A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3D20" w:rsidRPr="00217488" w14:paraId="503C4C4C" w14:textId="77777777" w:rsidTr="00483D20">
        <w:tc>
          <w:tcPr>
            <w:tcW w:w="1455" w:type="pct"/>
            <w:shd w:val="clear" w:color="auto" w:fill="auto"/>
          </w:tcPr>
          <w:p w14:paraId="5AB1067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4515BD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D20" w:rsidRPr="00217488" w14:paraId="22C04DA1" w14:textId="77777777" w:rsidTr="00483D20">
        <w:tc>
          <w:tcPr>
            <w:tcW w:w="1455" w:type="pct"/>
            <w:shd w:val="clear" w:color="auto" w:fill="auto"/>
          </w:tcPr>
          <w:p w14:paraId="3447E49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</w:tcPr>
          <w:p w14:paraId="451A2F2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1890D0E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6AA011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</w:tcPr>
          <w:p w14:paraId="42F7749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A3FA988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67578B7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248F2662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738" w:rsidRPr="00217488" w14:paraId="00157C94" w14:textId="77777777" w:rsidTr="00483D20">
        <w:tc>
          <w:tcPr>
            <w:tcW w:w="1455" w:type="pct"/>
            <w:shd w:val="clear" w:color="auto" w:fill="auto"/>
          </w:tcPr>
          <w:p w14:paraId="466ECCAA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23AE71EC" w14:textId="47B17727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94,573 </w:t>
            </w:r>
          </w:p>
        </w:tc>
        <w:tc>
          <w:tcPr>
            <w:tcW w:w="145" w:type="pct"/>
          </w:tcPr>
          <w:p w14:paraId="76552E3E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CDBF39D" w14:textId="09694203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D1DA7DF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55BE0E0C" w14:textId="763B6435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72DBBBF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308882FA" w14:textId="6D3B722F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94,573 </w:t>
            </w:r>
          </w:p>
        </w:tc>
      </w:tr>
      <w:tr w:rsidR="007D6738" w:rsidRPr="00217488" w14:paraId="0862A7D0" w14:textId="77777777" w:rsidTr="00483D20">
        <w:tc>
          <w:tcPr>
            <w:tcW w:w="1455" w:type="pct"/>
            <w:shd w:val="clear" w:color="auto" w:fill="auto"/>
          </w:tcPr>
          <w:p w14:paraId="5358DF61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37E6D20" w14:textId="7E34E4B0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42,433 </w:t>
            </w:r>
          </w:p>
        </w:tc>
        <w:tc>
          <w:tcPr>
            <w:tcW w:w="145" w:type="pct"/>
          </w:tcPr>
          <w:p w14:paraId="742D206A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024180C4" w14:textId="261615C7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5F5953A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596AAA7D" w14:textId="5F803618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C1B54C6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F902830" w14:textId="1C986013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42,433 </w:t>
            </w:r>
          </w:p>
        </w:tc>
      </w:tr>
      <w:tr w:rsidR="007D6738" w:rsidRPr="00217488" w14:paraId="2E9C09B8" w14:textId="77777777" w:rsidTr="00483D20">
        <w:tc>
          <w:tcPr>
            <w:tcW w:w="1455" w:type="pct"/>
            <w:shd w:val="clear" w:color="auto" w:fill="auto"/>
          </w:tcPr>
          <w:p w14:paraId="4BCC791B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E4ED087" w14:textId="4E313E38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0A2D570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1E2F00B" w14:textId="79910E7D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16,994 </w:t>
            </w:r>
          </w:p>
        </w:tc>
        <w:tc>
          <w:tcPr>
            <w:tcW w:w="149" w:type="pct"/>
          </w:tcPr>
          <w:p w14:paraId="2A1FC557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FE27173" w14:textId="0AC086D3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D271042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EA798C1" w14:textId="1DF2C40F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16,994 </w:t>
            </w:r>
          </w:p>
        </w:tc>
      </w:tr>
      <w:tr w:rsidR="007D6738" w:rsidRPr="00217488" w14:paraId="09C0DE5E" w14:textId="77777777" w:rsidTr="00483D20">
        <w:tc>
          <w:tcPr>
            <w:tcW w:w="1455" w:type="pct"/>
            <w:shd w:val="clear" w:color="auto" w:fill="auto"/>
          </w:tcPr>
          <w:p w14:paraId="332D9702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7070648" w14:textId="522CC348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3890133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9FFE3E9" w14:textId="4CE5B98F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31,531 </w:t>
            </w:r>
          </w:p>
        </w:tc>
        <w:tc>
          <w:tcPr>
            <w:tcW w:w="149" w:type="pct"/>
          </w:tcPr>
          <w:p w14:paraId="08D72815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41295737" w14:textId="1701023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03AB8D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9D92082" w14:textId="05583670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31,531 </w:t>
            </w:r>
          </w:p>
        </w:tc>
      </w:tr>
      <w:tr w:rsidR="007D6738" w:rsidRPr="00217488" w14:paraId="2F2C11EE" w14:textId="77777777" w:rsidTr="00483D20">
        <w:tc>
          <w:tcPr>
            <w:tcW w:w="1455" w:type="pct"/>
            <w:shd w:val="clear" w:color="auto" w:fill="auto"/>
          </w:tcPr>
          <w:p w14:paraId="471F6609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A9A2F5A" w14:textId="45540783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8175F7F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3B74FC6" w14:textId="1A1AF02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A7C2117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70E581C" w14:textId="3ADEE7F8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61,31</w:t>
            </w:r>
            <w:r w:rsidR="004116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1C56DB1A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B203F60" w14:textId="48092CF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61,31</w:t>
            </w:r>
            <w:r w:rsidR="004116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D6738" w:rsidRPr="00B010BC" w14:paraId="76E9CB50" w14:textId="77777777" w:rsidTr="00483D20">
        <w:tc>
          <w:tcPr>
            <w:tcW w:w="1455" w:type="pct"/>
            <w:shd w:val="clear" w:color="auto" w:fill="auto"/>
          </w:tcPr>
          <w:p w14:paraId="48B898F3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nil"/>
            </w:tcBorders>
          </w:tcPr>
          <w:p w14:paraId="6CD072AC" w14:textId="43B0F352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3CC2CDE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1AE20835" w14:textId="167C5360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C619EA3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780FB4B2" w14:textId="39DF1BBB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</w:p>
        </w:tc>
        <w:tc>
          <w:tcPr>
            <w:tcW w:w="145" w:type="pct"/>
          </w:tcPr>
          <w:p w14:paraId="0D93F6A5" w14:textId="77777777" w:rsidR="007D6738" w:rsidRPr="007D673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69D3AA" w14:textId="66CE0FD2" w:rsidR="007D6738" w:rsidRPr="007D6738" w:rsidRDefault="007D6738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7D673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</w:p>
        </w:tc>
      </w:tr>
      <w:tr w:rsidR="007D6738" w:rsidRPr="00217488" w14:paraId="7BE1F00B" w14:textId="77777777" w:rsidTr="00483D20">
        <w:tc>
          <w:tcPr>
            <w:tcW w:w="1455" w:type="pct"/>
            <w:shd w:val="clear" w:color="auto" w:fill="auto"/>
          </w:tcPr>
          <w:p w14:paraId="0229C2DD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55175" w14:textId="3964DD29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1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137,006</w:t>
            </w:r>
          </w:p>
        </w:tc>
        <w:tc>
          <w:tcPr>
            <w:tcW w:w="145" w:type="pct"/>
          </w:tcPr>
          <w:p w14:paraId="0DB2BFB0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086AD" w14:textId="3E63BDE6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48,525</w:t>
            </w:r>
          </w:p>
        </w:tc>
        <w:tc>
          <w:tcPr>
            <w:tcW w:w="149" w:type="pct"/>
          </w:tcPr>
          <w:p w14:paraId="00EB561F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38A5F" w14:textId="07C721C1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61,34</w:t>
            </w:r>
            <w:r w:rsidR="004116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5" w:type="pct"/>
          </w:tcPr>
          <w:p w14:paraId="22F057AD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03BC5" w14:textId="259C5DBF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D16F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246,87</w:t>
            </w:r>
            <w:r w:rsidR="004116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7D6738" w:rsidRPr="00217488" w14:paraId="1163A733" w14:textId="77777777" w:rsidTr="00483D20">
        <w:tc>
          <w:tcPr>
            <w:tcW w:w="1455" w:type="pct"/>
            <w:shd w:val="clear" w:color="auto" w:fill="auto"/>
          </w:tcPr>
          <w:p w14:paraId="25C2E363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09A1D83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B0E8B" w14:textId="69076253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16FE0">
              <w:rPr>
                <w:rFonts w:asciiTheme="majorBidi" w:hAnsiTheme="majorBidi" w:cstheme="majorBidi"/>
                <w:sz w:val="28"/>
                <w:szCs w:val="28"/>
              </w:rPr>
              <w:t>(4,439)</w:t>
            </w:r>
          </w:p>
        </w:tc>
        <w:tc>
          <w:tcPr>
            <w:tcW w:w="145" w:type="pct"/>
            <w:vAlign w:val="bottom"/>
          </w:tcPr>
          <w:p w14:paraId="6D19D02C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4148F" w14:textId="20437177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D16FE0">
              <w:rPr>
                <w:rFonts w:asciiTheme="majorBidi" w:hAnsiTheme="majorBidi" w:cs="Angsana New"/>
                <w:sz w:val="28"/>
                <w:szCs w:val="28"/>
                <w:lang w:bidi="th-TH"/>
              </w:rPr>
              <w:t>(10,842)</w:t>
            </w:r>
          </w:p>
        </w:tc>
        <w:tc>
          <w:tcPr>
            <w:tcW w:w="149" w:type="pct"/>
            <w:vAlign w:val="bottom"/>
          </w:tcPr>
          <w:p w14:paraId="3EA56D11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60B13" w14:textId="68682E1C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16FE0">
              <w:rPr>
                <w:rFonts w:asciiTheme="majorBidi" w:hAnsiTheme="majorBidi" w:cs="Angsana New"/>
                <w:sz w:val="28"/>
                <w:szCs w:val="28"/>
                <w:lang w:bidi="th-TH"/>
              </w:rPr>
              <w:t>(40,039)</w:t>
            </w:r>
          </w:p>
        </w:tc>
        <w:tc>
          <w:tcPr>
            <w:tcW w:w="145" w:type="pct"/>
            <w:vAlign w:val="bottom"/>
          </w:tcPr>
          <w:p w14:paraId="5EF3D94D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4537C" w14:textId="3C27F24B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16FE0">
              <w:rPr>
                <w:rFonts w:asciiTheme="majorBidi" w:hAnsiTheme="majorBidi" w:cstheme="majorBidi"/>
                <w:sz w:val="28"/>
                <w:szCs w:val="28"/>
              </w:rPr>
              <w:t>(55,320)</w:t>
            </w:r>
          </w:p>
        </w:tc>
      </w:tr>
      <w:tr w:rsidR="007D6738" w:rsidRPr="00217488" w14:paraId="0E13CE57" w14:textId="77777777" w:rsidTr="00483D20">
        <w:trPr>
          <w:trHeight w:val="91"/>
        </w:trPr>
        <w:tc>
          <w:tcPr>
            <w:tcW w:w="1455" w:type="pct"/>
            <w:shd w:val="clear" w:color="auto" w:fill="auto"/>
          </w:tcPr>
          <w:p w14:paraId="3711F943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45FD9" w14:textId="44D28EAD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132,567</w:t>
            </w:r>
          </w:p>
        </w:tc>
        <w:tc>
          <w:tcPr>
            <w:tcW w:w="145" w:type="pct"/>
          </w:tcPr>
          <w:p w14:paraId="222DDFE0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25842" w14:textId="1118FF17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683</w:t>
            </w:r>
          </w:p>
        </w:tc>
        <w:tc>
          <w:tcPr>
            <w:tcW w:w="149" w:type="pct"/>
          </w:tcPr>
          <w:p w14:paraId="7030CB8B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D7F19" w14:textId="660AAD95" w:rsidR="007D6738" w:rsidRPr="00217488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 w:rsidR="004116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0A018F44" w14:textId="77777777" w:rsidR="007D6738" w:rsidRPr="00217488" w:rsidRDefault="007D6738" w:rsidP="007D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1EB7B" w14:textId="79995E9F" w:rsidR="007D6738" w:rsidRPr="00905436" w:rsidRDefault="00D16FE0" w:rsidP="007D67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191</w:t>
            </w:r>
            <w:r w:rsidRPr="00D16F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6F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="004116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1D4A1432" w14:textId="77777777" w:rsidR="00483D20" w:rsidRPr="008F2572" w:rsidRDefault="00483D20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18C23577" w14:textId="1652C011" w:rsidR="00E81A64" w:rsidRPr="008F2572" w:rsidRDefault="00E81A64" w:rsidP="00E8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8F2572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8F2572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8F257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8F2572">
        <w:rPr>
          <w:rFonts w:asciiTheme="majorBidi" w:hAnsiTheme="majorBidi" w:cstheme="majorBidi"/>
          <w:b/>
          <w:sz w:val="20"/>
          <w:szCs w:val="20"/>
          <w:cs/>
        </w:rPr>
        <w:t>ลูกหนี้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ตามสัญญาเช่าซื้อสุทธิรายได้ดอกเบี้ยที่ยังไม่ถือเป็นรายได้</w:t>
      </w:r>
    </w:p>
    <w:p w14:paraId="093D0E18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 w:rsidRPr="008F2572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p w14:paraId="12470FAF" w14:textId="0E208DC5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483D20" w:rsidRPr="00217488" w14:paraId="3A72E27A" w14:textId="77777777" w:rsidTr="009B755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378EB65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8F7187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83D20" w:rsidRPr="00217488" w14:paraId="3B4A20B1" w14:textId="77777777" w:rsidTr="009B755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64673A5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736C5AB" w14:textId="546CA2D8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3D20" w:rsidRPr="00217488" w:rsidDel="00D43E7A" w14:paraId="30D07FC6" w14:textId="77777777" w:rsidTr="009B755E">
        <w:tc>
          <w:tcPr>
            <w:tcW w:w="1455" w:type="pct"/>
            <w:shd w:val="clear" w:color="auto" w:fill="auto"/>
            <w:vAlign w:val="bottom"/>
          </w:tcPr>
          <w:p w14:paraId="25D4EB8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45CBA5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4647D3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E2434B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0E064D5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2D27AD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F81B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0DF393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3EA3E68D" w14:textId="77777777" w:rsidR="00483D20" w:rsidRPr="00217488" w:rsidDel="00D43E7A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3D20" w:rsidRPr="00217488" w14:paraId="548D8FC5" w14:textId="77777777" w:rsidTr="009B755E">
        <w:tc>
          <w:tcPr>
            <w:tcW w:w="1455" w:type="pct"/>
            <w:shd w:val="clear" w:color="auto" w:fill="auto"/>
          </w:tcPr>
          <w:p w14:paraId="49C28C8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795AFF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D20" w:rsidRPr="00217488" w14:paraId="0892D66B" w14:textId="77777777" w:rsidTr="009B755E">
        <w:tc>
          <w:tcPr>
            <w:tcW w:w="1455" w:type="pct"/>
            <w:shd w:val="clear" w:color="auto" w:fill="auto"/>
          </w:tcPr>
          <w:p w14:paraId="55D1530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</w:tcPr>
          <w:p w14:paraId="5A6A306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36D057A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1BF994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</w:tcPr>
          <w:p w14:paraId="5E67288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68BB69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28E9758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1F4DD93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3D20" w:rsidRPr="00217488" w14:paraId="21D3BFDB" w14:textId="77777777" w:rsidTr="009B755E">
        <w:tc>
          <w:tcPr>
            <w:tcW w:w="1455" w:type="pct"/>
            <w:shd w:val="clear" w:color="auto" w:fill="auto"/>
          </w:tcPr>
          <w:p w14:paraId="04388CA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0877DA74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  <w:tc>
          <w:tcPr>
            <w:tcW w:w="145" w:type="pct"/>
          </w:tcPr>
          <w:p w14:paraId="79043F1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2F498D1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C97466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2745A9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4C370C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18CA3EB1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</w:tr>
      <w:tr w:rsidR="00483D20" w:rsidRPr="00217488" w14:paraId="75563D85" w14:textId="77777777" w:rsidTr="009B755E">
        <w:tc>
          <w:tcPr>
            <w:tcW w:w="1455" w:type="pct"/>
            <w:shd w:val="clear" w:color="auto" w:fill="auto"/>
          </w:tcPr>
          <w:p w14:paraId="5373E6D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06B750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  <w:tc>
          <w:tcPr>
            <w:tcW w:w="145" w:type="pct"/>
          </w:tcPr>
          <w:p w14:paraId="5574C2B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B5DC88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7E2E72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6CA32E9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60FDE87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9D89844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</w:tr>
      <w:tr w:rsidR="00483D20" w:rsidRPr="00217488" w14:paraId="3EC7ED82" w14:textId="77777777" w:rsidTr="009B755E">
        <w:tc>
          <w:tcPr>
            <w:tcW w:w="1455" w:type="pct"/>
            <w:shd w:val="clear" w:color="auto" w:fill="auto"/>
          </w:tcPr>
          <w:p w14:paraId="088308D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5F6B46A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474029B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1949B58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27,728</w:t>
            </w:r>
          </w:p>
        </w:tc>
        <w:tc>
          <w:tcPr>
            <w:tcW w:w="149" w:type="pct"/>
          </w:tcPr>
          <w:p w14:paraId="6D187128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DBA04D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45888F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38A616A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27,728</w:t>
            </w:r>
          </w:p>
        </w:tc>
      </w:tr>
      <w:tr w:rsidR="00483D20" w:rsidRPr="00217488" w14:paraId="15746768" w14:textId="77777777" w:rsidTr="009B755E">
        <w:tc>
          <w:tcPr>
            <w:tcW w:w="1455" w:type="pct"/>
            <w:shd w:val="clear" w:color="auto" w:fill="auto"/>
          </w:tcPr>
          <w:p w14:paraId="16EF7171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ADFAE06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224224C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F44C334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39,236</w:t>
            </w:r>
          </w:p>
        </w:tc>
        <w:tc>
          <w:tcPr>
            <w:tcW w:w="149" w:type="pct"/>
          </w:tcPr>
          <w:p w14:paraId="3C019D0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4F0CD4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4FF490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0A1422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39,236</w:t>
            </w:r>
          </w:p>
        </w:tc>
      </w:tr>
      <w:tr w:rsidR="00483D20" w:rsidRPr="00217488" w14:paraId="7FA522A6" w14:textId="77777777" w:rsidTr="009B755E">
        <w:tc>
          <w:tcPr>
            <w:tcW w:w="1455" w:type="pct"/>
            <w:shd w:val="clear" w:color="auto" w:fill="auto"/>
          </w:tcPr>
          <w:p w14:paraId="2DAFB6F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490A94F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602B2C2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0909831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62B4FD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6A3B6B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86,790</w:t>
            </w:r>
          </w:p>
        </w:tc>
        <w:tc>
          <w:tcPr>
            <w:tcW w:w="145" w:type="pct"/>
          </w:tcPr>
          <w:p w14:paraId="71A64840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32EA60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86,790</w:t>
            </w:r>
          </w:p>
        </w:tc>
      </w:tr>
      <w:tr w:rsidR="00483D20" w:rsidRPr="00B010BC" w14:paraId="5BA02A55" w14:textId="77777777" w:rsidTr="009B755E">
        <w:tc>
          <w:tcPr>
            <w:tcW w:w="1455" w:type="pct"/>
            <w:shd w:val="clear" w:color="auto" w:fill="auto"/>
          </w:tcPr>
          <w:p w14:paraId="7D2F4A0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nil"/>
            </w:tcBorders>
          </w:tcPr>
          <w:p w14:paraId="1A376448" w14:textId="77777777" w:rsidR="00483D20" w:rsidRPr="00B010BC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010BC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45" w:type="pct"/>
          </w:tcPr>
          <w:p w14:paraId="5A0ED620" w14:textId="77777777" w:rsidR="00483D20" w:rsidRPr="006A1EC4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06397DC5" w14:textId="77777777" w:rsidR="00483D20" w:rsidRPr="00B010BC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B010BC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669A9082" w14:textId="77777777" w:rsidR="00483D20" w:rsidRPr="00B010BC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52A6AFEE" w14:textId="77777777" w:rsidR="00483D20" w:rsidRPr="00B171CC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inorBidi"/>
                <w:sz w:val="28"/>
                <w:lang w:val="en-US" w:bidi="th-TH"/>
              </w:rPr>
            </w:pPr>
            <w:r>
              <w:rPr>
                <w:rFonts w:asciiTheme="majorBidi" w:hAnsiTheme="majorBidi" w:cstheme="minorBidi"/>
                <w:sz w:val="28"/>
                <w:lang w:val="en-US" w:bidi="th-TH"/>
              </w:rPr>
              <w:t>29</w:t>
            </w:r>
          </w:p>
        </w:tc>
        <w:tc>
          <w:tcPr>
            <w:tcW w:w="145" w:type="pct"/>
          </w:tcPr>
          <w:p w14:paraId="5FB81C18" w14:textId="77777777" w:rsidR="00483D20" w:rsidRPr="00B010BC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1AAE5E" w14:textId="77777777" w:rsidR="00483D20" w:rsidRPr="00B010BC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483D20" w:rsidRPr="00217488" w14:paraId="16502C87" w14:textId="77777777" w:rsidTr="009B755E">
        <w:tc>
          <w:tcPr>
            <w:tcW w:w="1455" w:type="pct"/>
            <w:shd w:val="clear" w:color="auto" w:fill="auto"/>
          </w:tcPr>
          <w:p w14:paraId="2A84E515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5272D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170,017</w:t>
            </w:r>
          </w:p>
        </w:tc>
        <w:tc>
          <w:tcPr>
            <w:tcW w:w="145" w:type="pct"/>
          </w:tcPr>
          <w:p w14:paraId="28CCCD4E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CE8A6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66,964</w:t>
            </w:r>
          </w:p>
        </w:tc>
        <w:tc>
          <w:tcPr>
            <w:tcW w:w="149" w:type="pct"/>
          </w:tcPr>
          <w:p w14:paraId="42A614CD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8D6E8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86,8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145" w:type="pct"/>
          </w:tcPr>
          <w:p w14:paraId="4ED98BB3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130F7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483D20" w:rsidRPr="00217488" w14:paraId="22705E03" w14:textId="77777777" w:rsidTr="009B755E">
        <w:tc>
          <w:tcPr>
            <w:tcW w:w="1455" w:type="pct"/>
            <w:shd w:val="clear" w:color="auto" w:fill="auto"/>
          </w:tcPr>
          <w:p w14:paraId="1CC904BF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66C7D4B9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8A609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(5,082)</w:t>
            </w:r>
          </w:p>
        </w:tc>
        <w:tc>
          <w:tcPr>
            <w:tcW w:w="145" w:type="pct"/>
            <w:vAlign w:val="bottom"/>
          </w:tcPr>
          <w:p w14:paraId="67465F2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DBB6E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(14,232)</w:t>
            </w:r>
          </w:p>
        </w:tc>
        <w:tc>
          <w:tcPr>
            <w:tcW w:w="149" w:type="pct"/>
            <w:vAlign w:val="bottom"/>
          </w:tcPr>
          <w:p w14:paraId="36CC376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5B54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(57,760)</w:t>
            </w:r>
          </w:p>
        </w:tc>
        <w:tc>
          <w:tcPr>
            <w:tcW w:w="145" w:type="pct"/>
            <w:vAlign w:val="bottom"/>
          </w:tcPr>
          <w:p w14:paraId="65B8E066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5A750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(77,074)</w:t>
            </w:r>
          </w:p>
        </w:tc>
      </w:tr>
      <w:tr w:rsidR="00483D20" w:rsidRPr="00217488" w14:paraId="2974225E" w14:textId="77777777" w:rsidTr="009B755E">
        <w:trPr>
          <w:trHeight w:val="91"/>
        </w:trPr>
        <w:tc>
          <w:tcPr>
            <w:tcW w:w="1455" w:type="pct"/>
            <w:shd w:val="clear" w:color="auto" w:fill="auto"/>
          </w:tcPr>
          <w:p w14:paraId="4BD36A8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B001F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164,935</w:t>
            </w:r>
          </w:p>
        </w:tc>
        <w:tc>
          <w:tcPr>
            <w:tcW w:w="145" w:type="pct"/>
          </w:tcPr>
          <w:p w14:paraId="2330681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661D3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52,732</w:t>
            </w:r>
          </w:p>
        </w:tc>
        <w:tc>
          <w:tcPr>
            <w:tcW w:w="149" w:type="pct"/>
          </w:tcPr>
          <w:p w14:paraId="5CB38DDA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5D8DB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29,0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45" w:type="pct"/>
          </w:tcPr>
          <w:p w14:paraId="4B6D42A4" w14:textId="77777777" w:rsidR="00483D20" w:rsidRPr="00217488" w:rsidRDefault="00483D2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27BCC" w14:textId="77777777" w:rsidR="00483D20" w:rsidRPr="00217488" w:rsidRDefault="00483D20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246,72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2F1AF0A5" w14:textId="77777777" w:rsidR="00483D20" w:rsidRPr="00460374" w:rsidRDefault="00483D20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B317A20" w14:textId="7A236487" w:rsidR="0057524B" w:rsidRPr="008F2572" w:rsidRDefault="00E81A64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57524B" w:rsidRPr="008F2572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57524B" w:rsidRPr="008F2572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26F764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5ED8209" w14:textId="77777777" w:rsidR="0057524B" w:rsidRPr="008F257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8F2572">
        <w:rPr>
          <w:rFonts w:asciiTheme="majorBidi" w:hAnsiTheme="majorBidi" w:cstheme="majorBidi"/>
          <w:sz w:val="28"/>
          <w:szCs w:val="28"/>
        </w:rPr>
        <w:t>6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8F2572">
        <w:rPr>
          <w:rFonts w:asciiTheme="majorBidi" w:hAnsiTheme="majorBidi" w:cstheme="majorBidi"/>
          <w:sz w:val="28"/>
          <w:szCs w:val="28"/>
        </w:rPr>
        <w:t>72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23A24A6B" w14:textId="77777777" w:rsidR="0057524B" w:rsidRPr="008F2572" w:rsidRDefault="0057524B" w:rsidP="0057524B">
      <w:pPr>
        <w:rPr>
          <w:rFonts w:asciiTheme="majorBidi" w:hAnsiTheme="majorBidi" w:cstheme="majorBidi"/>
          <w:sz w:val="30"/>
          <w:szCs w:val="30"/>
        </w:rPr>
      </w:pPr>
    </w:p>
    <w:p w14:paraId="240DB8B9" w14:textId="2BEE680A" w:rsidR="0057524B" w:rsidRPr="008F2572" w:rsidRDefault="00B16105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</w:rPr>
        <w:tab/>
      </w:r>
      <w:r w:rsidR="0057524B" w:rsidRPr="008F2572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</w:p>
    <w:p w14:paraId="3D74607B" w14:textId="78A1D68E" w:rsidR="0057524B" w:rsidRPr="0046037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483D20" w:rsidRPr="00DA54C1" w14:paraId="2E4C4A58" w14:textId="77777777" w:rsidTr="009B755E">
        <w:trPr>
          <w:tblHeader/>
        </w:trPr>
        <w:tc>
          <w:tcPr>
            <w:tcW w:w="2207" w:type="pct"/>
          </w:tcPr>
          <w:p w14:paraId="387ECA05" w14:textId="77777777" w:rsidR="00483D20" w:rsidRPr="00DA54C1" w:rsidRDefault="00483D20" w:rsidP="009B75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7318FD4D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0BA6ADC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AA24560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83D20" w:rsidRPr="00DA54C1" w14:paraId="28FEFDA4" w14:textId="77777777" w:rsidTr="009B755E">
        <w:trPr>
          <w:tblHeader/>
        </w:trPr>
        <w:tc>
          <w:tcPr>
            <w:tcW w:w="2207" w:type="pct"/>
          </w:tcPr>
          <w:p w14:paraId="3FCCDCF9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31460F7B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67CC9F0C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FFE867F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527A88A2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D8882B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2AECA0E1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E4A79C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83D20" w:rsidRPr="00DA54C1" w14:paraId="3B6BF073" w14:textId="77777777" w:rsidTr="009B755E">
        <w:trPr>
          <w:tblHeader/>
        </w:trPr>
        <w:tc>
          <w:tcPr>
            <w:tcW w:w="2207" w:type="pct"/>
          </w:tcPr>
          <w:p w14:paraId="59553A9E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5B6A886" w14:textId="77777777" w:rsidR="00483D20" w:rsidRPr="00DA54C1" w:rsidRDefault="00483D20" w:rsidP="009B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4ADA" w:rsidRPr="001357C2" w14:paraId="0C1FF91D" w14:textId="77777777" w:rsidTr="00542C68">
        <w:tc>
          <w:tcPr>
            <w:tcW w:w="2207" w:type="pct"/>
          </w:tcPr>
          <w:p w14:paraId="36F44877" w14:textId="77777777" w:rsidR="00724ADA" w:rsidRPr="003D4D66" w:rsidRDefault="00724ADA" w:rsidP="0072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548CCB28" w14:textId="6260FDC2" w:rsidR="00724ADA" w:rsidRPr="00881E2F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4330B4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  <w:r w:rsidR="00463A1C">
              <w:rPr>
                <w:rFonts w:asciiTheme="majorBidi" w:hAnsiTheme="majorBidi" w:cs="Angsana New"/>
                <w:sz w:val="28"/>
                <w:szCs w:val="28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4330B4">
              <w:rPr>
                <w:rFonts w:asciiTheme="majorBidi" w:hAnsiTheme="majorBidi" w:cs="Angsana New" w:hint="cs"/>
                <w:sz w:val="28"/>
                <w:szCs w:val="28"/>
                <w:cs/>
              </w:rPr>
              <w:t>924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385A93C6" w14:textId="77777777" w:rsidR="00724ADA" w:rsidRPr="00881E2F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E3EF65" w14:textId="77777777" w:rsidR="00724ADA" w:rsidRPr="00881E2F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851,651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1463AEB7" w14:textId="77777777" w:rsidR="00724ADA" w:rsidRPr="00881E2F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F325EB9" w14:textId="4C3057A8" w:rsidR="00724ADA" w:rsidRPr="00881E2F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85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460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5A68BA8B" w14:textId="77777777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EC95071" w14:textId="77777777" w:rsidR="00724ADA" w:rsidRPr="001357C2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822,229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724ADA" w:rsidRPr="001357C2" w14:paraId="16CCF63B" w14:textId="77777777" w:rsidTr="00542C68">
        <w:tc>
          <w:tcPr>
            <w:tcW w:w="2207" w:type="pct"/>
          </w:tcPr>
          <w:p w14:paraId="41A47CF7" w14:textId="77777777" w:rsidR="00724ADA" w:rsidRPr="00DA54C1" w:rsidRDefault="00724ADA" w:rsidP="0072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5E5AE8BE" w14:textId="6EABD372" w:rsidR="00724ADA" w:rsidRPr="00DA54C1" w:rsidRDefault="004330B4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18</w:t>
            </w:r>
            <w:r w:rsidR="00724AD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939</w:t>
            </w:r>
          </w:p>
        </w:tc>
        <w:tc>
          <w:tcPr>
            <w:tcW w:w="143" w:type="pct"/>
          </w:tcPr>
          <w:p w14:paraId="609FB922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8E2DB5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7439B4">
              <w:rPr>
                <w:rFonts w:asciiTheme="majorBidi" w:hAnsiTheme="majorBidi" w:cs="Angsana New"/>
                <w:sz w:val="28"/>
                <w:szCs w:val="28"/>
                <w:cs/>
              </w:rPr>
              <w:t>97</w:t>
            </w:r>
            <w:r>
              <w:rPr>
                <w:rFonts w:asciiTheme="majorBidi" w:hAnsiTheme="majorBidi" w:cs="Angsana New"/>
                <w:sz w:val="28"/>
                <w:szCs w:val="28"/>
              </w:rPr>
              <w:t>,999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6B7C6938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EDD7BD6" w14:textId="3E895F62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(112)</w:t>
            </w:r>
          </w:p>
        </w:tc>
        <w:tc>
          <w:tcPr>
            <w:tcW w:w="144" w:type="pct"/>
          </w:tcPr>
          <w:p w14:paraId="31E48933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77035CE" w14:textId="77777777" w:rsidR="00724ADA" w:rsidRPr="001357C2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12,315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724ADA" w:rsidRPr="001357C2" w14:paraId="085AE73B" w14:textId="77777777" w:rsidTr="00542C68">
        <w:tc>
          <w:tcPr>
            <w:tcW w:w="2207" w:type="pct"/>
          </w:tcPr>
          <w:p w14:paraId="0C9BC706" w14:textId="0FB39885" w:rsidR="00724ADA" w:rsidRDefault="00724ADA" w:rsidP="0072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2ED6DE" w14:textId="1654403C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(6,152)</w:t>
            </w:r>
          </w:p>
        </w:tc>
        <w:tc>
          <w:tcPr>
            <w:tcW w:w="143" w:type="pct"/>
          </w:tcPr>
          <w:p w14:paraId="52F5EA80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F3200E6" w14:textId="4388E913" w:rsidR="00724ADA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(4,340)</w:t>
            </w:r>
          </w:p>
        </w:tc>
        <w:tc>
          <w:tcPr>
            <w:tcW w:w="147" w:type="pct"/>
          </w:tcPr>
          <w:p w14:paraId="7C594D92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901C7F6" w14:textId="2931333C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(6,152)</w:t>
            </w:r>
          </w:p>
        </w:tc>
        <w:tc>
          <w:tcPr>
            <w:tcW w:w="144" w:type="pct"/>
          </w:tcPr>
          <w:p w14:paraId="2460EDD4" w14:textId="77777777" w:rsidR="00724ADA" w:rsidRPr="00DA54C1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590A01A" w14:textId="5C6C6240" w:rsidR="00724ADA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(4,340)</w:t>
            </w:r>
          </w:p>
        </w:tc>
      </w:tr>
      <w:tr w:rsidR="00724ADA" w:rsidRPr="00E84A74" w14:paraId="14233848" w14:textId="77777777" w:rsidTr="009B755E">
        <w:tc>
          <w:tcPr>
            <w:tcW w:w="2207" w:type="pct"/>
          </w:tcPr>
          <w:p w14:paraId="500EF978" w14:textId="7B8183F8" w:rsidR="00724ADA" w:rsidRPr="003D4D66" w:rsidRDefault="00724ADA" w:rsidP="0072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98547BC" w14:textId="7AE00E77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4330B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85</w:t>
            </w:r>
            <w:r w:rsidR="0014321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4330B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137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391DDAA7" w14:textId="77777777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5A0CF6" w14:textId="15043769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53,990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1EB02079" w14:textId="77777777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5DA7308" w14:textId="1C43F6E1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858,724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087BF923" w14:textId="77777777" w:rsidR="00724ADA" w:rsidRPr="003D4D66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7117787" w14:textId="7A3D12D6" w:rsidR="00724ADA" w:rsidRPr="00E84A74" w:rsidRDefault="00724ADA" w:rsidP="0072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(83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EE4D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3B10077" w14:textId="686BD13C" w:rsidR="00483D20" w:rsidRDefault="00483D20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43EEF56" w14:textId="1695BC8D" w:rsidR="00B57F16" w:rsidRPr="008F2572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5E24012A" w14:textId="5F5CEBE8" w:rsidR="00F321C0" w:rsidRPr="008F2572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2A568581" w:rsidR="00C9255E" w:rsidRPr="008F2572" w:rsidRDefault="00515DE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483D2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="00A6700D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483D20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483D2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 w:rsidR="00483D20"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7A80BF28" w14:textId="1A061159" w:rsidR="00515DE2" w:rsidRDefault="00515DE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483D20" w:rsidRPr="00D55B46" w14:paraId="459A20B6" w14:textId="77777777" w:rsidTr="009B755E">
        <w:trPr>
          <w:cantSplit/>
          <w:tblHeader/>
        </w:trPr>
        <w:tc>
          <w:tcPr>
            <w:tcW w:w="4860" w:type="dxa"/>
            <w:vAlign w:val="bottom"/>
          </w:tcPr>
          <w:p w14:paraId="573D2DA4" w14:textId="77777777" w:rsidR="00483D20" w:rsidRPr="00D55B46" w:rsidRDefault="00483D20" w:rsidP="009B755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610CDD7E" w14:textId="77777777" w:rsidR="00483D20" w:rsidRPr="00D55B46" w:rsidRDefault="00483D20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83D20" w:rsidRPr="00D55B46" w14:paraId="7E754F72" w14:textId="77777777" w:rsidTr="009B755E">
        <w:trPr>
          <w:cantSplit/>
          <w:tblHeader/>
        </w:trPr>
        <w:tc>
          <w:tcPr>
            <w:tcW w:w="4860" w:type="dxa"/>
            <w:vAlign w:val="bottom"/>
          </w:tcPr>
          <w:p w14:paraId="44E5BC36" w14:textId="77777777" w:rsidR="00483D20" w:rsidRPr="00D55B46" w:rsidRDefault="00483D20" w:rsidP="009B755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723225" w14:textId="77777777" w:rsidR="00483D20" w:rsidRPr="00D55B46" w:rsidRDefault="00483D20" w:rsidP="009B755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3FA76B5" w14:textId="77777777" w:rsidR="00483D20" w:rsidRPr="00D55B46" w:rsidRDefault="00483D20" w:rsidP="009B75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A8B93F" w14:textId="77777777" w:rsidR="00483D20" w:rsidRPr="00D55B46" w:rsidRDefault="00483D20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75D78844" w14:textId="77777777" w:rsidR="00483D20" w:rsidRPr="00D55B46" w:rsidRDefault="00483D20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893857F" w14:textId="77777777" w:rsidR="00483D20" w:rsidRPr="00D55B46" w:rsidRDefault="00483D20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3D20" w:rsidRPr="00D55B46" w14:paraId="7FA55759" w14:textId="77777777" w:rsidTr="009B755E">
        <w:trPr>
          <w:cantSplit/>
        </w:trPr>
        <w:tc>
          <w:tcPr>
            <w:tcW w:w="4860" w:type="dxa"/>
          </w:tcPr>
          <w:p w14:paraId="7575C158" w14:textId="77777777" w:rsidR="00483D20" w:rsidRPr="00D55B46" w:rsidRDefault="00483D20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18753C4" w14:textId="77777777" w:rsidR="00483D20" w:rsidRPr="00D55B46" w:rsidRDefault="00483D20" w:rsidP="009B755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83D20" w:rsidRPr="00D55B46" w14:paraId="31569E0B" w14:textId="77777777" w:rsidTr="009B755E">
        <w:trPr>
          <w:cantSplit/>
        </w:trPr>
        <w:tc>
          <w:tcPr>
            <w:tcW w:w="4860" w:type="dxa"/>
          </w:tcPr>
          <w:p w14:paraId="0514E6AC" w14:textId="77777777" w:rsidR="00483D20" w:rsidRPr="00D55B46" w:rsidRDefault="00483D20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DE21959" w14:textId="711D76C1" w:rsidR="00483D20" w:rsidRPr="00E70AD8" w:rsidRDefault="00FF2B77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6F59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632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6F59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00,000</w:t>
            </w:r>
          </w:p>
        </w:tc>
        <w:tc>
          <w:tcPr>
            <w:tcW w:w="180" w:type="dxa"/>
          </w:tcPr>
          <w:p w14:paraId="35F31C09" w14:textId="77777777" w:rsidR="00483D20" w:rsidRPr="00D55B46" w:rsidRDefault="00483D20" w:rsidP="009B75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761A8" w14:textId="79838F3E" w:rsidR="00483D20" w:rsidRPr="00F46389" w:rsidRDefault="00307F4E" w:rsidP="009B755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6,891,208</w:t>
            </w:r>
          </w:p>
        </w:tc>
        <w:tc>
          <w:tcPr>
            <w:tcW w:w="180" w:type="dxa"/>
          </w:tcPr>
          <w:p w14:paraId="46BA4272" w14:textId="77777777" w:rsidR="00483D20" w:rsidRPr="00D55B46" w:rsidRDefault="00483D20" w:rsidP="009B755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3F623" w14:textId="0962ECEF" w:rsidR="00483D20" w:rsidRPr="00D55B46" w:rsidRDefault="00EA4EA8" w:rsidP="009B755E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12,691,208</w:t>
            </w:r>
          </w:p>
        </w:tc>
      </w:tr>
      <w:tr w:rsidR="00483D20" w:rsidRPr="00E70AD8" w14:paraId="150C33D7" w14:textId="77777777" w:rsidTr="009B755E">
        <w:trPr>
          <w:cantSplit/>
        </w:trPr>
        <w:tc>
          <w:tcPr>
            <w:tcW w:w="4860" w:type="dxa"/>
          </w:tcPr>
          <w:p w14:paraId="62F9D340" w14:textId="77777777" w:rsidR="00483D20" w:rsidRPr="00D55B46" w:rsidRDefault="00483D20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2A347D" w14:textId="152C4A87" w:rsidR="00483D20" w:rsidRPr="00E70AD8" w:rsidRDefault="005279A5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28,420,000</w:t>
            </w:r>
          </w:p>
        </w:tc>
        <w:tc>
          <w:tcPr>
            <w:tcW w:w="180" w:type="dxa"/>
          </w:tcPr>
          <w:p w14:paraId="5F2C6B03" w14:textId="77777777" w:rsidR="00483D20" w:rsidRPr="00D55B46" w:rsidRDefault="00483D20" w:rsidP="009B75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12367E" w14:textId="45AEE477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</w:rPr>
              <w:t>4,365,000</w:t>
            </w:r>
          </w:p>
        </w:tc>
        <w:tc>
          <w:tcPr>
            <w:tcW w:w="180" w:type="dxa"/>
          </w:tcPr>
          <w:p w14:paraId="43C168E6" w14:textId="77777777" w:rsidR="00483D20" w:rsidRPr="00D55B46" w:rsidRDefault="00483D20" w:rsidP="009B755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E21352" w14:textId="73437AF2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32,785,000</w:t>
            </w:r>
          </w:p>
        </w:tc>
      </w:tr>
      <w:tr w:rsidR="00483D20" w:rsidRPr="00E70AD8" w14:paraId="0003D342" w14:textId="77777777" w:rsidTr="009B755E">
        <w:trPr>
          <w:cantSplit/>
        </w:trPr>
        <w:tc>
          <w:tcPr>
            <w:tcW w:w="4860" w:type="dxa"/>
          </w:tcPr>
          <w:p w14:paraId="102D8D1C" w14:textId="77777777" w:rsidR="00483D20" w:rsidRPr="00D55B46" w:rsidRDefault="00483D20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3E8B2205" w14:textId="36CC2852" w:rsidR="00483D20" w:rsidRPr="002072A2" w:rsidRDefault="005279A5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(27,870,000)</w:t>
            </w:r>
          </w:p>
        </w:tc>
        <w:tc>
          <w:tcPr>
            <w:tcW w:w="180" w:type="dxa"/>
          </w:tcPr>
          <w:p w14:paraId="7AA4F227" w14:textId="77777777" w:rsidR="00483D20" w:rsidRPr="00D55B46" w:rsidRDefault="00483D20" w:rsidP="009B75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EAC84B" w14:textId="2BF8FD58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</w:rPr>
              <w:t>(4,095,000)</w:t>
            </w:r>
          </w:p>
        </w:tc>
        <w:tc>
          <w:tcPr>
            <w:tcW w:w="180" w:type="dxa"/>
          </w:tcPr>
          <w:p w14:paraId="5E129E1D" w14:textId="77777777" w:rsidR="00483D20" w:rsidRPr="00D55B46" w:rsidRDefault="00483D20" w:rsidP="009B755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8B992" w14:textId="590FF359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</w:rPr>
              <w:t>(31,965,000)</w:t>
            </w:r>
          </w:p>
        </w:tc>
      </w:tr>
      <w:tr w:rsidR="00483D20" w:rsidRPr="00E70AD8" w14:paraId="192D43E0" w14:textId="77777777" w:rsidTr="009B755E">
        <w:trPr>
          <w:cantSplit/>
        </w:trPr>
        <w:tc>
          <w:tcPr>
            <w:tcW w:w="4860" w:type="dxa"/>
          </w:tcPr>
          <w:p w14:paraId="2DCC4DD0" w14:textId="30344BA8" w:rsidR="00483D20" w:rsidRPr="003501D1" w:rsidRDefault="00483D20" w:rsidP="009B755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D61C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27FDF">
              <w:rPr>
                <w:rFonts w:ascii="Angsana New" w:hAnsi="Angsana New" w:cs="Angsana New" w:hint="cs"/>
                <w:sz w:val="28"/>
                <w:szCs w:val="28"/>
                <w:cs/>
              </w:rPr>
              <w:t>(เพิ่มขึ้น)</w:t>
            </w:r>
            <w:r w:rsidR="00D61C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D1FF4E" w14:textId="51339D77" w:rsidR="00483D20" w:rsidRPr="00E70AD8" w:rsidRDefault="005279A5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3C135D" w14:textId="77777777" w:rsidR="00483D20" w:rsidRPr="00D55B46" w:rsidRDefault="00483D20" w:rsidP="009B75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BFA592" w14:textId="0A70EDD3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11,16</w:t>
            </w:r>
            <w:r w:rsidR="00A61A0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3FBED5" w14:textId="77777777" w:rsidR="00483D20" w:rsidRPr="00E70AD8" w:rsidRDefault="00483D20" w:rsidP="009B755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88E7B1" w14:textId="75BAE2F9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11,16</w:t>
            </w:r>
            <w:r w:rsidR="00A61A0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483D20" w:rsidRPr="00E70AD8" w14:paraId="49E6EDD1" w14:textId="77777777" w:rsidTr="009B755E">
        <w:trPr>
          <w:cantSplit/>
        </w:trPr>
        <w:tc>
          <w:tcPr>
            <w:tcW w:w="4860" w:type="dxa"/>
          </w:tcPr>
          <w:p w14:paraId="7891A24B" w14:textId="77777777" w:rsidR="00483D20" w:rsidRPr="00D55B46" w:rsidRDefault="00483D20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C00C0" w14:textId="446DCCB6" w:rsidR="00483D20" w:rsidRPr="00E70AD8" w:rsidRDefault="005279A5" w:rsidP="009B755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6,350,000</w:t>
            </w:r>
          </w:p>
        </w:tc>
        <w:tc>
          <w:tcPr>
            <w:tcW w:w="180" w:type="dxa"/>
          </w:tcPr>
          <w:p w14:paraId="15856FA3" w14:textId="77777777" w:rsidR="00483D20" w:rsidRPr="00D55B46" w:rsidRDefault="00483D20" w:rsidP="009B75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8884C" w14:textId="6404F17D" w:rsidR="00483D20" w:rsidRPr="00D55B46" w:rsidRDefault="005279A5" w:rsidP="009B755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279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7,172,377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319B69" w14:textId="77777777" w:rsidR="00483D20" w:rsidRPr="00D55B46" w:rsidRDefault="00483D20" w:rsidP="009B755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3CFC8" w14:textId="06F20F9B" w:rsidR="00483D20" w:rsidRPr="00E70AD8" w:rsidRDefault="005279A5" w:rsidP="009B755E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9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13,522,377</w:t>
            </w:r>
          </w:p>
        </w:tc>
      </w:tr>
    </w:tbl>
    <w:p w14:paraId="75D43FB9" w14:textId="6A9D857B" w:rsidR="00483D20" w:rsidRDefault="00483D20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78AF37D" w14:textId="47863F2A" w:rsidR="00B367C7" w:rsidRPr="008F2572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="007B335D"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="007B335D" w:rsidRPr="008F2572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ในอัตราร้อยละคงที่ต่อปี </w:t>
      </w:r>
      <w:r w:rsidRPr="008F2572">
        <w:rPr>
          <w:rFonts w:asciiTheme="majorBidi" w:hAnsiTheme="majorBidi" w:cstheme="majorBidi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</w:t>
      </w:r>
      <w:r w:rsidR="003E11E9"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เมื่อทวงถาม และ</w:t>
      </w:r>
      <w:r w:rsidR="007B335D"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8F2572" w:rsidRDefault="00B367C7" w:rsidP="00B367C7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FACA0F1" w14:textId="3C7ED530" w:rsidR="00B367C7" w:rsidRPr="008F2572" w:rsidRDefault="00B619EF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Pr="008F2572" w:rsidRDefault="00B619EF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6C119CC8" w14:textId="62AB4616" w:rsidR="00655ECB" w:rsidRPr="008F2572" w:rsidRDefault="00655ECB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483D97" w:rsidRPr="008F2572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8F2572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8F2572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639C58DC" w:rsidR="000C7FD4" w:rsidRPr="008F2572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0C7FD4" w:rsidRPr="008F2572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="000C7FD4"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0C7FD4" w:rsidRPr="008F2572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="009C1D47">
        <w:rPr>
          <w:rFonts w:asciiTheme="majorBidi" w:hAnsiTheme="majorBidi" w:cstheme="majorBidi"/>
          <w:b/>
          <w:sz w:val="28"/>
          <w:szCs w:val="28"/>
        </w:rPr>
        <w:br/>
      </w:r>
      <w:r w:rsidR="000C7FD4"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="00BF5015"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</w:t>
      </w:r>
      <w:r w:rsidR="00BF5015"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น </w:t>
      </w:r>
      <w:r w:rsidR="00BF5015"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BF5015" w:rsidRPr="008F2572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8F2572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</w:t>
      </w:r>
      <w:r w:rsidR="000C7FD4" w:rsidRPr="008F2572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การดำรงอัตราส่วนการถือหุ้นของผู้ถือหุ้นรายใหญ่ในบริษัท</w:t>
      </w:r>
      <w:r w:rsidR="000C7FD4" w:rsidRPr="008F257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="000C7FD4" w:rsidRPr="008F2572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8F2572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77BCE73C" w:rsidR="000C7FD4" w:rsidRPr="008F2572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6700D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8601A0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8601A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="00BF5015" w:rsidRPr="008F2572">
        <w:rPr>
          <w:rFonts w:asciiTheme="majorBidi" w:hAnsiTheme="majorBidi" w:cstheme="majorBidi"/>
          <w:sz w:val="28"/>
          <w:szCs w:val="28"/>
        </w:rPr>
        <w:t>256</w:t>
      </w:r>
      <w:r w:rsidR="008601A0"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676F06" w:rsidRPr="008F25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907">
        <w:rPr>
          <w:rFonts w:asciiTheme="majorBidi" w:hAnsiTheme="majorBidi" w:cstheme="majorBidi"/>
          <w:sz w:val="28"/>
          <w:szCs w:val="28"/>
        </w:rPr>
        <w:t xml:space="preserve">3,280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57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F5015" w:rsidRPr="008F257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F257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905EF" w:rsidRPr="008F25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601A0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3905EF" w:rsidRPr="008F25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2AEC">
        <w:rPr>
          <w:rFonts w:asciiTheme="majorBidi" w:hAnsiTheme="majorBidi" w:cstheme="majorBidi"/>
          <w:i/>
          <w:iCs/>
          <w:sz w:val="28"/>
          <w:szCs w:val="28"/>
        </w:rPr>
        <w:t>3,83</w:t>
      </w:r>
      <w:r w:rsidR="00FB3D34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8F257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8F2572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8F2572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8F2572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B783F90" w14:textId="074BB414" w:rsidR="00B57F16" w:rsidRPr="008F2572" w:rsidRDefault="00B57F16" w:rsidP="00B57F16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51954E9" w14:textId="227490E3" w:rsidR="00F56010" w:rsidRPr="008F2572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8F2572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F22449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F56010" w:rsidRPr="008F2572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F56010"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="00E47B29">
        <w:rPr>
          <w:rFonts w:asciiTheme="majorBidi" w:hAnsiTheme="majorBidi" w:cstheme="majorBidi"/>
          <w:sz w:val="28"/>
          <w:szCs w:val="28"/>
        </w:rPr>
        <w:t xml:space="preserve">31 </w:t>
      </w:r>
      <w:r w:rsidR="00E47B29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56010" w:rsidRPr="008F2572">
        <w:rPr>
          <w:rFonts w:asciiTheme="majorBidi" w:hAnsiTheme="majorBidi" w:cstheme="majorBidi"/>
          <w:sz w:val="28"/>
          <w:szCs w:val="28"/>
        </w:rPr>
        <w:t>256</w:t>
      </w:r>
      <w:r w:rsidR="00E47B29">
        <w:rPr>
          <w:rFonts w:asciiTheme="majorBidi" w:hAnsiTheme="majorBidi" w:cstheme="majorBidi"/>
          <w:sz w:val="28"/>
          <w:szCs w:val="28"/>
        </w:rPr>
        <w:t>7</w:t>
      </w:r>
      <w:r w:rsidR="00F56010"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="00F56010" w:rsidRPr="008F2572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17DB639C" w14:textId="1792620B" w:rsidR="00F56010" w:rsidRDefault="00F56010" w:rsidP="00F56010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E47B29" w:rsidRPr="0020755D" w14:paraId="5F68E03F" w14:textId="77777777" w:rsidTr="009B755E">
        <w:trPr>
          <w:cantSplit/>
          <w:tblHeader/>
        </w:trPr>
        <w:tc>
          <w:tcPr>
            <w:tcW w:w="7290" w:type="dxa"/>
            <w:vAlign w:val="bottom"/>
          </w:tcPr>
          <w:p w14:paraId="54AA0B7D" w14:textId="77777777" w:rsidR="00E47B29" w:rsidRPr="0020755D" w:rsidRDefault="00E47B29" w:rsidP="009B755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1A879B98" w14:textId="77777777" w:rsidR="00E47B29" w:rsidRPr="0020755D" w:rsidRDefault="00E47B29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7B29" w:rsidRPr="0020755D" w14:paraId="073C891D" w14:textId="77777777" w:rsidTr="009B755E">
        <w:trPr>
          <w:cantSplit/>
        </w:trPr>
        <w:tc>
          <w:tcPr>
            <w:tcW w:w="7290" w:type="dxa"/>
          </w:tcPr>
          <w:p w14:paraId="556FBC68" w14:textId="77777777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A9BD4B9" w14:textId="77777777" w:rsidR="00E47B29" w:rsidRPr="0020755D" w:rsidRDefault="00E47B29" w:rsidP="009B755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7B29" w:rsidRPr="00814042" w14:paraId="79CF491E" w14:textId="77777777" w:rsidTr="009B755E">
        <w:trPr>
          <w:cantSplit/>
        </w:trPr>
        <w:tc>
          <w:tcPr>
            <w:tcW w:w="7290" w:type="dxa"/>
          </w:tcPr>
          <w:p w14:paraId="3864D116" w14:textId="77777777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14:paraId="0EB611A3" w14:textId="537FBA65" w:rsidR="00E47B29" w:rsidRPr="00814042" w:rsidRDefault="002044D7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23,732,392</w:t>
            </w:r>
          </w:p>
        </w:tc>
      </w:tr>
      <w:tr w:rsidR="00E47B29" w:rsidRPr="00E60F5D" w14:paraId="37A2CB8F" w14:textId="77777777" w:rsidTr="009B755E">
        <w:trPr>
          <w:cantSplit/>
        </w:trPr>
        <w:tc>
          <w:tcPr>
            <w:tcW w:w="7290" w:type="dxa"/>
          </w:tcPr>
          <w:p w14:paraId="2034F8DD" w14:textId="77777777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2B3BFE98" w14:textId="1ECA5EDD" w:rsidR="00E47B29" w:rsidRPr="00E60F5D" w:rsidRDefault="00360F42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60F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360F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0F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784</w:t>
            </w:r>
            <w:r w:rsidRPr="00360F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0F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400</w:t>
            </w:r>
          </w:p>
        </w:tc>
      </w:tr>
      <w:tr w:rsidR="00E47B29" w:rsidRPr="00C13B12" w14:paraId="1BD57CA1" w14:textId="77777777" w:rsidTr="009B755E">
        <w:trPr>
          <w:cantSplit/>
        </w:trPr>
        <w:tc>
          <w:tcPr>
            <w:tcW w:w="7290" w:type="dxa"/>
          </w:tcPr>
          <w:p w14:paraId="7B680B95" w14:textId="77777777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61913CC7" w14:textId="04EC8B2A" w:rsidR="00E47B29" w:rsidRPr="00C13B12" w:rsidRDefault="00360F42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0F42">
              <w:rPr>
                <w:rFonts w:ascii="Angsana New" w:hAnsi="Angsana New" w:cs="Angsana New"/>
                <w:sz w:val="28"/>
                <w:szCs w:val="28"/>
                <w:lang w:val="en-US"/>
              </w:rPr>
              <w:t>(1,405,037)</w:t>
            </w:r>
          </w:p>
        </w:tc>
      </w:tr>
      <w:tr w:rsidR="00E47B29" w:rsidRPr="00814042" w14:paraId="091BF06F" w14:textId="77777777" w:rsidTr="009B755E">
        <w:trPr>
          <w:cantSplit/>
        </w:trPr>
        <w:tc>
          <w:tcPr>
            <w:tcW w:w="7290" w:type="dxa"/>
          </w:tcPr>
          <w:p w14:paraId="681AFA43" w14:textId="05F171F5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D61C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6561E">
              <w:rPr>
                <w:rFonts w:ascii="Angsana New" w:hAnsi="Angsana New" w:cs="Angsana New" w:hint="cs"/>
                <w:sz w:val="28"/>
                <w:szCs w:val="28"/>
                <w:cs/>
              </w:rPr>
              <w:t>(เพิ่มขึ้น)</w:t>
            </w:r>
            <w:r w:rsidR="00D61C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DFFCB02" w14:textId="177515C5" w:rsidR="00E47B29" w:rsidRPr="00814042" w:rsidRDefault="00360F42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360F42">
              <w:rPr>
                <w:rFonts w:ascii="Angsana New" w:hAnsi="Angsana New" w:cs="Angsana New"/>
                <w:sz w:val="28"/>
                <w:szCs w:val="28"/>
              </w:rPr>
              <w:t>(3,097)</w:t>
            </w:r>
          </w:p>
        </w:tc>
      </w:tr>
      <w:tr w:rsidR="00E47B29" w:rsidRPr="004A047B" w14:paraId="2FCE6CD6" w14:textId="77777777" w:rsidTr="009B755E">
        <w:trPr>
          <w:cantSplit/>
        </w:trPr>
        <w:tc>
          <w:tcPr>
            <w:tcW w:w="7290" w:type="dxa"/>
          </w:tcPr>
          <w:p w14:paraId="0FE38A99" w14:textId="77777777" w:rsidR="00E47B29" w:rsidRPr="0020755D" w:rsidRDefault="00E47B29" w:rsidP="009B755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2748D2DF" w14:textId="4FC6AF2D" w:rsidR="00E47B29" w:rsidRPr="004A047B" w:rsidRDefault="00360F42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60F42">
              <w:rPr>
                <w:rFonts w:ascii="Angsana New" w:hAnsi="Angsana New" w:cs="Angsana New"/>
                <w:sz w:val="28"/>
                <w:szCs w:val="28"/>
                <w:lang w:val="en-US"/>
              </w:rPr>
              <w:t>407,905</w:t>
            </w:r>
          </w:p>
        </w:tc>
      </w:tr>
      <w:tr w:rsidR="00E47B29" w:rsidRPr="00814042" w14:paraId="412819CD" w14:textId="77777777" w:rsidTr="009B755E">
        <w:trPr>
          <w:cantSplit/>
          <w:trHeight w:val="127"/>
        </w:trPr>
        <w:tc>
          <w:tcPr>
            <w:tcW w:w="7290" w:type="dxa"/>
          </w:tcPr>
          <w:p w14:paraId="1D320D95" w14:textId="77777777" w:rsidR="00E47B29" w:rsidRPr="0020755D" w:rsidRDefault="00E47B29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FDDAE" w14:textId="32FF9BD5" w:rsidR="00E47B29" w:rsidRPr="00814042" w:rsidRDefault="00360F42" w:rsidP="009B755E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0F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26,516,563</w:t>
            </w:r>
          </w:p>
        </w:tc>
      </w:tr>
    </w:tbl>
    <w:p w14:paraId="65C801B5" w14:textId="44F6620F" w:rsidR="00E47B29" w:rsidRDefault="00E47B29" w:rsidP="00F56010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3A600ACB" w14:textId="77777777" w:rsidR="00B117DD" w:rsidRPr="008F2572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118AF347" w14:textId="77777777" w:rsidR="00B117DD" w:rsidRPr="008F2572" w:rsidRDefault="00B117DD" w:rsidP="00B117D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8F2572" w14:paraId="1DF3D12A" w14:textId="77777777" w:rsidTr="009A0BFC">
        <w:trPr>
          <w:cantSplit/>
        </w:trPr>
        <w:tc>
          <w:tcPr>
            <w:tcW w:w="2815" w:type="pct"/>
          </w:tcPr>
          <w:p w14:paraId="1AA3A2FE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12B0A698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8F2572" w14:paraId="2F8F0239" w14:textId="77777777" w:rsidTr="009A0BFC">
        <w:trPr>
          <w:cantSplit/>
        </w:trPr>
        <w:tc>
          <w:tcPr>
            <w:tcW w:w="2815" w:type="pct"/>
          </w:tcPr>
          <w:p w14:paraId="2DABF7B9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394B4847" w14:textId="3FAE84CE" w:rsidR="00B117DD" w:rsidRPr="008F2572" w:rsidRDefault="00E47B29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18209DFE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3659D6B7" w14:textId="4B08D810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47B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117DD" w:rsidRPr="008F2572" w14:paraId="0A959B87" w14:textId="77777777" w:rsidTr="009A0BFC">
        <w:trPr>
          <w:cantSplit/>
        </w:trPr>
        <w:tc>
          <w:tcPr>
            <w:tcW w:w="2815" w:type="pct"/>
          </w:tcPr>
          <w:p w14:paraId="1C551316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6C9E652" w14:textId="77777777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8F2572" w14:paraId="46FA89A8" w14:textId="77777777" w:rsidTr="009A0BFC">
        <w:trPr>
          <w:cantSplit/>
        </w:trPr>
        <w:tc>
          <w:tcPr>
            <w:tcW w:w="2815" w:type="pct"/>
          </w:tcPr>
          <w:p w14:paraId="287C4550" w14:textId="66DC6649" w:rsidR="00B117DD" w:rsidRPr="008F2572" w:rsidRDefault="0026561E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B117DD"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27BDB8A" w14:textId="1C58E4A4" w:rsidR="00B117DD" w:rsidRPr="008F2572" w:rsidRDefault="00C34D4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34D4B">
              <w:rPr>
                <w:rFonts w:asciiTheme="majorBidi" w:hAnsiTheme="majorBidi" w:cstheme="majorBidi"/>
                <w:sz w:val="28"/>
                <w:szCs w:val="28"/>
              </w:rPr>
              <w:t>11,589,814</w:t>
            </w:r>
          </w:p>
        </w:tc>
        <w:tc>
          <w:tcPr>
            <w:tcW w:w="98" w:type="pct"/>
          </w:tcPr>
          <w:p w14:paraId="24A20FEE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7849EC48" w14:textId="07405554" w:rsidR="00B117DD" w:rsidRPr="008F2572" w:rsidRDefault="00235190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9,148,285</w:t>
            </w:r>
          </w:p>
        </w:tc>
      </w:tr>
      <w:tr w:rsidR="00B117DD" w:rsidRPr="008F2572" w14:paraId="34B23F6E" w14:textId="77777777" w:rsidTr="009A0BFC">
        <w:trPr>
          <w:cantSplit/>
        </w:trPr>
        <w:tc>
          <w:tcPr>
            <w:tcW w:w="2815" w:type="pct"/>
          </w:tcPr>
          <w:p w14:paraId="147FC37B" w14:textId="615FAC16" w:rsidR="00B117DD" w:rsidRPr="008F2572" w:rsidRDefault="0026561E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B117DD"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47B0A2C" w14:textId="0A645382" w:rsidR="00B117DD" w:rsidRPr="008F2572" w:rsidRDefault="00C34D4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34D4B">
              <w:rPr>
                <w:rFonts w:asciiTheme="majorBidi" w:hAnsiTheme="majorBidi" w:cstheme="majorBidi"/>
                <w:sz w:val="28"/>
                <w:szCs w:val="28"/>
              </w:rPr>
              <w:t>14,926,749</w:t>
            </w:r>
          </w:p>
        </w:tc>
        <w:tc>
          <w:tcPr>
            <w:tcW w:w="98" w:type="pct"/>
          </w:tcPr>
          <w:p w14:paraId="7F41EE35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C5840" w14:textId="783AD896" w:rsidR="00B117DD" w:rsidRPr="008F2572" w:rsidRDefault="00235190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</w:t>
            </w:r>
            <w:r w:rsidR="00CC0C7D">
              <w:rPr>
                <w:rFonts w:asciiTheme="majorBidi" w:hAnsiTheme="majorBidi" w:cstheme="majorBidi"/>
                <w:sz w:val="28"/>
                <w:szCs w:val="28"/>
              </w:rPr>
              <w:t>84,107</w:t>
            </w:r>
          </w:p>
        </w:tc>
      </w:tr>
      <w:tr w:rsidR="00B117DD" w:rsidRPr="008F2572" w14:paraId="323CD351" w14:textId="77777777" w:rsidTr="009A0BFC">
        <w:trPr>
          <w:cantSplit/>
        </w:trPr>
        <w:tc>
          <w:tcPr>
            <w:tcW w:w="2815" w:type="pct"/>
          </w:tcPr>
          <w:p w14:paraId="353830EF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47BA0FB9" w14:textId="1B9378D1" w:rsidR="00B117DD" w:rsidRPr="001131E6" w:rsidRDefault="004C7C49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60F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26,516,563</w:t>
            </w:r>
          </w:p>
        </w:tc>
        <w:tc>
          <w:tcPr>
            <w:tcW w:w="98" w:type="pct"/>
          </w:tcPr>
          <w:p w14:paraId="47FA1050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09A50" w14:textId="13E4D5D4" w:rsidR="00B117DD" w:rsidRPr="00CC0C7D" w:rsidRDefault="00CC0C7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C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6283A59D" w14:textId="77777777" w:rsidR="00B117DD" w:rsidRPr="008F2572" w:rsidRDefault="00B117DD" w:rsidP="00B117DD">
      <w:pPr>
        <w:rPr>
          <w:rFonts w:asciiTheme="majorBidi" w:hAnsiTheme="majorBidi" w:cstheme="majorBidi"/>
          <w:sz w:val="28"/>
          <w:szCs w:val="28"/>
          <w:cs/>
        </w:rPr>
      </w:pPr>
    </w:p>
    <w:p w14:paraId="6F75540B" w14:textId="77777777" w:rsidR="00B117DD" w:rsidRPr="008F2572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p w14:paraId="03262C4D" w14:textId="77777777" w:rsidR="00B117DD" w:rsidRPr="008F2572" w:rsidRDefault="00B117DD" w:rsidP="00B117D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8F2572" w14:paraId="2D8C2D2B" w14:textId="77777777" w:rsidTr="009A0BFC">
        <w:trPr>
          <w:cantSplit/>
        </w:trPr>
        <w:tc>
          <w:tcPr>
            <w:tcW w:w="2815" w:type="pct"/>
          </w:tcPr>
          <w:p w14:paraId="6A7E34A7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6B6CABB" w14:textId="77777777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8F2572" w14:paraId="19C935D2" w14:textId="77777777" w:rsidTr="009A0BFC">
        <w:trPr>
          <w:cantSplit/>
        </w:trPr>
        <w:tc>
          <w:tcPr>
            <w:tcW w:w="2815" w:type="pct"/>
          </w:tcPr>
          <w:p w14:paraId="75AD9E2A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20999F68" w14:textId="17AF027A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11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="00E118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11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8" w:type="pct"/>
          </w:tcPr>
          <w:p w14:paraId="40850CDB" w14:textId="77777777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4B109D" w14:textId="17FD469E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11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</w:tr>
      <w:tr w:rsidR="00B117DD" w:rsidRPr="008F2572" w14:paraId="2796DD5C" w14:textId="77777777" w:rsidTr="009A0BFC">
        <w:trPr>
          <w:cantSplit/>
        </w:trPr>
        <w:tc>
          <w:tcPr>
            <w:tcW w:w="2815" w:type="pct"/>
          </w:tcPr>
          <w:p w14:paraId="57228A83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63289988" w14:textId="77777777" w:rsidR="00B117DD" w:rsidRPr="008F2572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8F2572" w14:paraId="4CA2BFF5" w14:textId="77777777" w:rsidTr="009A0BFC">
        <w:trPr>
          <w:cantSplit/>
        </w:trPr>
        <w:tc>
          <w:tcPr>
            <w:tcW w:w="2815" w:type="pct"/>
          </w:tcPr>
          <w:p w14:paraId="61B6DBED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3F1FF435" w14:textId="5E99D782" w:rsidR="00B117DD" w:rsidRPr="008F2572" w:rsidRDefault="001131E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131E6">
              <w:rPr>
                <w:rFonts w:asciiTheme="majorBidi" w:hAnsiTheme="majorBidi" w:cstheme="majorBidi"/>
                <w:sz w:val="28"/>
                <w:szCs w:val="28"/>
              </w:rPr>
              <w:t>14,700,903</w:t>
            </w:r>
          </w:p>
        </w:tc>
        <w:tc>
          <w:tcPr>
            <w:tcW w:w="98" w:type="pct"/>
          </w:tcPr>
          <w:p w14:paraId="47E85851" w14:textId="77777777" w:rsidR="00B117DD" w:rsidRPr="008F2572" w:rsidRDefault="00B117D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790E4B5" w14:textId="5652121F" w:rsidR="00B117DD" w:rsidRPr="008F2572" w:rsidRDefault="00E118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15,605,002</w:t>
            </w:r>
          </w:p>
        </w:tc>
      </w:tr>
      <w:tr w:rsidR="00B117DD" w:rsidRPr="008F2572" w14:paraId="3BAC59C0" w14:textId="77777777" w:rsidTr="009A0BFC">
        <w:trPr>
          <w:cantSplit/>
        </w:trPr>
        <w:tc>
          <w:tcPr>
            <w:tcW w:w="2815" w:type="pct"/>
          </w:tcPr>
          <w:p w14:paraId="1AAAE96E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29C9E91E" w14:textId="420CDF98" w:rsidR="00B117DD" w:rsidRPr="008F2572" w:rsidRDefault="001131E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131E6">
              <w:rPr>
                <w:rFonts w:asciiTheme="majorBidi" w:hAnsiTheme="majorBidi" w:cstheme="majorBidi"/>
                <w:sz w:val="28"/>
                <w:szCs w:val="28"/>
              </w:rPr>
              <w:t>8,065,199</w:t>
            </w:r>
          </w:p>
        </w:tc>
        <w:tc>
          <w:tcPr>
            <w:tcW w:w="98" w:type="pct"/>
          </w:tcPr>
          <w:p w14:paraId="4200FAAA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A9D32A3" w14:textId="27DC7DFC" w:rsidR="00B117DD" w:rsidRPr="008F2572" w:rsidRDefault="00E118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4,408,379</w:t>
            </w:r>
          </w:p>
        </w:tc>
      </w:tr>
      <w:tr w:rsidR="004718F3" w:rsidRPr="008F2572" w14:paraId="2BDC0AE7" w14:textId="77777777" w:rsidTr="009A0BFC">
        <w:trPr>
          <w:cantSplit/>
        </w:trPr>
        <w:tc>
          <w:tcPr>
            <w:tcW w:w="2815" w:type="pct"/>
          </w:tcPr>
          <w:p w14:paraId="24DDE402" w14:textId="5E2CD0AF" w:rsidR="004718F3" w:rsidRPr="008F2572" w:rsidRDefault="004718F3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6F80D819" w14:textId="7EA190C6" w:rsidR="004718F3" w:rsidRPr="008F2572" w:rsidRDefault="001131E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131E6">
              <w:rPr>
                <w:rFonts w:asciiTheme="majorBidi" w:hAnsiTheme="majorBidi" w:cstheme="majorBidi"/>
                <w:sz w:val="28"/>
                <w:szCs w:val="28"/>
              </w:rPr>
              <w:t>2,382,725</w:t>
            </w:r>
          </w:p>
        </w:tc>
        <w:tc>
          <w:tcPr>
            <w:tcW w:w="98" w:type="pct"/>
          </w:tcPr>
          <w:p w14:paraId="3CEF19D7" w14:textId="77777777" w:rsidR="004718F3" w:rsidRPr="008F2572" w:rsidRDefault="004718F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BBF102B" w14:textId="77C5AD73" w:rsidR="004718F3" w:rsidRPr="008F2572" w:rsidRDefault="00E118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2,394,774</w:t>
            </w:r>
          </w:p>
        </w:tc>
      </w:tr>
      <w:tr w:rsidR="00B117DD" w:rsidRPr="008F2572" w14:paraId="304F9F10" w14:textId="77777777" w:rsidTr="009A0BFC">
        <w:trPr>
          <w:cantSplit/>
        </w:trPr>
        <w:tc>
          <w:tcPr>
            <w:tcW w:w="2815" w:type="pct"/>
          </w:tcPr>
          <w:p w14:paraId="5DFBFFFA" w14:textId="63CB209F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สกุล</w:t>
            </w:r>
            <w:r w:rsidR="004718F3"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79802DF" w14:textId="0C3D2DFA" w:rsidR="00B117DD" w:rsidRPr="008F2572" w:rsidRDefault="001131E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131E6">
              <w:rPr>
                <w:rFonts w:asciiTheme="majorBidi" w:hAnsiTheme="majorBidi" w:cstheme="majorBidi"/>
                <w:sz w:val="28"/>
                <w:szCs w:val="28"/>
              </w:rPr>
              <w:t>1,367,736</w:t>
            </w:r>
          </w:p>
        </w:tc>
        <w:tc>
          <w:tcPr>
            <w:tcW w:w="98" w:type="pct"/>
          </w:tcPr>
          <w:p w14:paraId="0DB2F1D1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3995F" w14:textId="67CCC0C9" w:rsidR="00B117DD" w:rsidRPr="008F2572" w:rsidRDefault="00E118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1,324,237</w:t>
            </w:r>
          </w:p>
        </w:tc>
      </w:tr>
      <w:tr w:rsidR="00B117DD" w:rsidRPr="008F2572" w14:paraId="76E33C8E" w14:textId="77777777" w:rsidTr="009A0BFC">
        <w:trPr>
          <w:cantSplit/>
          <w:trHeight w:val="77"/>
        </w:trPr>
        <w:tc>
          <w:tcPr>
            <w:tcW w:w="2815" w:type="pct"/>
          </w:tcPr>
          <w:p w14:paraId="79960293" w14:textId="77777777" w:rsidR="00B117DD" w:rsidRPr="008F2572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AEDB279" w14:textId="46AC7958" w:rsidR="00B117DD" w:rsidRPr="008F2572" w:rsidRDefault="001131E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0F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26,516,563</w:t>
            </w:r>
          </w:p>
        </w:tc>
        <w:tc>
          <w:tcPr>
            <w:tcW w:w="98" w:type="pct"/>
          </w:tcPr>
          <w:p w14:paraId="5BE4832E" w14:textId="77777777" w:rsidR="00B117DD" w:rsidRPr="008F2572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95087" w14:textId="3AE37FFB" w:rsidR="00B117DD" w:rsidRPr="008F2572" w:rsidRDefault="00E118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0D5A7FEF" w14:textId="77777777" w:rsidR="00F56010" w:rsidRPr="008F2572" w:rsidRDefault="00F56010" w:rsidP="00957EDF">
      <w:pPr>
        <w:tabs>
          <w:tab w:val="clear" w:pos="907"/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8080DE2" w14:textId="77777777" w:rsidR="00745A80" w:rsidRPr="008F2572" w:rsidRDefault="00745A80" w:rsidP="00745A80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เงินกู้ยืมระยะยาวจากสถาบันการเงินมีกําหนดชําระคืนเงินต้น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ทุก </w:t>
      </w:r>
      <w:bookmarkStart w:id="3" w:name="_Hlk118276843"/>
      <w:r w:rsidRPr="008F2572">
        <w:rPr>
          <w:rFonts w:asciiTheme="majorBidi" w:hAnsiTheme="majorBidi" w:cstheme="majorBidi"/>
          <w:spacing w:val="-4"/>
          <w:sz w:val="28"/>
          <w:szCs w:val="28"/>
        </w:rPr>
        <w:t>3</w:t>
      </w:r>
      <w:bookmarkEnd w:id="3"/>
      <w:r w:rsidRPr="008F257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 หรือทุก </w:t>
      </w:r>
      <w:r w:rsidRPr="008F2572">
        <w:rPr>
          <w:rFonts w:asciiTheme="majorBidi" w:hAnsiTheme="majorBidi" w:cstheme="majorBidi"/>
          <w:spacing w:val="-4"/>
          <w:sz w:val="28"/>
          <w:szCs w:val="28"/>
        </w:rPr>
        <w:t xml:space="preserve">6 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>เดือน หรือทุก</w:t>
      </w:r>
      <w:r w:rsidRPr="008F2572">
        <w:rPr>
          <w:rFonts w:asciiTheme="majorBidi" w:hAnsiTheme="majorBidi" w:cstheme="majorBidi"/>
          <w:spacing w:val="-4"/>
          <w:sz w:val="28"/>
          <w:szCs w:val="28"/>
        </w:rPr>
        <w:t xml:space="preserve"> 12 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8F2572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เดือน หรือทุก </w:t>
      </w:r>
      <w:r w:rsidRPr="008F2572">
        <w:rPr>
          <w:rFonts w:asciiTheme="majorBidi" w:hAnsiTheme="majorBidi" w:cstheme="majorBidi"/>
          <w:spacing w:val="-4"/>
          <w:sz w:val="28"/>
          <w:szCs w:val="28"/>
        </w:rPr>
        <w:t xml:space="preserve">6 </w:t>
      </w:r>
      <w:r w:rsidRPr="008F2572">
        <w:rPr>
          <w:rFonts w:asciiTheme="majorBidi" w:hAnsiTheme="majorBidi" w:cstheme="majorBidi"/>
          <w:spacing w:val="-4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8F257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38095538" w14:textId="77777777" w:rsidR="00745A80" w:rsidRPr="008F2572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170F12" w14:textId="73234F16" w:rsidR="00745A80" w:rsidRPr="008F2572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="003C708C">
        <w:rPr>
          <w:rFonts w:asciiTheme="majorBidi" w:hAnsiTheme="majorBidi" w:cstheme="majorBidi"/>
          <w:b/>
          <w:sz w:val="28"/>
          <w:szCs w:val="28"/>
        </w:rPr>
        <w:br/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br/>
        <w:t xml:space="preserve">การดำรงอัตราส่วนเงินสำรองที่มีอยู่ต่อลูกหนี้ด้อยคุณภาพ 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(NPL Coverage ratio)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8F2572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B35738F" w14:textId="0159035F" w:rsidR="00431E29" w:rsidRPr="008F2572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8F2572">
        <w:rPr>
          <w:rFonts w:asciiTheme="majorBidi" w:hAnsiTheme="majorBidi" w:cstheme="majorBidi"/>
          <w:bCs/>
          <w:sz w:val="28"/>
          <w:szCs w:val="28"/>
        </w:rPr>
        <w:t>3</w:t>
      </w:r>
      <w:r w:rsidR="00ED36E8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ED36E8" w:rsidRPr="00ED36E8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bookmarkStart w:id="4" w:name="_Hlk149921947"/>
      <w:r w:rsidRPr="008F2572">
        <w:rPr>
          <w:rFonts w:asciiTheme="majorBidi" w:hAnsiTheme="majorBidi" w:cstheme="majorBidi"/>
          <w:sz w:val="28"/>
          <w:szCs w:val="28"/>
        </w:rPr>
        <w:t>256</w:t>
      </w:r>
      <w:bookmarkEnd w:id="4"/>
      <w:r w:rsidR="00ED36E8"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B57249" w:rsidRPr="00B57249">
        <w:rPr>
          <w:rFonts w:asciiTheme="majorBidi" w:hAnsiTheme="majorBidi" w:cs="Angsana New" w:hint="cs"/>
          <w:b/>
          <w:sz w:val="28"/>
          <w:szCs w:val="28"/>
          <w:cs/>
        </w:rPr>
        <w:t>ไม่มีวงเงินกู้ยืมระยะยาวจากสถาบันการเงินที่ยังมิได้เบิกใช้</w:t>
      </w:r>
      <w:r w:rsidR="00B57249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8F25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8F25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8F2572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D36E8" w:rsidRPr="00ED36E8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8F2572">
        <w:rPr>
          <w:rFonts w:asciiTheme="majorBidi" w:hAnsiTheme="majorBidi" w:cstheme="majorBidi"/>
          <w:b/>
          <w:i/>
          <w:iCs/>
          <w:sz w:val="28"/>
          <w:szCs w:val="28"/>
          <w:cs/>
        </w:rPr>
        <w:t>:</w:t>
      </w:r>
      <w:r w:rsidR="00667367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C00F1F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ไม่มี</w:t>
      </w:r>
      <w:r w:rsidR="00DD2153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วงเงินกู้ยืมระยะยาวจากสถาบันการเงินที่ยังมิได้เบิกใช้</w:t>
      </w:r>
      <w:r w:rsidRPr="008F2572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C9F1109" w14:textId="77777777" w:rsidR="00431E29" w:rsidRPr="008F2572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D5D692D" w14:textId="451629DA" w:rsidR="00431E29" w:rsidRPr="008F2572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กลุ่มบริษัทและบริษัทมี</w:t>
      </w:r>
      <w:r w:rsidR="00403A74">
        <w:rPr>
          <w:rFonts w:asciiTheme="majorBidi" w:hAnsiTheme="majorBidi" w:cstheme="majorBidi"/>
          <w:sz w:val="28"/>
          <w:szCs w:val="28"/>
        </w:rPr>
        <w:br/>
      </w:r>
      <w:r w:rsidRPr="008F2572">
        <w:rPr>
          <w:rFonts w:asciiTheme="majorBidi" w:hAnsiTheme="majorBidi" w:cstheme="majorBidi"/>
          <w:sz w:val="28"/>
          <w:szCs w:val="28"/>
          <w:cs/>
        </w:rPr>
        <w:t>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กลุ่มบริษัทและบริษัทจะจ่ายดอกเบี้ยในอัตราคงที่ให้กับธนาคารเป็นเงินบาท เพื่อแลกกับดอกเบี้ย</w:t>
      </w:r>
      <w:r w:rsidR="006C5CC6">
        <w:rPr>
          <w:rFonts w:asciiTheme="majorBidi" w:hAnsiTheme="majorBidi" w:cstheme="majorBidi"/>
          <w:sz w:val="28"/>
          <w:szCs w:val="28"/>
        </w:rPr>
        <w:br/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ที่เป็นสกุลเหรียญสหรัฐฯ ในอัตรา </w:t>
      </w:r>
      <w:r w:rsidRPr="008F2572">
        <w:rPr>
          <w:rFonts w:asciiTheme="majorBidi" w:hAnsiTheme="majorBidi" w:cstheme="majorBidi"/>
          <w:sz w:val="28"/>
          <w:szCs w:val="28"/>
        </w:rPr>
        <w:t xml:space="preserve">SOFR </w:t>
      </w:r>
      <w:r w:rsidRPr="008F2572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B602D3" w:rsidRPr="008F2572">
        <w:rPr>
          <w:rFonts w:asciiTheme="majorBidi" w:hAnsiTheme="majorBidi" w:cstheme="majorBidi"/>
          <w:sz w:val="28"/>
          <w:szCs w:val="28"/>
          <w:cs/>
        </w:rPr>
        <w:t xml:space="preserve"> ดอกเบี้ย</w:t>
      </w:r>
      <w:r w:rsidR="00957EDF" w:rsidRPr="008F2572">
        <w:rPr>
          <w:rFonts w:asciiTheme="majorBidi" w:hAnsiTheme="majorBidi" w:cstheme="majorBidi"/>
          <w:sz w:val="28"/>
          <w:szCs w:val="28"/>
          <w:cs/>
        </w:rPr>
        <w:t>ที่</w:t>
      </w:r>
      <w:r w:rsidR="00B602D3" w:rsidRPr="008F2572">
        <w:rPr>
          <w:rFonts w:asciiTheme="majorBidi" w:hAnsiTheme="majorBidi" w:cstheme="majorBidi"/>
          <w:sz w:val="28"/>
          <w:szCs w:val="28"/>
          <w:cs/>
        </w:rPr>
        <w:t xml:space="preserve">เป็นสกุลยูโร ในอัตรา </w:t>
      </w:r>
      <w:r w:rsidR="00B602D3" w:rsidRPr="008F2572">
        <w:rPr>
          <w:rFonts w:asciiTheme="majorBidi" w:hAnsiTheme="majorBidi" w:cstheme="majorBidi"/>
          <w:sz w:val="28"/>
          <w:szCs w:val="28"/>
        </w:rPr>
        <w:t>EURIBOR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01B" w:rsidRPr="008F2572">
        <w:rPr>
          <w:rFonts w:asciiTheme="majorBidi" w:hAnsiTheme="majorBidi" w:cstheme="majorBidi"/>
          <w:sz w:val="28"/>
          <w:szCs w:val="28"/>
          <w:cs/>
        </w:rPr>
        <w:t xml:space="preserve">บวกอัตราร้อยละคงที่ต่อปี </w:t>
      </w:r>
      <w:r w:rsidRPr="008F2572">
        <w:rPr>
          <w:rFonts w:asciiTheme="majorBidi" w:hAnsiTheme="majorBidi" w:cstheme="majorBidi"/>
          <w:sz w:val="28"/>
          <w:szCs w:val="28"/>
          <w:cs/>
        </w:rPr>
        <w:t>และดอกเบี้ยที่เป็นสกุลเยนในอัตราร้อยละคงที่ต่อปี และจะจ่ายเงินต้นเป็นเงินบาท เพื่อแลกเปลี่ยนกับ</w:t>
      </w:r>
      <w:r w:rsidR="006C5CC6">
        <w:rPr>
          <w:rFonts w:asciiTheme="majorBidi" w:hAnsiTheme="majorBidi" w:cstheme="majorBidi"/>
          <w:sz w:val="28"/>
          <w:szCs w:val="28"/>
        </w:rPr>
        <w:br/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เงินต้นที่เป็นสกุลเหรียญสหรัฐฯ </w:t>
      </w:r>
      <w:r w:rsidR="00957EDF" w:rsidRPr="008F2572">
        <w:rPr>
          <w:rFonts w:asciiTheme="majorBidi" w:hAnsiTheme="majorBidi" w:cstheme="majorBidi"/>
          <w:sz w:val="28"/>
          <w:szCs w:val="28"/>
          <w:cs/>
        </w:rPr>
        <w:t xml:space="preserve">สกุลยูโร </w:t>
      </w:r>
      <w:r w:rsidRPr="008F2572">
        <w:rPr>
          <w:rFonts w:asciiTheme="majorBidi" w:hAnsiTheme="majorBidi" w:cstheme="majorBidi"/>
          <w:sz w:val="28"/>
          <w:szCs w:val="28"/>
          <w:cs/>
        </w:rPr>
        <w:t>และสกุลเยน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0D726EB5" w14:textId="78558546" w:rsidR="00457A9C" w:rsidRPr="008F2572" w:rsidRDefault="00457A9C" w:rsidP="0045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7513CF" w14:textId="77777777" w:rsidR="00B16105" w:rsidRDefault="00B1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71E4A62" w14:textId="04C3CA07" w:rsidR="002B4B61" w:rsidRPr="008F2572" w:rsidRDefault="002B4B61" w:rsidP="002B4B6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8F2572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593DC0" w14:textId="2D9CE786" w:rsidR="00E61095" w:rsidRPr="008F2572" w:rsidRDefault="00E61095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ED36E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="00484411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ED36E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ED36E8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 w:rsidR="00ED36E8"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24C6AE0E" w14:textId="27AA19EB" w:rsidR="00556B52" w:rsidRDefault="00556B52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ED36E8" w:rsidRPr="00670F67" w14:paraId="120A51EE" w14:textId="77777777" w:rsidTr="009B755E">
        <w:trPr>
          <w:cantSplit/>
          <w:tblHeader/>
        </w:trPr>
        <w:tc>
          <w:tcPr>
            <w:tcW w:w="7020" w:type="dxa"/>
            <w:vAlign w:val="bottom"/>
          </w:tcPr>
          <w:p w14:paraId="56806F77" w14:textId="77777777" w:rsidR="00ED36E8" w:rsidRPr="00F15DAB" w:rsidRDefault="00ED36E8" w:rsidP="009B755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18410931" w14:textId="77777777" w:rsidR="00ED36E8" w:rsidRPr="00670F67" w:rsidRDefault="00ED36E8" w:rsidP="009B755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36E8" w:rsidRPr="00670F67" w14:paraId="062C2974" w14:textId="77777777" w:rsidTr="009B755E">
        <w:trPr>
          <w:cantSplit/>
        </w:trPr>
        <w:tc>
          <w:tcPr>
            <w:tcW w:w="7020" w:type="dxa"/>
          </w:tcPr>
          <w:p w14:paraId="30F5C29F" w14:textId="77777777" w:rsidR="00ED36E8" w:rsidRPr="00F15DAB" w:rsidRDefault="00ED36E8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5F381937" w14:textId="77777777" w:rsidR="00ED36E8" w:rsidRPr="00670F67" w:rsidRDefault="00ED36E8" w:rsidP="009B755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36E8" w:rsidRPr="00CB2992" w14:paraId="2CBA1294" w14:textId="77777777" w:rsidTr="009B755E">
        <w:trPr>
          <w:cantSplit/>
        </w:trPr>
        <w:tc>
          <w:tcPr>
            <w:tcW w:w="7020" w:type="dxa"/>
          </w:tcPr>
          <w:p w14:paraId="673EEBC7" w14:textId="77777777" w:rsidR="00ED36E8" w:rsidRPr="00CB2992" w:rsidRDefault="00ED36E8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73E82AAD" w14:textId="0B64153E" w:rsidR="00ED36E8" w:rsidRPr="00CB2992" w:rsidRDefault="001D3A34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10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3,440,494</w:t>
            </w:r>
          </w:p>
        </w:tc>
      </w:tr>
      <w:tr w:rsidR="00ED36E8" w:rsidRPr="00E30FDD" w14:paraId="1748ABD9" w14:textId="77777777" w:rsidTr="009B755E">
        <w:trPr>
          <w:cantSplit/>
        </w:trPr>
        <w:tc>
          <w:tcPr>
            <w:tcW w:w="7020" w:type="dxa"/>
          </w:tcPr>
          <w:p w14:paraId="7967889C" w14:textId="77777777" w:rsidR="00ED36E8" w:rsidRPr="00CB2992" w:rsidRDefault="00ED36E8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3F0C881" w14:textId="68D4F855" w:rsidR="00ED36E8" w:rsidRPr="00E30FDD" w:rsidRDefault="00A67D8D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7D8D">
              <w:rPr>
                <w:rFonts w:asciiTheme="majorBidi" w:hAnsiTheme="majorBidi" w:cstheme="majorBidi"/>
                <w:sz w:val="28"/>
                <w:szCs w:val="28"/>
              </w:rPr>
              <w:t>4,670,000</w:t>
            </w:r>
          </w:p>
        </w:tc>
      </w:tr>
      <w:tr w:rsidR="00ED36E8" w:rsidRPr="00E30FDD" w14:paraId="3A2ED922" w14:textId="77777777" w:rsidTr="009B755E">
        <w:trPr>
          <w:cantSplit/>
        </w:trPr>
        <w:tc>
          <w:tcPr>
            <w:tcW w:w="7020" w:type="dxa"/>
          </w:tcPr>
          <w:p w14:paraId="59F55309" w14:textId="77777777" w:rsidR="00ED36E8" w:rsidRPr="00CB2992" w:rsidRDefault="00ED36E8" w:rsidP="009B75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337F6ABE" w14:textId="0DAA0E4F" w:rsidR="00ED36E8" w:rsidRPr="00E30FDD" w:rsidRDefault="00A67D8D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7D8D">
              <w:rPr>
                <w:rFonts w:asciiTheme="majorBidi" w:hAnsiTheme="majorBidi" w:cstheme="majorBidi"/>
                <w:sz w:val="28"/>
                <w:szCs w:val="28"/>
              </w:rPr>
              <w:t>(6,386,000)</w:t>
            </w:r>
          </w:p>
        </w:tc>
      </w:tr>
      <w:tr w:rsidR="00ED36E8" w:rsidRPr="00E30FDD" w14:paraId="1988E77A" w14:textId="77777777" w:rsidTr="009B755E">
        <w:trPr>
          <w:cantSplit/>
        </w:trPr>
        <w:tc>
          <w:tcPr>
            <w:tcW w:w="7020" w:type="dxa"/>
          </w:tcPr>
          <w:p w14:paraId="324CCC96" w14:textId="77777777" w:rsidR="00ED36E8" w:rsidRPr="00CB2992" w:rsidRDefault="00ED36E8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47516B29" w14:textId="4332C478" w:rsidR="00ED36E8" w:rsidRPr="00E30FDD" w:rsidRDefault="00A67D8D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7D8D">
              <w:rPr>
                <w:rFonts w:asciiTheme="majorBidi" w:hAnsiTheme="majorBidi" w:cstheme="majorBidi"/>
                <w:sz w:val="28"/>
                <w:szCs w:val="28"/>
              </w:rPr>
              <w:t>(2,716)</w:t>
            </w:r>
          </w:p>
        </w:tc>
      </w:tr>
      <w:tr w:rsidR="00ED36E8" w:rsidRPr="007E1FAE" w14:paraId="01C92AA3" w14:textId="77777777" w:rsidTr="009B755E">
        <w:trPr>
          <w:cantSplit/>
        </w:trPr>
        <w:tc>
          <w:tcPr>
            <w:tcW w:w="7020" w:type="dxa"/>
          </w:tcPr>
          <w:p w14:paraId="3424F628" w14:textId="77777777" w:rsidR="00ED36E8" w:rsidRPr="00CB2992" w:rsidRDefault="00ED36E8" w:rsidP="009B75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43746" w14:textId="5054C233" w:rsidR="00ED36E8" w:rsidRPr="007E1FAE" w:rsidRDefault="00A67D8D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71,721,778</w:t>
            </w:r>
          </w:p>
        </w:tc>
      </w:tr>
    </w:tbl>
    <w:p w14:paraId="764FA936" w14:textId="77777777" w:rsidR="00762A1C" w:rsidRDefault="00554FD5" w:rsidP="00460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ab/>
      </w:r>
    </w:p>
    <w:p w14:paraId="494A86D1" w14:textId="691B7B52" w:rsidR="006210E3" w:rsidRPr="008F2572" w:rsidRDefault="00762A1C" w:rsidP="00460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6210E3" w:rsidRPr="008F2572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4B22E00F" w14:textId="77777777" w:rsidR="006210E3" w:rsidRPr="008F2572" w:rsidRDefault="006210E3" w:rsidP="006210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6210E3" w:rsidRPr="008F2572" w14:paraId="4992ED76" w14:textId="77777777" w:rsidTr="009A0BFC">
        <w:trPr>
          <w:cantSplit/>
        </w:trPr>
        <w:tc>
          <w:tcPr>
            <w:tcW w:w="2815" w:type="pct"/>
          </w:tcPr>
          <w:p w14:paraId="13FA7B04" w14:textId="77777777" w:rsidR="006210E3" w:rsidRPr="008F2572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B4DFA95" w14:textId="77777777" w:rsidR="006210E3" w:rsidRPr="008F2572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210E3" w:rsidRPr="008F2572" w14:paraId="06527FB6" w14:textId="77777777" w:rsidTr="009A0BFC">
        <w:trPr>
          <w:cantSplit/>
        </w:trPr>
        <w:tc>
          <w:tcPr>
            <w:tcW w:w="2815" w:type="pct"/>
          </w:tcPr>
          <w:p w14:paraId="24AC9EB6" w14:textId="77777777" w:rsidR="006210E3" w:rsidRPr="008F2572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0D51739A" w14:textId="5BB7CE93" w:rsidR="006210E3" w:rsidRPr="008F2572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D36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="00ED36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D36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8" w:type="pct"/>
          </w:tcPr>
          <w:p w14:paraId="08CC995D" w14:textId="77777777" w:rsidR="006210E3" w:rsidRPr="008F2572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2C244407" w14:textId="0E1E2539" w:rsidR="006210E3" w:rsidRPr="008F2572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F25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D36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210E3" w:rsidRPr="008F2572" w14:paraId="3F0D4754" w14:textId="77777777" w:rsidTr="009A0BFC">
        <w:trPr>
          <w:cantSplit/>
        </w:trPr>
        <w:tc>
          <w:tcPr>
            <w:tcW w:w="2815" w:type="pct"/>
          </w:tcPr>
          <w:p w14:paraId="25FA2151" w14:textId="77777777" w:rsidR="006210E3" w:rsidRPr="008F2572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7DCDCBF" w14:textId="77777777" w:rsidR="006210E3" w:rsidRPr="008F2572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10E3" w:rsidRPr="008F2572" w14:paraId="1FAFCFD0" w14:textId="77777777" w:rsidTr="009A0BFC">
        <w:trPr>
          <w:cantSplit/>
        </w:trPr>
        <w:tc>
          <w:tcPr>
            <w:tcW w:w="2815" w:type="pct"/>
          </w:tcPr>
          <w:p w14:paraId="7B764757" w14:textId="74B45704" w:rsidR="006210E3" w:rsidRPr="008F2572" w:rsidRDefault="00AE5FC4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6210E3"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039BCF0B" w14:textId="5CC32AF8" w:rsidR="006210E3" w:rsidRPr="008F2572" w:rsidRDefault="004E4E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E4E33">
              <w:rPr>
                <w:rFonts w:asciiTheme="majorBidi" w:hAnsiTheme="majorBidi" w:cstheme="majorBidi"/>
                <w:sz w:val="28"/>
                <w:szCs w:val="28"/>
              </w:rPr>
              <w:t>25,949,087</w:t>
            </w:r>
          </w:p>
        </w:tc>
        <w:tc>
          <w:tcPr>
            <w:tcW w:w="98" w:type="pct"/>
          </w:tcPr>
          <w:p w14:paraId="0B6284FC" w14:textId="77777777" w:rsidR="006210E3" w:rsidRPr="008F2572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D945C8F" w14:textId="552DAEB0" w:rsidR="006210E3" w:rsidRPr="008F2572" w:rsidRDefault="00ED36E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24,859,215</w:t>
            </w:r>
          </w:p>
        </w:tc>
      </w:tr>
      <w:tr w:rsidR="006210E3" w:rsidRPr="008F2572" w14:paraId="7DBF7E05" w14:textId="77777777" w:rsidTr="009A0BFC">
        <w:trPr>
          <w:cantSplit/>
        </w:trPr>
        <w:tc>
          <w:tcPr>
            <w:tcW w:w="2815" w:type="pct"/>
          </w:tcPr>
          <w:p w14:paraId="36C42DB0" w14:textId="5C96CC10" w:rsidR="006210E3" w:rsidRPr="008F2572" w:rsidRDefault="00AE5FC4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="006210E3"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F198B96" w14:textId="0E15CB95" w:rsidR="006210E3" w:rsidRPr="008F2572" w:rsidRDefault="004E4E3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E4E33">
              <w:rPr>
                <w:rFonts w:asciiTheme="majorBidi" w:hAnsiTheme="majorBidi" w:cstheme="majorBidi"/>
                <w:sz w:val="28"/>
                <w:szCs w:val="28"/>
              </w:rPr>
              <w:t>45,772,691</w:t>
            </w:r>
          </w:p>
        </w:tc>
        <w:tc>
          <w:tcPr>
            <w:tcW w:w="98" w:type="pct"/>
          </w:tcPr>
          <w:p w14:paraId="320CBA62" w14:textId="77777777" w:rsidR="006210E3" w:rsidRPr="008F2572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7009E" w14:textId="4C9F29FE" w:rsidR="006210E3" w:rsidRPr="008F2572" w:rsidRDefault="00ED36E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48,581,279</w:t>
            </w:r>
          </w:p>
        </w:tc>
      </w:tr>
      <w:tr w:rsidR="006210E3" w:rsidRPr="008F2572" w14:paraId="119D1F31" w14:textId="77777777" w:rsidTr="009A0BFC">
        <w:trPr>
          <w:cantSplit/>
        </w:trPr>
        <w:tc>
          <w:tcPr>
            <w:tcW w:w="2815" w:type="pct"/>
          </w:tcPr>
          <w:p w14:paraId="365270BD" w14:textId="77777777" w:rsidR="006210E3" w:rsidRPr="008F2572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3BBE44B" w14:textId="5FB78057" w:rsidR="006210E3" w:rsidRPr="008F2572" w:rsidRDefault="00A67D8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71,721,778</w:t>
            </w:r>
          </w:p>
        </w:tc>
        <w:tc>
          <w:tcPr>
            <w:tcW w:w="98" w:type="pct"/>
          </w:tcPr>
          <w:p w14:paraId="2A31DEB9" w14:textId="77777777" w:rsidR="006210E3" w:rsidRPr="008F2572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A3200" w14:textId="0462D38A" w:rsidR="006210E3" w:rsidRPr="00ED36E8" w:rsidRDefault="00ED36E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6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73,440,494</w:t>
            </w:r>
          </w:p>
        </w:tc>
      </w:tr>
    </w:tbl>
    <w:p w14:paraId="53C25193" w14:textId="77777777" w:rsidR="006210E3" w:rsidRPr="008F2572" w:rsidRDefault="006210E3" w:rsidP="006210E3">
      <w:pPr>
        <w:rPr>
          <w:rFonts w:asciiTheme="majorBidi" w:hAnsiTheme="majorBidi" w:cstheme="majorBidi"/>
          <w:sz w:val="28"/>
          <w:szCs w:val="28"/>
          <w:cs/>
        </w:rPr>
      </w:pPr>
    </w:p>
    <w:p w14:paraId="24436038" w14:textId="77777777" w:rsidR="0010641D" w:rsidRPr="008F2572" w:rsidRDefault="0010641D" w:rsidP="0010641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หุ้นกู้มีกําหนดชําระคืนเงินต้นทั้งจำนวนเมื่อครบกำหนดและมีกำหนดชำระดอกเบี้ยทุก </w:t>
      </w:r>
      <w:r w:rsidRPr="008F2572">
        <w:rPr>
          <w:rFonts w:asciiTheme="majorBidi" w:hAnsiTheme="majorBidi" w:cstheme="majorBidi"/>
          <w:sz w:val="28"/>
          <w:szCs w:val="28"/>
        </w:rPr>
        <w:t>3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8F2572">
        <w:rPr>
          <w:rFonts w:asciiTheme="majorBidi" w:hAnsiTheme="majorBidi" w:cstheme="majorBidi"/>
          <w:sz w:val="28"/>
          <w:szCs w:val="28"/>
        </w:rPr>
        <w:t xml:space="preserve">6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8F2572">
        <w:rPr>
          <w:rFonts w:asciiTheme="majorBidi" w:hAnsiTheme="majorBidi" w:cstheme="majorBidi"/>
          <w:sz w:val="28"/>
          <w:szCs w:val="28"/>
          <w:cs/>
        </w:rPr>
        <w:br/>
        <w:t>โดยหุ้นกู้เหล่านี้คิดดอกเบี้ยในอัตราร้อยละคงที่ต่อปี</w:t>
      </w:r>
    </w:p>
    <w:p w14:paraId="3398B367" w14:textId="77777777" w:rsidR="006E3A4B" w:rsidRPr="008F2572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5985CC40" w:rsidR="00DB47A9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 w:rsidRPr="008F2572">
        <w:rPr>
          <w:rFonts w:asciiTheme="majorBidi" w:hAnsiTheme="majorBidi" w:cstheme="majorBidi"/>
          <w:b/>
          <w:sz w:val="28"/>
          <w:szCs w:val="28"/>
          <w:cs/>
        </w:rPr>
        <w:t>ที่ได้ระบุไว้ ได้แก่</w:t>
      </w:r>
      <w:r w:rsidR="006F1264" w:rsidRPr="008F257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</w:t>
      </w:r>
      <w:r w:rsidR="00EE609C" w:rsidRPr="008F2572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8F2572">
        <w:rPr>
          <w:rFonts w:asciiTheme="majorBidi" w:hAnsiTheme="majorBidi" w:cstheme="majorBidi"/>
          <w:b/>
          <w:sz w:val="28"/>
          <w:szCs w:val="28"/>
          <w:cs/>
        </w:rPr>
        <w:t>ผู้ถือหุ้น</w:t>
      </w:r>
      <w:r w:rsidR="00EE609C"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ณ วันสิ้นงวดบัญชีของแต่ละปี</w:t>
      </w:r>
    </w:p>
    <w:p w14:paraId="7CF9A4B0" w14:textId="77777777" w:rsidR="00D64DB2" w:rsidRPr="008F2572" w:rsidRDefault="00D64DB2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1B3E1E9" w14:textId="0FB69DEE" w:rsidR="006B6BFB" w:rsidRPr="008F2572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  <w:sectPr w:rsidR="006B6BFB" w:rsidRPr="008F2572" w:rsidSect="0076714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8F2572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2E7DB76E" w14:textId="50C42183" w:rsidR="00B80499" w:rsidRPr="008F2572" w:rsidRDefault="00B80499" w:rsidP="000738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443657AF" w14:textId="66FEC655" w:rsidR="005A7A86" w:rsidRPr="008F2572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15FEDE95" w14:textId="2C79906E" w:rsidR="008C7553" w:rsidRPr="008F2572" w:rsidRDefault="008C755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 w:rsidR="00073893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84411"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073893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073893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073893"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 w:rsidR="00073893">
        <w:rPr>
          <w:rFonts w:asciiTheme="majorBidi" w:hAnsiTheme="majorBidi" w:cstheme="majorBidi"/>
          <w:bCs/>
          <w:sz w:val="28"/>
          <w:szCs w:val="28"/>
        </w:rPr>
        <w:t>6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EBCE7CD" w14:textId="01606DAF" w:rsidR="00484411" w:rsidRDefault="00484411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0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62"/>
        <w:gridCol w:w="257"/>
        <w:gridCol w:w="864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073893" w:rsidRPr="001C1F9F" w14:paraId="0A4F94FB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3E890563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29A06BAD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73893" w:rsidRPr="001C1F9F" w14:paraId="31A8F333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2A131F73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AAA5672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31AD2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5EE8C819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150CF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0195D3FE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272FD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4F324B32" w14:textId="77777777" w:rsidR="00073893" w:rsidRPr="002F3B46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BA922" w14:textId="77777777" w:rsidR="00073893" w:rsidRPr="002F3B46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3E1473BD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73893" w14:paraId="04CD82B3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3986C7B1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2A794D1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204BC49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B83CBA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E6DE2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CA476C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2EFA5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507EFB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44E8F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E682AA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F8EE0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88D60E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8B725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E6DB0A" w14:textId="77777777" w:rsidR="00073893" w:rsidRPr="00CE7532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DC4E1" w14:textId="77777777" w:rsidR="00073893" w:rsidRPr="000D6776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26D90F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1EED0" w14:textId="77777777" w:rsidR="00073893" w:rsidRPr="002F3B46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137DA6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7C82C36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54E476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73893" w14:paraId="4BEF49F0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5B1BBBDB" w14:textId="77777777" w:rsidR="00073893" w:rsidRPr="001C1F9F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5202AE8D" w14:textId="77777777" w:rsid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744FD" w:rsidRPr="009B1E49" w14:paraId="270721D7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35F4598D" w14:textId="77777777" w:rsidR="006744FD" w:rsidRPr="001C1F9F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A1C3622" w14:textId="5A4222AF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6,168,16</w:t>
            </w:r>
            <w:r w:rsidR="000138B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2755B43C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F01B4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159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1F52E5C2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450616" w14:textId="493F9FB5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76630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E8245E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C7F753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68086F" w14:textId="06FEBB16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184,83</w:t>
            </w:r>
            <w:r w:rsidR="008434D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3188FFF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590546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237</w:t>
            </w:r>
            <w:r w:rsidRPr="00B220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052</w:t>
            </w:r>
          </w:p>
        </w:tc>
        <w:tc>
          <w:tcPr>
            <w:tcW w:w="270" w:type="dxa"/>
            <w:shd w:val="clear" w:color="auto" w:fill="auto"/>
          </w:tcPr>
          <w:p w14:paraId="022C2DE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E94709" w14:textId="4FD6587C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721D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BA833C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4962DF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62E932" w14:textId="6E3F3878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6,353,00</w:t>
            </w:r>
            <w:r w:rsidR="00613AF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3198D10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978CF3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396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798</w:t>
            </w:r>
          </w:p>
        </w:tc>
      </w:tr>
      <w:tr w:rsidR="006744FD" w:rsidRPr="009B1E49" w14:paraId="4DC02FEB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57AA0D98" w14:textId="77777777" w:rsidR="006744FD" w:rsidRPr="001C1F9F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1D86DEA" w14:textId="69405AC6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211,842</w:t>
            </w:r>
          </w:p>
        </w:tc>
        <w:tc>
          <w:tcPr>
            <w:tcW w:w="257" w:type="dxa"/>
            <w:shd w:val="clear" w:color="auto" w:fill="auto"/>
          </w:tcPr>
          <w:p w14:paraId="56FD80D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44F2AD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189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1EBBA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10CEBA" w14:textId="444E8D0E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20,791</w:t>
            </w:r>
          </w:p>
        </w:tc>
        <w:tc>
          <w:tcPr>
            <w:tcW w:w="236" w:type="dxa"/>
            <w:shd w:val="clear" w:color="auto" w:fill="auto"/>
          </w:tcPr>
          <w:p w14:paraId="5BD79B1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65ECB7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19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5637122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BF5A53" w14:textId="425ACC8C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9,110</w:t>
            </w:r>
          </w:p>
        </w:tc>
        <w:tc>
          <w:tcPr>
            <w:tcW w:w="236" w:type="dxa"/>
            <w:shd w:val="clear" w:color="auto" w:fill="auto"/>
          </w:tcPr>
          <w:p w14:paraId="5CF8EFED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1945C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B220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459654E8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4426EB" w14:textId="6D0D68FB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5C8A8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3FB338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B2B2E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447A9F" w14:textId="79A9863C" w:rsidR="006744FD" w:rsidRPr="009B1E49" w:rsidRDefault="000455B1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455B1">
              <w:rPr>
                <w:rFonts w:asciiTheme="majorBidi" w:hAnsiTheme="majorBidi" w:cstheme="majorBidi"/>
                <w:sz w:val="24"/>
                <w:szCs w:val="24"/>
              </w:rPr>
              <w:t>241,743</w:t>
            </w:r>
          </w:p>
        </w:tc>
        <w:tc>
          <w:tcPr>
            <w:tcW w:w="264" w:type="dxa"/>
            <w:shd w:val="clear" w:color="auto" w:fill="auto"/>
          </w:tcPr>
          <w:p w14:paraId="062109CB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17708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217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774</w:t>
            </w:r>
          </w:p>
        </w:tc>
      </w:tr>
      <w:tr w:rsidR="006744FD" w:rsidRPr="009B1E49" w14:paraId="1B3F94CC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60FB252F" w14:textId="77777777" w:rsidR="006744FD" w:rsidRPr="001C1F9F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5B9C" w14:textId="53A5F300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152,19</w:t>
            </w:r>
            <w:r w:rsidR="000138B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7" w:type="dxa"/>
            <w:shd w:val="clear" w:color="auto" w:fill="auto"/>
          </w:tcPr>
          <w:p w14:paraId="109D39DB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1334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547DF">
              <w:rPr>
                <w:rFonts w:asciiTheme="majorBidi" w:hAnsiTheme="majorBidi" w:cs="Angsana New"/>
                <w:sz w:val="24"/>
                <w:szCs w:val="24"/>
                <w:cs/>
              </w:rPr>
              <w:t>116</w:t>
            </w:r>
            <w:r w:rsidRPr="006547D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547DF">
              <w:rPr>
                <w:rFonts w:asciiTheme="majorBidi" w:hAnsiTheme="majorBidi" w:cs="Angsana New"/>
                <w:sz w:val="24"/>
                <w:szCs w:val="24"/>
                <w:cs/>
              </w:rPr>
              <w:t>46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D9889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988C9" w14:textId="38CA3FBA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9E13387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97D6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007C5C2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A7539" w14:textId="763B41D6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10,09</w:t>
            </w:r>
            <w:r w:rsidR="002D5D1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EAFEC1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01247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3CA204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C4558FA" w14:textId="691AE3BF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sz w:val="24"/>
                <w:szCs w:val="24"/>
              </w:rPr>
              <w:t>(126,507)</w:t>
            </w:r>
          </w:p>
        </w:tc>
        <w:tc>
          <w:tcPr>
            <w:tcW w:w="270" w:type="dxa"/>
            <w:shd w:val="clear" w:color="auto" w:fill="auto"/>
          </w:tcPr>
          <w:p w14:paraId="4B733B1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AF047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D375F">
              <w:rPr>
                <w:rFonts w:asciiTheme="majorBidi" w:hAnsiTheme="majorBidi" w:cs="Angsana New"/>
                <w:sz w:val="24"/>
                <w:szCs w:val="24"/>
                <w:cs/>
              </w:rPr>
              <w:t>(101</w:t>
            </w:r>
            <w:r w:rsidRPr="003D3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375F">
              <w:rPr>
                <w:rFonts w:asciiTheme="majorBidi" w:hAnsiTheme="majorBidi" w:cs="Angsana New"/>
                <w:sz w:val="24"/>
                <w:szCs w:val="24"/>
                <w:cs/>
              </w:rPr>
              <w:t>021)</w:t>
            </w:r>
          </w:p>
        </w:tc>
        <w:tc>
          <w:tcPr>
            <w:tcW w:w="270" w:type="dxa"/>
            <w:shd w:val="clear" w:color="auto" w:fill="auto"/>
          </w:tcPr>
          <w:p w14:paraId="3B4B805B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FA33" w14:textId="0DDB4236" w:rsidR="006744FD" w:rsidRPr="009B1E49" w:rsidRDefault="000455B1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55B1">
              <w:rPr>
                <w:rFonts w:asciiTheme="majorBidi" w:hAnsiTheme="majorBidi" w:cstheme="majorBidi"/>
                <w:sz w:val="24"/>
                <w:szCs w:val="24"/>
              </w:rPr>
              <w:t>35,81</w:t>
            </w:r>
            <w:r w:rsidR="00613AF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2D9659E2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076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3947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8139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607</w:t>
            </w:r>
          </w:p>
        </w:tc>
      </w:tr>
      <w:tr w:rsidR="006744FD" w:rsidRPr="009B1E49" w14:paraId="1D708ABD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713C072F" w14:textId="77777777" w:rsidR="006744FD" w:rsidRPr="00FF26E7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C954E" w14:textId="5703D643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6,532,203</w:t>
            </w:r>
          </w:p>
        </w:tc>
        <w:tc>
          <w:tcPr>
            <w:tcW w:w="257" w:type="dxa"/>
            <w:shd w:val="clear" w:color="auto" w:fill="auto"/>
          </w:tcPr>
          <w:p w14:paraId="5D28954B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454C8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465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50656422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F4058" w14:textId="6F9910F2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20,822</w:t>
            </w:r>
          </w:p>
        </w:tc>
        <w:tc>
          <w:tcPr>
            <w:tcW w:w="236" w:type="dxa"/>
            <w:shd w:val="clear" w:color="auto" w:fill="auto"/>
          </w:tcPr>
          <w:p w14:paraId="30146190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F92E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Pr="009B62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39E272BE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8B4EC" w14:textId="4ED18E62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204,039</w:t>
            </w:r>
          </w:p>
        </w:tc>
        <w:tc>
          <w:tcPr>
            <w:tcW w:w="236" w:type="dxa"/>
            <w:shd w:val="clear" w:color="auto" w:fill="auto"/>
          </w:tcPr>
          <w:p w14:paraId="492189A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B26FC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246</w:t>
            </w:r>
            <w:r w:rsidRPr="00B220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0F035E6D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A3D03" w14:textId="0ED9B8D0" w:rsidR="006744FD" w:rsidRPr="00E30FDD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(126,507)</w:t>
            </w:r>
          </w:p>
        </w:tc>
        <w:tc>
          <w:tcPr>
            <w:tcW w:w="270" w:type="dxa"/>
            <w:shd w:val="clear" w:color="auto" w:fill="auto"/>
          </w:tcPr>
          <w:p w14:paraId="2E13658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797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375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(101</w:t>
            </w:r>
            <w:r w:rsidRPr="003D37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375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021)</w:t>
            </w:r>
          </w:p>
        </w:tc>
        <w:tc>
          <w:tcPr>
            <w:tcW w:w="270" w:type="dxa"/>
            <w:shd w:val="clear" w:color="auto" w:fill="auto"/>
          </w:tcPr>
          <w:p w14:paraId="2D8244B0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DCD7" w14:textId="574AF5F9" w:rsidR="006744FD" w:rsidRPr="009B1E49" w:rsidRDefault="000455B1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55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6,630,557</w:t>
            </w:r>
          </w:p>
        </w:tc>
        <w:tc>
          <w:tcPr>
            <w:tcW w:w="264" w:type="dxa"/>
            <w:shd w:val="clear" w:color="auto" w:fill="auto"/>
          </w:tcPr>
          <w:p w14:paraId="6BD21A3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3ADD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630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179</w:t>
            </w:r>
          </w:p>
        </w:tc>
      </w:tr>
      <w:tr w:rsidR="006744FD" w:rsidRPr="009B1E49" w14:paraId="0AD35524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01873DB8" w14:textId="77777777" w:rsidR="006744FD" w:rsidRPr="00756177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7732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01E907DF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A22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55C3EC3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76BD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437F777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D8306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1383B25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41DC9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AB8C87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DEFC391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22E63F3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BD25B0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5BA490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4E7B4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F9B17F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0517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A9F26CA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FC849" w14:textId="77777777" w:rsidR="006744FD" w:rsidRPr="009B1E49" w:rsidRDefault="006744FD" w:rsidP="006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7B5E86" w:rsidRPr="009B1E49" w14:paraId="6EBA7CA9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6875F787" w14:textId="77777777" w:rsidR="007B5E86" w:rsidRPr="001C1F9F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0A5F1C1" w14:textId="6BD893FB" w:rsidR="007B5E86" w:rsidRPr="009B1E49" w:rsidRDefault="00F12F49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F4F3D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E4769C">
              <w:rPr>
                <w:rFonts w:asciiTheme="majorBidi" w:hAnsiTheme="majorBidi" w:cstheme="majorBidi"/>
                <w:sz w:val="24"/>
                <w:szCs w:val="24"/>
              </w:rPr>
              <w:t>50,721</w:t>
            </w:r>
          </w:p>
        </w:tc>
        <w:tc>
          <w:tcPr>
            <w:tcW w:w="257" w:type="dxa"/>
            <w:shd w:val="clear" w:color="auto" w:fill="auto"/>
          </w:tcPr>
          <w:p w14:paraId="49382851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6F95E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</w:rPr>
              <w:t>83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75D676A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9336FE" w14:textId="17D6AB8A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B5E86">
              <w:rPr>
                <w:rFonts w:asciiTheme="majorBidi" w:hAnsiTheme="majorBidi" w:cstheme="majorBidi"/>
                <w:sz w:val="24"/>
                <w:szCs w:val="24"/>
              </w:rPr>
              <w:t>3,939</w:t>
            </w:r>
          </w:p>
        </w:tc>
        <w:tc>
          <w:tcPr>
            <w:tcW w:w="236" w:type="dxa"/>
            <w:shd w:val="clear" w:color="auto" w:fill="auto"/>
          </w:tcPr>
          <w:p w14:paraId="0DB1830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FC1B00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654</w:t>
            </w:r>
          </w:p>
        </w:tc>
        <w:tc>
          <w:tcPr>
            <w:tcW w:w="236" w:type="dxa"/>
            <w:shd w:val="clear" w:color="auto" w:fill="auto"/>
          </w:tcPr>
          <w:p w14:paraId="7BA4B413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89D3E73" w14:textId="68332CC3" w:rsidR="007B5E86" w:rsidRPr="009B1E49" w:rsidRDefault="00F12F49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F4F3D">
              <w:rPr>
                <w:rFonts w:asciiTheme="majorBidi" w:hAnsiTheme="majorBidi" w:cstheme="majorBidi"/>
                <w:sz w:val="24"/>
                <w:szCs w:val="24"/>
              </w:rPr>
              <w:t>81,27</w:t>
            </w:r>
            <w:r w:rsidR="009B3612" w:rsidRPr="00EF4F3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371C43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E81C80C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78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53E4728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E0AED79" w14:textId="68EDFB3A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536E4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E578D16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C710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1963C6" w14:textId="10ED8DD7" w:rsidR="007B5E86" w:rsidRPr="009B1E49" w:rsidRDefault="00F12F49" w:rsidP="00BE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4F3D"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9B3612" w:rsidRPr="00EF4F3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F4F3D">
              <w:rPr>
                <w:rFonts w:asciiTheme="majorBidi" w:hAnsiTheme="majorBidi" w:cstheme="majorBidi"/>
                <w:sz w:val="24"/>
                <w:szCs w:val="24"/>
              </w:rPr>
              <w:t>,938</w:t>
            </w:r>
          </w:p>
        </w:tc>
        <w:tc>
          <w:tcPr>
            <w:tcW w:w="264" w:type="dxa"/>
            <w:shd w:val="clear" w:color="auto" w:fill="auto"/>
          </w:tcPr>
          <w:p w14:paraId="5615864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CD72D1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</w:rPr>
              <w:t>64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999</w:t>
            </w:r>
          </w:p>
        </w:tc>
      </w:tr>
      <w:tr w:rsidR="007B5E86" w:rsidRPr="009B1E49" w14:paraId="24BA4FCC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034D5D34" w14:textId="77777777" w:rsidR="007B5E86" w:rsidRPr="001C1F9F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D4678" w14:textId="5C69C094" w:rsidR="007B5E86" w:rsidRPr="009B1E49" w:rsidRDefault="00837C2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37C26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E4769C">
              <w:rPr>
                <w:rFonts w:asciiTheme="majorBidi" w:hAnsiTheme="majorBidi" w:cstheme="majorBidi"/>
                <w:sz w:val="24"/>
                <w:szCs w:val="24"/>
              </w:rPr>
              <w:t>28,955</w:t>
            </w:r>
            <w:r w:rsidRPr="00837C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4853461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1BFE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(27</w:t>
            </w:r>
            <w:r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15)</w:t>
            </w:r>
          </w:p>
        </w:tc>
        <w:tc>
          <w:tcPr>
            <w:tcW w:w="270" w:type="dxa"/>
            <w:shd w:val="clear" w:color="auto" w:fill="auto"/>
          </w:tcPr>
          <w:p w14:paraId="3E39C64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4872" w14:textId="7FFA3466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B5E86">
              <w:rPr>
                <w:rFonts w:asciiTheme="majorBidi" w:hAnsiTheme="majorBidi" w:cstheme="majorBidi"/>
                <w:sz w:val="24"/>
                <w:szCs w:val="24"/>
              </w:rPr>
              <w:t>(788)</w:t>
            </w:r>
          </w:p>
        </w:tc>
        <w:tc>
          <w:tcPr>
            <w:tcW w:w="236" w:type="dxa"/>
            <w:shd w:val="clear" w:color="auto" w:fill="auto"/>
          </w:tcPr>
          <w:p w14:paraId="4CDD1A66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A4D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(731)</w:t>
            </w:r>
          </w:p>
        </w:tc>
        <w:tc>
          <w:tcPr>
            <w:tcW w:w="236" w:type="dxa"/>
            <w:shd w:val="clear" w:color="auto" w:fill="auto"/>
          </w:tcPr>
          <w:p w14:paraId="1FA32B5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1A063" w14:textId="0F28D9BC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5E8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2F49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 w:rsidR="00F12F49">
              <w:rPr>
                <w:rFonts w:asciiTheme="majorBidi" w:hAnsiTheme="majorBidi" w:cstheme="majorBidi"/>
                <w:sz w:val="24"/>
                <w:szCs w:val="24"/>
              </w:rPr>
              <w:t>,820</w:t>
            </w:r>
            <w:r w:rsidRPr="007B5E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32C744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33241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(15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674)</w:t>
            </w:r>
          </w:p>
        </w:tc>
        <w:tc>
          <w:tcPr>
            <w:tcW w:w="270" w:type="dxa"/>
            <w:shd w:val="clear" w:color="auto" w:fill="auto"/>
          </w:tcPr>
          <w:p w14:paraId="627BA414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C528382" w14:textId="0CCBD0FE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8BEFD0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7BD36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921C0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40CA13" w14:textId="5C3FDCA9" w:rsidR="007B5E86" w:rsidRPr="009B1E49" w:rsidRDefault="00837C2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F4F3D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F12F49" w:rsidRPr="00EF4F3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B3612" w:rsidRPr="00EF4F3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F4F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12F49" w:rsidRPr="00EF4F3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EF4F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094F02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CECDCE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>
              <w:rPr>
                <w:rFonts w:asciiTheme="majorBidi" w:hAnsiTheme="majorBidi" w:cs="Angsana New"/>
                <w:sz w:val="24"/>
                <w:szCs w:val="24"/>
              </w:rPr>
              <w:t>94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20)</w:t>
            </w:r>
          </w:p>
        </w:tc>
      </w:tr>
      <w:tr w:rsidR="007B5E86" w:rsidRPr="009B1E49" w14:paraId="61F3513F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1A94179C" w14:textId="77777777" w:rsidR="007B5E86" w:rsidRPr="00FF26E7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EA0" w14:textId="00628501" w:rsidR="007B5E86" w:rsidRPr="009B1E49" w:rsidRDefault="00F12F49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EF4F3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</w:t>
            </w:r>
            <w:r w:rsidR="00E4769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21</w:t>
            </w:r>
            <w:r w:rsidRPr="00EF4F3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,76</w:t>
            </w:r>
            <w:r w:rsidR="009B3612" w:rsidRPr="00EF4F3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2E52B76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1FA7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1,004</w:t>
            </w:r>
            <w:r w:rsidRPr="00FC39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 w:rsidRPr="00FC39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202E5E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B7323" w14:textId="4E95159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7B5E8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3,151</w:t>
            </w:r>
          </w:p>
        </w:tc>
        <w:tc>
          <w:tcPr>
            <w:tcW w:w="236" w:type="dxa"/>
            <w:shd w:val="clear" w:color="auto" w:fill="auto"/>
          </w:tcPr>
          <w:p w14:paraId="37BCEED8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398E0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923</w:t>
            </w:r>
          </w:p>
        </w:tc>
        <w:tc>
          <w:tcPr>
            <w:tcW w:w="236" w:type="dxa"/>
            <w:shd w:val="clear" w:color="auto" w:fill="auto"/>
          </w:tcPr>
          <w:p w14:paraId="7EACC35B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F6F2C" w14:textId="3E45C3E7" w:rsidR="007B5E86" w:rsidRPr="009B1E49" w:rsidRDefault="00F12F49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F12F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64,45</w:t>
            </w:r>
            <w:r w:rsidR="002D5D1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4E8C13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9AA88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62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352002C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7E1FD" w14:textId="021D497D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58240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294D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34A96F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50369" w14:textId="44688E1E" w:rsidR="007B5E86" w:rsidRPr="009B1E49" w:rsidRDefault="00F12F49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12F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</w:t>
            </w:r>
            <w:r w:rsidR="009B361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389,375</w:t>
            </w:r>
          </w:p>
        </w:tc>
        <w:tc>
          <w:tcPr>
            <w:tcW w:w="264" w:type="dxa"/>
            <w:shd w:val="clear" w:color="auto" w:fill="auto"/>
          </w:tcPr>
          <w:p w14:paraId="33708A5E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90CF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70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</w:t>
            </w:r>
          </w:p>
        </w:tc>
      </w:tr>
      <w:tr w:rsidR="007B5E86" w:rsidRPr="009B1E49" w14:paraId="5F1A4443" w14:textId="77777777" w:rsidTr="009B755E">
        <w:trPr>
          <w:trHeight w:val="271"/>
        </w:trPr>
        <w:tc>
          <w:tcPr>
            <w:tcW w:w="3057" w:type="dxa"/>
            <w:shd w:val="clear" w:color="auto" w:fill="auto"/>
          </w:tcPr>
          <w:p w14:paraId="4E80BEEB" w14:textId="77777777" w:rsidR="007B5E86" w:rsidRPr="00756177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91FD4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0B6D56B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635B3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E6E6F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7BB38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16283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27E48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36CF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9282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8594D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CD83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54CB5E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AB88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50128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A42A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7B184B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FCE1C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F72F25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802A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7B5E86" w:rsidRPr="009B1E49" w14:paraId="71A9AE64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0DB9B3C2" w14:textId="77777777" w:rsidR="007B5E86" w:rsidRPr="00FF26E7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0" w:hanging="24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831BECB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77136C2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4E6F1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09A60A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33CD3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4555D8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F1B8A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455933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7BC96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EA400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A6E43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8E217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A6CC5E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AE879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B537E3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2DAF57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AC9F6D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C6D1E7F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37B865" w14:textId="77777777" w:rsidR="007B5E86" w:rsidRPr="009B1E49" w:rsidRDefault="007B5E86" w:rsidP="007B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188F" w:rsidRPr="009B1E49" w14:paraId="3CA25F11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159418E8" w14:textId="77777777" w:rsidR="00F5188F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(ขาดทุน) กำไรจากการตัดรายการสินทรัพย์ทางการเงินที่วัดมูลค่าด้วย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ราคาทุนตัดจำหน่ายและลูกหนี้ตามสัญญาเช่าซื้อ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D8C4961" w14:textId="07472DE0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5188F">
              <w:rPr>
                <w:rFonts w:asciiTheme="majorBidi" w:hAnsiTheme="majorBidi" w:cs="Angsana New"/>
                <w:sz w:val="24"/>
                <w:szCs w:val="24"/>
              </w:rPr>
              <w:t>(191,523)</w:t>
            </w:r>
          </w:p>
        </w:tc>
        <w:tc>
          <w:tcPr>
            <w:tcW w:w="257" w:type="dxa"/>
            <w:shd w:val="clear" w:color="auto" w:fill="auto"/>
          </w:tcPr>
          <w:p w14:paraId="39E80AEB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F7BCCE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(110</w:t>
            </w:r>
            <w:r w:rsidRPr="00BE18D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601)</w:t>
            </w:r>
          </w:p>
        </w:tc>
        <w:tc>
          <w:tcPr>
            <w:tcW w:w="270" w:type="dxa"/>
            <w:shd w:val="clear" w:color="auto" w:fill="auto"/>
          </w:tcPr>
          <w:p w14:paraId="5C12DFBC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1E1247" w14:textId="620F8D91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B0059C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D40705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DFA05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0D7C4A" w14:textId="380BF305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5188F">
              <w:rPr>
                <w:rFonts w:asciiTheme="majorBidi" w:hAnsiTheme="majorBidi" w:cs="Angsana New"/>
                <w:sz w:val="24"/>
                <w:szCs w:val="24"/>
              </w:rPr>
              <w:t>(84,303)</w:t>
            </w:r>
          </w:p>
        </w:tc>
        <w:tc>
          <w:tcPr>
            <w:tcW w:w="236" w:type="dxa"/>
            <w:shd w:val="clear" w:color="auto" w:fill="auto"/>
          </w:tcPr>
          <w:p w14:paraId="606600FE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40EF82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(920)</w:t>
            </w:r>
          </w:p>
        </w:tc>
        <w:tc>
          <w:tcPr>
            <w:tcW w:w="270" w:type="dxa"/>
            <w:shd w:val="clear" w:color="auto" w:fill="auto"/>
          </w:tcPr>
          <w:p w14:paraId="0A3122E6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148EC6" w14:textId="6F2E238F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604C5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E1ADF1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ACF1E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488032" w14:textId="5252DDD9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88F">
              <w:rPr>
                <w:rFonts w:asciiTheme="majorBidi" w:hAnsiTheme="majorBidi" w:cstheme="majorBidi"/>
                <w:sz w:val="24"/>
                <w:szCs w:val="24"/>
              </w:rPr>
              <w:t>(275,826)</w:t>
            </w:r>
          </w:p>
        </w:tc>
        <w:tc>
          <w:tcPr>
            <w:tcW w:w="264" w:type="dxa"/>
            <w:shd w:val="clear" w:color="auto" w:fill="auto"/>
          </w:tcPr>
          <w:p w14:paraId="4B6AF73F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9C1A1B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(111</w:t>
            </w:r>
            <w:r w:rsidRPr="00BE18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521)</w:t>
            </w:r>
          </w:p>
        </w:tc>
      </w:tr>
      <w:tr w:rsidR="00F5188F" w:rsidRPr="009B1E49" w14:paraId="2F3D5D04" w14:textId="77777777" w:rsidTr="009B755E">
        <w:trPr>
          <w:trHeight w:val="144"/>
        </w:trPr>
        <w:tc>
          <w:tcPr>
            <w:tcW w:w="3057" w:type="dxa"/>
            <w:shd w:val="clear" w:color="auto" w:fill="auto"/>
          </w:tcPr>
          <w:p w14:paraId="3C25E02C" w14:textId="77777777" w:rsidR="00F5188F" w:rsidRPr="00B14847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415DF63" w14:textId="4C2CB508" w:rsidR="00F5188F" w:rsidRPr="009B1E49" w:rsidRDefault="007C10BD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C10BD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6B7B74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="00EF4F3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C10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7B74">
              <w:rPr>
                <w:rFonts w:asciiTheme="majorBidi" w:hAnsiTheme="majorBidi" w:cstheme="majorBidi" w:hint="cs"/>
                <w:sz w:val="24"/>
                <w:szCs w:val="24"/>
                <w:cs/>
              </w:rPr>
              <w:t>076</w:t>
            </w:r>
            <w:r w:rsidRPr="007C10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627A5EB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14F0C0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(855</w:t>
            </w:r>
            <w:r w:rsidRPr="00CC304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991)</w:t>
            </w:r>
          </w:p>
        </w:tc>
        <w:tc>
          <w:tcPr>
            <w:tcW w:w="270" w:type="dxa"/>
            <w:shd w:val="clear" w:color="auto" w:fill="auto"/>
          </w:tcPr>
          <w:p w14:paraId="7064E16B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28C6BF" w14:textId="09B6D21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5D7769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BAD1D0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FC3CD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D73B88" w14:textId="2255CA07" w:rsidR="00F5188F" w:rsidRPr="009B1E49" w:rsidRDefault="006B7B74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18</w:t>
            </w:r>
            <w:r>
              <w:rPr>
                <w:rFonts w:asciiTheme="majorBidi" w:hAnsiTheme="majorBidi" w:cs="Angsana New"/>
                <w:sz w:val="24"/>
                <w:szCs w:val="24"/>
              </w:rPr>
              <w:t>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3A2C2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57A87E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(97</w:t>
            </w:r>
            <w:r w:rsidRPr="00BE18D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999)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7D692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1F6EFD" w14:textId="5817108C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1B27B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58F8F8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4053C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5978AE" w14:textId="6C62D27A" w:rsidR="00F5188F" w:rsidRPr="009B1E49" w:rsidRDefault="007C10BD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C10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7B74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EF4F3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C10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674A3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7C10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B7799A8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4E91D5" w14:textId="77777777" w:rsidR="00F5188F" w:rsidRPr="009B1E49" w:rsidRDefault="00F5188F" w:rsidP="00F5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(953</w:t>
            </w:r>
            <w:r w:rsidRPr="00CC304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990)</w:t>
            </w:r>
          </w:p>
        </w:tc>
      </w:tr>
    </w:tbl>
    <w:p w14:paraId="6B5C7710" w14:textId="55508C43" w:rsidR="00073893" w:rsidRDefault="0007389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38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01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917"/>
        <w:gridCol w:w="240"/>
        <w:gridCol w:w="840"/>
        <w:gridCol w:w="236"/>
        <w:gridCol w:w="963"/>
        <w:gridCol w:w="236"/>
        <w:gridCol w:w="935"/>
      </w:tblGrid>
      <w:tr w:rsidR="00073893" w:rsidRPr="008E019C" w14:paraId="5776119C" w14:textId="77777777" w:rsidTr="009B755E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75A90C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190" w:type="dxa"/>
            <w:gridSpan w:val="19"/>
            <w:vAlign w:val="bottom"/>
          </w:tcPr>
          <w:p w14:paraId="687123C4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73893" w:rsidRPr="008E019C" w14:paraId="52BAF427" w14:textId="77777777" w:rsidTr="009B755E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78E6DBA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5E14738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51A0DEA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238A99F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1742594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6767AE84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0F9EE0DD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bottom"/>
          </w:tcPr>
          <w:p w14:paraId="5D2528C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7599E70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2C40F31A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73893" w:rsidRPr="008E019C" w14:paraId="1349FC2A" w14:textId="77777777" w:rsidTr="009B755E">
        <w:trPr>
          <w:trHeight w:val="20"/>
          <w:tblHeader/>
        </w:trPr>
        <w:tc>
          <w:tcPr>
            <w:tcW w:w="2610" w:type="dxa"/>
            <w:vAlign w:val="bottom"/>
          </w:tcPr>
          <w:p w14:paraId="69354F7C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3D3747A6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  <w:vAlign w:val="bottom"/>
          </w:tcPr>
          <w:p w14:paraId="0CC491F6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C2037FF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B11233B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B814FFF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3AE6C10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1871543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647734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E1E064B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0E43832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E4CC4E8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22AE3F4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0277E228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C2BDC3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9AB1E7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4BCA3D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3E5EBBD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6915E7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41E1ECE6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73893" w:rsidRPr="008E019C" w14:paraId="0D13D1F0" w14:textId="77777777" w:rsidTr="009B755E">
        <w:trPr>
          <w:trHeight w:val="20"/>
          <w:tblHeader/>
        </w:trPr>
        <w:tc>
          <w:tcPr>
            <w:tcW w:w="2610" w:type="dxa"/>
            <w:vAlign w:val="bottom"/>
          </w:tcPr>
          <w:p w14:paraId="185B8B1C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0AF47F53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vAlign w:val="bottom"/>
          </w:tcPr>
          <w:p w14:paraId="60C557EF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DCB624A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E866B0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5C4C396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  <w:vAlign w:val="bottom"/>
          </w:tcPr>
          <w:p w14:paraId="3890156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A90F372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75D821A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F8FB0D9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680630D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664CB0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23CEB00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4B44C60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286CE1B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41B0828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C14E3F6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87A30E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62B2F44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0651D98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73893" w:rsidRPr="008E019C" w14:paraId="21C0A0FC" w14:textId="77777777" w:rsidTr="009B755E">
        <w:trPr>
          <w:trHeight w:val="20"/>
          <w:tblHeader/>
        </w:trPr>
        <w:tc>
          <w:tcPr>
            <w:tcW w:w="2610" w:type="dxa"/>
            <w:vAlign w:val="bottom"/>
          </w:tcPr>
          <w:p w14:paraId="4C69A440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90" w:type="dxa"/>
            <w:gridSpan w:val="19"/>
            <w:vAlign w:val="bottom"/>
          </w:tcPr>
          <w:p w14:paraId="0BCF10B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3893" w:rsidRPr="008E019C" w14:paraId="3EEDE050" w14:textId="77777777" w:rsidTr="009B755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5ECA3FB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5BDC7B" w14:textId="5AD20A52" w:rsidR="00073893" w:rsidRPr="008E019C" w:rsidRDefault="00E3682C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158,4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261DB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FF1AA" w14:textId="3A60E6FB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154,081,379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6F952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7B4A6" w14:textId="792141C6" w:rsidR="00073893" w:rsidRPr="008E019C" w:rsidRDefault="00C44BB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4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111,069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6A39D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3AD343" w14:textId="7F6CBCD8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106,07</w:t>
            </w:r>
            <w:r w:rsidR="004D16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79478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97A56B" w14:textId="21DF9673" w:rsidR="00073893" w:rsidRPr="008E019C" w:rsidRDefault="00E3682C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68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5,390,320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B1F44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62688" w14:textId="06920DAD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5,163,839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11335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BAD65C" w14:textId="188548F1" w:rsidR="00073893" w:rsidRPr="008E019C" w:rsidRDefault="00C44BB9" w:rsidP="00C4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4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(10,756,397)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BE55E0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F12CAB" w14:textId="0BC5F73A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(9,195,348)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B8219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ADB17" w14:textId="34F80EAB" w:rsidR="00073893" w:rsidRPr="008E019C" w:rsidRDefault="00E3682C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153,16</w:t>
            </w:r>
            <w:r w:rsidR="00AD2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3CB50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B7A41" w14:textId="156AE7C0" w:rsidR="00073893" w:rsidRPr="008E019C" w:rsidRDefault="00073893" w:rsidP="009B75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150,155,946</w:t>
            </w:r>
          </w:p>
        </w:tc>
      </w:tr>
      <w:tr w:rsidR="00073893" w:rsidRPr="008E019C" w14:paraId="5A7AAFAA" w14:textId="77777777" w:rsidTr="009B755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6C3289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F9064A" w14:textId="5700AEAF" w:rsidR="00073893" w:rsidRPr="008E019C" w:rsidRDefault="00C44BB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125,5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7733221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56EF62" w14:textId="02E8CAFA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22,558,092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A62CE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1D81BB" w14:textId="6C6D91AC" w:rsidR="00073893" w:rsidRPr="008E019C" w:rsidRDefault="00C44BB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4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58,878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06B760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5D2E9" w14:textId="61E7AD8E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92A5B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ACC9C" w14:textId="1D6064D8" w:rsidR="00073893" w:rsidRPr="008E019C" w:rsidRDefault="00C44BB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4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3,486,000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857B7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A9AF31" w14:textId="4851213B" w:rsidR="00073893" w:rsidRPr="008E019C" w:rsidRDefault="00910B0E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073893"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  <w:r w:rsidR="000738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B2CEFA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B4767" w14:textId="5E9671EF" w:rsidR="00073893" w:rsidRPr="008E019C" w:rsidRDefault="00C44BB9" w:rsidP="000F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4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(9,204,397)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AF1A8D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A6EC9" w14:textId="15863238" w:rsidR="00073893" w:rsidRPr="00073893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38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(7,643,347)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8ED82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C81EC" w14:textId="0988D409" w:rsidR="00073893" w:rsidRPr="008E019C" w:rsidRDefault="00C44BB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119,8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  <w:r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3612" w:rsidRPr="00EF4F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11194" w14:textId="77777777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C223F" w14:textId="69A87C86" w:rsidR="00073893" w:rsidRPr="008E019C" w:rsidRDefault="0007389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118,239,147</w:t>
            </w:r>
          </w:p>
        </w:tc>
      </w:tr>
    </w:tbl>
    <w:p w14:paraId="0E21B77E" w14:textId="77777777" w:rsidR="00073893" w:rsidRPr="008F2572" w:rsidRDefault="0007389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F4A4435" w14:textId="0BC6E092" w:rsidR="008C7553" w:rsidRPr="008F2572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277667" w14:textId="77777777" w:rsidR="008C7553" w:rsidRPr="008F2572" w:rsidRDefault="008C7553" w:rsidP="0048441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1D4227E" w14:textId="38B8ED38" w:rsidR="008C7553" w:rsidRPr="008F2572" w:rsidRDefault="008C7553" w:rsidP="008C7553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714A26" w14:textId="77777777" w:rsidR="00F62D42" w:rsidRPr="008F2572" w:rsidRDefault="00F62D42" w:rsidP="008C755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FEB9D6A" w14:textId="6B5FC7CB" w:rsidR="000E4154" w:rsidRPr="008F2572" w:rsidRDefault="000E4154" w:rsidP="00876D13">
      <w:pPr>
        <w:rPr>
          <w:rFonts w:asciiTheme="majorBidi" w:eastAsia="DengXian" w:hAnsiTheme="majorBidi" w:cstheme="majorBidi"/>
          <w:sz w:val="28"/>
          <w:szCs w:val="28"/>
          <w:cs/>
        </w:rPr>
        <w:sectPr w:rsidR="000E4154" w:rsidRPr="008F2572" w:rsidSect="00675BB7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93199A4" w14:textId="2914BF3E" w:rsidR="00263BC9" w:rsidRPr="008F2572" w:rsidRDefault="00263BC9" w:rsidP="004E18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15D3CC2" w14:textId="77777777" w:rsidR="00BC097E" w:rsidRPr="0070150C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lang w:val="en-GB"/>
        </w:rPr>
      </w:pPr>
    </w:p>
    <w:p w14:paraId="68D4B86C" w14:textId="2D66000B" w:rsidR="00BE73CC" w:rsidRPr="008F2572" w:rsidRDefault="005C0500" w:rsidP="004E18E7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8F257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70150C" w:rsidRDefault="005C0500" w:rsidP="004E18E7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318399A8" w14:textId="50F6EB97" w:rsidR="005C0500" w:rsidRPr="008F2572" w:rsidRDefault="005C0500" w:rsidP="004E18E7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8F2572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8F2572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2936E225" w:rsidR="00F81D92" w:rsidRPr="0070150C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971700" w:rsidRPr="00217488" w14:paraId="52EF0EC3" w14:textId="77777777" w:rsidTr="009B755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598FCC3" w14:textId="77777777" w:rsidR="00971700" w:rsidRPr="00217488" w:rsidDel="00A71EB6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9259C6F" w14:textId="77777777" w:rsidR="00971700" w:rsidRPr="00217488" w:rsidRDefault="00971700" w:rsidP="009B755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71700" w:rsidRPr="00217488" w14:paraId="5D64629B" w14:textId="77777777" w:rsidTr="009B755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381630C6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4659DEE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0C99FB0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51FFCCE6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1700" w:rsidRPr="00217488" w14:paraId="43CFE412" w14:textId="77777777" w:rsidTr="009B755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6F27AB73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E93E21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20172CD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9DCAC8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C795038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074DF5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44469322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287651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F3E89E8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3D85F7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C4911CC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3C9A5E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1FB117F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DAE6AB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1700" w:rsidRPr="00217488" w14:paraId="59DE7EB6" w14:textId="77777777" w:rsidTr="009B755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196D6EFE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647C1B2" w14:textId="77777777" w:rsidR="00971700" w:rsidRPr="00217488" w:rsidRDefault="00971700" w:rsidP="009B75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71700" w:rsidRPr="00217488" w14:paraId="03386191" w14:textId="77777777" w:rsidTr="009B755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47AFFD09" w14:textId="2C3A58BC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260" w:type="dxa"/>
            <w:gridSpan w:val="13"/>
            <w:vAlign w:val="bottom"/>
          </w:tcPr>
          <w:p w14:paraId="458B11D8" w14:textId="77777777" w:rsidR="00971700" w:rsidRPr="00217488" w:rsidRDefault="00971700" w:rsidP="009B755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71700" w:rsidRPr="00217488" w14:paraId="7BD84B15" w14:textId="77777777" w:rsidTr="009B755E">
        <w:trPr>
          <w:cantSplit/>
        </w:trPr>
        <w:tc>
          <w:tcPr>
            <w:tcW w:w="3960" w:type="dxa"/>
          </w:tcPr>
          <w:p w14:paraId="25039FD7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717BC6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4A25B0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38A350A" w14:textId="176F019B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80" w:type="dxa"/>
            <w:vAlign w:val="bottom"/>
          </w:tcPr>
          <w:p w14:paraId="4821AE4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26C37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D265E0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F17D7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6833E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9BD25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E096D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07840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60FD2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DC774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00" w:rsidRPr="00217488" w14:paraId="760690C0" w14:textId="77777777" w:rsidTr="009B755E">
        <w:trPr>
          <w:cantSplit/>
        </w:trPr>
        <w:tc>
          <w:tcPr>
            <w:tcW w:w="3960" w:type="dxa"/>
          </w:tcPr>
          <w:p w14:paraId="33C56D99" w14:textId="552C459B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B161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380A61EC" w14:textId="0FE16B2C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15B5E5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93E437C" w14:textId="3D0439E8" w:rsidR="00971700" w:rsidRPr="00217488" w:rsidRDefault="00FD344B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34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13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FD344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FD344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3716B1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FD344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718</w:t>
            </w:r>
          </w:p>
        </w:tc>
        <w:tc>
          <w:tcPr>
            <w:tcW w:w="180" w:type="dxa"/>
          </w:tcPr>
          <w:p w14:paraId="54AFC1C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A959C0" w14:textId="1940690F" w:rsidR="00971700" w:rsidRPr="00217488" w:rsidRDefault="00FD344B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34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  <w:r w:rsidR="00811A83" w:rsidRPr="00FD344B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811A83" w:rsidRPr="00FD344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811A83" w:rsidRPr="00FD344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3716B1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811A83" w:rsidRPr="00FD344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811A83">
              <w:rPr>
                <w:rFonts w:asciiTheme="majorBidi" w:hAnsiTheme="majorBidi" w:cs="Angsana New"/>
                <w:sz w:val="28"/>
                <w:szCs w:val="28"/>
              </w:rPr>
              <w:t>718</w:t>
            </w:r>
          </w:p>
        </w:tc>
        <w:tc>
          <w:tcPr>
            <w:tcW w:w="185" w:type="dxa"/>
            <w:vAlign w:val="bottom"/>
          </w:tcPr>
          <w:p w14:paraId="7CE4FF4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823242E" w14:textId="644DDE12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72FF89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617B47" w14:textId="1A4D4351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4C2F6F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89F11F" w14:textId="60EF21C4" w:rsidR="00971700" w:rsidRPr="00217488" w:rsidRDefault="00DB267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048">
              <w:rPr>
                <w:rFonts w:asciiTheme="majorBidi" w:hAnsiTheme="majorBidi" w:cstheme="majorBidi" w:hint="cs"/>
                <w:sz w:val="28"/>
                <w:szCs w:val="28"/>
                <w:cs/>
              </w:rPr>
              <w:t>137</w:t>
            </w:r>
            <w:r w:rsidRPr="002A1048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B30A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716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A1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AE6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80" w:type="dxa"/>
            <w:vAlign w:val="bottom"/>
          </w:tcPr>
          <w:p w14:paraId="14F4085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F15995" w14:textId="070132C1" w:rsidR="00971700" w:rsidRPr="00217488" w:rsidRDefault="00B30AE6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048">
              <w:rPr>
                <w:rFonts w:asciiTheme="majorBidi" w:hAnsiTheme="majorBidi" w:cstheme="majorBidi" w:hint="cs"/>
                <w:sz w:val="28"/>
                <w:szCs w:val="28"/>
                <w:cs/>
              </w:rPr>
              <w:t>137</w:t>
            </w:r>
            <w:r w:rsidRPr="002A1048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716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A1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</w:tr>
      <w:tr w:rsidR="00971700" w:rsidRPr="00217488" w14:paraId="0E3DF5EC" w14:textId="77777777" w:rsidTr="009B755E">
        <w:trPr>
          <w:cantSplit/>
          <w:trHeight w:val="189"/>
        </w:trPr>
        <w:tc>
          <w:tcPr>
            <w:tcW w:w="3960" w:type="dxa"/>
          </w:tcPr>
          <w:p w14:paraId="74EC1E0B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149756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1A2A799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A87690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7D4FCD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0F4D95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7C43980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482C3D4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36B21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15A0CA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6A3E0F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7F976F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54928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F87225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1700" w:rsidRPr="00217488" w14:paraId="654BDD73" w14:textId="77777777" w:rsidTr="009B755E">
        <w:trPr>
          <w:cantSplit/>
        </w:trPr>
        <w:tc>
          <w:tcPr>
            <w:tcW w:w="3960" w:type="dxa"/>
          </w:tcPr>
          <w:p w14:paraId="7A1011AF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583543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41D21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A26751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676D1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D0F4D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D4E45C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ED8DE4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43FF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A65EA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897BB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5CEA6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99956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06B49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C6C" w:rsidRPr="00217488" w14:paraId="6FAEAC7B" w14:textId="77777777" w:rsidTr="009B755E">
        <w:trPr>
          <w:cantSplit/>
        </w:trPr>
        <w:tc>
          <w:tcPr>
            <w:tcW w:w="3960" w:type="dxa"/>
          </w:tcPr>
          <w:p w14:paraId="2A7B6CA1" w14:textId="77777777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C032CE3" w14:textId="7AE5657C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3" w:type="dxa"/>
            <w:vAlign w:val="bottom"/>
          </w:tcPr>
          <w:p w14:paraId="00DDD67D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97A1A9A" w14:textId="74D5ADD7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5B71B2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258040" w14:textId="7F197BFC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5" w:type="dxa"/>
            <w:vAlign w:val="bottom"/>
          </w:tcPr>
          <w:p w14:paraId="08B5CEC7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1CA4C42" w14:textId="3BFB676C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DC6103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826C30" w14:textId="4A6A591D" w:rsidR="00631C6C" w:rsidRPr="00EF4F3D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0" w:type="dxa"/>
            <w:vAlign w:val="bottom"/>
          </w:tcPr>
          <w:p w14:paraId="6B7D1479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75826" w14:textId="4DDA0BAC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4D7CC0" w14:textId="77777777" w:rsidR="00631C6C" w:rsidRPr="00217488" w:rsidRDefault="00631C6C" w:rsidP="00631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B7AE83" w14:textId="72D42F27" w:rsidR="00631C6C" w:rsidRPr="00217488" w:rsidRDefault="00631C6C" w:rsidP="00631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971700" w:rsidRPr="00217488" w14:paraId="1CB758AF" w14:textId="77777777" w:rsidTr="009B755E">
        <w:trPr>
          <w:cantSplit/>
        </w:trPr>
        <w:tc>
          <w:tcPr>
            <w:tcW w:w="3960" w:type="dxa"/>
          </w:tcPr>
          <w:p w14:paraId="1B1BE32C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7E6C576" w14:textId="6038EF4E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B31F55F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69EE527" w14:textId="76AFDE1D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26,516,563</w:t>
            </w:r>
          </w:p>
        </w:tc>
        <w:tc>
          <w:tcPr>
            <w:tcW w:w="180" w:type="dxa"/>
            <w:vAlign w:val="bottom"/>
          </w:tcPr>
          <w:p w14:paraId="68C9C003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D831CC" w14:textId="6831F961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26,516,563</w:t>
            </w:r>
          </w:p>
        </w:tc>
        <w:tc>
          <w:tcPr>
            <w:tcW w:w="185" w:type="dxa"/>
            <w:vAlign w:val="bottom"/>
          </w:tcPr>
          <w:p w14:paraId="66FB1881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9E7EBF2" w14:textId="03CAA9CE" w:rsidR="00971700" w:rsidRPr="00217488" w:rsidRDefault="00B204B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539002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8888C" w14:textId="4FC7D301" w:rsidR="00971700" w:rsidRPr="00EF4F3D" w:rsidRDefault="00B204B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92E1E">
              <w:rPr>
                <w:rFonts w:asciiTheme="majorBidi" w:hAnsiTheme="majorBidi" w:cstheme="majorBidi"/>
                <w:sz w:val="28"/>
                <w:szCs w:val="28"/>
              </w:rPr>
              <w:t>485,740</w:t>
            </w:r>
          </w:p>
        </w:tc>
        <w:tc>
          <w:tcPr>
            <w:tcW w:w="180" w:type="dxa"/>
            <w:vAlign w:val="bottom"/>
          </w:tcPr>
          <w:p w14:paraId="712B4B4F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F4F77C" w14:textId="39A1807A" w:rsidR="00971700" w:rsidRPr="00217488" w:rsidRDefault="00B204B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C7052B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1E3A82" w14:textId="0E4A7FD4" w:rsidR="00971700" w:rsidRPr="00217488" w:rsidRDefault="00B204B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D92E1E">
              <w:rPr>
                <w:rFonts w:asciiTheme="majorBidi" w:hAnsiTheme="majorBidi" w:cstheme="majorBidi"/>
                <w:sz w:val="28"/>
                <w:szCs w:val="28"/>
              </w:rPr>
              <w:t>485,740</w:t>
            </w:r>
          </w:p>
        </w:tc>
      </w:tr>
      <w:tr w:rsidR="00971700" w:rsidRPr="00217488" w14:paraId="5038CB96" w14:textId="77777777" w:rsidTr="009B755E">
        <w:trPr>
          <w:cantSplit/>
        </w:trPr>
        <w:tc>
          <w:tcPr>
            <w:tcW w:w="3960" w:type="dxa"/>
          </w:tcPr>
          <w:p w14:paraId="40D1E1AE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ECB9B37" w14:textId="034160DA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40E6000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685C3BA" w14:textId="3CE082B5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71,721,778</w:t>
            </w:r>
          </w:p>
        </w:tc>
        <w:tc>
          <w:tcPr>
            <w:tcW w:w="180" w:type="dxa"/>
            <w:vAlign w:val="bottom"/>
          </w:tcPr>
          <w:p w14:paraId="34B2ADC8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C1AB1F" w14:textId="053041DF" w:rsidR="00971700" w:rsidRPr="00217488" w:rsidRDefault="007E2632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71,721,778</w:t>
            </w:r>
          </w:p>
        </w:tc>
        <w:tc>
          <w:tcPr>
            <w:tcW w:w="185" w:type="dxa"/>
            <w:vAlign w:val="bottom"/>
          </w:tcPr>
          <w:p w14:paraId="31CE9975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DE1E522" w14:textId="5E5DA70A" w:rsidR="00971700" w:rsidRPr="00217488" w:rsidRDefault="00D5638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203C11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AD3589" w14:textId="0BC6A2BB" w:rsidR="00971700" w:rsidRPr="00217488" w:rsidRDefault="00D5638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6383">
              <w:rPr>
                <w:rFonts w:asciiTheme="majorBidi" w:hAnsiTheme="majorBidi" w:cstheme="majorBidi"/>
                <w:sz w:val="28"/>
                <w:szCs w:val="28"/>
              </w:rPr>
              <w:t>71,608,663</w:t>
            </w:r>
          </w:p>
        </w:tc>
        <w:tc>
          <w:tcPr>
            <w:tcW w:w="180" w:type="dxa"/>
            <w:vAlign w:val="bottom"/>
          </w:tcPr>
          <w:p w14:paraId="10EBAF0D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A736F3" w14:textId="49DE12EF" w:rsidR="00971700" w:rsidRPr="00217488" w:rsidRDefault="00D5638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F3EF13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7B433" w14:textId="1B8015A7" w:rsidR="00971700" w:rsidRPr="00217488" w:rsidRDefault="00D56383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6383">
              <w:rPr>
                <w:rFonts w:asciiTheme="majorBidi" w:hAnsiTheme="majorBidi" w:cstheme="majorBidi"/>
                <w:sz w:val="28"/>
                <w:szCs w:val="28"/>
              </w:rPr>
              <w:t>71,608,663</w:t>
            </w:r>
          </w:p>
        </w:tc>
      </w:tr>
      <w:tr w:rsidR="004E18E7" w:rsidRPr="00217488" w14:paraId="35C37E91" w14:textId="77777777" w:rsidTr="000B67C1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9BB7BCC" w14:textId="77777777" w:rsidR="004E18E7" w:rsidRPr="00217488" w:rsidDel="00A71EB6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center"/>
          </w:tcPr>
          <w:p w14:paraId="28894908" w14:textId="77777777" w:rsidR="004E18E7" w:rsidRPr="00217488" w:rsidRDefault="004E18E7" w:rsidP="000B67C1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E18E7" w:rsidRPr="00217488" w14:paraId="6B013EDA" w14:textId="77777777" w:rsidTr="0097170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7DB3F2B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1131AD5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4F9186B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132AC62C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E18E7" w:rsidRPr="00217488" w14:paraId="5FD1629C" w14:textId="77777777" w:rsidTr="0097170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9D52C3B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0E90CC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3D5D93F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DFC1889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B4600A8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94126A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569316C4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DD4820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B24D52F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133296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E88550B" w14:textId="77777777" w:rsidR="004E18E7" w:rsidRPr="00217488" w:rsidRDefault="004E18E7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37BCE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52194EE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5B5B7C" w14:textId="77777777" w:rsidR="004E18E7" w:rsidRPr="00217488" w:rsidRDefault="004E18E7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E18E7" w:rsidRPr="00217488" w14:paraId="1534FF4E" w14:textId="77777777" w:rsidTr="00971700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7EC0EE35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A7F6AE7" w14:textId="77777777" w:rsidR="004E18E7" w:rsidRPr="00217488" w:rsidRDefault="004E18E7" w:rsidP="009B75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4E18E7" w:rsidRPr="00217488" w14:paraId="0A4ADB66" w14:textId="77777777" w:rsidTr="0097170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D330F94" w14:textId="5164F237" w:rsidR="004E18E7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E18E7"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1AE97C1B" w14:textId="77777777" w:rsidR="004E18E7" w:rsidRPr="00217488" w:rsidRDefault="004E18E7" w:rsidP="009B755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4E18E7" w:rsidRPr="00217488" w14:paraId="39928CB3" w14:textId="77777777" w:rsidTr="00971700">
        <w:trPr>
          <w:cantSplit/>
        </w:trPr>
        <w:tc>
          <w:tcPr>
            <w:tcW w:w="3960" w:type="dxa"/>
          </w:tcPr>
          <w:p w14:paraId="74CF8562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83CFCA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6B6979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5E384A2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63F478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69396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6789BD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0033D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D2A98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EB72C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85FAFC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A73E2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3C72E1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0FEA0B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8E7" w:rsidRPr="00217488" w14:paraId="236FCFF4" w14:textId="77777777" w:rsidTr="00971700">
        <w:trPr>
          <w:cantSplit/>
        </w:trPr>
        <w:tc>
          <w:tcPr>
            <w:tcW w:w="3960" w:type="dxa"/>
          </w:tcPr>
          <w:p w14:paraId="462C8DA9" w14:textId="6C08B66B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B161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3643760B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514622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A0764EB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899</w:t>
            </w:r>
          </w:p>
        </w:tc>
        <w:tc>
          <w:tcPr>
            <w:tcW w:w="180" w:type="dxa"/>
          </w:tcPr>
          <w:p w14:paraId="58B7358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8E6C8B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899</w:t>
            </w:r>
          </w:p>
        </w:tc>
        <w:tc>
          <w:tcPr>
            <w:tcW w:w="185" w:type="dxa"/>
            <w:vAlign w:val="bottom"/>
          </w:tcPr>
          <w:p w14:paraId="7DE6CFC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ABF24B3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1EF9B1B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1E1780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D78684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4589B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941</w:t>
            </w:r>
          </w:p>
        </w:tc>
        <w:tc>
          <w:tcPr>
            <w:tcW w:w="180" w:type="dxa"/>
            <w:vAlign w:val="bottom"/>
          </w:tcPr>
          <w:p w14:paraId="29C213F8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84D1C3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941</w:t>
            </w:r>
          </w:p>
        </w:tc>
      </w:tr>
      <w:tr w:rsidR="004E18E7" w:rsidRPr="00217488" w14:paraId="43E5A2FD" w14:textId="77777777" w:rsidTr="00971700">
        <w:trPr>
          <w:cantSplit/>
          <w:trHeight w:val="189"/>
        </w:trPr>
        <w:tc>
          <w:tcPr>
            <w:tcW w:w="3960" w:type="dxa"/>
          </w:tcPr>
          <w:p w14:paraId="13897A44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1C244624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36A398D6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3D2B27B4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B9EF5B0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C443DD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410590A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0D8B93A4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ABB1C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BD0DA4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6533A65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1F43C02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1AF1AB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5A1311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E18E7" w:rsidRPr="00217488" w14:paraId="2A711E7F" w14:textId="77777777" w:rsidTr="00971700">
        <w:trPr>
          <w:cantSplit/>
        </w:trPr>
        <w:tc>
          <w:tcPr>
            <w:tcW w:w="3960" w:type="dxa"/>
          </w:tcPr>
          <w:p w14:paraId="5BAA9727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A75ABC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F4CC23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EC4BE82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CD4FF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81FFF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546628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3FACA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CFCFC0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61B1F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F654C8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1F71F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65085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E0777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8E7" w:rsidRPr="00217488" w14:paraId="1102893F" w14:textId="77777777" w:rsidTr="00971700">
        <w:trPr>
          <w:cantSplit/>
        </w:trPr>
        <w:tc>
          <w:tcPr>
            <w:tcW w:w="3960" w:type="dxa"/>
          </w:tcPr>
          <w:p w14:paraId="50ABC5CD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68D0373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16E42356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92C5D9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FC219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961B2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5" w:type="dxa"/>
            <w:vAlign w:val="bottom"/>
          </w:tcPr>
          <w:p w14:paraId="4A9CEB2E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F72426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327084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133FF6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038994B4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A6E65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09EA97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796AC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4E18E7" w:rsidRPr="00217488" w14:paraId="0A2A8794" w14:textId="77777777" w:rsidTr="00971700">
        <w:trPr>
          <w:cantSplit/>
        </w:trPr>
        <w:tc>
          <w:tcPr>
            <w:tcW w:w="3960" w:type="dxa"/>
          </w:tcPr>
          <w:p w14:paraId="295802C4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06EDA9E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7C5A8D4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4EAA727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191B70B7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BFE563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5" w:type="dxa"/>
            <w:vAlign w:val="bottom"/>
          </w:tcPr>
          <w:p w14:paraId="78CFD6AF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6C01F7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944D74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C241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25B28FF5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49638C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7CDEE1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7F4299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4E18E7" w:rsidRPr="00217488" w14:paraId="104C7207" w14:textId="77777777" w:rsidTr="00971700">
        <w:trPr>
          <w:cantSplit/>
        </w:trPr>
        <w:tc>
          <w:tcPr>
            <w:tcW w:w="3960" w:type="dxa"/>
          </w:tcPr>
          <w:p w14:paraId="1CA001C0" w14:textId="77777777" w:rsidR="004E18E7" w:rsidRPr="00217488" w:rsidRDefault="004E18E7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16FDE95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BBAC252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6BDB12F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76433967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FE22C0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5" w:type="dxa"/>
            <w:vAlign w:val="bottom"/>
          </w:tcPr>
          <w:p w14:paraId="2F87DCD1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2F1931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E6296B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FC5B0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58DFC648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C68DBA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37DCAF" w14:textId="77777777" w:rsidR="004E18E7" w:rsidRPr="00217488" w:rsidRDefault="004E18E7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9DD53" w14:textId="77777777" w:rsidR="004E18E7" w:rsidRPr="00217488" w:rsidRDefault="004E18E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</w:tbl>
    <w:p w14:paraId="2431A61E" w14:textId="77777777" w:rsidR="00F81D92" w:rsidRPr="008F257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4B9259E7" w14:textId="208DBEF6" w:rsidR="006616C3" w:rsidRPr="006E37D4" w:rsidRDefault="00F81D92" w:rsidP="006E3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F257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971700" w:rsidRPr="00217488" w14:paraId="6B5AF694" w14:textId="77777777" w:rsidTr="00971700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10113616" w14:textId="77777777" w:rsidR="00971700" w:rsidRPr="00217488" w:rsidDel="00A71EB6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F549812" w14:textId="77777777" w:rsidR="00971700" w:rsidRPr="00217488" w:rsidRDefault="00971700" w:rsidP="009B755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71700" w:rsidRPr="00217488" w14:paraId="091941B2" w14:textId="77777777" w:rsidTr="00971700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1BB27857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8BF5CB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50550B1C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69980C35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1700" w:rsidRPr="00217488" w14:paraId="34972976" w14:textId="77777777" w:rsidTr="00971700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8FA077B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FDCDE8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5D0F70E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CA2894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2798E02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49D06D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56CD9613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0344C0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071382B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8488DD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1834574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0C2B56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1E764ED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7940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1700" w:rsidRPr="00217488" w14:paraId="72947767" w14:textId="77777777" w:rsidTr="00971700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261E67F0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7863461" w14:textId="77777777" w:rsidR="00971700" w:rsidRPr="00217488" w:rsidRDefault="00971700" w:rsidP="009B75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71700" w:rsidRPr="00217488" w14:paraId="3F5F31A5" w14:textId="77777777" w:rsidTr="0097170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44B5A886" w14:textId="76A24663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10260" w:type="dxa"/>
            <w:gridSpan w:val="13"/>
            <w:vAlign w:val="bottom"/>
          </w:tcPr>
          <w:p w14:paraId="080EEB22" w14:textId="77777777" w:rsidR="00971700" w:rsidRPr="00217488" w:rsidRDefault="00971700" w:rsidP="009B755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71700" w:rsidRPr="00217488" w14:paraId="241A8CBC" w14:textId="77777777" w:rsidTr="00971700">
        <w:trPr>
          <w:cantSplit/>
        </w:trPr>
        <w:tc>
          <w:tcPr>
            <w:tcW w:w="3960" w:type="dxa"/>
          </w:tcPr>
          <w:p w14:paraId="42006CEB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255F556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55B343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EE205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5C13C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6EC50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78894C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C1435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41CD9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797B1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73FBA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89BE0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4D2C7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B014C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00" w:rsidRPr="00217488" w14:paraId="30E57B24" w14:textId="77777777" w:rsidTr="00971700">
        <w:trPr>
          <w:cantSplit/>
        </w:trPr>
        <w:tc>
          <w:tcPr>
            <w:tcW w:w="3960" w:type="dxa"/>
          </w:tcPr>
          <w:p w14:paraId="2995CBBC" w14:textId="5A4CFDBF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B161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72B5B10D" w14:textId="5FC6AF0D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F56440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B7D51CE" w14:textId="616DEB86" w:rsidR="00971700" w:rsidRPr="008D0267" w:rsidRDefault="00C0639E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639E">
              <w:rPr>
                <w:rFonts w:asciiTheme="majorBidi" w:hAnsiTheme="majorBidi" w:cs="Angsana New"/>
                <w:sz w:val="28"/>
                <w:szCs w:val="28"/>
              </w:rPr>
              <w:t>135,577,290</w:t>
            </w:r>
          </w:p>
        </w:tc>
        <w:tc>
          <w:tcPr>
            <w:tcW w:w="180" w:type="dxa"/>
          </w:tcPr>
          <w:p w14:paraId="41B836AF" w14:textId="77777777" w:rsidR="00971700" w:rsidRPr="008D0267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16B250" w14:textId="68910F13" w:rsidR="00971700" w:rsidRPr="008D0267" w:rsidRDefault="00C0639E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639E">
              <w:rPr>
                <w:rFonts w:asciiTheme="majorBidi" w:hAnsiTheme="majorBidi" w:cs="Angsana New"/>
                <w:sz w:val="28"/>
                <w:szCs w:val="28"/>
              </w:rPr>
              <w:t>135,577,290</w:t>
            </w:r>
          </w:p>
        </w:tc>
        <w:tc>
          <w:tcPr>
            <w:tcW w:w="182" w:type="dxa"/>
            <w:vAlign w:val="bottom"/>
          </w:tcPr>
          <w:p w14:paraId="28C37FA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F0411C9" w14:textId="643672AB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A2B451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06E4AA" w14:textId="17D9E802" w:rsidR="00971700" w:rsidRPr="00217488" w:rsidRDefault="008D0267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87F2F0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B7D74" w14:textId="4DC7E28C" w:rsidR="00971700" w:rsidRPr="00217488" w:rsidRDefault="00EE06E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134,665,305</w:t>
            </w:r>
          </w:p>
        </w:tc>
        <w:tc>
          <w:tcPr>
            <w:tcW w:w="180" w:type="dxa"/>
            <w:vAlign w:val="bottom"/>
          </w:tcPr>
          <w:p w14:paraId="5F488C2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368DA9" w14:textId="2374642E" w:rsidR="00971700" w:rsidRPr="00217488" w:rsidRDefault="00EE06E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134,665,305</w:t>
            </w:r>
          </w:p>
        </w:tc>
      </w:tr>
      <w:tr w:rsidR="00971700" w:rsidRPr="00217488" w14:paraId="08EAAB4B" w14:textId="77777777" w:rsidTr="00971700">
        <w:trPr>
          <w:cantSplit/>
        </w:trPr>
        <w:tc>
          <w:tcPr>
            <w:tcW w:w="3960" w:type="dxa"/>
          </w:tcPr>
          <w:p w14:paraId="6EB1D989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7F34538" w14:textId="54C9CE08" w:rsidR="00971700" w:rsidRPr="00217488" w:rsidRDefault="00B84874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AB3574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D2801C8" w14:textId="45EDD28F" w:rsidR="00971700" w:rsidRPr="00217488" w:rsidRDefault="00B84874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1,237,500</w:t>
            </w:r>
          </w:p>
        </w:tc>
        <w:tc>
          <w:tcPr>
            <w:tcW w:w="180" w:type="dxa"/>
          </w:tcPr>
          <w:p w14:paraId="22D917F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79556A" w14:textId="72F87A3A" w:rsidR="00971700" w:rsidRPr="00217488" w:rsidRDefault="00B84874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1,237,500</w:t>
            </w:r>
          </w:p>
        </w:tc>
        <w:tc>
          <w:tcPr>
            <w:tcW w:w="182" w:type="dxa"/>
            <w:vAlign w:val="bottom"/>
          </w:tcPr>
          <w:p w14:paraId="32CEB8E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F99017D" w14:textId="1294022D" w:rsidR="00971700" w:rsidRPr="00217488" w:rsidRDefault="00B147B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DAE46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788AD9" w14:textId="5481CCA0" w:rsidR="00971700" w:rsidRPr="00B010BC" w:rsidRDefault="00B147B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1,248,013</w:t>
            </w:r>
          </w:p>
        </w:tc>
        <w:tc>
          <w:tcPr>
            <w:tcW w:w="180" w:type="dxa"/>
            <w:vAlign w:val="bottom"/>
          </w:tcPr>
          <w:p w14:paraId="76737B6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52E135" w14:textId="532428FA" w:rsidR="00971700" w:rsidRPr="00217488" w:rsidRDefault="00B147B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969B9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DB30C5" w14:textId="448F04B2" w:rsidR="00971700" w:rsidRPr="00217488" w:rsidRDefault="00B147B8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1,248,013</w:t>
            </w:r>
          </w:p>
        </w:tc>
      </w:tr>
      <w:tr w:rsidR="00971700" w:rsidRPr="00217488" w14:paraId="1DE2BA5B" w14:textId="77777777" w:rsidTr="00971700">
        <w:trPr>
          <w:cantSplit/>
          <w:trHeight w:val="189"/>
        </w:trPr>
        <w:tc>
          <w:tcPr>
            <w:tcW w:w="3960" w:type="dxa"/>
          </w:tcPr>
          <w:p w14:paraId="2DBA18CA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755CE3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11D586E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7A4FAB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F345F6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73BFEF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13B0B40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CF64A4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F8C5D5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6E47F8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6FD6A7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2E9F37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42E7B8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36455BE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71700" w:rsidRPr="00217488" w14:paraId="347031B2" w14:textId="77777777" w:rsidTr="00971700">
        <w:trPr>
          <w:cantSplit/>
        </w:trPr>
        <w:tc>
          <w:tcPr>
            <w:tcW w:w="3960" w:type="dxa"/>
          </w:tcPr>
          <w:p w14:paraId="1E13F2F4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E5C2F7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95C43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9965A7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1935D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332BD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825632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5A4BE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1EAA3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5F7B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AE317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AC0BA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8D24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7ACE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00" w:rsidRPr="00217488" w14:paraId="22CAF568" w14:textId="77777777" w:rsidTr="00971700">
        <w:trPr>
          <w:cantSplit/>
        </w:trPr>
        <w:tc>
          <w:tcPr>
            <w:tcW w:w="3960" w:type="dxa"/>
          </w:tcPr>
          <w:p w14:paraId="4F2F3A1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61D4D960" w14:textId="65536124" w:rsidR="00971700" w:rsidRPr="00217488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3" w:type="dxa"/>
            <w:vAlign w:val="bottom"/>
          </w:tcPr>
          <w:p w14:paraId="3DA4213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C9B7061" w14:textId="5A34E47B" w:rsidR="00971700" w:rsidRPr="00217488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332FE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C26626" w14:textId="7F485AA5" w:rsidR="00971700" w:rsidRPr="00217488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2" w:type="dxa"/>
            <w:vAlign w:val="bottom"/>
          </w:tcPr>
          <w:p w14:paraId="0CD58B7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754D90E" w14:textId="4F26AACE" w:rsidR="00971700" w:rsidRPr="00217488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17D31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9ED7F" w14:textId="3F84E8AB" w:rsidR="00971700" w:rsidRPr="00EF4F3D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0" w:type="dxa"/>
            <w:vAlign w:val="bottom"/>
          </w:tcPr>
          <w:p w14:paraId="25E920AB" w14:textId="77777777" w:rsidR="00971700" w:rsidRPr="00EF4F3D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96F970" w14:textId="382A7065" w:rsidR="00971700" w:rsidRPr="00EF4F3D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EC3C2A" w14:textId="77777777" w:rsidR="00971700" w:rsidRPr="00EF4F3D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CD087A" w14:textId="541E72C3" w:rsidR="00971700" w:rsidRPr="00EF4F3D" w:rsidRDefault="00806599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  <w:r w:rsidRPr="00EF4F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52B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B4B61" w:rsidRPr="00EF4F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F1A3C" w:rsidRPr="00217488" w14:paraId="0D494DBF" w14:textId="77777777" w:rsidTr="00971700">
        <w:trPr>
          <w:cantSplit/>
        </w:trPr>
        <w:tc>
          <w:tcPr>
            <w:tcW w:w="3960" w:type="dxa"/>
          </w:tcPr>
          <w:p w14:paraId="5F355C63" w14:textId="77777777" w:rsidR="008F1A3C" w:rsidRPr="00217488" w:rsidRDefault="008F1A3C" w:rsidP="008F1A3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D26385B" w14:textId="50E83DEA" w:rsidR="008F1A3C" w:rsidRPr="00217488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E4CAE3C" w14:textId="77777777" w:rsidR="008F1A3C" w:rsidRPr="00217488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EC50FF6" w14:textId="655EEF86" w:rsidR="008F1A3C" w:rsidRPr="00217488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26,516,563</w:t>
            </w:r>
          </w:p>
        </w:tc>
        <w:tc>
          <w:tcPr>
            <w:tcW w:w="180" w:type="dxa"/>
            <w:vAlign w:val="bottom"/>
          </w:tcPr>
          <w:p w14:paraId="290213E1" w14:textId="77777777" w:rsidR="008F1A3C" w:rsidRPr="00217488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16B77" w14:textId="5DDFBE01" w:rsidR="008F1A3C" w:rsidRPr="00217488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26,516,563</w:t>
            </w:r>
          </w:p>
        </w:tc>
        <w:tc>
          <w:tcPr>
            <w:tcW w:w="182" w:type="dxa"/>
            <w:vAlign w:val="bottom"/>
          </w:tcPr>
          <w:p w14:paraId="4A448E12" w14:textId="77777777" w:rsidR="008F1A3C" w:rsidRPr="00217488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0B1A36" w14:textId="78800B9D" w:rsidR="008F1A3C" w:rsidRPr="00217488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F96302" w14:textId="77777777" w:rsidR="008F1A3C" w:rsidRPr="00217488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811F4" w14:textId="510658C8" w:rsidR="008F1A3C" w:rsidRPr="00EF4F3D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D92E1E">
              <w:rPr>
                <w:rFonts w:asciiTheme="majorBidi" w:hAnsiTheme="majorBidi" w:cstheme="majorBidi"/>
                <w:sz w:val="28"/>
                <w:szCs w:val="28"/>
              </w:rPr>
              <w:t>485,740</w:t>
            </w:r>
          </w:p>
        </w:tc>
        <w:tc>
          <w:tcPr>
            <w:tcW w:w="180" w:type="dxa"/>
            <w:vAlign w:val="bottom"/>
          </w:tcPr>
          <w:p w14:paraId="52B58964" w14:textId="77777777" w:rsidR="008F1A3C" w:rsidRPr="00EF4F3D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4B3AC" w14:textId="3C2F4DF1" w:rsidR="008F1A3C" w:rsidRPr="00EF4F3D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4D8801" w14:textId="77777777" w:rsidR="008F1A3C" w:rsidRPr="00EF4F3D" w:rsidRDefault="008F1A3C" w:rsidP="008F1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6762E3" w14:textId="79C07043" w:rsidR="008F1A3C" w:rsidRPr="00EF4F3D" w:rsidRDefault="008F1A3C" w:rsidP="008F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F4F3D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D92E1E">
              <w:rPr>
                <w:rFonts w:asciiTheme="majorBidi" w:hAnsiTheme="majorBidi" w:cstheme="majorBidi"/>
                <w:sz w:val="28"/>
                <w:szCs w:val="28"/>
              </w:rPr>
              <w:t>485,740</w:t>
            </w:r>
          </w:p>
        </w:tc>
      </w:tr>
      <w:tr w:rsidR="00D56383" w:rsidRPr="00217488" w14:paraId="28490864" w14:textId="77777777" w:rsidTr="00971700">
        <w:trPr>
          <w:cantSplit/>
        </w:trPr>
        <w:tc>
          <w:tcPr>
            <w:tcW w:w="3960" w:type="dxa"/>
          </w:tcPr>
          <w:p w14:paraId="50386377" w14:textId="77777777" w:rsidR="00D56383" w:rsidRPr="00217488" w:rsidRDefault="00D56383" w:rsidP="00D5638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1E4CA639" w14:textId="4ADFBAB5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D9191F3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990EC9" w14:textId="040A8F7E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71,721,778</w:t>
            </w:r>
          </w:p>
        </w:tc>
        <w:tc>
          <w:tcPr>
            <w:tcW w:w="180" w:type="dxa"/>
            <w:vAlign w:val="bottom"/>
          </w:tcPr>
          <w:p w14:paraId="0ED92A6F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3DB001" w14:textId="242F912B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2632">
              <w:rPr>
                <w:rFonts w:asciiTheme="majorBidi" w:hAnsiTheme="majorBidi" w:cstheme="majorBidi"/>
                <w:sz w:val="28"/>
                <w:szCs w:val="28"/>
              </w:rPr>
              <w:t>71,721,778</w:t>
            </w:r>
          </w:p>
        </w:tc>
        <w:tc>
          <w:tcPr>
            <w:tcW w:w="182" w:type="dxa"/>
            <w:vAlign w:val="bottom"/>
          </w:tcPr>
          <w:p w14:paraId="2595DB60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10DB085" w14:textId="52649550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398C1A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07440" w14:textId="77C1011D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6383">
              <w:rPr>
                <w:rFonts w:asciiTheme="majorBidi" w:hAnsiTheme="majorBidi" w:cstheme="majorBidi"/>
                <w:sz w:val="28"/>
                <w:szCs w:val="28"/>
              </w:rPr>
              <w:t>71,608,663</w:t>
            </w:r>
          </w:p>
        </w:tc>
        <w:tc>
          <w:tcPr>
            <w:tcW w:w="180" w:type="dxa"/>
            <w:vAlign w:val="bottom"/>
          </w:tcPr>
          <w:p w14:paraId="71388010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5EB51" w14:textId="4254BAAF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715811" w14:textId="77777777" w:rsidR="00D56383" w:rsidRPr="00217488" w:rsidRDefault="00D56383" w:rsidP="00D563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4C759D" w14:textId="478A9CDF" w:rsidR="00D56383" w:rsidRPr="00217488" w:rsidRDefault="00D56383" w:rsidP="00D5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6383">
              <w:rPr>
                <w:rFonts w:asciiTheme="majorBidi" w:hAnsiTheme="majorBidi" w:cstheme="majorBidi"/>
                <w:sz w:val="28"/>
                <w:szCs w:val="28"/>
              </w:rPr>
              <w:t>71,608,663</w:t>
            </w:r>
          </w:p>
        </w:tc>
      </w:tr>
    </w:tbl>
    <w:p w14:paraId="4477A715" w14:textId="0A269E83" w:rsidR="00971700" w:rsidRDefault="00971700" w:rsidP="006616C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971700" w:rsidRPr="00217488" w14:paraId="7F2DFD81" w14:textId="77777777" w:rsidTr="009B755E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59D11A6" w14:textId="77777777" w:rsidR="00971700" w:rsidRPr="00217488" w:rsidDel="00A71EB6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5BAED49" w14:textId="77777777" w:rsidR="00971700" w:rsidRPr="00217488" w:rsidRDefault="00971700" w:rsidP="009B755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71700" w:rsidRPr="00217488" w14:paraId="690C87BA" w14:textId="77777777" w:rsidTr="009B755E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26344F6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55595806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5F92C308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C50F67B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1700" w:rsidRPr="00217488" w14:paraId="1190192F" w14:textId="77777777" w:rsidTr="009B755E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0BFC982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A23905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27268E2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A2E6783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45FC62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F02CD1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1CF43960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49DD7B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CC2AE13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9CC215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FCE556D" w14:textId="77777777" w:rsidR="00971700" w:rsidRPr="00217488" w:rsidRDefault="00971700" w:rsidP="009B755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B02079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4DA8EAF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0A96A" w14:textId="77777777" w:rsidR="00971700" w:rsidRPr="00217488" w:rsidRDefault="00971700" w:rsidP="009B755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1700" w:rsidRPr="00217488" w14:paraId="08E8443E" w14:textId="77777777" w:rsidTr="009B755E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6022D319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3095AAC" w14:textId="77777777" w:rsidR="00971700" w:rsidRPr="00217488" w:rsidRDefault="00971700" w:rsidP="009B75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71700" w:rsidRPr="00217488" w14:paraId="5565C91A" w14:textId="77777777" w:rsidTr="009B755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18EA423" w14:textId="3744A9E8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683BB398" w14:textId="77777777" w:rsidR="00971700" w:rsidRPr="00217488" w:rsidRDefault="00971700" w:rsidP="009B755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71700" w:rsidRPr="00217488" w14:paraId="1A04325F" w14:textId="77777777" w:rsidTr="009B755E">
        <w:trPr>
          <w:cantSplit/>
        </w:trPr>
        <w:tc>
          <w:tcPr>
            <w:tcW w:w="3960" w:type="dxa"/>
          </w:tcPr>
          <w:p w14:paraId="3CE0C017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535FD7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348655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638DA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3ED0A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D6A5D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6A47AB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F04FAB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1289A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37C9B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419F6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8E433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B538F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67CF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00" w:rsidRPr="00217488" w14:paraId="55812444" w14:textId="77777777" w:rsidTr="009B755E">
        <w:trPr>
          <w:cantSplit/>
        </w:trPr>
        <w:tc>
          <w:tcPr>
            <w:tcW w:w="3960" w:type="dxa"/>
          </w:tcPr>
          <w:p w14:paraId="2E0D33EA" w14:textId="564603D5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B161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4B8D63D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A3BDBB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567CBB3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80" w:type="dxa"/>
          </w:tcPr>
          <w:p w14:paraId="69FE66E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BF3DDB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82" w:type="dxa"/>
            <w:vAlign w:val="bottom"/>
          </w:tcPr>
          <w:p w14:paraId="46B4D76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2B8198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B92A97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A399B4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4C66B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0DF3B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194</w:t>
            </w:r>
          </w:p>
        </w:tc>
        <w:tc>
          <w:tcPr>
            <w:tcW w:w="180" w:type="dxa"/>
            <w:vAlign w:val="bottom"/>
          </w:tcPr>
          <w:p w14:paraId="5C4AAC8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C9D870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194</w:t>
            </w:r>
          </w:p>
        </w:tc>
      </w:tr>
      <w:tr w:rsidR="00971700" w:rsidRPr="00217488" w14:paraId="183B681B" w14:textId="77777777" w:rsidTr="009B755E">
        <w:trPr>
          <w:cantSplit/>
        </w:trPr>
        <w:tc>
          <w:tcPr>
            <w:tcW w:w="3960" w:type="dxa"/>
          </w:tcPr>
          <w:p w14:paraId="56592DE7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642D1A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C71F29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A74A5E1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0" w:type="dxa"/>
          </w:tcPr>
          <w:p w14:paraId="680CA1D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8E382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2" w:type="dxa"/>
            <w:vAlign w:val="bottom"/>
          </w:tcPr>
          <w:p w14:paraId="352CD37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3BA0D0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93466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08402" w14:textId="77777777" w:rsidR="00971700" w:rsidRPr="00B010BC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Pr="005E61A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  <w:tc>
          <w:tcPr>
            <w:tcW w:w="180" w:type="dxa"/>
            <w:vAlign w:val="bottom"/>
          </w:tcPr>
          <w:p w14:paraId="42D5091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CB3C7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CDC153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260930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Pr="005E61A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</w:tr>
      <w:tr w:rsidR="00971700" w:rsidRPr="00217488" w14:paraId="1471B5A8" w14:textId="77777777" w:rsidTr="009B755E">
        <w:trPr>
          <w:cantSplit/>
          <w:trHeight w:val="189"/>
        </w:trPr>
        <w:tc>
          <w:tcPr>
            <w:tcW w:w="3960" w:type="dxa"/>
          </w:tcPr>
          <w:p w14:paraId="3A159C57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A1B88D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3D5DE57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5638F101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8286F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781404B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648C79C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C289CC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D13AE8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71B2CE9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896C581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B23BE0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653EF0E8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3AACDB9C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71700" w:rsidRPr="00217488" w14:paraId="2475D55E" w14:textId="77777777" w:rsidTr="009B755E">
        <w:trPr>
          <w:cantSplit/>
        </w:trPr>
        <w:tc>
          <w:tcPr>
            <w:tcW w:w="3960" w:type="dxa"/>
          </w:tcPr>
          <w:p w14:paraId="6952BA88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5CADEB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CE7D6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6AE96DC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E753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43FCEC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A4AD52F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3E131AE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3BD69A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A48520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93D26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FC631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72F5E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505266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00" w:rsidRPr="00217488" w14:paraId="24397A76" w14:textId="77777777" w:rsidTr="009B755E">
        <w:trPr>
          <w:cantSplit/>
        </w:trPr>
        <w:tc>
          <w:tcPr>
            <w:tcW w:w="3960" w:type="dxa"/>
          </w:tcPr>
          <w:p w14:paraId="5787477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7BCDCA64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20DA4B93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19219F2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FA471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84E4E2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2" w:type="dxa"/>
            <w:vAlign w:val="bottom"/>
          </w:tcPr>
          <w:p w14:paraId="1D4DBB86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A1FBC40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85C26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8003D9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46205D2B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A3237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93AAAD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775A7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971700" w:rsidRPr="00217488" w14:paraId="576180FE" w14:textId="77777777" w:rsidTr="009B755E">
        <w:trPr>
          <w:cantSplit/>
        </w:trPr>
        <w:tc>
          <w:tcPr>
            <w:tcW w:w="3960" w:type="dxa"/>
          </w:tcPr>
          <w:p w14:paraId="4C1BBED5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F74D38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FE406AA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9E05DB6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7F77BA33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F2160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2" w:type="dxa"/>
            <w:vAlign w:val="bottom"/>
          </w:tcPr>
          <w:p w14:paraId="3E203A9D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5757199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93EF3F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E16B0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59C90666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75432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35AD2D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4154DE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971700" w:rsidRPr="00217488" w14:paraId="0E69C28F" w14:textId="77777777" w:rsidTr="009B755E">
        <w:trPr>
          <w:cantSplit/>
        </w:trPr>
        <w:tc>
          <w:tcPr>
            <w:tcW w:w="3960" w:type="dxa"/>
          </w:tcPr>
          <w:p w14:paraId="529E80E4" w14:textId="77777777" w:rsidR="00971700" w:rsidRPr="00217488" w:rsidRDefault="00971700" w:rsidP="009B755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5C384E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8CE0567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2B233CE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397A5B8D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16F17D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2" w:type="dxa"/>
            <w:vAlign w:val="bottom"/>
          </w:tcPr>
          <w:p w14:paraId="593B03E7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811974C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E62B67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1C04BB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2FEE4C82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F9D125" w14:textId="77777777" w:rsidR="00971700" w:rsidRPr="00217488" w:rsidRDefault="00971700" w:rsidP="009B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D961F2" w14:textId="77777777" w:rsidR="00971700" w:rsidRPr="00217488" w:rsidRDefault="00971700" w:rsidP="009B75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8F2ACD" w14:textId="77777777" w:rsidR="00971700" w:rsidRPr="00217488" w:rsidRDefault="00971700" w:rsidP="00E8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</w:tbl>
    <w:p w14:paraId="7F3C609A" w14:textId="77777777" w:rsidR="006616C3" w:rsidRPr="008F2572" w:rsidRDefault="006616C3" w:rsidP="00661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35089F73" w14:textId="1A0DB4DA" w:rsidR="006616C3" w:rsidRDefault="006616C3" w:rsidP="006616C3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572">
        <w:rPr>
          <w:rFonts w:asciiTheme="majorBidi" w:hAnsiTheme="majorBidi" w:cstheme="majorBidi"/>
          <w:sz w:val="28"/>
          <w:szCs w:val="28"/>
          <w:cs/>
          <w:lang w:val="en-US" w:bidi="th-TH"/>
        </w:rPr>
        <w:t>ในระหว่างงวด</w:t>
      </w:r>
      <w:r w:rsidR="00FB22B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สาม</w:t>
      </w:r>
      <w:r w:rsidRPr="008F257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8F2572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FB22BB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="00FB22B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มีนาคม </w:t>
      </w:r>
      <w:r w:rsidRPr="008F257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FB22BB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8F257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กลุ่มบริษัทและบริษัทไม่มีการเปลี่ยนแปลงเทคนิคการประเมินมูลค่ายุติธรรมของเครื่องมือทางการเงิน</w:t>
      </w:r>
    </w:p>
    <w:p w14:paraId="126F7C88" w14:textId="77777777" w:rsidR="00FB22BB" w:rsidRDefault="00FB22BB" w:rsidP="006616C3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A52F39F" w14:textId="4E32EB08" w:rsidR="00FB22BB" w:rsidRPr="008F2572" w:rsidRDefault="00FB22BB" w:rsidP="006616C3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FB22BB" w:rsidRPr="008F2572" w:rsidSect="004721BA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BF0AD4E" w14:textId="1A730575" w:rsidR="00263BC9" w:rsidRPr="008F2572" w:rsidRDefault="00263BC9" w:rsidP="00DA31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F257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1C9BDDE" w14:textId="3F474D67" w:rsidR="00E7567D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74"/>
        <w:gridCol w:w="265"/>
        <w:gridCol w:w="1081"/>
        <w:gridCol w:w="268"/>
        <w:gridCol w:w="1086"/>
      </w:tblGrid>
      <w:tr w:rsidR="00903452" w:rsidRPr="00217488" w14:paraId="2A9CC213" w14:textId="77777777" w:rsidTr="009B755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59DAF685" w14:textId="77777777" w:rsidR="00903452" w:rsidRPr="00217488" w:rsidRDefault="00903452" w:rsidP="009B755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030397D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151A3CD7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3452" w:rsidRPr="00217488" w14:paraId="160C1B6C" w14:textId="77777777" w:rsidTr="009B755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5ACE0EB2" w14:textId="77777777" w:rsidR="00903452" w:rsidRPr="00217488" w:rsidRDefault="00903452" w:rsidP="009B755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2E169A8E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43415E6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8" w:type="dxa"/>
            <w:vAlign w:val="bottom"/>
          </w:tcPr>
          <w:p w14:paraId="4D38EA00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B75ECDA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03452" w:rsidRPr="00217488" w14:paraId="62D8E496" w14:textId="77777777" w:rsidTr="009B755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6984C8DC" w14:textId="77777777" w:rsidR="00903452" w:rsidRPr="00217488" w:rsidRDefault="00903452" w:rsidP="009B755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261A9CD4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5FF42FC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  <w:vAlign w:val="bottom"/>
          </w:tcPr>
          <w:p w14:paraId="0CB9B2D0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4B0D934E" w14:textId="67C2AD7D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0C7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03452" w:rsidRPr="00217488" w14:paraId="370CF972" w14:textId="77777777" w:rsidTr="009B755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5C632BF" w14:textId="77777777" w:rsidR="00903452" w:rsidRPr="00217488" w:rsidRDefault="00903452" w:rsidP="009B755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0F95A494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7AD77769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3452" w:rsidRPr="00217488" w14:paraId="2F3E310F" w14:textId="77777777" w:rsidTr="009B755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07CA5F76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79BCEB8F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5FA5C7E8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5F2EBF7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03535706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452" w:rsidRPr="00217488" w14:paraId="6DF4EB84" w14:textId="77777777" w:rsidTr="009B755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7FECE8E9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3EB02908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0722F173" w14:textId="627B0041" w:rsidR="00903452" w:rsidRPr="00217488" w:rsidRDefault="0050686E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2957E93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1C25B747" w14:textId="77777777" w:rsidR="00903452" w:rsidRPr="00217488" w:rsidRDefault="00903452" w:rsidP="009B75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</w:tr>
    </w:tbl>
    <w:p w14:paraId="2D713645" w14:textId="6B3BC457" w:rsidR="00903452" w:rsidRDefault="00903452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56AEA52" w14:textId="1B88F1C2" w:rsidR="00633D6D" w:rsidRDefault="00633D6D" w:rsidP="00633D6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</w:t>
      </w:r>
      <w:r w:rsidR="00B565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ลารายงาน</w:t>
      </w:r>
    </w:p>
    <w:p w14:paraId="1F4813D8" w14:textId="77777777" w:rsidR="00B565CC" w:rsidRDefault="00B565CC" w:rsidP="00B565CC">
      <w:pPr>
        <w:rPr>
          <w:rFonts w:cstheme="minorBidi"/>
          <w:lang w:val="th-TH"/>
        </w:rPr>
      </w:pPr>
    </w:p>
    <w:p w14:paraId="2FB848C5" w14:textId="57C639D2" w:rsidR="00B565CC" w:rsidRDefault="00ED7070" w:rsidP="00B565CC">
      <w:pPr>
        <w:ind w:firstLine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23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ที่ประชุมสามัญผู้ถือหุ้นประจำปี มีมติ ดังนี้</w:t>
      </w:r>
    </w:p>
    <w:p w14:paraId="397A53B5" w14:textId="78BEA041" w:rsidR="00ED7070" w:rsidRDefault="00ED7070" w:rsidP="00ED7070">
      <w:pPr>
        <w:rPr>
          <w:rFonts w:asciiTheme="majorBidi" w:hAnsiTheme="majorBidi" w:cstheme="majorBidi"/>
          <w:sz w:val="28"/>
          <w:szCs w:val="28"/>
        </w:rPr>
      </w:pPr>
    </w:p>
    <w:p w14:paraId="2986F382" w14:textId="4C0EB65E" w:rsidR="00ED7070" w:rsidRPr="00ED7070" w:rsidRDefault="00ED7070" w:rsidP="0088653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E8C">
        <w:rPr>
          <w:rFonts w:asciiTheme="majorBidi" w:hAnsiTheme="majorBidi" w:cstheme="majorBidi"/>
          <w:sz w:val="28"/>
          <w:szCs w:val="28"/>
          <w:cs/>
        </w:rPr>
        <w:tab/>
      </w:r>
      <w:r w:rsidR="00AF5264">
        <w:rPr>
          <w:rFonts w:asciiTheme="majorBidi" w:hAnsiTheme="majorBidi" w:cstheme="majorBidi"/>
          <w:sz w:val="28"/>
          <w:szCs w:val="28"/>
        </w:rPr>
        <w:t xml:space="preserve"> </w:t>
      </w:r>
      <w:r w:rsidR="00104875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อนุมัติจ่ายเงินปันผลให้แก่ผู้ถือหุ้นสามัญจากกำไรสำหรับปี </w:t>
      </w:r>
      <w:r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ในอัตราหุ้นละ </w:t>
      </w:r>
      <w:r>
        <w:rPr>
          <w:rFonts w:asciiTheme="majorBidi" w:hAnsiTheme="majorBidi" w:cstheme="majorBidi"/>
          <w:sz w:val="28"/>
          <w:szCs w:val="28"/>
        </w:rPr>
        <w:t xml:space="preserve">0.21 </w:t>
      </w:r>
      <w:r>
        <w:rPr>
          <w:rFonts w:asciiTheme="majorBidi" w:hAnsiTheme="majorBidi" w:cstheme="majorBidi" w:hint="cs"/>
          <w:sz w:val="28"/>
          <w:szCs w:val="28"/>
          <w:cs/>
        </w:rPr>
        <w:t>บาท รวมเป็นเงินทั้งสิ้น</w:t>
      </w:r>
      <w:r w:rsidR="00AF5264">
        <w:rPr>
          <w:rFonts w:asciiTheme="majorBidi" w:hAnsiTheme="majorBidi" w:cstheme="majorBidi"/>
          <w:sz w:val="28"/>
          <w:szCs w:val="28"/>
        </w:rPr>
        <w:br/>
      </w:r>
      <w:r w:rsidR="00104875">
        <w:rPr>
          <w:rFonts w:asciiTheme="majorBidi" w:hAnsiTheme="majorBidi" w:cstheme="majorBidi"/>
          <w:sz w:val="28"/>
          <w:szCs w:val="28"/>
        </w:rPr>
        <w:t xml:space="preserve">           </w:t>
      </w:r>
      <w:r w:rsidR="00B01A72">
        <w:rPr>
          <w:rFonts w:asciiTheme="majorBidi" w:hAnsiTheme="majorBidi" w:cstheme="majorBidi"/>
          <w:sz w:val="28"/>
          <w:szCs w:val="28"/>
        </w:rPr>
        <w:t xml:space="preserve">445.2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โดยจะจ่ายเงินปันผลในวันที่ </w:t>
      </w:r>
      <w:r w:rsidR="006D0D00">
        <w:rPr>
          <w:rFonts w:asciiTheme="majorBidi" w:hAnsiTheme="majorBidi" w:cstheme="majorBidi"/>
          <w:sz w:val="28"/>
          <w:szCs w:val="28"/>
        </w:rPr>
        <w:t>16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39389267" w14:textId="70FA68DF" w:rsidR="00ED7070" w:rsidRDefault="00ED7070" w:rsidP="00ED7070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2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786E8C">
        <w:rPr>
          <w:rFonts w:asciiTheme="majorBidi" w:hAnsiTheme="majorBidi" w:cstheme="majorBidi"/>
          <w:sz w:val="28"/>
          <w:szCs w:val="28"/>
          <w:cs/>
          <w:lang w:val="en-US" w:bidi="th-TH"/>
        </w:rPr>
        <w:tab/>
      </w:r>
      <w:r w:rsidR="00786E8C">
        <w:rPr>
          <w:rFonts w:asciiTheme="majorBidi" w:hAnsiTheme="majorBidi" w:cstheme="majorBidi"/>
          <w:sz w:val="28"/>
          <w:szCs w:val="28"/>
          <w:lang w:val="en-US" w:bidi="th-TH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อนุมัติวงเงินเพิ่มเติมสำหรับการออกและเสนอขายหุ้นกู้</w:t>
      </w:r>
    </w:p>
    <w:p w14:paraId="5EC4ACC0" w14:textId="2DF0DE02" w:rsidR="00786E8C" w:rsidRPr="008F2572" w:rsidRDefault="00786E8C" w:rsidP="00ED7070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80BDDF4" w14:textId="003DDA5B" w:rsidR="00ED7070" w:rsidRPr="00ED7070" w:rsidRDefault="00ED7070" w:rsidP="00ED7070">
      <w:pPr>
        <w:rPr>
          <w:rFonts w:asciiTheme="majorBidi" w:hAnsiTheme="majorBidi" w:cstheme="majorBidi"/>
          <w:sz w:val="28"/>
          <w:szCs w:val="28"/>
          <w:cs/>
        </w:rPr>
      </w:pPr>
    </w:p>
    <w:p w14:paraId="6EE81E2F" w14:textId="579CB36D" w:rsidR="00903452" w:rsidRPr="00ED7070" w:rsidRDefault="00903452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19C4127" w14:textId="349C1DE7" w:rsidR="00ED7070" w:rsidRPr="00903452" w:rsidRDefault="00ED7070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EEF4B8" w14:textId="168DBB8F" w:rsidR="00824198" w:rsidRPr="008F2572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sectPr w:rsidR="00824198" w:rsidRPr="008F2572" w:rsidSect="003C030B">
      <w:headerReference w:type="default" r:id="rId14"/>
      <w:footerReference w:type="default" r:id="rId15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585D" w14:textId="77777777" w:rsidR="009B19AA" w:rsidRDefault="009B19AA">
      <w:r>
        <w:separator/>
      </w:r>
    </w:p>
  </w:endnote>
  <w:endnote w:type="continuationSeparator" w:id="0">
    <w:p w14:paraId="0A9391C8" w14:textId="77777777" w:rsidR="009B19AA" w:rsidRDefault="009B19AA">
      <w:r>
        <w:continuationSeparator/>
      </w:r>
    </w:p>
  </w:endnote>
  <w:endnote w:type="continuationNotice" w:id="1">
    <w:p w14:paraId="3D40C7D1" w14:textId="77777777" w:rsidR="009B19AA" w:rsidRDefault="009B19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32048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7C547FF4" w14:textId="4717BC6B" w:rsidR="00E01473" w:rsidRPr="00E01473" w:rsidRDefault="00E01473" w:rsidP="00E01473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E0147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E0147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E0147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E0147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E0147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8CF" w14:textId="22318534" w:rsidR="003A7443" w:rsidRPr="008C7553" w:rsidRDefault="001F0F50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sz w:val="28"/>
            <w:szCs w:val="28"/>
          </w:rPr>
          <w:t>31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D111F49" w14:textId="77777777" w:rsidR="006616C3" w:rsidRPr="002469E8" w:rsidRDefault="006616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1582" w14:textId="77777777" w:rsidR="009B19AA" w:rsidRDefault="009B19AA">
      <w:r>
        <w:separator/>
      </w:r>
    </w:p>
  </w:footnote>
  <w:footnote w:type="continuationSeparator" w:id="0">
    <w:p w14:paraId="5EFB7D9A" w14:textId="77777777" w:rsidR="009B19AA" w:rsidRDefault="009B19AA">
      <w:r>
        <w:continuationSeparator/>
      </w:r>
    </w:p>
  </w:footnote>
  <w:footnote w:type="continuationNotice" w:id="1">
    <w:p w14:paraId="4E4C6CE1" w14:textId="77777777" w:rsidR="009B19AA" w:rsidRDefault="009B19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6CEA" w14:textId="77777777" w:rsidR="0076714D" w:rsidRPr="00606B89" w:rsidRDefault="0076714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47B365C" w14:textId="77777777" w:rsidR="0076714D" w:rsidRPr="00606B89" w:rsidRDefault="0076714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E129BB" w14:textId="77777777" w:rsidR="0076714D" w:rsidRPr="00B82E50" w:rsidRDefault="0076714D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A0AE19E" w14:textId="77777777" w:rsidR="0076714D" w:rsidRPr="00FD4633" w:rsidRDefault="0076714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2B48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27C207CC" w:rsidR="003A7443" w:rsidRDefault="00D64DB2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3A7443" w:rsidRPr="008C7553" w:rsidRDefault="003A7443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0861" w14:textId="77777777" w:rsidR="006616C3" w:rsidRPr="00C52742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C52742">
      <w:rPr>
        <w:rFonts w:ascii="Angsana New" w:hAnsi="Angsana New" w:cs="Angsana New"/>
        <w:b/>
        <w:bCs/>
        <w:sz w:val="30"/>
        <w:szCs w:val="30"/>
        <w:cs/>
      </w:rPr>
      <w:t>บริษัท เมืองไทย แคปปิตอล จำกัด (มหาชน) และบริษัทย่อย</w:t>
    </w:r>
  </w:p>
  <w:p w14:paraId="51A36779" w14:textId="77777777" w:rsidR="006616C3" w:rsidRPr="00C52742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C52742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C52742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C52742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4C57F14" w14:textId="24F2B2C4" w:rsidR="006616C3" w:rsidRPr="00C52742" w:rsidRDefault="00D64DB2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E719AC">
      <w:rPr>
        <w:rFonts w:ascii="Angsana New" w:eastAsia="Cordia New" w:hAnsi="Angsana New" w:cs="Angsana New"/>
        <w:b/>
        <w:sz w:val="30"/>
        <w:szCs w:val="30"/>
      </w:rPr>
      <w:t>31</w:t>
    </w:r>
    <w:r>
      <w:rPr>
        <w:rFonts w:ascii="Angsana New" w:eastAsia="Cordia New" w:hAnsi="Angsana New" w:cs="Angsana New"/>
        <w:bCs/>
        <w:sz w:val="30"/>
        <w:szCs w:val="30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</w:rPr>
      <w:t xml:space="preserve">มีนาคม </w:t>
    </w:r>
    <w:r>
      <w:rPr>
        <w:rFonts w:ascii="Angsana New" w:hAnsi="Angsana New" w:cs="Angsana New"/>
        <w:b/>
        <w:sz w:val="30"/>
        <w:szCs w:val="30"/>
      </w:rPr>
      <w:t>2567</w:t>
    </w:r>
    <w:r w:rsidRPr="00B82E50">
      <w:rPr>
        <w:rFonts w:ascii="Angsana New" w:hAnsi="Angsana New" w:cs="Angsana New"/>
        <w:bCs/>
        <w:sz w:val="30"/>
        <w:szCs w:val="30"/>
        <w:cs/>
      </w:rPr>
      <w:t xml:space="preserve"> (ไม่ได้ตรวจสอบ)</w:t>
    </w:r>
  </w:p>
  <w:p w14:paraId="27A8C7E2" w14:textId="77777777" w:rsidR="006616C3" w:rsidRPr="00C52742" w:rsidRDefault="006616C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3836C83F" w:rsidR="003A7443" w:rsidRPr="00B82E50" w:rsidRDefault="00D64DB2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3A7443" w:rsidRPr="00FD463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6F47411"/>
    <w:multiLevelType w:val="multilevel"/>
    <w:tmpl w:val="19E4AE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0B775C"/>
    <w:multiLevelType w:val="multilevel"/>
    <w:tmpl w:val="C18A6F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AB6446B"/>
    <w:multiLevelType w:val="multilevel"/>
    <w:tmpl w:val="DDC46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576599660">
    <w:abstractNumId w:val="0"/>
  </w:num>
  <w:num w:numId="2" w16cid:durableId="460810125">
    <w:abstractNumId w:val="3"/>
  </w:num>
  <w:num w:numId="3" w16cid:durableId="273251003">
    <w:abstractNumId w:val="8"/>
  </w:num>
  <w:num w:numId="4" w16cid:durableId="698431230">
    <w:abstractNumId w:val="0"/>
  </w:num>
  <w:num w:numId="5" w16cid:durableId="73406624">
    <w:abstractNumId w:val="0"/>
  </w:num>
  <w:num w:numId="6" w16cid:durableId="110976895">
    <w:abstractNumId w:val="6"/>
  </w:num>
  <w:num w:numId="7" w16cid:durableId="174196681">
    <w:abstractNumId w:val="7"/>
  </w:num>
  <w:num w:numId="8" w16cid:durableId="734855986">
    <w:abstractNumId w:val="4"/>
  </w:num>
  <w:num w:numId="9" w16cid:durableId="1854147078">
    <w:abstractNumId w:val="11"/>
  </w:num>
  <w:num w:numId="10" w16cid:durableId="725177012">
    <w:abstractNumId w:val="2"/>
  </w:num>
  <w:num w:numId="11" w16cid:durableId="144208405">
    <w:abstractNumId w:val="10"/>
  </w:num>
  <w:num w:numId="12" w16cid:durableId="547180502">
    <w:abstractNumId w:val="0"/>
  </w:num>
  <w:num w:numId="13" w16cid:durableId="1622610375">
    <w:abstractNumId w:val="1"/>
  </w:num>
  <w:num w:numId="14" w16cid:durableId="1241256766">
    <w:abstractNumId w:val="9"/>
  </w:num>
  <w:num w:numId="15" w16cid:durableId="210641889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653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8B2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5BDC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39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07"/>
    <w:rsid w:val="00044987"/>
    <w:rsid w:val="00044BD7"/>
    <w:rsid w:val="00044DAA"/>
    <w:rsid w:val="00044E56"/>
    <w:rsid w:val="00045016"/>
    <w:rsid w:val="00045116"/>
    <w:rsid w:val="00045154"/>
    <w:rsid w:val="00045320"/>
    <w:rsid w:val="000455B1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6AF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8E"/>
    <w:rsid w:val="0005288D"/>
    <w:rsid w:val="000528EF"/>
    <w:rsid w:val="000529F4"/>
    <w:rsid w:val="00052EB3"/>
    <w:rsid w:val="00052FF6"/>
    <w:rsid w:val="000533E5"/>
    <w:rsid w:val="00053483"/>
    <w:rsid w:val="00053BD5"/>
    <w:rsid w:val="000540D1"/>
    <w:rsid w:val="00054199"/>
    <w:rsid w:val="00054433"/>
    <w:rsid w:val="00054663"/>
    <w:rsid w:val="0005493A"/>
    <w:rsid w:val="00055362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1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0B1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CB7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893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26B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422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398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6FAF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BF0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7C1"/>
    <w:rsid w:val="000B6828"/>
    <w:rsid w:val="000B684C"/>
    <w:rsid w:val="000B68D0"/>
    <w:rsid w:val="000B6997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63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42D"/>
    <w:rsid w:val="000C3693"/>
    <w:rsid w:val="000C3824"/>
    <w:rsid w:val="000C38FA"/>
    <w:rsid w:val="000C3994"/>
    <w:rsid w:val="000C3BC8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211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DA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41B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BE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6E3"/>
    <w:rsid w:val="000F172B"/>
    <w:rsid w:val="000F173C"/>
    <w:rsid w:val="000F1787"/>
    <w:rsid w:val="000F1879"/>
    <w:rsid w:val="000F1A6F"/>
    <w:rsid w:val="000F1BC9"/>
    <w:rsid w:val="000F1C55"/>
    <w:rsid w:val="000F1D7F"/>
    <w:rsid w:val="000F1EE3"/>
    <w:rsid w:val="000F2239"/>
    <w:rsid w:val="000F2770"/>
    <w:rsid w:val="000F2C4F"/>
    <w:rsid w:val="000F2C64"/>
    <w:rsid w:val="000F2D2C"/>
    <w:rsid w:val="000F2DC7"/>
    <w:rsid w:val="000F2EE0"/>
    <w:rsid w:val="000F2EE1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69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875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1E6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0C3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BDA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1F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7EC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7A7"/>
    <w:rsid w:val="001608CB"/>
    <w:rsid w:val="00160A32"/>
    <w:rsid w:val="00160B06"/>
    <w:rsid w:val="001614D5"/>
    <w:rsid w:val="00161720"/>
    <w:rsid w:val="00161741"/>
    <w:rsid w:val="0016178C"/>
    <w:rsid w:val="00161822"/>
    <w:rsid w:val="00161A8F"/>
    <w:rsid w:val="00161AC9"/>
    <w:rsid w:val="00161BDE"/>
    <w:rsid w:val="00161C6E"/>
    <w:rsid w:val="00161C82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16E"/>
    <w:rsid w:val="001634A2"/>
    <w:rsid w:val="001639BA"/>
    <w:rsid w:val="00163CFD"/>
    <w:rsid w:val="00163FB1"/>
    <w:rsid w:val="001642CD"/>
    <w:rsid w:val="00164770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90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5B7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EB"/>
    <w:rsid w:val="001826FA"/>
    <w:rsid w:val="001826FB"/>
    <w:rsid w:val="00182B20"/>
    <w:rsid w:val="00182BC4"/>
    <w:rsid w:val="00182CF0"/>
    <w:rsid w:val="00182D71"/>
    <w:rsid w:val="00182E7A"/>
    <w:rsid w:val="001831F8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6CD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7C1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6E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ADB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64D"/>
    <w:rsid w:val="001A6B64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AE2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9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2E6"/>
    <w:rsid w:val="001C74C6"/>
    <w:rsid w:val="001C75A5"/>
    <w:rsid w:val="001C786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2FF6"/>
    <w:rsid w:val="001D302B"/>
    <w:rsid w:val="001D38AB"/>
    <w:rsid w:val="001D396A"/>
    <w:rsid w:val="001D3978"/>
    <w:rsid w:val="001D3A34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9C3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052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0F50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AB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D89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4D7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78F"/>
    <w:rsid w:val="002158F7"/>
    <w:rsid w:val="00215947"/>
    <w:rsid w:val="00215A71"/>
    <w:rsid w:val="00216313"/>
    <w:rsid w:val="00216936"/>
    <w:rsid w:val="00216ADD"/>
    <w:rsid w:val="0021719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BD1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71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3FCA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190"/>
    <w:rsid w:val="002352D4"/>
    <w:rsid w:val="002352E6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30"/>
    <w:rsid w:val="002377F1"/>
    <w:rsid w:val="00237976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0A5"/>
    <w:rsid w:val="00245271"/>
    <w:rsid w:val="00245319"/>
    <w:rsid w:val="00245379"/>
    <w:rsid w:val="00245861"/>
    <w:rsid w:val="00245865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0BDA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ADA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3E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1F9D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61E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CDD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048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334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B61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C2C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4B2A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E6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0FC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1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0CB1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8D8"/>
    <w:rsid w:val="002F2DF9"/>
    <w:rsid w:val="002F30B4"/>
    <w:rsid w:val="002F33BD"/>
    <w:rsid w:val="002F373D"/>
    <w:rsid w:val="002F394D"/>
    <w:rsid w:val="002F3B46"/>
    <w:rsid w:val="002F3B64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5FD4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362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4E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0D2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93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1D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117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5D51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280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5C2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0D3D"/>
    <w:rsid w:val="00360F42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58"/>
    <w:rsid w:val="0036286F"/>
    <w:rsid w:val="00362A1B"/>
    <w:rsid w:val="00362A74"/>
    <w:rsid w:val="00362D09"/>
    <w:rsid w:val="00362E09"/>
    <w:rsid w:val="00362E0F"/>
    <w:rsid w:val="00362E50"/>
    <w:rsid w:val="0036300E"/>
    <w:rsid w:val="0036323B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6B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C5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1A3E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8AF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38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962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0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08C"/>
    <w:rsid w:val="003C70CC"/>
    <w:rsid w:val="003C71E0"/>
    <w:rsid w:val="003C7367"/>
    <w:rsid w:val="003C763B"/>
    <w:rsid w:val="003C78F0"/>
    <w:rsid w:val="003C7D21"/>
    <w:rsid w:val="003C7FBB"/>
    <w:rsid w:val="003D02F4"/>
    <w:rsid w:val="003D03CC"/>
    <w:rsid w:val="003D0615"/>
    <w:rsid w:val="003D086D"/>
    <w:rsid w:val="003D08E1"/>
    <w:rsid w:val="003D0B5B"/>
    <w:rsid w:val="003D0BCA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09"/>
    <w:rsid w:val="003D2437"/>
    <w:rsid w:val="003D271B"/>
    <w:rsid w:val="003D2A72"/>
    <w:rsid w:val="003D2B3C"/>
    <w:rsid w:val="003D2D83"/>
    <w:rsid w:val="003D2E23"/>
    <w:rsid w:val="003D2F72"/>
    <w:rsid w:val="003D315B"/>
    <w:rsid w:val="003D3339"/>
    <w:rsid w:val="003D3567"/>
    <w:rsid w:val="003D356E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1B25"/>
    <w:rsid w:val="003E2001"/>
    <w:rsid w:val="003E2085"/>
    <w:rsid w:val="003E2414"/>
    <w:rsid w:val="003E2491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4A"/>
    <w:rsid w:val="003E5D73"/>
    <w:rsid w:val="003E6382"/>
    <w:rsid w:val="003E63A3"/>
    <w:rsid w:val="003E6709"/>
    <w:rsid w:val="003E674B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9B9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9DA"/>
    <w:rsid w:val="00403A18"/>
    <w:rsid w:val="00403A57"/>
    <w:rsid w:val="00403A67"/>
    <w:rsid w:val="00403A74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9A8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688"/>
    <w:rsid w:val="004119BC"/>
    <w:rsid w:val="00411B94"/>
    <w:rsid w:val="004123F4"/>
    <w:rsid w:val="00412542"/>
    <w:rsid w:val="00412882"/>
    <w:rsid w:val="004128C6"/>
    <w:rsid w:val="0041299E"/>
    <w:rsid w:val="00412B1C"/>
    <w:rsid w:val="00412BFA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67F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21F"/>
    <w:rsid w:val="004327E3"/>
    <w:rsid w:val="00432B27"/>
    <w:rsid w:val="00432C58"/>
    <w:rsid w:val="00432C6C"/>
    <w:rsid w:val="00432D07"/>
    <w:rsid w:val="00432D2B"/>
    <w:rsid w:val="00432F9B"/>
    <w:rsid w:val="0043302F"/>
    <w:rsid w:val="004330B4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4FE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C73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A76"/>
    <w:rsid w:val="00442E6A"/>
    <w:rsid w:val="0044312A"/>
    <w:rsid w:val="00443287"/>
    <w:rsid w:val="004433A3"/>
    <w:rsid w:val="004433CE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4C7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6FB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5F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9C"/>
    <w:rsid w:val="00457AC4"/>
    <w:rsid w:val="00457BCF"/>
    <w:rsid w:val="00457F19"/>
    <w:rsid w:val="00460374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01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1C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8F3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7E0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20"/>
    <w:rsid w:val="00483D97"/>
    <w:rsid w:val="004841B1"/>
    <w:rsid w:val="004843E6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6A5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977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152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C7"/>
    <w:rsid w:val="004A58F7"/>
    <w:rsid w:val="004A5F17"/>
    <w:rsid w:val="004A5F59"/>
    <w:rsid w:val="004A651F"/>
    <w:rsid w:val="004A68A8"/>
    <w:rsid w:val="004A69B8"/>
    <w:rsid w:val="004A6A7D"/>
    <w:rsid w:val="004A6D26"/>
    <w:rsid w:val="004A6F46"/>
    <w:rsid w:val="004A71C1"/>
    <w:rsid w:val="004A72B2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159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555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DE4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707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C49"/>
    <w:rsid w:val="004C7E6E"/>
    <w:rsid w:val="004C7F9F"/>
    <w:rsid w:val="004C7FF7"/>
    <w:rsid w:val="004D01C2"/>
    <w:rsid w:val="004D0255"/>
    <w:rsid w:val="004D051D"/>
    <w:rsid w:val="004D07F5"/>
    <w:rsid w:val="004D0CF6"/>
    <w:rsid w:val="004D0D96"/>
    <w:rsid w:val="004D0E88"/>
    <w:rsid w:val="004D116E"/>
    <w:rsid w:val="004D12F3"/>
    <w:rsid w:val="004D142F"/>
    <w:rsid w:val="004D14A5"/>
    <w:rsid w:val="004D1663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8E7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9BF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822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33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A1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22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86E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D6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10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7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5AA"/>
    <w:rsid w:val="00526B34"/>
    <w:rsid w:val="00526E2F"/>
    <w:rsid w:val="00526F68"/>
    <w:rsid w:val="005279A5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AA9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246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64B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37C27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C68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067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39C"/>
    <w:rsid w:val="00561430"/>
    <w:rsid w:val="005614B8"/>
    <w:rsid w:val="0056195B"/>
    <w:rsid w:val="005619B4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10E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068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A3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B88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6F5F"/>
    <w:rsid w:val="0057726D"/>
    <w:rsid w:val="00577291"/>
    <w:rsid w:val="00577331"/>
    <w:rsid w:val="00577417"/>
    <w:rsid w:val="005774E2"/>
    <w:rsid w:val="00577578"/>
    <w:rsid w:val="0057768E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017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343"/>
    <w:rsid w:val="0059571B"/>
    <w:rsid w:val="00595A86"/>
    <w:rsid w:val="00595C95"/>
    <w:rsid w:val="00595E8C"/>
    <w:rsid w:val="00595FA9"/>
    <w:rsid w:val="005961E8"/>
    <w:rsid w:val="005964F9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357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B"/>
    <w:rsid w:val="005B4DA4"/>
    <w:rsid w:val="005B4EF7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3F51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427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33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D51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43D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275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BC1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7"/>
    <w:rsid w:val="0061382C"/>
    <w:rsid w:val="00613AFB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62D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268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6C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6D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4D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65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61"/>
    <w:rsid w:val="00654391"/>
    <w:rsid w:val="00654474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57FC4"/>
    <w:rsid w:val="0066007E"/>
    <w:rsid w:val="0066036C"/>
    <w:rsid w:val="006604D5"/>
    <w:rsid w:val="006605CB"/>
    <w:rsid w:val="00660728"/>
    <w:rsid w:val="00660747"/>
    <w:rsid w:val="00660D74"/>
    <w:rsid w:val="00660DC7"/>
    <w:rsid w:val="00660F29"/>
    <w:rsid w:val="00660FD1"/>
    <w:rsid w:val="00661049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7A9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67"/>
    <w:rsid w:val="0066747C"/>
    <w:rsid w:val="00667527"/>
    <w:rsid w:val="0066752D"/>
    <w:rsid w:val="00667623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4FD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BB7"/>
    <w:rsid w:val="00675C8F"/>
    <w:rsid w:val="00675D39"/>
    <w:rsid w:val="00675FC4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1D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251"/>
    <w:rsid w:val="00695369"/>
    <w:rsid w:val="006953FB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36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3F9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867"/>
    <w:rsid w:val="006B18F6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B74"/>
    <w:rsid w:val="006B7D0E"/>
    <w:rsid w:val="006C0113"/>
    <w:rsid w:val="006C01F9"/>
    <w:rsid w:val="006C027B"/>
    <w:rsid w:val="006C02AE"/>
    <w:rsid w:val="006C0369"/>
    <w:rsid w:val="006C06C7"/>
    <w:rsid w:val="006C0768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CC6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D00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1D3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D4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5BF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90D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0C"/>
    <w:rsid w:val="007015DC"/>
    <w:rsid w:val="0070189C"/>
    <w:rsid w:val="00701C8E"/>
    <w:rsid w:val="00701E8A"/>
    <w:rsid w:val="007024AC"/>
    <w:rsid w:val="00702A9F"/>
    <w:rsid w:val="00702B78"/>
    <w:rsid w:val="00703290"/>
    <w:rsid w:val="007034AD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4ED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380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DEE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86D"/>
    <w:rsid w:val="00724A34"/>
    <w:rsid w:val="00724ADA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27FDF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7B4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C17"/>
    <w:rsid w:val="00756E13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88"/>
    <w:rsid w:val="007622CB"/>
    <w:rsid w:val="00762654"/>
    <w:rsid w:val="0076274F"/>
    <w:rsid w:val="0076290E"/>
    <w:rsid w:val="00762A1C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14D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1C6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9B9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90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E8C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4B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21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293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E86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0BD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09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908"/>
    <w:rsid w:val="007D4B06"/>
    <w:rsid w:val="007D4E0C"/>
    <w:rsid w:val="007D4F86"/>
    <w:rsid w:val="007D552F"/>
    <w:rsid w:val="007D5867"/>
    <w:rsid w:val="007D5B08"/>
    <w:rsid w:val="007D5E67"/>
    <w:rsid w:val="007D5FEC"/>
    <w:rsid w:val="007D60A5"/>
    <w:rsid w:val="007D60DD"/>
    <w:rsid w:val="007D6147"/>
    <w:rsid w:val="007D61D9"/>
    <w:rsid w:val="007D6519"/>
    <w:rsid w:val="007D66A5"/>
    <w:rsid w:val="007D6738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632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CD4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99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70B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CF"/>
    <w:rsid w:val="00806574"/>
    <w:rsid w:val="00806599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A83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C26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71D"/>
    <w:rsid w:val="00842DAC"/>
    <w:rsid w:val="00842DD0"/>
    <w:rsid w:val="00843043"/>
    <w:rsid w:val="008432B4"/>
    <w:rsid w:val="008433BF"/>
    <w:rsid w:val="008434DB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DF0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73C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1A0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5F5E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45"/>
    <w:rsid w:val="008719F2"/>
    <w:rsid w:val="00871B9B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96B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09B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AF1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EC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533"/>
    <w:rsid w:val="00886691"/>
    <w:rsid w:val="008867B5"/>
    <w:rsid w:val="008869FA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206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195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80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553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8DD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BA6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267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1F0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3C"/>
    <w:rsid w:val="008F1AD3"/>
    <w:rsid w:val="008F1CF5"/>
    <w:rsid w:val="008F1D2E"/>
    <w:rsid w:val="008F21CD"/>
    <w:rsid w:val="008F22A0"/>
    <w:rsid w:val="008F2572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319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A3"/>
    <w:rsid w:val="009009EF"/>
    <w:rsid w:val="00900D7E"/>
    <w:rsid w:val="00900EBB"/>
    <w:rsid w:val="0090101A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452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436"/>
    <w:rsid w:val="00905A6B"/>
    <w:rsid w:val="00905D55"/>
    <w:rsid w:val="00905F9B"/>
    <w:rsid w:val="009060F1"/>
    <w:rsid w:val="00906154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B0E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405"/>
    <w:rsid w:val="00914A03"/>
    <w:rsid w:val="00914A6D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CFB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AEA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E1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0A3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0F90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320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1D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EDF"/>
    <w:rsid w:val="00957F1E"/>
    <w:rsid w:val="00957F81"/>
    <w:rsid w:val="009603C7"/>
    <w:rsid w:val="00960645"/>
    <w:rsid w:val="009606F7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568"/>
    <w:rsid w:val="009709AD"/>
    <w:rsid w:val="00970B68"/>
    <w:rsid w:val="00970B6B"/>
    <w:rsid w:val="00970BB9"/>
    <w:rsid w:val="00970D20"/>
    <w:rsid w:val="009714A0"/>
    <w:rsid w:val="0097170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CB0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D4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96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68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5B1"/>
    <w:rsid w:val="009A267F"/>
    <w:rsid w:val="009A26A1"/>
    <w:rsid w:val="009A2925"/>
    <w:rsid w:val="009A295C"/>
    <w:rsid w:val="009A2978"/>
    <w:rsid w:val="009A29F8"/>
    <w:rsid w:val="009A2F00"/>
    <w:rsid w:val="009A3295"/>
    <w:rsid w:val="009A32DF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9AA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612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1F3"/>
    <w:rsid w:val="009B56FF"/>
    <w:rsid w:val="009B5750"/>
    <w:rsid w:val="009B5A84"/>
    <w:rsid w:val="009B5D72"/>
    <w:rsid w:val="009B5EC0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1B"/>
    <w:rsid w:val="009C10B5"/>
    <w:rsid w:val="009C14CC"/>
    <w:rsid w:val="009C1639"/>
    <w:rsid w:val="009C170F"/>
    <w:rsid w:val="009C17DB"/>
    <w:rsid w:val="009C1C22"/>
    <w:rsid w:val="009C1D47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9BD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2EA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090"/>
    <w:rsid w:val="009E40E0"/>
    <w:rsid w:val="009E42B1"/>
    <w:rsid w:val="009E43A6"/>
    <w:rsid w:val="009E4444"/>
    <w:rsid w:val="009E4771"/>
    <w:rsid w:val="009E491C"/>
    <w:rsid w:val="009E4926"/>
    <w:rsid w:val="009E4C69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1D0"/>
    <w:rsid w:val="009F43D7"/>
    <w:rsid w:val="009F4446"/>
    <w:rsid w:val="009F4969"/>
    <w:rsid w:val="009F49CC"/>
    <w:rsid w:val="009F4B00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1D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76B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53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B4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619"/>
    <w:rsid w:val="00A47BB1"/>
    <w:rsid w:val="00A47F59"/>
    <w:rsid w:val="00A5015B"/>
    <w:rsid w:val="00A50167"/>
    <w:rsid w:val="00A50273"/>
    <w:rsid w:val="00A50479"/>
    <w:rsid w:val="00A50766"/>
    <w:rsid w:val="00A50F8D"/>
    <w:rsid w:val="00A51268"/>
    <w:rsid w:val="00A5137A"/>
    <w:rsid w:val="00A51634"/>
    <w:rsid w:val="00A517F2"/>
    <w:rsid w:val="00A51B17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C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3C7"/>
    <w:rsid w:val="00A61497"/>
    <w:rsid w:val="00A6152D"/>
    <w:rsid w:val="00A616C6"/>
    <w:rsid w:val="00A61A09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D8D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A8E"/>
    <w:rsid w:val="00A73CC8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77F00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4E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2DA1"/>
    <w:rsid w:val="00AA2E4D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31C"/>
    <w:rsid w:val="00AB05CA"/>
    <w:rsid w:val="00AB070D"/>
    <w:rsid w:val="00AB08D7"/>
    <w:rsid w:val="00AB0925"/>
    <w:rsid w:val="00AB0C79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2E7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D9B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8FE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57A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52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5FC4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4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6C9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A72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739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04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7B8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105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4B3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787"/>
    <w:rsid w:val="00B27934"/>
    <w:rsid w:val="00B27B28"/>
    <w:rsid w:val="00B27E47"/>
    <w:rsid w:val="00B27F53"/>
    <w:rsid w:val="00B27FA1"/>
    <w:rsid w:val="00B301D9"/>
    <w:rsid w:val="00B30596"/>
    <w:rsid w:val="00B3089B"/>
    <w:rsid w:val="00B30AE6"/>
    <w:rsid w:val="00B30DE6"/>
    <w:rsid w:val="00B30EED"/>
    <w:rsid w:val="00B30FE3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41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1E5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5CC"/>
    <w:rsid w:val="00B566CF"/>
    <w:rsid w:val="00B56760"/>
    <w:rsid w:val="00B56784"/>
    <w:rsid w:val="00B56A98"/>
    <w:rsid w:val="00B56C2A"/>
    <w:rsid w:val="00B56C55"/>
    <w:rsid w:val="00B56D68"/>
    <w:rsid w:val="00B56D6B"/>
    <w:rsid w:val="00B56DE1"/>
    <w:rsid w:val="00B57199"/>
    <w:rsid w:val="00B57249"/>
    <w:rsid w:val="00B574CE"/>
    <w:rsid w:val="00B5775F"/>
    <w:rsid w:val="00B579FC"/>
    <w:rsid w:val="00B57AB7"/>
    <w:rsid w:val="00B57C10"/>
    <w:rsid w:val="00B57DCF"/>
    <w:rsid w:val="00B57F16"/>
    <w:rsid w:val="00B57F2D"/>
    <w:rsid w:val="00B6022A"/>
    <w:rsid w:val="00B602D3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8A6"/>
    <w:rsid w:val="00B62A79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391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5C6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31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217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1CD0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8F6"/>
    <w:rsid w:val="00B83B09"/>
    <w:rsid w:val="00B83DFB"/>
    <w:rsid w:val="00B840CC"/>
    <w:rsid w:val="00B845E6"/>
    <w:rsid w:val="00B84624"/>
    <w:rsid w:val="00B84715"/>
    <w:rsid w:val="00B8482A"/>
    <w:rsid w:val="00B84874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89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72A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4B7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C41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1BA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8B9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C6F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36D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65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83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4B5"/>
    <w:rsid w:val="00BE6671"/>
    <w:rsid w:val="00BE6677"/>
    <w:rsid w:val="00BE667B"/>
    <w:rsid w:val="00BE6833"/>
    <w:rsid w:val="00BE6860"/>
    <w:rsid w:val="00BE6AA0"/>
    <w:rsid w:val="00BE6B55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982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1F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F3F"/>
    <w:rsid w:val="00C06397"/>
    <w:rsid w:val="00C0639E"/>
    <w:rsid w:val="00C067D0"/>
    <w:rsid w:val="00C0736D"/>
    <w:rsid w:val="00C07594"/>
    <w:rsid w:val="00C075B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C5B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0D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8C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99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D4B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BB9"/>
    <w:rsid w:val="00C44F71"/>
    <w:rsid w:val="00C452AC"/>
    <w:rsid w:val="00C45332"/>
    <w:rsid w:val="00C454EC"/>
    <w:rsid w:val="00C45CDF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742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5B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2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1FA"/>
    <w:rsid w:val="00CA7422"/>
    <w:rsid w:val="00CA75E5"/>
    <w:rsid w:val="00CA75E7"/>
    <w:rsid w:val="00CA781F"/>
    <w:rsid w:val="00CA79BB"/>
    <w:rsid w:val="00CA7A34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884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C7D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533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2E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08F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C51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2F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A67"/>
    <w:rsid w:val="00D13BD9"/>
    <w:rsid w:val="00D13D29"/>
    <w:rsid w:val="00D13DD3"/>
    <w:rsid w:val="00D1400F"/>
    <w:rsid w:val="00D14071"/>
    <w:rsid w:val="00D142B6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6FE0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0F90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7E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CCF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45F"/>
    <w:rsid w:val="00D33574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030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3D5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A2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E20"/>
    <w:rsid w:val="00D54F5F"/>
    <w:rsid w:val="00D55110"/>
    <w:rsid w:val="00D552CF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38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146"/>
    <w:rsid w:val="00D612A9"/>
    <w:rsid w:val="00D61418"/>
    <w:rsid w:val="00D61704"/>
    <w:rsid w:val="00D61C09"/>
    <w:rsid w:val="00D61C87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B2"/>
    <w:rsid w:val="00D64DDF"/>
    <w:rsid w:val="00D64E65"/>
    <w:rsid w:val="00D65184"/>
    <w:rsid w:val="00D652E0"/>
    <w:rsid w:val="00D657D0"/>
    <w:rsid w:val="00D658E2"/>
    <w:rsid w:val="00D65A85"/>
    <w:rsid w:val="00D65B8A"/>
    <w:rsid w:val="00D65D32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0F17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2A2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E5D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65"/>
    <w:rsid w:val="00D929BB"/>
    <w:rsid w:val="00D92C17"/>
    <w:rsid w:val="00D92CEC"/>
    <w:rsid w:val="00D92DC1"/>
    <w:rsid w:val="00D92E1E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991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2D4B"/>
    <w:rsid w:val="00DA3107"/>
    <w:rsid w:val="00DA31B2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5E81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23A"/>
    <w:rsid w:val="00DB1346"/>
    <w:rsid w:val="00DB183F"/>
    <w:rsid w:val="00DB195C"/>
    <w:rsid w:val="00DB1D01"/>
    <w:rsid w:val="00DB215F"/>
    <w:rsid w:val="00DB2227"/>
    <w:rsid w:val="00DB242C"/>
    <w:rsid w:val="00DB2678"/>
    <w:rsid w:val="00DB2BFB"/>
    <w:rsid w:val="00DB2E88"/>
    <w:rsid w:val="00DB2EA9"/>
    <w:rsid w:val="00DB2F79"/>
    <w:rsid w:val="00DB3028"/>
    <w:rsid w:val="00DB3071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D41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6FF3"/>
    <w:rsid w:val="00DB7170"/>
    <w:rsid w:val="00DB727B"/>
    <w:rsid w:val="00DB74F6"/>
    <w:rsid w:val="00DB783D"/>
    <w:rsid w:val="00DB789C"/>
    <w:rsid w:val="00DB7AD6"/>
    <w:rsid w:val="00DB7AE7"/>
    <w:rsid w:val="00DB7BD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711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1EC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6D89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53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61C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5E71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473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04"/>
    <w:rsid w:val="00E055C0"/>
    <w:rsid w:val="00E056CD"/>
    <w:rsid w:val="00E057B9"/>
    <w:rsid w:val="00E058D4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0F9"/>
    <w:rsid w:val="00E1117F"/>
    <w:rsid w:val="00E111D6"/>
    <w:rsid w:val="00E112DB"/>
    <w:rsid w:val="00E11527"/>
    <w:rsid w:val="00E11833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1CC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1D6"/>
    <w:rsid w:val="00E1548B"/>
    <w:rsid w:val="00E154BD"/>
    <w:rsid w:val="00E15864"/>
    <w:rsid w:val="00E16060"/>
    <w:rsid w:val="00E16164"/>
    <w:rsid w:val="00E16182"/>
    <w:rsid w:val="00E1637D"/>
    <w:rsid w:val="00E163C5"/>
    <w:rsid w:val="00E1658C"/>
    <w:rsid w:val="00E168EC"/>
    <w:rsid w:val="00E16966"/>
    <w:rsid w:val="00E1697B"/>
    <w:rsid w:val="00E16AA9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C51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82C"/>
    <w:rsid w:val="00E36ABE"/>
    <w:rsid w:val="00E36BA7"/>
    <w:rsid w:val="00E36D93"/>
    <w:rsid w:val="00E36F61"/>
    <w:rsid w:val="00E37457"/>
    <w:rsid w:val="00E3796E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69C"/>
    <w:rsid w:val="00E47B29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6EE5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357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AC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8BB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A64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AEC"/>
    <w:rsid w:val="00E92F28"/>
    <w:rsid w:val="00E930DC"/>
    <w:rsid w:val="00E936CE"/>
    <w:rsid w:val="00E9374F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606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B75"/>
    <w:rsid w:val="00EA2C26"/>
    <w:rsid w:val="00EA2F79"/>
    <w:rsid w:val="00EA32BD"/>
    <w:rsid w:val="00EA34F8"/>
    <w:rsid w:val="00EA3501"/>
    <w:rsid w:val="00EA3510"/>
    <w:rsid w:val="00EA3B49"/>
    <w:rsid w:val="00EA3D6F"/>
    <w:rsid w:val="00EA40F9"/>
    <w:rsid w:val="00EA426C"/>
    <w:rsid w:val="00EA42F2"/>
    <w:rsid w:val="00EA4868"/>
    <w:rsid w:val="00EA49AD"/>
    <w:rsid w:val="00EA4A90"/>
    <w:rsid w:val="00EA4BB7"/>
    <w:rsid w:val="00EA4EA8"/>
    <w:rsid w:val="00EA4FF4"/>
    <w:rsid w:val="00EA5072"/>
    <w:rsid w:val="00EA51E0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688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B55"/>
    <w:rsid w:val="00ED0F7F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6E8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727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070"/>
    <w:rsid w:val="00ED7378"/>
    <w:rsid w:val="00ED7479"/>
    <w:rsid w:val="00ED7534"/>
    <w:rsid w:val="00ED797A"/>
    <w:rsid w:val="00ED7E8A"/>
    <w:rsid w:val="00EE0202"/>
    <w:rsid w:val="00EE03BC"/>
    <w:rsid w:val="00EE06E8"/>
    <w:rsid w:val="00EE0B1A"/>
    <w:rsid w:val="00EE0D0B"/>
    <w:rsid w:val="00EE18F2"/>
    <w:rsid w:val="00EE19B3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C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4F3D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49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1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6F8A"/>
    <w:rsid w:val="00F17156"/>
    <w:rsid w:val="00F17459"/>
    <w:rsid w:val="00F1758E"/>
    <w:rsid w:val="00F17873"/>
    <w:rsid w:val="00F17980"/>
    <w:rsid w:val="00F2000C"/>
    <w:rsid w:val="00F200A5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49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BB1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ADF"/>
    <w:rsid w:val="00F42F6B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B5C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003"/>
    <w:rsid w:val="00F50393"/>
    <w:rsid w:val="00F50407"/>
    <w:rsid w:val="00F5043B"/>
    <w:rsid w:val="00F5067B"/>
    <w:rsid w:val="00F50688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88F"/>
    <w:rsid w:val="00F51A50"/>
    <w:rsid w:val="00F51A85"/>
    <w:rsid w:val="00F51AD7"/>
    <w:rsid w:val="00F51C89"/>
    <w:rsid w:val="00F520D2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4BD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1F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B6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75F"/>
    <w:rsid w:val="00F77D5D"/>
    <w:rsid w:val="00F77DD5"/>
    <w:rsid w:val="00F80170"/>
    <w:rsid w:val="00F802E2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68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D25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B58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9E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A04"/>
    <w:rsid w:val="00FB1C46"/>
    <w:rsid w:val="00FB1D3A"/>
    <w:rsid w:val="00FB1DC5"/>
    <w:rsid w:val="00FB1FC8"/>
    <w:rsid w:val="00FB22B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34"/>
    <w:rsid w:val="00FB3D51"/>
    <w:rsid w:val="00FB3E12"/>
    <w:rsid w:val="00FB3F11"/>
    <w:rsid w:val="00FB416A"/>
    <w:rsid w:val="00FB42B7"/>
    <w:rsid w:val="00FB4543"/>
    <w:rsid w:val="00FB46C5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478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5DD0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606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7A1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D67"/>
    <w:rsid w:val="00FD1EE6"/>
    <w:rsid w:val="00FD1F3A"/>
    <w:rsid w:val="00FD2001"/>
    <w:rsid w:val="00FD2344"/>
    <w:rsid w:val="00FD2365"/>
    <w:rsid w:val="00FD2516"/>
    <w:rsid w:val="00FD267C"/>
    <w:rsid w:val="00FD281A"/>
    <w:rsid w:val="00FD2AEA"/>
    <w:rsid w:val="00FD2CD0"/>
    <w:rsid w:val="00FD2D13"/>
    <w:rsid w:val="00FD2E7D"/>
    <w:rsid w:val="00FD2FBD"/>
    <w:rsid w:val="00FD344B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0CC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EFE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B77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BD4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customStyle="1" w:styleId="Heading2Char1">
    <w:name w:val="Heading 2 Char1"/>
    <w:basedOn w:val="DefaultParagraphFont"/>
    <w:rsid w:val="00865F5E"/>
    <w:rPr>
      <w:rFonts w:ascii="Arial" w:eastAsia="Times New Roma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27</Pages>
  <Words>3962</Words>
  <Characters>22586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21</cp:revision>
  <cp:lastPrinted>2024-05-07T04:13:00Z</cp:lastPrinted>
  <dcterms:created xsi:type="dcterms:W3CDTF">2024-05-02T13:31:00Z</dcterms:created>
  <dcterms:modified xsi:type="dcterms:W3CDTF">2024-05-07T08:11:00Z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