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6E7C5601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1521CA" w:rsidRPr="001A5299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งบการเปลี่ยนแปลงส่วนของผู้ถือหุ้นรวมและเฉพาะ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สำหรับงวดสามเดือนสิ้นสุดวันเดียวกัน 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BF549A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38B0D718" w:rsidR="005A47A9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Pr="00DE0EEE" w:rsidRDefault="00FC672F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</w:p>
    <w:p w14:paraId="3695994D" w14:textId="77777777" w:rsidR="00FC672F" w:rsidRDefault="00FC672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  <w:sectPr w:rsidR="00FC672F" w:rsidSect="00F205B7">
          <w:headerReference w:type="default" r:id="rId11"/>
          <w:pgSz w:w="11907" w:h="16840" w:code="9"/>
          <w:pgMar w:top="1440" w:right="1195" w:bottom="432" w:left="1800" w:header="706" w:footer="418" w:gutter="0"/>
          <w:cols w:space="708"/>
          <w:titlePg/>
          <w:docGrid w:linePitch="360"/>
        </w:sectPr>
      </w:pPr>
    </w:p>
    <w:p w14:paraId="636489FB" w14:textId="102456EA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FC672F">
        <w:rPr>
          <w:rFonts w:ascii="Cordia New" w:hAnsi="Cordia New" w:cs="Cord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FC672F" w:rsidRDefault="005A47A9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FC672F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FC672F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FC672F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 w:rsidRPr="00FC672F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FC672F">
        <w:rPr>
          <w:rFonts w:ascii="Cordia New" w:hAnsi="Cordia New" w:cs="Cordia New"/>
          <w:sz w:val="28"/>
          <w:szCs w:val="28"/>
          <w:lang w:bidi="th-TH"/>
        </w:rPr>
        <w:t>34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Pr="00FC672F" w:rsidRDefault="009440FF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D4EC29B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18CC12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FDBA168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นางสาวอมรจิต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เบ้าหล่อเพชร</w:t>
      </w:r>
    </w:p>
    <w:p w14:paraId="47CBE640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ผู้สอบบัญชีรับอนุญาต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เลขทะเบียน</w:t>
      </w:r>
      <w:r w:rsidRPr="00FC672F">
        <w:rPr>
          <w:rFonts w:ascii="Cordia New" w:hAnsi="Cordia New" w:cs="Cordia New"/>
          <w:sz w:val="28"/>
          <w:szCs w:val="28"/>
        </w:rPr>
        <w:t xml:space="preserve"> 10853</w:t>
      </w:r>
    </w:p>
    <w:p w14:paraId="744D0C6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AE29002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</w:rPr>
        <w:t>กรุงเทพ</w:t>
      </w:r>
      <w:r w:rsidRPr="00FC672F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7D026851" w:rsidR="00D15EA5" w:rsidRPr="00FC672F" w:rsidRDefault="00171A4E" w:rsidP="00FC672F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 w:rsidRPr="00FC672F">
        <w:rPr>
          <w:rFonts w:ascii="Cordia New" w:hAnsi="Cordia New" w:cs="Cordia New"/>
          <w:sz w:val="28"/>
          <w:szCs w:val="28"/>
          <w:lang w:val="en-US" w:bidi="th-TH"/>
        </w:rPr>
        <w:t xml:space="preserve">15 </w:t>
      </w:r>
      <w:r w:rsidRPr="00FC672F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พฤษภาคม </w:t>
      </w:r>
      <w:r w:rsidRPr="00FC672F"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FC672F" w:rsidSect="00F205B7">
      <w:headerReference w:type="first" r:id="rId12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F4D3" w14:textId="77777777" w:rsidR="00B41729" w:rsidRDefault="00B41729">
      <w:r>
        <w:separator/>
      </w:r>
    </w:p>
  </w:endnote>
  <w:endnote w:type="continuationSeparator" w:id="0">
    <w:p w14:paraId="4611AEB5" w14:textId="77777777" w:rsidR="00B41729" w:rsidRDefault="00B4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7DB40" w14:textId="77777777" w:rsidR="00B41729" w:rsidRDefault="00B41729">
      <w:bookmarkStart w:id="0" w:name="_Hlk482348182"/>
      <w:bookmarkEnd w:id="0"/>
      <w:r>
        <w:separator/>
      </w:r>
    </w:p>
  </w:footnote>
  <w:footnote w:type="continuationSeparator" w:id="0">
    <w:p w14:paraId="492C97F1" w14:textId="77777777" w:rsidR="00B41729" w:rsidRDefault="00B41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D5649" w14:textId="7054E61F" w:rsidR="00FC672F" w:rsidRPr="004F2BE9" w:rsidRDefault="00FC672F" w:rsidP="004F2B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ACD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2BE9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71B85"/>
    <w:rsid w:val="00775DA6"/>
    <w:rsid w:val="00775F9A"/>
    <w:rsid w:val="0078044E"/>
    <w:rsid w:val="0078170A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C6EB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7AD8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26AA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1729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CF5B35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B0781"/>
    <w:rsid w:val="00EB3478"/>
    <w:rsid w:val="00EB4B39"/>
    <w:rsid w:val="00EB6FE3"/>
    <w:rsid w:val="00EC44C4"/>
    <w:rsid w:val="00EE0F65"/>
    <w:rsid w:val="00EE6455"/>
    <w:rsid w:val="00F205B7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A16E0"/>
    <w:rsid w:val="00FC332F"/>
    <w:rsid w:val="00FC4397"/>
    <w:rsid w:val="00FC58F6"/>
    <w:rsid w:val="00FC672F"/>
    <w:rsid w:val="00FD05AD"/>
    <w:rsid w:val="00FD0666"/>
    <w:rsid w:val="00FD33CA"/>
    <w:rsid w:val="00FD504A"/>
    <w:rsid w:val="00FD557D"/>
    <w:rsid w:val="00FD7295"/>
    <w:rsid w:val="00FE2187"/>
    <w:rsid w:val="00FE320C"/>
    <w:rsid w:val="00FE6836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42135b613e48cfb319d6a06f59603918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152ad0e3b22b7ed788cbecb8f0eb9406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00196-99AB-42ED-98A5-A7B5500D0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145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126</cp:revision>
  <cp:lastPrinted>2024-05-09T16:06:00Z</cp:lastPrinted>
  <dcterms:created xsi:type="dcterms:W3CDTF">2021-05-10T15:44:00Z</dcterms:created>
  <dcterms:modified xsi:type="dcterms:W3CDTF">2024-05-15T07:47:00Z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