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7E221" w14:textId="77777777" w:rsidR="000C411E" w:rsidRPr="000C411E" w:rsidRDefault="000C411E" w:rsidP="000C411E">
      <w:pPr>
        <w:spacing w:line="240" w:lineRule="auto"/>
        <w:rPr>
          <w:sz w:val="2"/>
          <w:szCs w:val="2"/>
          <w:cs/>
        </w:rPr>
      </w:pPr>
    </w:p>
    <w:p w14:paraId="636248F4" w14:textId="77777777" w:rsidR="00333F73" w:rsidRPr="00BA3B87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left="720"/>
        <w:rPr>
          <w:rFonts w:ascii="Angsana New" w:hAnsi="Angsana New" w:cs="Angsana New"/>
          <w:sz w:val="30"/>
          <w:szCs w:val="30"/>
          <w:cs/>
        </w:rPr>
      </w:pPr>
    </w:p>
    <w:p w14:paraId="4C959613" w14:textId="77777777" w:rsidR="00333F73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1AB4426" w14:textId="77777777" w:rsidR="00333F73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2623933" w14:textId="77777777" w:rsidR="00333F73" w:rsidRPr="00BA3B87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4D3939BC" w14:textId="77777777" w:rsidR="00333F73" w:rsidRPr="00387B1B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EE5D29">
        <w:rPr>
          <w:rFonts w:ascii="Angsana New" w:hAnsi="Angsana New" w:cs="Angsana New"/>
          <w:sz w:val="52"/>
          <w:szCs w:val="52"/>
          <w:cs/>
        </w:rPr>
        <w:t>บริษัท สแกน อินเตอร์</w:t>
      </w:r>
      <w:r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 w:rsidRPr="00EE5D29">
        <w:rPr>
          <w:rFonts w:ascii="Angsana New" w:hAnsi="Angsana New" w:cs="Angsana New"/>
          <w:sz w:val="52"/>
          <w:szCs w:val="52"/>
          <w:cs/>
        </w:rPr>
        <w:t>จำกัด (มหาชน)</w:t>
      </w:r>
      <w:r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br/>
      </w: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768C3D4" w14:textId="77777777" w:rsidR="00333F73" w:rsidRPr="00BA3B87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14:paraId="1270CB38" w14:textId="77777777" w:rsidR="001321E3" w:rsidRDefault="001321E3" w:rsidP="001321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78F7B041" w14:textId="03A4FA0D" w:rsidR="00627AB8" w:rsidRDefault="00627AB8" w:rsidP="001321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27AB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DE767B" w:rsidRPr="00DE767B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627AB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 </w:t>
      </w:r>
      <w:r w:rsidR="00DE767B" w:rsidRPr="00DE767B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F30D1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479A1460" w14:textId="0F2E296B" w:rsidR="001321E3" w:rsidRPr="00AD6A6E" w:rsidRDefault="001321E3" w:rsidP="001321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2FC20CA" w14:textId="7D21CED4" w:rsidR="00333F73" w:rsidRPr="000A117A" w:rsidRDefault="001321E3" w:rsidP="000A117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333F73" w:rsidRPr="000A117A" w:rsidSect="0095740D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</w:t>
      </w:r>
      <w:r w:rsidR="00B466C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ุญ</w:t>
      </w:r>
      <w:r w:rsidR="00C51F6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าต</w:t>
      </w:r>
    </w:p>
    <w:p w14:paraId="67590371" w14:textId="77777777" w:rsidR="00333F73" w:rsidRPr="001E3731" w:rsidRDefault="00333F73" w:rsidP="00333F7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E5F791" w14:textId="77777777" w:rsidR="00333F73" w:rsidRPr="00A410D7" w:rsidRDefault="00333F73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410D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5756A1" w14:textId="77777777" w:rsidR="00333F73" w:rsidRPr="00DA7B0B" w:rsidRDefault="00333F73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A36057" w14:textId="13CBBFDF" w:rsidR="00333F73" w:rsidRPr="00DA7B0B" w:rsidRDefault="00333F73" w:rsidP="00333F73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DA7B0B">
        <w:rPr>
          <w:rFonts w:ascii="Angsana New" w:hAnsi="Angsana New" w:hint="cs"/>
          <w:b/>
          <w:bCs/>
          <w:sz w:val="30"/>
          <w:szCs w:val="30"/>
          <w:cs/>
        </w:rPr>
        <w:t>สแกน อินเตอร์</w:t>
      </w: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08B3BB35" w14:textId="77777777" w:rsidR="00333F73" w:rsidRPr="00DA7B0B" w:rsidRDefault="00333F73" w:rsidP="00333F73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28C3ED1B" w14:textId="70FFF539" w:rsidR="001321E3" w:rsidRPr="00DA7B0B" w:rsidRDefault="001321E3" w:rsidP="001321E3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DA7B0B">
        <w:rPr>
          <w:rFonts w:ascii="Angsana New" w:hAnsi="Angsana New"/>
          <w:spacing w:val="8"/>
          <w:sz w:val="30"/>
          <w:szCs w:val="30"/>
          <w:cs/>
        </w:rPr>
        <w:t>ข้าพ</w:t>
      </w:r>
      <w:r w:rsidRPr="00DA7B0B">
        <w:rPr>
          <w:rFonts w:ascii="Angsana New" w:hAnsi="Angsana New"/>
          <w:spacing w:val="6"/>
          <w:sz w:val="30"/>
          <w:szCs w:val="30"/>
          <w:cs/>
        </w:rPr>
        <w:t>เจ้าได้สอบทาน</w:t>
      </w:r>
      <w:r w:rsidR="00627AB8">
        <w:rPr>
          <w:rFonts w:ascii="Angsana New" w:hAnsi="Angsana New"/>
          <w:spacing w:val="6"/>
          <w:sz w:val="30"/>
          <w:szCs w:val="30"/>
          <w:cs/>
        </w:rPr>
        <w:t>งบฐานะการเงิน</w:t>
      </w:r>
      <w:r w:rsidRPr="00DA7B0B">
        <w:rPr>
          <w:rFonts w:ascii="Angsana New" w:hAnsi="Angsana New"/>
          <w:spacing w:val="6"/>
          <w:sz w:val="30"/>
          <w:szCs w:val="30"/>
          <w:cs/>
        </w:rPr>
        <w:t>รวมและ</w:t>
      </w:r>
      <w:r w:rsidR="00627AB8">
        <w:rPr>
          <w:rFonts w:ascii="Angsana New" w:hAnsi="Angsana New"/>
          <w:spacing w:val="6"/>
          <w:sz w:val="30"/>
          <w:szCs w:val="30"/>
          <w:cs/>
        </w:rPr>
        <w:t>งบฐานะการเงิน</w:t>
      </w:r>
      <w:r w:rsidRPr="00DA7B0B">
        <w:rPr>
          <w:rFonts w:ascii="Angsana New" w:hAnsi="Angsana New"/>
          <w:spacing w:val="6"/>
          <w:sz w:val="30"/>
          <w:szCs w:val="30"/>
          <w:cs/>
        </w:rPr>
        <w:t>เฉพาะกิจการ ณ วันที่</w:t>
      </w:r>
      <w:r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0F30D1" w:rsidRPr="000F30D1">
        <w:rPr>
          <w:rFonts w:ascii="Angsana New" w:hAnsi="Angsana New"/>
          <w:spacing w:val="6"/>
          <w:sz w:val="30"/>
          <w:szCs w:val="30"/>
        </w:rPr>
        <w:t xml:space="preserve">31 </w:t>
      </w:r>
      <w:r w:rsidR="000F30D1" w:rsidRPr="000F30D1">
        <w:rPr>
          <w:rFonts w:ascii="Angsana New" w:hAnsi="Angsana New"/>
          <w:spacing w:val="6"/>
          <w:sz w:val="30"/>
          <w:szCs w:val="30"/>
          <w:cs/>
        </w:rPr>
        <w:t xml:space="preserve">มีนาคม </w:t>
      </w:r>
      <w:r w:rsidR="000F30D1" w:rsidRPr="000F30D1">
        <w:rPr>
          <w:rFonts w:ascii="Angsana New" w:hAnsi="Angsana New"/>
          <w:spacing w:val="6"/>
          <w:sz w:val="30"/>
          <w:szCs w:val="30"/>
        </w:rPr>
        <w:t>256</w:t>
      </w:r>
      <w:r w:rsidR="000F30D1">
        <w:rPr>
          <w:rFonts w:ascii="Angsana New" w:hAnsi="Angsana New"/>
          <w:spacing w:val="6"/>
          <w:sz w:val="30"/>
          <w:szCs w:val="30"/>
        </w:rPr>
        <w:t xml:space="preserve">7 </w:t>
      </w:r>
      <w:r>
        <w:rPr>
          <w:rFonts w:ascii="Angsana New" w:hAnsi="Angsana New" w:hint="cs"/>
          <w:spacing w:val="6"/>
          <w:sz w:val="30"/>
          <w:szCs w:val="30"/>
          <w:cs/>
        </w:rPr>
        <w:t>งบกำไรขาดทุนรวมและงบกำไรขาดทุนเฉพาะกิจการ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  <w:cs/>
        </w:rPr>
        <w:t>งบกำไรขาดทุน</w:t>
      </w:r>
      <w:r>
        <w:rPr>
          <w:rFonts w:ascii="Angsana New" w:hAnsi="Angsana New" w:hint="cs"/>
          <w:spacing w:val="6"/>
          <w:sz w:val="30"/>
          <w:szCs w:val="30"/>
          <w:cs/>
        </w:rPr>
        <w:t>เบ็ดเสร็จ</w:t>
      </w:r>
      <w:r w:rsidRPr="00DA7B0B">
        <w:rPr>
          <w:rFonts w:ascii="Angsana New" w:hAnsi="Angsana New"/>
          <w:spacing w:val="6"/>
          <w:sz w:val="30"/>
          <w:szCs w:val="30"/>
          <w:cs/>
        </w:rPr>
        <w:t>รวมและงบกำไรขาดทุน</w:t>
      </w:r>
      <w:r>
        <w:rPr>
          <w:rFonts w:ascii="Angsana New" w:hAnsi="Angsana New" w:hint="cs"/>
          <w:spacing w:val="6"/>
          <w:sz w:val="30"/>
          <w:szCs w:val="30"/>
          <w:cs/>
        </w:rPr>
        <w:t>เบ็ดเสร็จ</w:t>
      </w:r>
      <w:r w:rsidRPr="00DA7B0B">
        <w:rPr>
          <w:rFonts w:ascii="Angsana New" w:hAnsi="Angsana New"/>
          <w:spacing w:val="6"/>
          <w:sz w:val="30"/>
          <w:szCs w:val="30"/>
          <w:cs/>
        </w:rPr>
        <w:t>เฉพาะกิจกา</w:t>
      </w:r>
      <w:r>
        <w:rPr>
          <w:rFonts w:ascii="Angsana New" w:hAnsi="Angsana New" w:hint="cs"/>
          <w:spacing w:val="6"/>
          <w:sz w:val="30"/>
          <w:szCs w:val="30"/>
          <w:cs/>
        </w:rPr>
        <w:t>ร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="0037038D">
        <w:rPr>
          <w:rFonts w:ascii="Angsana New" w:hAnsi="Angsana New" w:hint="cs"/>
          <w:spacing w:val="6"/>
          <w:sz w:val="30"/>
          <w:szCs w:val="30"/>
          <w:cs/>
        </w:rPr>
        <w:t xml:space="preserve">     </w:t>
      </w:r>
      <w:r w:rsidR="00DF4FD2">
        <w:rPr>
          <w:rFonts w:ascii="Angsana New" w:hAnsi="Angsana New"/>
          <w:spacing w:val="2"/>
          <w:sz w:val="30"/>
          <w:szCs w:val="30"/>
          <w:cs/>
        </w:rPr>
        <w:t>งบการเปลี่ยนแปลงส่วนของผู้ถือหุ้น</w:t>
      </w:r>
      <w:r w:rsidRPr="00DA7B0B">
        <w:rPr>
          <w:rFonts w:ascii="Angsana New" w:hAnsi="Angsana New"/>
          <w:sz w:val="30"/>
          <w:szCs w:val="30"/>
          <w:cs/>
        </w:rPr>
        <w:t xml:space="preserve">รวมและงบการเปลี่ยนแปลงส่วนของผู้ถือหุ้นเฉพาะกิจการ </w:t>
      </w:r>
      <w:r w:rsidRPr="00DA7B0B">
        <w:rPr>
          <w:rFonts w:ascii="Angsana New" w:hAnsi="Angsana New"/>
          <w:spacing w:val="4"/>
          <w:sz w:val="30"/>
          <w:szCs w:val="30"/>
          <w:cs/>
          <w:lang w:val="th-TH"/>
        </w:rPr>
        <w:t>และ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งบกระแสเงินสดรวมและงบกระแสเงินสดเฉพาะกิจการ </w:t>
      </w:r>
      <w:r w:rsidRPr="00312201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0F30D1">
        <w:rPr>
          <w:rFonts w:ascii="Angsana New" w:hAnsi="Angsana New" w:hint="cs"/>
          <w:spacing w:val="6"/>
          <w:sz w:val="30"/>
          <w:szCs w:val="30"/>
          <w:cs/>
        </w:rPr>
        <w:t>สาม</w:t>
      </w:r>
      <w:r w:rsidR="00833121" w:rsidRPr="00312201">
        <w:rPr>
          <w:rFonts w:ascii="Angsana New" w:hAnsi="Angsana New"/>
          <w:spacing w:val="6"/>
          <w:sz w:val="30"/>
          <w:szCs w:val="30"/>
          <w:cs/>
        </w:rPr>
        <w:t>เดือนสิ้นสุดวันที่</w:t>
      </w:r>
      <w:r w:rsidR="00833121"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0F30D1" w:rsidRPr="000F30D1">
        <w:rPr>
          <w:rFonts w:ascii="Angsana New" w:hAnsi="Angsana New"/>
          <w:spacing w:val="4"/>
          <w:sz w:val="30"/>
          <w:szCs w:val="30"/>
        </w:rPr>
        <w:t xml:space="preserve">31 </w:t>
      </w:r>
      <w:r w:rsidR="000F30D1" w:rsidRPr="000F30D1">
        <w:rPr>
          <w:rFonts w:ascii="Angsana New" w:hAnsi="Angsana New"/>
          <w:spacing w:val="4"/>
          <w:sz w:val="30"/>
          <w:szCs w:val="30"/>
          <w:cs/>
        </w:rPr>
        <w:t xml:space="preserve">มีนาคม </w:t>
      </w:r>
      <w:r w:rsidR="000F30D1" w:rsidRPr="000F30D1">
        <w:rPr>
          <w:rFonts w:ascii="Angsana New" w:hAnsi="Angsana New"/>
          <w:spacing w:val="4"/>
          <w:sz w:val="30"/>
          <w:szCs w:val="30"/>
        </w:rPr>
        <w:t>2567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และหมายเหตุประกอบงบการเงินแบบย่อ (</w:t>
      </w:r>
      <w:r w:rsidRPr="00DA7B0B">
        <w:rPr>
          <w:rFonts w:ascii="Angsana New" w:hAnsi="Angsana New"/>
          <w:spacing w:val="4"/>
          <w:sz w:val="30"/>
          <w:szCs w:val="30"/>
        </w:rPr>
        <w:t>“</w:t>
      </w:r>
      <w:r w:rsidRPr="00DA7B0B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</w:t>
      </w:r>
      <w:r w:rsidRPr="00DA7B0B">
        <w:rPr>
          <w:rFonts w:ascii="Angsana New" w:hAnsi="Angsana New"/>
          <w:spacing w:val="4"/>
          <w:sz w:val="30"/>
          <w:szCs w:val="30"/>
        </w:rPr>
        <w:t>”</w:t>
      </w:r>
      <w:r w:rsidRPr="00DA7B0B">
        <w:rPr>
          <w:rFonts w:ascii="Angsana New" w:hAnsi="Angsana New"/>
          <w:spacing w:val="4"/>
          <w:sz w:val="30"/>
          <w:szCs w:val="30"/>
          <w:cs/>
        </w:rPr>
        <w:t>) ของบริษัท</w:t>
      </w:r>
      <w:r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  <w:cs/>
        </w:rPr>
        <w:t>สแกน อินเตอร์ จำกัด</w:t>
      </w:r>
      <w:r w:rsidRPr="00DA7B0B">
        <w:rPr>
          <w:rFonts w:ascii="Angsana New" w:hAnsi="Angsana New"/>
          <w:sz w:val="30"/>
          <w:szCs w:val="30"/>
          <w:cs/>
        </w:rPr>
        <w:t xml:space="preserve"> (มหาชน) และบริษัทย่อย </w:t>
      </w:r>
      <w:r w:rsidR="004C6317">
        <w:rPr>
          <w:rFonts w:ascii="Angsana New" w:hAnsi="Angsana New" w:hint="cs"/>
          <w:sz w:val="30"/>
          <w:szCs w:val="30"/>
          <w:cs/>
        </w:rPr>
        <w:t>(</w:t>
      </w:r>
      <w:r w:rsidR="004C6317">
        <w:rPr>
          <w:rFonts w:ascii="Angsana New" w:hAnsi="Angsana New"/>
          <w:sz w:val="30"/>
          <w:szCs w:val="30"/>
        </w:rPr>
        <w:t>“</w:t>
      </w:r>
      <w:r w:rsidR="004C631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C6317">
        <w:rPr>
          <w:rFonts w:ascii="Angsana New" w:hAnsi="Angsana New"/>
          <w:sz w:val="30"/>
          <w:szCs w:val="30"/>
        </w:rPr>
        <w:t xml:space="preserve">”) </w:t>
      </w:r>
      <w:r w:rsidRPr="00DA7B0B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Pr="00DA7B0B">
        <w:rPr>
          <w:rFonts w:ascii="Angsana New" w:hAnsi="Angsana New" w:hint="cs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z w:val="30"/>
          <w:szCs w:val="30"/>
          <w:cs/>
        </w:rPr>
        <w:t xml:space="preserve">สแกน อินเตอร์ จำกัด </w:t>
      </w:r>
      <w:r w:rsidRPr="00DA7B0B">
        <w:rPr>
          <w:rFonts w:ascii="Angsana New" w:hAnsi="Angsana New"/>
          <w:sz w:val="30"/>
          <w:szCs w:val="30"/>
        </w:rPr>
        <w:t>(</w:t>
      </w:r>
      <w:r w:rsidRPr="00DA7B0B">
        <w:rPr>
          <w:rFonts w:ascii="Angsana New" w:hAnsi="Angsana New"/>
          <w:sz w:val="30"/>
          <w:szCs w:val="30"/>
          <w:cs/>
        </w:rPr>
        <w:t>มหาชน</w:t>
      </w:r>
      <w:r w:rsidRPr="00DA7B0B">
        <w:rPr>
          <w:rFonts w:ascii="Angsana New" w:hAnsi="Angsana New"/>
          <w:sz w:val="30"/>
          <w:szCs w:val="30"/>
        </w:rPr>
        <w:t>)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="007E5EB0">
        <w:rPr>
          <w:rFonts w:ascii="Angsana New" w:hAnsi="Angsana New"/>
          <w:sz w:val="30"/>
          <w:szCs w:val="30"/>
        </w:rPr>
        <w:t>(“</w:t>
      </w:r>
      <w:r w:rsidR="007E5EB0">
        <w:rPr>
          <w:rFonts w:ascii="Angsana New" w:hAnsi="Angsana New" w:hint="cs"/>
          <w:sz w:val="30"/>
          <w:szCs w:val="30"/>
          <w:cs/>
        </w:rPr>
        <w:t>บริษัท</w:t>
      </w:r>
      <w:r w:rsidR="007E5EB0">
        <w:rPr>
          <w:rFonts w:ascii="Angsana New" w:hAnsi="Angsana New"/>
          <w:sz w:val="30"/>
          <w:szCs w:val="30"/>
        </w:rPr>
        <w:t xml:space="preserve">”) </w:t>
      </w:r>
      <w:r w:rsidRPr="00DA7B0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A7B0B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DA7B0B">
        <w:rPr>
          <w:rFonts w:ascii="Angsana New" w:hAnsi="Angsana New"/>
          <w:spacing w:val="4"/>
          <w:sz w:val="30"/>
          <w:szCs w:val="30"/>
          <w:cs/>
        </w:rPr>
        <w:t>ผู้รับผิดชอบในการจัดทำและ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Pr="00DA7B0B">
        <w:rPr>
          <w:rFonts w:ascii="Angsana New" w:hAnsi="Angsana New"/>
          <w:spacing w:val="-2"/>
          <w:sz w:val="30"/>
          <w:szCs w:val="30"/>
        </w:rPr>
        <w:t>34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Pr="00DA7B0B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DA7B0B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DA7B0B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C10AB6A" w14:textId="77777777" w:rsidR="00333F73" w:rsidRPr="00DA7B0B" w:rsidRDefault="00333F73" w:rsidP="00333F7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768CA698" w14:textId="77777777" w:rsidR="00333F73" w:rsidRPr="00DA7B0B" w:rsidRDefault="00333F73" w:rsidP="00333F7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A7B0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CE0120E" w14:textId="77777777" w:rsidR="00333F73" w:rsidRPr="00B21932" w:rsidRDefault="00333F73" w:rsidP="00333F7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B2147E1" w14:textId="77777777" w:rsidR="00333F73" w:rsidRPr="00BA3B87" w:rsidRDefault="00333F73" w:rsidP="00333F7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รหัส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8620B8">
        <w:rPr>
          <w:rFonts w:ascii="Angsana New" w:hAnsi="Angsana New"/>
          <w:sz w:val="30"/>
          <w:szCs w:val="30"/>
        </w:rPr>
        <w:t>2410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</w:rPr>
        <w:t>“</w:t>
      </w:r>
      <w:r w:rsidRPr="00BA3B8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A3B87">
        <w:rPr>
          <w:rFonts w:ascii="Angsana New" w:hAnsi="Angsana New"/>
          <w:sz w:val="30"/>
          <w:szCs w:val="30"/>
        </w:rPr>
        <w:t>”</w:t>
      </w:r>
      <w:r w:rsidRPr="00BA3B8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6CF3D56" w14:textId="77777777" w:rsidR="00333F73" w:rsidRPr="006B00FC" w:rsidRDefault="00333F73" w:rsidP="00333F7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4BB0935" w14:textId="77777777" w:rsidR="00333F73" w:rsidRDefault="00333F73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A8462CC" w14:textId="77777777" w:rsidR="00F575DC" w:rsidRDefault="00F575DC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770C15E" w14:textId="265D0B39" w:rsidR="00F575DC" w:rsidRDefault="00F575DC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F575DC" w:rsidSect="0095740D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pgNumType w:start="2"/>
          <w:cols w:space="708"/>
          <w:titlePg/>
          <w:docGrid w:linePitch="360"/>
        </w:sectPr>
      </w:pPr>
    </w:p>
    <w:p w14:paraId="1E5F9EA8" w14:textId="77777777" w:rsidR="00333F73" w:rsidRPr="00A410D7" w:rsidRDefault="00333F73" w:rsidP="00333F7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5565E09" w14:textId="77777777" w:rsidR="00333F73" w:rsidRPr="00B21932" w:rsidRDefault="00333F73" w:rsidP="00333F7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D62524A" w14:textId="77777777" w:rsidR="00333F73" w:rsidRPr="00B21932" w:rsidRDefault="00333F73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  <w:r w:rsidRPr="008D76FB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8D76FB">
        <w:rPr>
          <w:rFonts w:ascii="Angsana New" w:hAnsi="Angsana New"/>
          <w:spacing w:val="-2"/>
          <w:sz w:val="30"/>
          <w:szCs w:val="30"/>
        </w:rPr>
        <w:t>34</w:t>
      </w:r>
      <w:r w:rsidRPr="00B2193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2193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FFBC49C" w14:textId="77777777" w:rsidR="00333F73" w:rsidRDefault="00333F73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B28BE2" w14:textId="0BE2F49D" w:rsidR="00333F73" w:rsidRDefault="00333F73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CED0CD" w14:textId="452D10EE" w:rsidR="00F575DC" w:rsidRDefault="00F575DC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CEF46BC" w14:textId="77777777" w:rsidR="00F575DC" w:rsidRDefault="00F575DC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4AD36A4" w14:textId="77777777" w:rsidR="00333F73" w:rsidRPr="00B21932" w:rsidRDefault="00333F73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4160DBD" w14:textId="77777777" w:rsidR="00333F73" w:rsidRPr="00B21932" w:rsidRDefault="00333F73" w:rsidP="00333F7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</w:rPr>
        <w:t>(</w:t>
      </w:r>
      <w:r w:rsidRPr="00E61F84">
        <w:rPr>
          <w:rFonts w:ascii="Angsana New" w:hAnsi="Angsana New"/>
          <w:sz w:val="30"/>
          <w:szCs w:val="30"/>
          <w:cs/>
          <w:lang w:val="th-TH"/>
        </w:rPr>
        <w:t>ณัฐพงศ์ ตันติจัตตานนท์</w:t>
      </w:r>
      <w:r w:rsidRPr="00B21932">
        <w:rPr>
          <w:rFonts w:ascii="Angsana New" w:hAnsi="Angsana New"/>
          <w:sz w:val="30"/>
          <w:szCs w:val="30"/>
        </w:rPr>
        <w:t>)</w:t>
      </w:r>
    </w:p>
    <w:p w14:paraId="3D19F589" w14:textId="77777777" w:rsidR="00333F73" w:rsidRPr="00B21932" w:rsidRDefault="00333F73" w:rsidP="00333F7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7ED557F" w14:textId="77777777" w:rsidR="00333F73" w:rsidRPr="00B21932" w:rsidRDefault="00333F73" w:rsidP="00333F7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8829</w:t>
      </w:r>
    </w:p>
    <w:p w14:paraId="56F5C2FA" w14:textId="77777777" w:rsidR="00333F73" w:rsidRPr="00B21932" w:rsidRDefault="00333F73" w:rsidP="00333F7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D45C27E" w14:textId="77777777" w:rsidR="00333F73" w:rsidRPr="00A410D7" w:rsidRDefault="00333F73" w:rsidP="00333F7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8433529" w14:textId="77777777" w:rsidR="00333F73" w:rsidRPr="00A410D7" w:rsidRDefault="00333F73" w:rsidP="00333F7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A410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259EB61" w14:textId="7EB7B376" w:rsidR="00952EEB" w:rsidRDefault="0071058D" w:rsidP="001324EB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 w:val="0"/>
          <w:sz w:val="30"/>
          <w:szCs w:val="30"/>
          <w:lang w:val="en-US" w:bidi="th-TH"/>
        </w:rPr>
        <w:t>14</w:t>
      </w:r>
      <w:r w:rsidR="00833121" w:rsidRPr="00280581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</w:t>
      </w:r>
      <w:r w:rsidR="000F30D1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พฤษภาคม</w:t>
      </w:r>
      <w:r w:rsidR="00833121" w:rsidRPr="00280581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="00333F73" w:rsidRPr="00FD051F">
        <w:rPr>
          <w:rFonts w:ascii="Angsana New" w:hAnsi="Angsana New" w:hint="cs"/>
          <w:b w:val="0"/>
          <w:sz w:val="30"/>
          <w:szCs w:val="30"/>
          <w:lang w:val="en-US" w:bidi="th-TH"/>
        </w:rPr>
        <w:t>25</w:t>
      </w:r>
      <w:r w:rsidR="00FF7703">
        <w:rPr>
          <w:rFonts w:ascii="Angsana New" w:hAnsi="Angsana New"/>
          <w:b w:val="0"/>
          <w:sz w:val="30"/>
          <w:szCs w:val="30"/>
          <w:lang w:val="en-US" w:bidi="th-TH"/>
        </w:rPr>
        <w:t>6</w:t>
      </w:r>
      <w:r w:rsidR="000F30D1">
        <w:rPr>
          <w:rFonts w:ascii="Angsana New" w:hAnsi="Angsana New"/>
          <w:b w:val="0"/>
          <w:sz w:val="30"/>
          <w:szCs w:val="30"/>
          <w:lang w:val="en-US" w:bidi="th-TH"/>
        </w:rPr>
        <w:t>7</w:t>
      </w:r>
    </w:p>
    <w:sectPr w:rsidR="00952EEB" w:rsidSect="001324EB">
      <w:headerReference w:type="first" r:id="rId17"/>
      <w:footerReference w:type="first" r:id="rId18"/>
      <w:pgSz w:w="11909" w:h="16834" w:code="9"/>
      <w:pgMar w:top="691" w:right="1152" w:bottom="576" w:left="1152" w:header="720" w:footer="510" w:gutter="0"/>
      <w:pgNumType w:start="12" w:chapStyle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2E537" w14:textId="77777777" w:rsidR="00FD32F4" w:rsidRDefault="00FD32F4">
      <w:r>
        <w:separator/>
      </w:r>
    </w:p>
  </w:endnote>
  <w:endnote w:type="continuationSeparator" w:id="0">
    <w:p w14:paraId="5D9BB112" w14:textId="77777777" w:rsidR="00FD32F4" w:rsidRDefault="00FD3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BDE85" w14:textId="77777777" w:rsidR="00333F73" w:rsidRDefault="00333F73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  <w:cs/>
      </w:rPr>
      <w:fldChar w:fldCharType="end"/>
    </w:r>
  </w:p>
  <w:p w14:paraId="48C46889" w14:textId="77777777" w:rsidR="00333F73" w:rsidRDefault="00333F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98C7B" w14:textId="77777777" w:rsidR="00333F73" w:rsidRPr="00CB24EB" w:rsidRDefault="00333F73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</w:rPr>
    </w:pPr>
    <w:r w:rsidRPr="00CB24EB">
      <w:rPr>
        <w:rStyle w:val="PageNumber"/>
        <w:rFonts w:ascii="Angsana New" w:hAnsi="Angsana New"/>
      </w:rPr>
      <w:fldChar w:fldCharType="begin"/>
    </w:r>
    <w:r w:rsidRPr="00CB24EB">
      <w:rPr>
        <w:rStyle w:val="PageNumber"/>
        <w:rFonts w:ascii="Angsana New" w:hAnsi="Angsana New"/>
      </w:rPr>
      <w:instrText xml:space="preserve">PAGE  </w:instrText>
    </w:r>
    <w:r w:rsidRPr="00CB24EB">
      <w:rPr>
        <w:rStyle w:val="PageNumber"/>
        <w:rFonts w:ascii="Angsana New" w:hAnsi="Angsana New"/>
      </w:rPr>
      <w:fldChar w:fldCharType="separate"/>
    </w:r>
    <w:r w:rsidRPr="008620B8">
      <w:rPr>
        <w:rStyle w:val="PageNumber"/>
        <w:rFonts w:ascii="Angsana New" w:hAnsi="Angsana New"/>
        <w:noProof/>
        <w:lang w:val="en-US"/>
      </w:rPr>
      <w:t>45</w:t>
    </w:r>
    <w:r w:rsidRPr="00CB24EB">
      <w:rPr>
        <w:rStyle w:val="PageNumber"/>
        <w:rFonts w:ascii="Angsana New" w:hAnsi="Angsana New"/>
      </w:rPr>
      <w:fldChar w:fldCharType="end"/>
    </w:r>
  </w:p>
  <w:p w14:paraId="6BAF232C" w14:textId="77777777" w:rsidR="00333F73" w:rsidRPr="006C798A" w:rsidRDefault="00333F73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9BC70" w14:textId="77777777" w:rsidR="00333F73" w:rsidRPr="00E70DB2" w:rsidRDefault="00333F73" w:rsidP="006F2A28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122743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F748EF2" w14:textId="3B6ED8BD" w:rsidR="006F2A28" w:rsidRPr="001C40AC" w:rsidRDefault="001324EB" w:rsidP="001C40A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19F89" w14:textId="77777777" w:rsidR="00FD32F4" w:rsidRDefault="00FD32F4">
      <w:r>
        <w:separator/>
      </w:r>
    </w:p>
  </w:footnote>
  <w:footnote w:type="continuationSeparator" w:id="0">
    <w:p w14:paraId="01CC4D89" w14:textId="77777777" w:rsidR="00FD32F4" w:rsidRDefault="00FD3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1D01D" w14:textId="77777777" w:rsidR="00333F73" w:rsidRPr="00F9367B" w:rsidRDefault="00333F73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259D449" w14:textId="77777777" w:rsidR="00333F73" w:rsidRPr="00F9367B" w:rsidRDefault="00333F73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B31AFA4" w14:textId="77777777" w:rsidR="00333F73" w:rsidRPr="00F9367B" w:rsidRDefault="00333F73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5C2BE61E" w14:textId="77777777" w:rsidR="00333F73" w:rsidRPr="00F9367B" w:rsidRDefault="00333F73">
    <w:pPr>
      <w:pStyle w:val="Header"/>
      <w:rPr>
        <w:sz w:val="16"/>
        <w:szCs w:val="16"/>
      </w:rPr>
    </w:pPr>
  </w:p>
  <w:p w14:paraId="1B27E7F0" w14:textId="77777777" w:rsidR="00333F73" w:rsidRPr="00F9367B" w:rsidRDefault="00333F73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5B60D" w14:textId="77777777" w:rsidR="00333F73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C35FE91" w14:textId="77777777" w:rsidR="00333F73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E73E574" w14:textId="77777777" w:rsidR="00333F73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F3678D1" w14:textId="77777777" w:rsidR="00333F73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C5D680" w14:textId="77777777" w:rsidR="00333F73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BC2A79F" w14:textId="77777777" w:rsidR="00333F73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5A53E4E" w14:textId="77777777" w:rsidR="00333F73" w:rsidRPr="002C7FD1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720B1" w14:textId="7D2DAAC7" w:rsidR="00333F73" w:rsidRPr="00710AB0" w:rsidRDefault="00333F73" w:rsidP="00710A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402D3" w14:textId="365B9132" w:rsidR="0040556C" w:rsidRPr="001321E3" w:rsidRDefault="0040556C" w:rsidP="00F575DC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2B8BBF99" w14:textId="77316AF5" w:rsidR="00B604DF" w:rsidRPr="001321E3" w:rsidRDefault="00B604DF" w:rsidP="00F575D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DE12055" w14:textId="00A222F1" w:rsidR="001321E3" w:rsidRPr="001321E3" w:rsidRDefault="001321E3" w:rsidP="00F575D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72324A8" w14:textId="77777777" w:rsidR="001321E3" w:rsidRPr="001321E3" w:rsidRDefault="001321E3" w:rsidP="00F575D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48C6031"/>
    <w:multiLevelType w:val="hybridMultilevel"/>
    <w:tmpl w:val="60783042"/>
    <w:lvl w:ilvl="0" w:tplc="0814503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C4264"/>
    <w:multiLevelType w:val="hybridMultilevel"/>
    <w:tmpl w:val="BA4A530A"/>
    <w:lvl w:ilvl="0" w:tplc="304E78C2">
      <w:start w:val="1"/>
      <w:numFmt w:val="decimal"/>
      <w:lvlText w:val="%1)"/>
      <w:lvlJc w:val="left"/>
      <w:pPr>
        <w:ind w:left="720" w:hanging="360"/>
      </w:pPr>
      <w:rPr>
        <w:rFonts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7A7BB8"/>
    <w:multiLevelType w:val="hybridMultilevel"/>
    <w:tmpl w:val="330A5E34"/>
    <w:lvl w:ilvl="0" w:tplc="E10C2746">
      <w:start w:val="31"/>
      <w:numFmt w:val="bullet"/>
      <w:lvlText w:val="-"/>
      <w:lvlJc w:val="left"/>
      <w:pPr>
        <w:ind w:left="2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5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23E0D99"/>
    <w:multiLevelType w:val="hybridMultilevel"/>
    <w:tmpl w:val="B09CC1A0"/>
    <w:lvl w:ilvl="0" w:tplc="FBDE328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C25656F"/>
    <w:multiLevelType w:val="hybridMultilevel"/>
    <w:tmpl w:val="F7B46256"/>
    <w:lvl w:ilvl="0" w:tplc="177AF7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840236">
    <w:abstractNumId w:val="6"/>
  </w:num>
  <w:num w:numId="2" w16cid:durableId="1288123405">
    <w:abstractNumId w:val="5"/>
  </w:num>
  <w:num w:numId="3" w16cid:durableId="2080050974">
    <w:abstractNumId w:val="9"/>
  </w:num>
  <w:num w:numId="4" w16cid:durableId="375468538">
    <w:abstractNumId w:val="7"/>
  </w:num>
  <w:num w:numId="5" w16cid:durableId="413283390">
    <w:abstractNumId w:val="8"/>
  </w:num>
  <w:num w:numId="6" w16cid:durableId="280764331">
    <w:abstractNumId w:val="3"/>
  </w:num>
  <w:num w:numId="7" w16cid:durableId="1401439974">
    <w:abstractNumId w:val="2"/>
  </w:num>
  <w:num w:numId="8" w16cid:durableId="1086851439">
    <w:abstractNumId w:val="0"/>
  </w:num>
  <w:num w:numId="9" w16cid:durableId="1039554294">
    <w:abstractNumId w:val="1"/>
  </w:num>
  <w:num w:numId="10" w16cid:durableId="685711845">
    <w:abstractNumId w:val="4"/>
  </w:num>
  <w:num w:numId="11" w16cid:durableId="1005668796">
    <w:abstractNumId w:val="13"/>
  </w:num>
  <w:num w:numId="12" w16cid:durableId="2139253517">
    <w:abstractNumId w:val="11"/>
  </w:num>
  <w:num w:numId="13" w16cid:durableId="1437015661">
    <w:abstractNumId w:val="19"/>
  </w:num>
  <w:num w:numId="14" w16cid:durableId="1868524526">
    <w:abstractNumId w:val="12"/>
  </w:num>
  <w:num w:numId="15" w16cid:durableId="121074807">
    <w:abstractNumId w:val="14"/>
  </w:num>
  <w:num w:numId="16" w16cid:durableId="723989179">
    <w:abstractNumId w:val="21"/>
  </w:num>
  <w:num w:numId="17" w16cid:durableId="795441836">
    <w:abstractNumId w:val="22"/>
  </w:num>
  <w:num w:numId="18" w16cid:durableId="880673726">
    <w:abstractNumId w:val="16"/>
  </w:num>
  <w:num w:numId="19" w16cid:durableId="2110004164">
    <w:abstractNumId w:val="23"/>
  </w:num>
  <w:num w:numId="20" w16cid:durableId="130025265">
    <w:abstractNumId w:val="9"/>
  </w:num>
  <w:num w:numId="21" w16cid:durableId="418676430">
    <w:abstractNumId w:val="9"/>
  </w:num>
  <w:num w:numId="22" w16cid:durableId="1534999871">
    <w:abstractNumId w:val="9"/>
  </w:num>
  <w:num w:numId="23" w16cid:durableId="355271848">
    <w:abstractNumId w:val="9"/>
  </w:num>
  <w:num w:numId="24" w16cid:durableId="164712672">
    <w:abstractNumId w:val="10"/>
  </w:num>
  <w:num w:numId="25" w16cid:durableId="550699766">
    <w:abstractNumId w:val="24"/>
  </w:num>
  <w:num w:numId="26" w16cid:durableId="2037805653">
    <w:abstractNumId w:val="18"/>
  </w:num>
  <w:num w:numId="27" w16cid:durableId="1601527123">
    <w:abstractNumId w:val="9"/>
  </w:num>
  <w:num w:numId="28" w16cid:durableId="431244479">
    <w:abstractNumId w:val="9"/>
  </w:num>
  <w:num w:numId="29" w16cid:durableId="1285885967">
    <w:abstractNumId w:val="9"/>
  </w:num>
  <w:num w:numId="30" w16cid:durableId="1419061186">
    <w:abstractNumId w:val="20"/>
  </w:num>
  <w:num w:numId="31" w16cid:durableId="1101141377">
    <w:abstractNumId w:val="17"/>
  </w:num>
  <w:num w:numId="32" w16cid:durableId="1787499287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839"/>
    <w:rsid w:val="00000CAE"/>
    <w:rsid w:val="00000D00"/>
    <w:rsid w:val="00000D9E"/>
    <w:rsid w:val="00000F80"/>
    <w:rsid w:val="0000124A"/>
    <w:rsid w:val="000013CE"/>
    <w:rsid w:val="00001572"/>
    <w:rsid w:val="00001828"/>
    <w:rsid w:val="00001892"/>
    <w:rsid w:val="0000196C"/>
    <w:rsid w:val="00001BE7"/>
    <w:rsid w:val="00001CDC"/>
    <w:rsid w:val="00001E99"/>
    <w:rsid w:val="00001FBA"/>
    <w:rsid w:val="00002300"/>
    <w:rsid w:val="000023A2"/>
    <w:rsid w:val="000025E7"/>
    <w:rsid w:val="00002639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94E"/>
    <w:rsid w:val="00004A25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8A9"/>
    <w:rsid w:val="00010A61"/>
    <w:rsid w:val="00010C8C"/>
    <w:rsid w:val="00010CEF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250"/>
    <w:rsid w:val="0001330E"/>
    <w:rsid w:val="000133DE"/>
    <w:rsid w:val="00013633"/>
    <w:rsid w:val="00013C06"/>
    <w:rsid w:val="00013D36"/>
    <w:rsid w:val="00013E97"/>
    <w:rsid w:val="00014341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D17"/>
    <w:rsid w:val="000171A8"/>
    <w:rsid w:val="000171E2"/>
    <w:rsid w:val="0001721D"/>
    <w:rsid w:val="000172E6"/>
    <w:rsid w:val="00017314"/>
    <w:rsid w:val="00017BEF"/>
    <w:rsid w:val="00017C5A"/>
    <w:rsid w:val="00017DA6"/>
    <w:rsid w:val="0002007E"/>
    <w:rsid w:val="000200AA"/>
    <w:rsid w:val="000200EE"/>
    <w:rsid w:val="00020243"/>
    <w:rsid w:val="000205E4"/>
    <w:rsid w:val="0002085B"/>
    <w:rsid w:val="0002093D"/>
    <w:rsid w:val="00020A03"/>
    <w:rsid w:val="00020A73"/>
    <w:rsid w:val="00020CB7"/>
    <w:rsid w:val="00020D51"/>
    <w:rsid w:val="00020F44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44C"/>
    <w:rsid w:val="0002370E"/>
    <w:rsid w:val="00023A10"/>
    <w:rsid w:val="00023A77"/>
    <w:rsid w:val="00023AEC"/>
    <w:rsid w:val="00023D94"/>
    <w:rsid w:val="00024486"/>
    <w:rsid w:val="0002477D"/>
    <w:rsid w:val="00024A58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BCA"/>
    <w:rsid w:val="00025BFA"/>
    <w:rsid w:val="00025C53"/>
    <w:rsid w:val="00025C88"/>
    <w:rsid w:val="00025F0B"/>
    <w:rsid w:val="00026636"/>
    <w:rsid w:val="000267F3"/>
    <w:rsid w:val="00026900"/>
    <w:rsid w:val="000270B7"/>
    <w:rsid w:val="00027A4F"/>
    <w:rsid w:val="00030326"/>
    <w:rsid w:val="00030697"/>
    <w:rsid w:val="00030A73"/>
    <w:rsid w:val="00030CCE"/>
    <w:rsid w:val="00030CF2"/>
    <w:rsid w:val="00030F46"/>
    <w:rsid w:val="00030F85"/>
    <w:rsid w:val="0003115F"/>
    <w:rsid w:val="0003123A"/>
    <w:rsid w:val="000313C7"/>
    <w:rsid w:val="00031428"/>
    <w:rsid w:val="000316E8"/>
    <w:rsid w:val="00031B6D"/>
    <w:rsid w:val="00031DC0"/>
    <w:rsid w:val="0003243D"/>
    <w:rsid w:val="00032622"/>
    <w:rsid w:val="00032659"/>
    <w:rsid w:val="00032A0B"/>
    <w:rsid w:val="00032E07"/>
    <w:rsid w:val="0003361F"/>
    <w:rsid w:val="0003363B"/>
    <w:rsid w:val="000337A2"/>
    <w:rsid w:val="00034DDD"/>
    <w:rsid w:val="0003539B"/>
    <w:rsid w:val="00035427"/>
    <w:rsid w:val="000354EC"/>
    <w:rsid w:val="00035686"/>
    <w:rsid w:val="00035930"/>
    <w:rsid w:val="00035D4B"/>
    <w:rsid w:val="000366A2"/>
    <w:rsid w:val="00036CE0"/>
    <w:rsid w:val="00036E89"/>
    <w:rsid w:val="00036EE5"/>
    <w:rsid w:val="00036F17"/>
    <w:rsid w:val="0003705E"/>
    <w:rsid w:val="000372BE"/>
    <w:rsid w:val="00037A0B"/>
    <w:rsid w:val="00037B3A"/>
    <w:rsid w:val="00037FD4"/>
    <w:rsid w:val="00040229"/>
    <w:rsid w:val="0004048C"/>
    <w:rsid w:val="00040512"/>
    <w:rsid w:val="00040649"/>
    <w:rsid w:val="0004072C"/>
    <w:rsid w:val="00040A31"/>
    <w:rsid w:val="00040CB2"/>
    <w:rsid w:val="00041697"/>
    <w:rsid w:val="00041AFC"/>
    <w:rsid w:val="00041C33"/>
    <w:rsid w:val="00041C99"/>
    <w:rsid w:val="000420C6"/>
    <w:rsid w:val="00042373"/>
    <w:rsid w:val="000424F2"/>
    <w:rsid w:val="0004277E"/>
    <w:rsid w:val="00042C10"/>
    <w:rsid w:val="00042CB9"/>
    <w:rsid w:val="00043076"/>
    <w:rsid w:val="00043227"/>
    <w:rsid w:val="00043277"/>
    <w:rsid w:val="00043422"/>
    <w:rsid w:val="000434EF"/>
    <w:rsid w:val="00043561"/>
    <w:rsid w:val="00043790"/>
    <w:rsid w:val="0004379D"/>
    <w:rsid w:val="00043A0B"/>
    <w:rsid w:val="00043D2E"/>
    <w:rsid w:val="00044636"/>
    <w:rsid w:val="000447B8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CC0"/>
    <w:rsid w:val="00045DD1"/>
    <w:rsid w:val="00045EBB"/>
    <w:rsid w:val="0004662B"/>
    <w:rsid w:val="00046899"/>
    <w:rsid w:val="00046CD4"/>
    <w:rsid w:val="00046D17"/>
    <w:rsid w:val="00046EB9"/>
    <w:rsid w:val="00046EE5"/>
    <w:rsid w:val="000472DA"/>
    <w:rsid w:val="00047559"/>
    <w:rsid w:val="00047600"/>
    <w:rsid w:val="000476C0"/>
    <w:rsid w:val="0004783D"/>
    <w:rsid w:val="00047962"/>
    <w:rsid w:val="00047C82"/>
    <w:rsid w:val="00050015"/>
    <w:rsid w:val="000502EE"/>
    <w:rsid w:val="00050684"/>
    <w:rsid w:val="00050760"/>
    <w:rsid w:val="00050962"/>
    <w:rsid w:val="00050AE9"/>
    <w:rsid w:val="00050CD9"/>
    <w:rsid w:val="00050DC8"/>
    <w:rsid w:val="00051079"/>
    <w:rsid w:val="0005109F"/>
    <w:rsid w:val="00051184"/>
    <w:rsid w:val="00052303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6A9B"/>
    <w:rsid w:val="00056FE1"/>
    <w:rsid w:val="0005779F"/>
    <w:rsid w:val="000577CD"/>
    <w:rsid w:val="00057891"/>
    <w:rsid w:val="00057AAC"/>
    <w:rsid w:val="00057B67"/>
    <w:rsid w:val="00057DFB"/>
    <w:rsid w:val="0006056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6F7"/>
    <w:rsid w:val="00063CB4"/>
    <w:rsid w:val="00063CF4"/>
    <w:rsid w:val="00063FAA"/>
    <w:rsid w:val="0006441C"/>
    <w:rsid w:val="00064784"/>
    <w:rsid w:val="000648DD"/>
    <w:rsid w:val="00064ABA"/>
    <w:rsid w:val="00064B8B"/>
    <w:rsid w:val="00064DED"/>
    <w:rsid w:val="00064FCF"/>
    <w:rsid w:val="000651B1"/>
    <w:rsid w:val="000653B7"/>
    <w:rsid w:val="00065586"/>
    <w:rsid w:val="00065D4B"/>
    <w:rsid w:val="00065E39"/>
    <w:rsid w:val="00065E3D"/>
    <w:rsid w:val="00065E74"/>
    <w:rsid w:val="0006610F"/>
    <w:rsid w:val="00066B57"/>
    <w:rsid w:val="00066EAF"/>
    <w:rsid w:val="00067227"/>
    <w:rsid w:val="000676D9"/>
    <w:rsid w:val="00067739"/>
    <w:rsid w:val="00070152"/>
    <w:rsid w:val="00070792"/>
    <w:rsid w:val="00070C00"/>
    <w:rsid w:val="00070E96"/>
    <w:rsid w:val="00070F1D"/>
    <w:rsid w:val="00070F9A"/>
    <w:rsid w:val="00071317"/>
    <w:rsid w:val="00071601"/>
    <w:rsid w:val="0007191E"/>
    <w:rsid w:val="00071958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4C22"/>
    <w:rsid w:val="00074CF8"/>
    <w:rsid w:val="00074FF3"/>
    <w:rsid w:val="000751DA"/>
    <w:rsid w:val="00075675"/>
    <w:rsid w:val="000756A6"/>
    <w:rsid w:val="0007587A"/>
    <w:rsid w:val="00075ABC"/>
    <w:rsid w:val="00075BFB"/>
    <w:rsid w:val="00076391"/>
    <w:rsid w:val="000763DA"/>
    <w:rsid w:val="000765E6"/>
    <w:rsid w:val="000774D8"/>
    <w:rsid w:val="000777A4"/>
    <w:rsid w:val="000778C5"/>
    <w:rsid w:val="000779B6"/>
    <w:rsid w:val="000779C5"/>
    <w:rsid w:val="000779FA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79"/>
    <w:rsid w:val="00082CB4"/>
    <w:rsid w:val="00082D49"/>
    <w:rsid w:val="00083356"/>
    <w:rsid w:val="000834DE"/>
    <w:rsid w:val="0008358B"/>
    <w:rsid w:val="00083891"/>
    <w:rsid w:val="000838CE"/>
    <w:rsid w:val="000839F7"/>
    <w:rsid w:val="00083C22"/>
    <w:rsid w:val="0008450E"/>
    <w:rsid w:val="0008455A"/>
    <w:rsid w:val="000846D1"/>
    <w:rsid w:val="000847D4"/>
    <w:rsid w:val="00084DE7"/>
    <w:rsid w:val="00084EBE"/>
    <w:rsid w:val="00084EC4"/>
    <w:rsid w:val="00084ED6"/>
    <w:rsid w:val="000850E7"/>
    <w:rsid w:val="000850F0"/>
    <w:rsid w:val="00085A5D"/>
    <w:rsid w:val="00085AFC"/>
    <w:rsid w:val="00085BCA"/>
    <w:rsid w:val="00085DB0"/>
    <w:rsid w:val="00085E88"/>
    <w:rsid w:val="00086094"/>
    <w:rsid w:val="000862DF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572"/>
    <w:rsid w:val="0009061F"/>
    <w:rsid w:val="0009089C"/>
    <w:rsid w:val="00090C1E"/>
    <w:rsid w:val="00090C71"/>
    <w:rsid w:val="00091CF4"/>
    <w:rsid w:val="00091E98"/>
    <w:rsid w:val="000921D7"/>
    <w:rsid w:val="00092593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29"/>
    <w:rsid w:val="00095BE5"/>
    <w:rsid w:val="00095CD4"/>
    <w:rsid w:val="00095DC6"/>
    <w:rsid w:val="00095FDD"/>
    <w:rsid w:val="000960D5"/>
    <w:rsid w:val="00096333"/>
    <w:rsid w:val="00096528"/>
    <w:rsid w:val="0009689B"/>
    <w:rsid w:val="000969D5"/>
    <w:rsid w:val="00096B4B"/>
    <w:rsid w:val="00096BD0"/>
    <w:rsid w:val="00096E05"/>
    <w:rsid w:val="000970D5"/>
    <w:rsid w:val="000971B0"/>
    <w:rsid w:val="00097421"/>
    <w:rsid w:val="000974DA"/>
    <w:rsid w:val="00097F05"/>
    <w:rsid w:val="000A044E"/>
    <w:rsid w:val="000A0541"/>
    <w:rsid w:val="000A0947"/>
    <w:rsid w:val="000A099D"/>
    <w:rsid w:val="000A0BEC"/>
    <w:rsid w:val="000A10CD"/>
    <w:rsid w:val="000A117A"/>
    <w:rsid w:val="000A13B7"/>
    <w:rsid w:val="000A178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1EF"/>
    <w:rsid w:val="000A3384"/>
    <w:rsid w:val="000A339A"/>
    <w:rsid w:val="000A358E"/>
    <w:rsid w:val="000A386C"/>
    <w:rsid w:val="000A391A"/>
    <w:rsid w:val="000A3A4C"/>
    <w:rsid w:val="000A3E1B"/>
    <w:rsid w:val="000A435D"/>
    <w:rsid w:val="000A43C2"/>
    <w:rsid w:val="000A45E8"/>
    <w:rsid w:val="000A4922"/>
    <w:rsid w:val="000A4C33"/>
    <w:rsid w:val="000A4D0B"/>
    <w:rsid w:val="000A5192"/>
    <w:rsid w:val="000A5261"/>
    <w:rsid w:val="000A5553"/>
    <w:rsid w:val="000A5FA5"/>
    <w:rsid w:val="000A64D4"/>
    <w:rsid w:val="000A6974"/>
    <w:rsid w:val="000A700A"/>
    <w:rsid w:val="000A70CB"/>
    <w:rsid w:val="000A7164"/>
    <w:rsid w:val="000A71CD"/>
    <w:rsid w:val="000A75C3"/>
    <w:rsid w:val="000A78FE"/>
    <w:rsid w:val="000A7946"/>
    <w:rsid w:val="000B017A"/>
    <w:rsid w:val="000B054E"/>
    <w:rsid w:val="000B0631"/>
    <w:rsid w:val="000B08A2"/>
    <w:rsid w:val="000B0D72"/>
    <w:rsid w:val="000B142C"/>
    <w:rsid w:val="000B16D4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293"/>
    <w:rsid w:val="000B5390"/>
    <w:rsid w:val="000B53D5"/>
    <w:rsid w:val="000B556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843"/>
    <w:rsid w:val="000B7CAE"/>
    <w:rsid w:val="000B7EA8"/>
    <w:rsid w:val="000B7F3D"/>
    <w:rsid w:val="000C009C"/>
    <w:rsid w:val="000C01EE"/>
    <w:rsid w:val="000C0290"/>
    <w:rsid w:val="000C037D"/>
    <w:rsid w:val="000C0551"/>
    <w:rsid w:val="000C08E9"/>
    <w:rsid w:val="000C0B73"/>
    <w:rsid w:val="000C11BF"/>
    <w:rsid w:val="000C1261"/>
    <w:rsid w:val="000C1434"/>
    <w:rsid w:val="000C16C9"/>
    <w:rsid w:val="000C17A0"/>
    <w:rsid w:val="000C17A3"/>
    <w:rsid w:val="000C1C6C"/>
    <w:rsid w:val="000C1D2B"/>
    <w:rsid w:val="000C260D"/>
    <w:rsid w:val="000C2777"/>
    <w:rsid w:val="000C2855"/>
    <w:rsid w:val="000C2965"/>
    <w:rsid w:val="000C2D64"/>
    <w:rsid w:val="000C3306"/>
    <w:rsid w:val="000C361C"/>
    <w:rsid w:val="000C3670"/>
    <w:rsid w:val="000C3816"/>
    <w:rsid w:val="000C38BD"/>
    <w:rsid w:val="000C39C6"/>
    <w:rsid w:val="000C411E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7C3"/>
    <w:rsid w:val="000C7B6E"/>
    <w:rsid w:val="000C7D8F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B20"/>
    <w:rsid w:val="000D3B36"/>
    <w:rsid w:val="000D3B85"/>
    <w:rsid w:val="000D3C8D"/>
    <w:rsid w:val="000D3C9A"/>
    <w:rsid w:val="000D404F"/>
    <w:rsid w:val="000D45DD"/>
    <w:rsid w:val="000D46B0"/>
    <w:rsid w:val="000D4BD1"/>
    <w:rsid w:val="000D4C3C"/>
    <w:rsid w:val="000D4EA8"/>
    <w:rsid w:val="000D55CE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6F65"/>
    <w:rsid w:val="000D70DA"/>
    <w:rsid w:val="000D72EE"/>
    <w:rsid w:val="000D76D5"/>
    <w:rsid w:val="000D76F6"/>
    <w:rsid w:val="000D77CE"/>
    <w:rsid w:val="000D7807"/>
    <w:rsid w:val="000D7924"/>
    <w:rsid w:val="000D79B6"/>
    <w:rsid w:val="000D7C6A"/>
    <w:rsid w:val="000D7E8E"/>
    <w:rsid w:val="000E012E"/>
    <w:rsid w:val="000E0434"/>
    <w:rsid w:val="000E049A"/>
    <w:rsid w:val="000E0656"/>
    <w:rsid w:val="000E0AF5"/>
    <w:rsid w:val="000E0D87"/>
    <w:rsid w:val="000E1031"/>
    <w:rsid w:val="000E12CF"/>
    <w:rsid w:val="000E1C24"/>
    <w:rsid w:val="000E1CE4"/>
    <w:rsid w:val="000E20F7"/>
    <w:rsid w:val="000E2755"/>
    <w:rsid w:val="000E2B77"/>
    <w:rsid w:val="000E2D4F"/>
    <w:rsid w:val="000E31B5"/>
    <w:rsid w:val="000E3706"/>
    <w:rsid w:val="000E3804"/>
    <w:rsid w:val="000E380F"/>
    <w:rsid w:val="000E38FF"/>
    <w:rsid w:val="000E3A23"/>
    <w:rsid w:val="000E3BFC"/>
    <w:rsid w:val="000E3EE5"/>
    <w:rsid w:val="000E4192"/>
    <w:rsid w:val="000E41B8"/>
    <w:rsid w:val="000E4751"/>
    <w:rsid w:val="000E47E5"/>
    <w:rsid w:val="000E483C"/>
    <w:rsid w:val="000E48A5"/>
    <w:rsid w:val="000E4D3E"/>
    <w:rsid w:val="000E4D7F"/>
    <w:rsid w:val="000E4DF1"/>
    <w:rsid w:val="000E5349"/>
    <w:rsid w:val="000E565C"/>
    <w:rsid w:val="000E5B2F"/>
    <w:rsid w:val="000E5CB4"/>
    <w:rsid w:val="000E5CBF"/>
    <w:rsid w:val="000E5E10"/>
    <w:rsid w:val="000E6117"/>
    <w:rsid w:val="000E6210"/>
    <w:rsid w:val="000E62C4"/>
    <w:rsid w:val="000E66F0"/>
    <w:rsid w:val="000E6AEA"/>
    <w:rsid w:val="000E6AFF"/>
    <w:rsid w:val="000E7138"/>
    <w:rsid w:val="000E720A"/>
    <w:rsid w:val="000E73B6"/>
    <w:rsid w:val="000E7425"/>
    <w:rsid w:val="000E79F1"/>
    <w:rsid w:val="000E7D75"/>
    <w:rsid w:val="000F0F93"/>
    <w:rsid w:val="000F13D7"/>
    <w:rsid w:val="000F16E1"/>
    <w:rsid w:val="000F174E"/>
    <w:rsid w:val="000F1F65"/>
    <w:rsid w:val="000F249B"/>
    <w:rsid w:val="000F267C"/>
    <w:rsid w:val="000F287E"/>
    <w:rsid w:val="000F290C"/>
    <w:rsid w:val="000F2947"/>
    <w:rsid w:val="000F2A50"/>
    <w:rsid w:val="000F3093"/>
    <w:rsid w:val="000F30D1"/>
    <w:rsid w:val="000F3136"/>
    <w:rsid w:val="000F31BE"/>
    <w:rsid w:val="000F339D"/>
    <w:rsid w:val="000F3756"/>
    <w:rsid w:val="000F39E1"/>
    <w:rsid w:val="000F3AD1"/>
    <w:rsid w:val="000F3D1D"/>
    <w:rsid w:val="000F447C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19"/>
    <w:rsid w:val="000F609E"/>
    <w:rsid w:val="000F6405"/>
    <w:rsid w:val="000F6A64"/>
    <w:rsid w:val="000F6C17"/>
    <w:rsid w:val="000F71ED"/>
    <w:rsid w:val="000F7497"/>
    <w:rsid w:val="000F7A31"/>
    <w:rsid w:val="000F7BC6"/>
    <w:rsid w:val="000F7C1F"/>
    <w:rsid w:val="000F7C52"/>
    <w:rsid w:val="000F7DB9"/>
    <w:rsid w:val="001000D4"/>
    <w:rsid w:val="001005A5"/>
    <w:rsid w:val="00100D38"/>
    <w:rsid w:val="00100D7B"/>
    <w:rsid w:val="00100DEB"/>
    <w:rsid w:val="00101481"/>
    <w:rsid w:val="0010150D"/>
    <w:rsid w:val="00101576"/>
    <w:rsid w:val="001015E1"/>
    <w:rsid w:val="001018AD"/>
    <w:rsid w:val="00101E73"/>
    <w:rsid w:val="001022B4"/>
    <w:rsid w:val="001022EC"/>
    <w:rsid w:val="001027BB"/>
    <w:rsid w:val="001027E9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B2F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AFF"/>
    <w:rsid w:val="00105B28"/>
    <w:rsid w:val="00105C87"/>
    <w:rsid w:val="00105EA8"/>
    <w:rsid w:val="00105F1A"/>
    <w:rsid w:val="0010664E"/>
    <w:rsid w:val="001067C2"/>
    <w:rsid w:val="00106883"/>
    <w:rsid w:val="00106D56"/>
    <w:rsid w:val="001070AA"/>
    <w:rsid w:val="00107118"/>
    <w:rsid w:val="001073C6"/>
    <w:rsid w:val="00107541"/>
    <w:rsid w:val="001101F3"/>
    <w:rsid w:val="00110253"/>
    <w:rsid w:val="001103BB"/>
    <w:rsid w:val="0011062F"/>
    <w:rsid w:val="0011080B"/>
    <w:rsid w:val="00110956"/>
    <w:rsid w:val="001109FD"/>
    <w:rsid w:val="00110BE3"/>
    <w:rsid w:val="00110D4A"/>
    <w:rsid w:val="00110F3B"/>
    <w:rsid w:val="00110F57"/>
    <w:rsid w:val="00111416"/>
    <w:rsid w:val="00111614"/>
    <w:rsid w:val="0011183F"/>
    <w:rsid w:val="0011197B"/>
    <w:rsid w:val="00111B28"/>
    <w:rsid w:val="00111E90"/>
    <w:rsid w:val="00111F09"/>
    <w:rsid w:val="00112379"/>
    <w:rsid w:val="00112411"/>
    <w:rsid w:val="001124CD"/>
    <w:rsid w:val="00112916"/>
    <w:rsid w:val="00112B31"/>
    <w:rsid w:val="00112C55"/>
    <w:rsid w:val="00112F85"/>
    <w:rsid w:val="00113044"/>
    <w:rsid w:val="00113D14"/>
    <w:rsid w:val="00114124"/>
    <w:rsid w:val="0011460E"/>
    <w:rsid w:val="00114C40"/>
    <w:rsid w:val="00114CC4"/>
    <w:rsid w:val="00114ED1"/>
    <w:rsid w:val="00115D81"/>
    <w:rsid w:val="00116284"/>
    <w:rsid w:val="0011660D"/>
    <w:rsid w:val="001169C8"/>
    <w:rsid w:val="001169F0"/>
    <w:rsid w:val="001169FA"/>
    <w:rsid w:val="00116ED5"/>
    <w:rsid w:val="00117303"/>
    <w:rsid w:val="001174A8"/>
    <w:rsid w:val="00117C00"/>
    <w:rsid w:val="001201C4"/>
    <w:rsid w:val="00120DED"/>
    <w:rsid w:val="001214CF"/>
    <w:rsid w:val="001216F2"/>
    <w:rsid w:val="00121A52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68A"/>
    <w:rsid w:val="001238CD"/>
    <w:rsid w:val="00123947"/>
    <w:rsid w:val="001240CE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72A"/>
    <w:rsid w:val="00127EB0"/>
    <w:rsid w:val="001300E0"/>
    <w:rsid w:val="00130135"/>
    <w:rsid w:val="001303C2"/>
    <w:rsid w:val="0013075F"/>
    <w:rsid w:val="00130F28"/>
    <w:rsid w:val="00130FBC"/>
    <w:rsid w:val="00130FF9"/>
    <w:rsid w:val="0013101C"/>
    <w:rsid w:val="001313BB"/>
    <w:rsid w:val="00131E2C"/>
    <w:rsid w:val="001321E3"/>
    <w:rsid w:val="001324D5"/>
    <w:rsid w:val="001324EB"/>
    <w:rsid w:val="001326A6"/>
    <w:rsid w:val="00132F72"/>
    <w:rsid w:val="00133071"/>
    <w:rsid w:val="001330D0"/>
    <w:rsid w:val="001331C6"/>
    <w:rsid w:val="001334AD"/>
    <w:rsid w:val="00133523"/>
    <w:rsid w:val="0013359B"/>
    <w:rsid w:val="001339CC"/>
    <w:rsid w:val="00133AC7"/>
    <w:rsid w:val="00133D33"/>
    <w:rsid w:val="00134579"/>
    <w:rsid w:val="001345F0"/>
    <w:rsid w:val="0013462C"/>
    <w:rsid w:val="0013467C"/>
    <w:rsid w:val="00134D08"/>
    <w:rsid w:val="00134E8C"/>
    <w:rsid w:val="001354E5"/>
    <w:rsid w:val="001357C6"/>
    <w:rsid w:val="001358B1"/>
    <w:rsid w:val="00135A39"/>
    <w:rsid w:val="00135F62"/>
    <w:rsid w:val="00135FDB"/>
    <w:rsid w:val="0013620C"/>
    <w:rsid w:val="00136469"/>
    <w:rsid w:val="00136482"/>
    <w:rsid w:val="001365A3"/>
    <w:rsid w:val="00136609"/>
    <w:rsid w:val="001368DD"/>
    <w:rsid w:val="001369BF"/>
    <w:rsid w:val="00136E62"/>
    <w:rsid w:val="00136FE4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0907"/>
    <w:rsid w:val="00141102"/>
    <w:rsid w:val="00141104"/>
    <w:rsid w:val="001411B7"/>
    <w:rsid w:val="00141557"/>
    <w:rsid w:val="001416E5"/>
    <w:rsid w:val="00141891"/>
    <w:rsid w:val="00141BB6"/>
    <w:rsid w:val="00141BF7"/>
    <w:rsid w:val="00141E88"/>
    <w:rsid w:val="00142168"/>
    <w:rsid w:val="0014230E"/>
    <w:rsid w:val="00142906"/>
    <w:rsid w:val="00142D63"/>
    <w:rsid w:val="00142EB3"/>
    <w:rsid w:val="0014301C"/>
    <w:rsid w:val="00143466"/>
    <w:rsid w:val="001435EA"/>
    <w:rsid w:val="001436EA"/>
    <w:rsid w:val="00143B5C"/>
    <w:rsid w:val="00143B7A"/>
    <w:rsid w:val="00143F59"/>
    <w:rsid w:val="0014423D"/>
    <w:rsid w:val="00144504"/>
    <w:rsid w:val="00144508"/>
    <w:rsid w:val="00144699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5B4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5039A"/>
    <w:rsid w:val="0015041B"/>
    <w:rsid w:val="00150BC8"/>
    <w:rsid w:val="00150FB9"/>
    <w:rsid w:val="00151196"/>
    <w:rsid w:val="001512F9"/>
    <w:rsid w:val="001512FC"/>
    <w:rsid w:val="001514ED"/>
    <w:rsid w:val="0015153F"/>
    <w:rsid w:val="001516B9"/>
    <w:rsid w:val="00151837"/>
    <w:rsid w:val="00151C04"/>
    <w:rsid w:val="00151D3D"/>
    <w:rsid w:val="00151DCE"/>
    <w:rsid w:val="00151F02"/>
    <w:rsid w:val="00152175"/>
    <w:rsid w:val="00152557"/>
    <w:rsid w:val="0015273A"/>
    <w:rsid w:val="00152A56"/>
    <w:rsid w:val="00152ACF"/>
    <w:rsid w:val="00152B13"/>
    <w:rsid w:val="00152DDA"/>
    <w:rsid w:val="00153394"/>
    <w:rsid w:val="0015368B"/>
    <w:rsid w:val="00153772"/>
    <w:rsid w:val="0015397F"/>
    <w:rsid w:val="001539C1"/>
    <w:rsid w:val="001542B4"/>
    <w:rsid w:val="0015487B"/>
    <w:rsid w:val="00154B5C"/>
    <w:rsid w:val="00154C47"/>
    <w:rsid w:val="00154E63"/>
    <w:rsid w:val="0015535B"/>
    <w:rsid w:val="0015562D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74"/>
    <w:rsid w:val="00157389"/>
    <w:rsid w:val="001573C4"/>
    <w:rsid w:val="00157A0A"/>
    <w:rsid w:val="00157E82"/>
    <w:rsid w:val="00160158"/>
    <w:rsid w:val="001608C2"/>
    <w:rsid w:val="00160906"/>
    <w:rsid w:val="0016090C"/>
    <w:rsid w:val="00160952"/>
    <w:rsid w:val="00160D2A"/>
    <w:rsid w:val="00160E3E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0C3"/>
    <w:rsid w:val="0016318A"/>
    <w:rsid w:val="00163FE8"/>
    <w:rsid w:val="001641B8"/>
    <w:rsid w:val="00164B2C"/>
    <w:rsid w:val="00164C87"/>
    <w:rsid w:val="00164E37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DED"/>
    <w:rsid w:val="00166E4C"/>
    <w:rsid w:val="00166FCB"/>
    <w:rsid w:val="001676AF"/>
    <w:rsid w:val="0016792D"/>
    <w:rsid w:val="00167956"/>
    <w:rsid w:val="00167BFA"/>
    <w:rsid w:val="00170200"/>
    <w:rsid w:val="00170293"/>
    <w:rsid w:val="001706FA"/>
    <w:rsid w:val="00170855"/>
    <w:rsid w:val="00170D3B"/>
    <w:rsid w:val="00170E60"/>
    <w:rsid w:val="0017111F"/>
    <w:rsid w:val="00171139"/>
    <w:rsid w:val="001711BC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AAB"/>
    <w:rsid w:val="00176C97"/>
    <w:rsid w:val="00176FF3"/>
    <w:rsid w:val="00177131"/>
    <w:rsid w:val="00177382"/>
    <w:rsid w:val="001775B9"/>
    <w:rsid w:val="0017761B"/>
    <w:rsid w:val="001776EA"/>
    <w:rsid w:val="00177801"/>
    <w:rsid w:val="00177B90"/>
    <w:rsid w:val="00177CEB"/>
    <w:rsid w:val="00177F84"/>
    <w:rsid w:val="0018029D"/>
    <w:rsid w:val="0018033A"/>
    <w:rsid w:val="001803A2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34C"/>
    <w:rsid w:val="0018466B"/>
    <w:rsid w:val="0018468D"/>
    <w:rsid w:val="001847BF"/>
    <w:rsid w:val="00184B12"/>
    <w:rsid w:val="00185184"/>
    <w:rsid w:val="00185277"/>
    <w:rsid w:val="00185485"/>
    <w:rsid w:val="00185500"/>
    <w:rsid w:val="0018571B"/>
    <w:rsid w:val="00185813"/>
    <w:rsid w:val="00185870"/>
    <w:rsid w:val="00185A57"/>
    <w:rsid w:val="00185AFF"/>
    <w:rsid w:val="00185CF9"/>
    <w:rsid w:val="00185E07"/>
    <w:rsid w:val="00186501"/>
    <w:rsid w:val="00186657"/>
    <w:rsid w:val="001868CC"/>
    <w:rsid w:val="00186AB1"/>
    <w:rsid w:val="0018727D"/>
    <w:rsid w:val="001873B0"/>
    <w:rsid w:val="00187A94"/>
    <w:rsid w:val="0019051A"/>
    <w:rsid w:val="00190598"/>
    <w:rsid w:val="00190676"/>
    <w:rsid w:val="00190759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5C6"/>
    <w:rsid w:val="0019279A"/>
    <w:rsid w:val="0019297F"/>
    <w:rsid w:val="00192B62"/>
    <w:rsid w:val="00192EB0"/>
    <w:rsid w:val="00192F3F"/>
    <w:rsid w:val="00192F46"/>
    <w:rsid w:val="0019303E"/>
    <w:rsid w:val="001933C2"/>
    <w:rsid w:val="0019345E"/>
    <w:rsid w:val="0019384A"/>
    <w:rsid w:val="00193A08"/>
    <w:rsid w:val="00193B07"/>
    <w:rsid w:val="001940B5"/>
    <w:rsid w:val="0019414B"/>
    <w:rsid w:val="001941FB"/>
    <w:rsid w:val="001943AD"/>
    <w:rsid w:val="00194524"/>
    <w:rsid w:val="001949A1"/>
    <w:rsid w:val="00194BBC"/>
    <w:rsid w:val="00194C38"/>
    <w:rsid w:val="0019522F"/>
    <w:rsid w:val="0019530A"/>
    <w:rsid w:val="00195644"/>
    <w:rsid w:val="0019565F"/>
    <w:rsid w:val="00195692"/>
    <w:rsid w:val="001956B8"/>
    <w:rsid w:val="001957A6"/>
    <w:rsid w:val="00195AB6"/>
    <w:rsid w:val="00195D12"/>
    <w:rsid w:val="001962AA"/>
    <w:rsid w:val="0019642C"/>
    <w:rsid w:val="001964F1"/>
    <w:rsid w:val="001967E5"/>
    <w:rsid w:val="00196BD8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744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608"/>
    <w:rsid w:val="001A2910"/>
    <w:rsid w:val="001A2ADB"/>
    <w:rsid w:val="001A2BD2"/>
    <w:rsid w:val="001A2BFB"/>
    <w:rsid w:val="001A2CEC"/>
    <w:rsid w:val="001A2F00"/>
    <w:rsid w:val="001A3196"/>
    <w:rsid w:val="001A31F6"/>
    <w:rsid w:val="001A3E3D"/>
    <w:rsid w:val="001A42B2"/>
    <w:rsid w:val="001A43B3"/>
    <w:rsid w:val="001A4431"/>
    <w:rsid w:val="001A464A"/>
    <w:rsid w:val="001A479F"/>
    <w:rsid w:val="001A4812"/>
    <w:rsid w:val="001A49F1"/>
    <w:rsid w:val="001A4A2C"/>
    <w:rsid w:val="001A4A70"/>
    <w:rsid w:val="001A4D96"/>
    <w:rsid w:val="001A4DA1"/>
    <w:rsid w:val="001A4F49"/>
    <w:rsid w:val="001A5206"/>
    <w:rsid w:val="001A52E9"/>
    <w:rsid w:val="001A563E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8C1"/>
    <w:rsid w:val="001B0942"/>
    <w:rsid w:val="001B09E7"/>
    <w:rsid w:val="001B09FD"/>
    <w:rsid w:val="001B0EA6"/>
    <w:rsid w:val="001B0EDC"/>
    <w:rsid w:val="001B1697"/>
    <w:rsid w:val="001B17EF"/>
    <w:rsid w:val="001B1A6B"/>
    <w:rsid w:val="001B1A81"/>
    <w:rsid w:val="001B1B05"/>
    <w:rsid w:val="001B1B66"/>
    <w:rsid w:val="001B2633"/>
    <w:rsid w:val="001B2BC8"/>
    <w:rsid w:val="001B3178"/>
    <w:rsid w:val="001B366C"/>
    <w:rsid w:val="001B42C4"/>
    <w:rsid w:val="001B446B"/>
    <w:rsid w:val="001B44BD"/>
    <w:rsid w:val="001B48F3"/>
    <w:rsid w:val="001B4BA2"/>
    <w:rsid w:val="001B4DBB"/>
    <w:rsid w:val="001B594F"/>
    <w:rsid w:val="001B5EC8"/>
    <w:rsid w:val="001B62FE"/>
    <w:rsid w:val="001B6373"/>
    <w:rsid w:val="001B6856"/>
    <w:rsid w:val="001B6966"/>
    <w:rsid w:val="001B6A5E"/>
    <w:rsid w:val="001B6AAC"/>
    <w:rsid w:val="001B6B8A"/>
    <w:rsid w:val="001B6C2A"/>
    <w:rsid w:val="001B6F56"/>
    <w:rsid w:val="001B72FB"/>
    <w:rsid w:val="001B7305"/>
    <w:rsid w:val="001B7847"/>
    <w:rsid w:val="001B785F"/>
    <w:rsid w:val="001B7C8F"/>
    <w:rsid w:val="001B7D20"/>
    <w:rsid w:val="001B7E57"/>
    <w:rsid w:val="001B7F17"/>
    <w:rsid w:val="001C0319"/>
    <w:rsid w:val="001C0619"/>
    <w:rsid w:val="001C0AF4"/>
    <w:rsid w:val="001C0B2C"/>
    <w:rsid w:val="001C0CEE"/>
    <w:rsid w:val="001C10FA"/>
    <w:rsid w:val="001C1ABE"/>
    <w:rsid w:val="001C1CC3"/>
    <w:rsid w:val="001C2283"/>
    <w:rsid w:val="001C22A1"/>
    <w:rsid w:val="001C2336"/>
    <w:rsid w:val="001C2527"/>
    <w:rsid w:val="001C2822"/>
    <w:rsid w:val="001C28CF"/>
    <w:rsid w:val="001C29EA"/>
    <w:rsid w:val="001C2CAD"/>
    <w:rsid w:val="001C2D61"/>
    <w:rsid w:val="001C2F8C"/>
    <w:rsid w:val="001C3525"/>
    <w:rsid w:val="001C3769"/>
    <w:rsid w:val="001C3B3F"/>
    <w:rsid w:val="001C3D06"/>
    <w:rsid w:val="001C3D21"/>
    <w:rsid w:val="001C3F64"/>
    <w:rsid w:val="001C40AC"/>
    <w:rsid w:val="001C4215"/>
    <w:rsid w:val="001C46B4"/>
    <w:rsid w:val="001C49BC"/>
    <w:rsid w:val="001C4FBC"/>
    <w:rsid w:val="001C5110"/>
    <w:rsid w:val="001C51F4"/>
    <w:rsid w:val="001C5256"/>
    <w:rsid w:val="001C53B6"/>
    <w:rsid w:val="001C5742"/>
    <w:rsid w:val="001C5A1B"/>
    <w:rsid w:val="001C5B07"/>
    <w:rsid w:val="001C60C5"/>
    <w:rsid w:val="001C682F"/>
    <w:rsid w:val="001C6853"/>
    <w:rsid w:val="001C6D02"/>
    <w:rsid w:val="001C6DBB"/>
    <w:rsid w:val="001C6ED7"/>
    <w:rsid w:val="001C6F14"/>
    <w:rsid w:val="001C7066"/>
    <w:rsid w:val="001C70E5"/>
    <w:rsid w:val="001C711F"/>
    <w:rsid w:val="001C73DC"/>
    <w:rsid w:val="001C73FB"/>
    <w:rsid w:val="001C7527"/>
    <w:rsid w:val="001C7770"/>
    <w:rsid w:val="001C77AA"/>
    <w:rsid w:val="001C7E97"/>
    <w:rsid w:val="001D0194"/>
    <w:rsid w:val="001D01A1"/>
    <w:rsid w:val="001D02F9"/>
    <w:rsid w:val="001D0B95"/>
    <w:rsid w:val="001D0C64"/>
    <w:rsid w:val="001D10EE"/>
    <w:rsid w:val="001D1267"/>
    <w:rsid w:val="001D1863"/>
    <w:rsid w:val="001D1960"/>
    <w:rsid w:val="001D1B04"/>
    <w:rsid w:val="001D1C62"/>
    <w:rsid w:val="001D2017"/>
    <w:rsid w:val="001D213E"/>
    <w:rsid w:val="001D2186"/>
    <w:rsid w:val="001D21CA"/>
    <w:rsid w:val="001D25E4"/>
    <w:rsid w:val="001D29BC"/>
    <w:rsid w:val="001D2AC1"/>
    <w:rsid w:val="001D2AD7"/>
    <w:rsid w:val="001D2C14"/>
    <w:rsid w:val="001D2F56"/>
    <w:rsid w:val="001D311E"/>
    <w:rsid w:val="001D44E9"/>
    <w:rsid w:val="001D47D8"/>
    <w:rsid w:val="001D49CC"/>
    <w:rsid w:val="001D51C7"/>
    <w:rsid w:val="001D54D5"/>
    <w:rsid w:val="001D5630"/>
    <w:rsid w:val="001D572C"/>
    <w:rsid w:val="001D57A7"/>
    <w:rsid w:val="001D585D"/>
    <w:rsid w:val="001D58F0"/>
    <w:rsid w:val="001D5A61"/>
    <w:rsid w:val="001D5AB6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B79"/>
    <w:rsid w:val="001D7D35"/>
    <w:rsid w:val="001D7DFA"/>
    <w:rsid w:val="001D7F95"/>
    <w:rsid w:val="001E0000"/>
    <w:rsid w:val="001E036B"/>
    <w:rsid w:val="001E09D3"/>
    <w:rsid w:val="001E0B64"/>
    <w:rsid w:val="001E0C2D"/>
    <w:rsid w:val="001E0C99"/>
    <w:rsid w:val="001E0CA6"/>
    <w:rsid w:val="001E0DDD"/>
    <w:rsid w:val="001E0FC0"/>
    <w:rsid w:val="001E13E3"/>
    <w:rsid w:val="001E168C"/>
    <w:rsid w:val="001E18B3"/>
    <w:rsid w:val="001E19C6"/>
    <w:rsid w:val="001E1B56"/>
    <w:rsid w:val="001E1C20"/>
    <w:rsid w:val="001E21B6"/>
    <w:rsid w:val="001E21C4"/>
    <w:rsid w:val="001E2A3C"/>
    <w:rsid w:val="001E2A7F"/>
    <w:rsid w:val="001E2B18"/>
    <w:rsid w:val="001E2D8D"/>
    <w:rsid w:val="001E320A"/>
    <w:rsid w:val="001E330B"/>
    <w:rsid w:val="001E336F"/>
    <w:rsid w:val="001E341F"/>
    <w:rsid w:val="001E3510"/>
    <w:rsid w:val="001E3731"/>
    <w:rsid w:val="001E3A07"/>
    <w:rsid w:val="001E3A97"/>
    <w:rsid w:val="001E40B9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E89"/>
    <w:rsid w:val="001E6FFD"/>
    <w:rsid w:val="001E7186"/>
    <w:rsid w:val="001E7815"/>
    <w:rsid w:val="001E7825"/>
    <w:rsid w:val="001E797D"/>
    <w:rsid w:val="001E7D45"/>
    <w:rsid w:val="001E7DCB"/>
    <w:rsid w:val="001F0082"/>
    <w:rsid w:val="001F0276"/>
    <w:rsid w:val="001F05F8"/>
    <w:rsid w:val="001F0737"/>
    <w:rsid w:val="001F0A31"/>
    <w:rsid w:val="001F0C23"/>
    <w:rsid w:val="001F0CBD"/>
    <w:rsid w:val="001F13D4"/>
    <w:rsid w:val="001F177D"/>
    <w:rsid w:val="001F1B69"/>
    <w:rsid w:val="001F1F48"/>
    <w:rsid w:val="001F21CC"/>
    <w:rsid w:val="001F26BF"/>
    <w:rsid w:val="001F2717"/>
    <w:rsid w:val="001F28ED"/>
    <w:rsid w:val="001F290B"/>
    <w:rsid w:val="001F2AE5"/>
    <w:rsid w:val="001F32C0"/>
    <w:rsid w:val="001F33D5"/>
    <w:rsid w:val="001F364E"/>
    <w:rsid w:val="001F3889"/>
    <w:rsid w:val="001F44C6"/>
    <w:rsid w:val="001F48F1"/>
    <w:rsid w:val="001F4B91"/>
    <w:rsid w:val="001F4D40"/>
    <w:rsid w:val="001F59E7"/>
    <w:rsid w:val="001F5E02"/>
    <w:rsid w:val="001F63DA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CCE"/>
    <w:rsid w:val="001F7E2D"/>
    <w:rsid w:val="0020017B"/>
    <w:rsid w:val="002001B7"/>
    <w:rsid w:val="0020065D"/>
    <w:rsid w:val="00200763"/>
    <w:rsid w:val="00200B54"/>
    <w:rsid w:val="00200C31"/>
    <w:rsid w:val="00200DD3"/>
    <w:rsid w:val="00200DF3"/>
    <w:rsid w:val="00200F14"/>
    <w:rsid w:val="0020143E"/>
    <w:rsid w:val="00201745"/>
    <w:rsid w:val="00201757"/>
    <w:rsid w:val="002018BC"/>
    <w:rsid w:val="00201985"/>
    <w:rsid w:val="00201A3A"/>
    <w:rsid w:val="00201E47"/>
    <w:rsid w:val="00201EB2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B89"/>
    <w:rsid w:val="00203CA9"/>
    <w:rsid w:val="00203DD8"/>
    <w:rsid w:val="00204214"/>
    <w:rsid w:val="0020448E"/>
    <w:rsid w:val="0020455B"/>
    <w:rsid w:val="002046A1"/>
    <w:rsid w:val="002048C9"/>
    <w:rsid w:val="00204B0C"/>
    <w:rsid w:val="00204BCD"/>
    <w:rsid w:val="00204F81"/>
    <w:rsid w:val="00205195"/>
    <w:rsid w:val="0020569D"/>
    <w:rsid w:val="0020577D"/>
    <w:rsid w:val="002057FB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472"/>
    <w:rsid w:val="0020750B"/>
    <w:rsid w:val="0020790E"/>
    <w:rsid w:val="00207CB8"/>
    <w:rsid w:val="002100FD"/>
    <w:rsid w:val="0021012B"/>
    <w:rsid w:val="00210135"/>
    <w:rsid w:val="0021042A"/>
    <w:rsid w:val="0021065B"/>
    <w:rsid w:val="0021092F"/>
    <w:rsid w:val="00210A49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2ED2"/>
    <w:rsid w:val="0021305E"/>
    <w:rsid w:val="00213245"/>
    <w:rsid w:val="002135F5"/>
    <w:rsid w:val="0021371F"/>
    <w:rsid w:val="002139EA"/>
    <w:rsid w:val="00213C37"/>
    <w:rsid w:val="00213E67"/>
    <w:rsid w:val="00213F76"/>
    <w:rsid w:val="00214318"/>
    <w:rsid w:val="00214809"/>
    <w:rsid w:val="002148E9"/>
    <w:rsid w:val="00214E41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92C"/>
    <w:rsid w:val="00217C29"/>
    <w:rsid w:val="00217FA2"/>
    <w:rsid w:val="00220010"/>
    <w:rsid w:val="002202BB"/>
    <w:rsid w:val="00220645"/>
    <w:rsid w:val="00220797"/>
    <w:rsid w:val="002207B1"/>
    <w:rsid w:val="00220852"/>
    <w:rsid w:val="00220B41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7D6"/>
    <w:rsid w:val="00221852"/>
    <w:rsid w:val="0022197F"/>
    <w:rsid w:val="002219A8"/>
    <w:rsid w:val="00221A28"/>
    <w:rsid w:val="00221A4F"/>
    <w:rsid w:val="00221BD4"/>
    <w:rsid w:val="00221DC2"/>
    <w:rsid w:val="00221E29"/>
    <w:rsid w:val="002222E4"/>
    <w:rsid w:val="00222375"/>
    <w:rsid w:val="002229B7"/>
    <w:rsid w:val="0022352C"/>
    <w:rsid w:val="0022354B"/>
    <w:rsid w:val="00223BAD"/>
    <w:rsid w:val="00223F14"/>
    <w:rsid w:val="00224AE6"/>
    <w:rsid w:val="00224DD8"/>
    <w:rsid w:val="00224E19"/>
    <w:rsid w:val="002257DF"/>
    <w:rsid w:val="00225D95"/>
    <w:rsid w:val="00225EC1"/>
    <w:rsid w:val="00225ED4"/>
    <w:rsid w:val="002265F1"/>
    <w:rsid w:val="00226950"/>
    <w:rsid w:val="00226EA0"/>
    <w:rsid w:val="002270A6"/>
    <w:rsid w:val="002274E3"/>
    <w:rsid w:val="00227D0B"/>
    <w:rsid w:val="00227F2D"/>
    <w:rsid w:val="002302EF"/>
    <w:rsid w:val="00230309"/>
    <w:rsid w:val="0023075C"/>
    <w:rsid w:val="00231172"/>
    <w:rsid w:val="00231300"/>
    <w:rsid w:val="00231365"/>
    <w:rsid w:val="00231866"/>
    <w:rsid w:val="002318B1"/>
    <w:rsid w:val="00231A71"/>
    <w:rsid w:val="00231E2C"/>
    <w:rsid w:val="00232181"/>
    <w:rsid w:val="002323DB"/>
    <w:rsid w:val="002324A3"/>
    <w:rsid w:val="0023265A"/>
    <w:rsid w:val="00232AA5"/>
    <w:rsid w:val="00232BED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099"/>
    <w:rsid w:val="00235311"/>
    <w:rsid w:val="0023532E"/>
    <w:rsid w:val="00235491"/>
    <w:rsid w:val="002355BC"/>
    <w:rsid w:val="00235903"/>
    <w:rsid w:val="00235D2A"/>
    <w:rsid w:val="00235EED"/>
    <w:rsid w:val="0023640F"/>
    <w:rsid w:val="002365DF"/>
    <w:rsid w:val="00236F53"/>
    <w:rsid w:val="002373E2"/>
    <w:rsid w:val="0023794F"/>
    <w:rsid w:val="00237A39"/>
    <w:rsid w:val="00237EBC"/>
    <w:rsid w:val="00237EF0"/>
    <w:rsid w:val="0024004C"/>
    <w:rsid w:val="00240062"/>
    <w:rsid w:val="002401AC"/>
    <w:rsid w:val="002403CB"/>
    <w:rsid w:val="00240426"/>
    <w:rsid w:val="00240564"/>
    <w:rsid w:val="002406F3"/>
    <w:rsid w:val="0024074F"/>
    <w:rsid w:val="00240BF2"/>
    <w:rsid w:val="00240D33"/>
    <w:rsid w:val="00240DF5"/>
    <w:rsid w:val="00240F21"/>
    <w:rsid w:val="00241164"/>
    <w:rsid w:val="0024186D"/>
    <w:rsid w:val="00241E0F"/>
    <w:rsid w:val="00242404"/>
    <w:rsid w:val="00242556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DDA"/>
    <w:rsid w:val="00244FBD"/>
    <w:rsid w:val="00245146"/>
    <w:rsid w:val="00245568"/>
    <w:rsid w:val="00245898"/>
    <w:rsid w:val="002458C2"/>
    <w:rsid w:val="0024595A"/>
    <w:rsid w:val="00245E95"/>
    <w:rsid w:val="00245EDE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5A4"/>
    <w:rsid w:val="002516B4"/>
    <w:rsid w:val="0025186E"/>
    <w:rsid w:val="002518CC"/>
    <w:rsid w:val="00251BE2"/>
    <w:rsid w:val="002523BA"/>
    <w:rsid w:val="00252456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3A0"/>
    <w:rsid w:val="00254568"/>
    <w:rsid w:val="002548A1"/>
    <w:rsid w:val="00254B5A"/>
    <w:rsid w:val="00254CB2"/>
    <w:rsid w:val="002553D8"/>
    <w:rsid w:val="00255BC1"/>
    <w:rsid w:val="00255FA0"/>
    <w:rsid w:val="002562E0"/>
    <w:rsid w:val="00256484"/>
    <w:rsid w:val="002564DF"/>
    <w:rsid w:val="00256F35"/>
    <w:rsid w:val="00256F8E"/>
    <w:rsid w:val="00257186"/>
    <w:rsid w:val="00257229"/>
    <w:rsid w:val="002576C2"/>
    <w:rsid w:val="00257D12"/>
    <w:rsid w:val="00257DE7"/>
    <w:rsid w:val="00257F3E"/>
    <w:rsid w:val="00260155"/>
    <w:rsid w:val="0026032B"/>
    <w:rsid w:val="00260715"/>
    <w:rsid w:val="00260C86"/>
    <w:rsid w:val="00260EAA"/>
    <w:rsid w:val="00261431"/>
    <w:rsid w:val="0026183B"/>
    <w:rsid w:val="00261DB6"/>
    <w:rsid w:val="002623C2"/>
    <w:rsid w:val="0026241D"/>
    <w:rsid w:val="00262849"/>
    <w:rsid w:val="002629F1"/>
    <w:rsid w:val="00262A0C"/>
    <w:rsid w:val="00262D1D"/>
    <w:rsid w:val="00262FB4"/>
    <w:rsid w:val="00263117"/>
    <w:rsid w:val="002631AF"/>
    <w:rsid w:val="00263274"/>
    <w:rsid w:val="00263337"/>
    <w:rsid w:val="002635A2"/>
    <w:rsid w:val="002637DF"/>
    <w:rsid w:val="002639A0"/>
    <w:rsid w:val="00263E45"/>
    <w:rsid w:val="00264044"/>
    <w:rsid w:val="00264128"/>
    <w:rsid w:val="002649CC"/>
    <w:rsid w:val="00264E79"/>
    <w:rsid w:val="00264EC4"/>
    <w:rsid w:val="00265765"/>
    <w:rsid w:val="00265871"/>
    <w:rsid w:val="002658EF"/>
    <w:rsid w:val="002659F0"/>
    <w:rsid w:val="00265B42"/>
    <w:rsid w:val="00265C29"/>
    <w:rsid w:val="00265D3C"/>
    <w:rsid w:val="00265EC7"/>
    <w:rsid w:val="00265F27"/>
    <w:rsid w:val="00265FCE"/>
    <w:rsid w:val="002663AB"/>
    <w:rsid w:val="002663DE"/>
    <w:rsid w:val="002673C5"/>
    <w:rsid w:val="00267462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F1"/>
    <w:rsid w:val="00271F27"/>
    <w:rsid w:val="00271FD3"/>
    <w:rsid w:val="002720A0"/>
    <w:rsid w:val="002723E0"/>
    <w:rsid w:val="002732CE"/>
    <w:rsid w:val="00273855"/>
    <w:rsid w:val="00273B2C"/>
    <w:rsid w:val="00273E03"/>
    <w:rsid w:val="00273EB4"/>
    <w:rsid w:val="00273F69"/>
    <w:rsid w:val="00273F86"/>
    <w:rsid w:val="002741BE"/>
    <w:rsid w:val="00274740"/>
    <w:rsid w:val="00274FC5"/>
    <w:rsid w:val="002750B5"/>
    <w:rsid w:val="002752D6"/>
    <w:rsid w:val="002753B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68FA"/>
    <w:rsid w:val="00277064"/>
    <w:rsid w:val="00277125"/>
    <w:rsid w:val="00277387"/>
    <w:rsid w:val="002774E0"/>
    <w:rsid w:val="0027765B"/>
    <w:rsid w:val="002779FB"/>
    <w:rsid w:val="00277B6B"/>
    <w:rsid w:val="00277B7E"/>
    <w:rsid w:val="00280462"/>
    <w:rsid w:val="00280581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831"/>
    <w:rsid w:val="00282CE1"/>
    <w:rsid w:val="00283086"/>
    <w:rsid w:val="002831FA"/>
    <w:rsid w:val="00283345"/>
    <w:rsid w:val="002835BA"/>
    <w:rsid w:val="00283B03"/>
    <w:rsid w:val="00283BB0"/>
    <w:rsid w:val="00284087"/>
    <w:rsid w:val="00284580"/>
    <w:rsid w:val="00284681"/>
    <w:rsid w:val="002855D9"/>
    <w:rsid w:val="002858EF"/>
    <w:rsid w:val="00285AF1"/>
    <w:rsid w:val="00285ECD"/>
    <w:rsid w:val="00286159"/>
    <w:rsid w:val="002864C5"/>
    <w:rsid w:val="002865DF"/>
    <w:rsid w:val="00286708"/>
    <w:rsid w:val="00286CB3"/>
    <w:rsid w:val="00287311"/>
    <w:rsid w:val="00287AE0"/>
    <w:rsid w:val="00287CAB"/>
    <w:rsid w:val="00287D6C"/>
    <w:rsid w:val="00287FAB"/>
    <w:rsid w:val="002904DC"/>
    <w:rsid w:val="002904EE"/>
    <w:rsid w:val="002904EF"/>
    <w:rsid w:val="002905F1"/>
    <w:rsid w:val="002906F5"/>
    <w:rsid w:val="002907FC"/>
    <w:rsid w:val="0029083C"/>
    <w:rsid w:val="002908C0"/>
    <w:rsid w:val="00290BA4"/>
    <w:rsid w:val="00290C70"/>
    <w:rsid w:val="00290D62"/>
    <w:rsid w:val="002910EA"/>
    <w:rsid w:val="00291482"/>
    <w:rsid w:val="002914F6"/>
    <w:rsid w:val="002920FC"/>
    <w:rsid w:val="002924C2"/>
    <w:rsid w:val="002924D6"/>
    <w:rsid w:val="002925A8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3DF"/>
    <w:rsid w:val="0029358E"/>
    <w:rsid w:val="002938CA"/>
    <w:rsid w:val="00293E62"/>
    <w:rsid w:val="00293EA4"/>
    <w:rsid w:val="002941ED"/>
    <w:rsid w:val="002942E7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32"/>
    <w:rsid w:val="002965FD"/>
    <w:rsid w:val="00296D32"/>
    <w:rsid w:val="00296E70"/>
    <w:rsid w:val="00297009"/>
    <w:rsid w:val="00297196"/>
    <w:rsid w:val="0029731F"/>
    <w:rsid w:val="00297A37"/>
    <w:rsid w:val="002A03BF"/>
    <w:rsid w:val="002A0952"/>
    <w:rsid w:val="002A1019"/>
    <w:rsid w:val="002A129F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304"/>
    <w:rsid w:val="002A3556"/>
    <w:rsid w:val="002A36AC"/>
    <w:rsid w:val="002A3778"/>
    <w:rsid w:val="002A41ED"/>
    <w:rsid w:val="002A42DF"/>
    <w:rsid w:val="002A4861"/>
    <w:rsid w:val="002A493B"/>
    <w:rsid w:val="002A4DB0"/>
    <w:rsid w:val="002A5027"/>
    <w:rsid w:val="002A50E5"/>
    <w:rsid w:val="002A536A"/>
    <w:rsid w:val="002A559D"/>
    <w:rsid w:val="002A55E3"/>
    <w:rsid w:val="002A562C"/>
    <w:rsid w:val="002A6117"/>
    <w:rsid w:val="002A613D"/>
    <w:rsid w:val="002A6429"/>
    <w:rsid w:val="002A6506"/>
    <w:rsid w:val="002A658D"/>
    <w:rsid w:val="002A6A88"/>
    <w:rsid w:val="002A6CCC"/>
    <w:rsid w:val="002A710F"/>
    <w:rsid w:val="002A7147"/>
    <w:rsid w:val="002A7495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2CA6"/>
    <w:rsid w:val="002B2D28"/>
    <w:rsid w:val="002B3078"/>
    <w:rsid w:val="002B3107"/>
    <w:rsid w:val="002B31DA"/>
    <w:rsid w:val="002B33EF"/>
    <w:rsid w:val="002B35A5"/>
    <w:rsid w:val="002B3A37"/>
    <w:rsid w:val="002B3BF5"/>
    <w:rsid w:val="002B3DD9"/>
    <w:rsid w:val="002B3F9C"/>
    <w:rsid w:val="002B408C"/>
    <w:rsid w:val="002B41E1"/>
    <w:rsid w:val="002B43BA"/>
    <w:rsid w:val="002B4411"/>
    <w:rsid w:val="002B4472"/>
    <w:rsid w:val="002B48B5"/>
    <w:rsid w:val="002B5123"/>
    <w:rsid w:val="002B5568"/>
    <w:rsid w:val="002B58A9"/>
    <w:rsid w:val="002B5AF1"/>
    <w:rsid w:val="002B5D59"/>
    <w:rsid w:val="002B608F"/>
    <w:rsid w:val="002B654D"/>
    <w:rsid w:val="002B6AAE"/>
    <w:rsid w:val="002B6BCB"/>
    <w:rsid w:val="002B6D08"/>
    <w:rsid w:val="002B6D22"/>
    <w:rsid w:val="002B6D7D"/>
    <w:rsid w:val="002B7146"/>
    <w:rsid w:val="002B72A3"/>
    <w:rsid w:val="002B7A60"/>
    <w:rsid w:val="002B7D94"/>
    <w:rsid w:val="002C04AF"/>
    <w:rsid w:val="002C2031"/>
    <w:rsid w:val="002C2422"/>
    <w:rsid w:val="002C2748"/>
    <w:rsid w:val="002C284C"/>
    <w:rsid w:val="002C2BA0"/>
    <w:rsid w:val="002C2CEB"/>
    <w:rsid w:val="002C31AF"/>
    <w:rsid w:val="002C351B"/>
    <w:rsid w:val="002C3B9F"/>
    <w:rsid w:val="002C3BFE"/>
    <w:rsid w:val="002C3EB3"/>
    <w:rsid w:val="002C3EE9"/>
    <w:rsid w:val="002C4492"/>
    <w:rsid w:val="002C44D5"/>
    <w:rsid w:val="002C4C10"/>
    <w:rsid w:val="002C4D7A"/>
    <w:rsid w:val="002C4DEE"/>
    <w:rsid w:val="002C4F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DB3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3E0"/>
    <w:rsid w:val="002D27F9"/>
    <w:rsid w:val="002D285F"/>
    <w:rsid w:val="002D2BC7"/>
    <w:rsid w:val="002D2CB3"/>
    <w:rsid w:val="002D2EB4"/>
    <w:rsid w:val="002D2FC6"/>
    <w:rsid w:val="002D3072"/>
    <w:rsid w:val="002D3265"/>
    <w:rsid w:val="002D3B10"/>
    <w:rsid w:val="002D3D9B"/>
    <w:rsid w:val="002D44CE"/>
    <w:rsid w:val="002D453F"/>
    <w:rsid w:val="002D4792"/>
    <w:rsid w:val="002D4A06"/>
    <w:rsid w:val="002D4EF1"/>
    <w:rsid w:val="002D4F13"/>
    <w:rsid w:val="002D5392"/>
    <w:rsid w:val="002D58AF"/>
    <w:rsid w:val="002D5B32"/>
    <w:rsid w:val="002D5D17"/>
    <w:rsid w:val="002D5EA1"/>
    <w:rsid w:val="002D6909"/>
    <w:rsid w:val="002D69A9"/>
    <w:rsid w:val="002D6AE1"/>
    <w:rsid w:val="002D6D07"/>
    <w:rsid w:val="002D755F"/>
    <w:rsid w:val="002D7611"/>
    <w:rsid w:val="002D7C32"/>
    <w:rsid w:val="002E00A5"/>
    <w:rsid w:val="002E02E4"/>
    <w:rsid w:val="002E05D8"/>
    <w:rsid w:val="002E0630"/>
    <w:rsid w:val="002E0AE7"/>
    <w:rsid w:val="002E0EFA"/>
    <w:rsid w:val="002E11F7"/>
    <w:rsid w:val="002E1433"/>
    <w:rsid w:val="002E1489"/>
    <w:rsid w:val="002E1891"/>
    <w:rsid w:val="002E2162"/>
    <w:rsid w:val="002E2174"/>
    <w:rsid w:val="002E25C1"/>
    <w:rsid w:val="002E26A8"/>
    <w:rsid w:val="002E297C"/>
    <w:rsid w:val="002E299B"/>
    <w:rsid w:val="002E2A9E"/>
    <w:rsid w:val="002E2C96"/>
    <w:rsid w:val="002E2DDA"/>
    <w:rsid w:val="002E326C"/>
    <w:rsid w:val="002E3570"/>
    <w:rsid w:val="002E3635"/>
    <w:rsid w:val="002E37C0"/>
    <w:rsid w:val="002E392D"/>
    <w:rsid w:val="002E3CEF"/>
    <w:rsid w:val="002E3D97"/>
    <w:rsid w:val="002E4001"/>
    <w:rsid w:val="002E400F"/>
    <w:rsid w:val="002E4185"/>
    <w:rsid w:val="002E43CC"/>
    <w:rsid w:val="002E449D"/>
    <w:rsid w:val="002E450A"/>
    <w:rsid w:val="002E4BC6"/>
    <w:rsid w:val="002E4F4A"/>
    <w:rsid w:val="002E520D"/>
    <w:rsid w:val="002E5502"/>
    <w:rsid w:val="002E556D"/>
    <w:rsid w:val="002E5999"/>
    <w:rsid w:val="002E5B07"/>
    <w:rsid w:val="002E5E80"/>
    <w:rsid w:val="002E5F8C"/>
    <w:rsid w:val="002E675A"/>
    <w:rsid w:val="002E68A3"/>
    <w:rsid w:val="002E68E6"/>
    <w:rsid w:val="002E6902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E7FF6"/>
    <w:rsid w:val="002F00D4"/>
    <w:rsid w:val="002F02D7"/>
    <w:rsid w:val="002F030B"/>
    <w:rsid w:val="002F0999"/>
    <w:rsid w:val="002F0B4E"/>
    <w:rsid w:val="002F0B81"/>
    <w:rsid w:val="002F1027"/>
    <w:rsid w:val="002F1B1D"/>
    <w:rsid w:val="002F2027"/>
    <w:rsid w:val="002F2033"/>
    <w:rsid w:val="002F2209"/>
    <w:rsid w:val="002F23F5"/>
    <w:rsid w:val="002F2532"/>
    <w:rsid w:val="002F29E7"/>
    <w:rsid w:val="002F34FD"/>
    <w:rsid w:val="002F3698"/>
    <w:rsid w:val="002F3703"/>
    <w:rsid w:val="002F3AF5"/>
    <w:rsid w:val="002F3C25"/>
    <w:rsid w:val="002F3C6C"/>
    <w:rsid w:val="002F3D10"/>
    <w:rsid w:val="002F3E0A"/>
    <w:rsid w:val="002F4344"/>
    <w:rsid w:val="002F4575"/>
    <w:rsid w:val="002F462C"/>
    <w:rsid w:val="002F4A08"/>
    <w:rsid w:val="002F4A5E"/>
    <w:rsid w:val="002F4C72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48E"/>
    <w:rsid w:val="002F7F20"/>
    <w:rsid w:val="0030001E"/>
    <w:rsid w:val="00300129"/>
    <w:rsid w:val="00300228"/>
    <w:rsid w:val="0030059F"/>
    <w:rsid w:val="003009AB"/>
    <w:rsid w:val="003009CD"/>
    <w:rsid w:val="00300BAA"/>
    <w:rsid w:val="00301082"/>
    <w:rsid w:val="0030115D"/>
    <w:rsid w:val="00301215"/>
    <w:rsid w:val="00301630"/>
    <w:rsid w:val="003018C8"/>
    <w:rsid w:val="003019DB"/>
    <w:rsid w:val="00301A5E"/>
    <w:rsid w:val="00301CC6"/>
    <w:rsid w:val="00301EB1"/>
    <w:rsid w:val="003020DB"/>
    <w:rsid w:val="003021AC"/>
    <w:rsid w:val="00302323"/>
    <w:rsid w:val="00302411"/>
    <w:rsid w:val="00302738"/>
    <w:rsid w:val="00302F4B"/>
    <w:rsid w:val="00303067"/>
    <w:rsid w:val="00303243"/>
    <w:rsid w:val="0030341D"/>
    <w:rsid w:val="0030393F"/>
    <w:rsid w:val="00303B8E"/>
    <w:rsid w:val="00303E97"/>
    <w:rsid w:val="003041D9"/>
    <w:rsid w:val="00304582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6DD1"/>
    <w:rsid w:val="00306E15"/>
    <w:rsid w:val="003070A0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96"/>
    <w:rsid w:val="003102E4"/>
    <w:rsid w:val="003105A9"/>
    <w:rsid w:val="0031083D"/>
    <w:rsid w:val="003109EF"/>
    <w:rsid w:val="00310C3F"/>
    <w:rsid w:val="00310C5B"/>
    <w:rsid w:val="00311026"/>
    <w:rsid w:val="00311335"/>
    <w:rsid w:val="0031141B"/>
    <w:rsid w:val="00311432"/>
    <w:rsid w:val="003118FC"/>
    <w:rsid w:val="00312413"/>
    <w:rsid w:val="00312482"/>
    <w:rsid w:val="00312654"/>
    <w:rsid w:val="00312868"/>
    <w:rsid w:val="003128E3"/>
    <w:rsid w:val="003129E8"/>
    <w:rsid w:val="00312AFD"/>
    <w:rsid w:val="00312D02"/>
    <w:rsid w:val="00312F2D"/>
    <w:rsid w:val="00313134"/>
    <w:rsid w:val="0031368E"/>
    <w:rsid w:val="00313888"/>
    <w:rsid w:val="003138D3"/>
    <w:rsid w:val="00313FD0"/>
    <w:rsid w:val="00314116"/>
    <w:rsid w:val="00314437"/>
    <w:rsid w:val="0031455E"/>
    <w:rsid w:val="0031459B"/>
    <w:rsid w:val="00314A16"/>
    <w:rsid w:val="00314A3F"/>
    <w:rsid w:val="003151C2"/>
    <w:rsid w:val="0031521A"/>
    <w:rsid w:val="003152E7"/>
    <w:rsid w:val="00315419"/>
    <w:rsid w:val="0031542C"/>
    <w:rsid w:val="00315509"/>
    <w:rsid w:val="0031585A"/>
    <w:rsid w:val="00315922"/>
    <w:rsid w:val="00316780"/>
    <w:rsid w:val="003168F1"/>
    <w:rsid w:val="00316925"/>
    <w:rsid w:val="00316A72"/>
    <w:rsid w:val="00316BA3"/>
    <w:rsid w:val="00316CE3"/>
    <w:rsid w:val="00316E55"/>
    <w:rsid w:val="003170A4"/>
    <w:rsid w:val="003173ED"/>
    <w:rsid w:val="0031768E"/>
    <w:rsid w:val="00317E19"/>
    <w:rsid w:val="003200EE"/>
    <w:rsid w:val="003205BD"/>
    <w:rsid w:val="003205BF"/>
    <w:rsid w:val="0032065D"/>
    <w:rsid w:val="00320B7D"/>
    <w:rsid w:val="00320D7E"/>
    <w:rsid w:val="00320F8D"/>
    <w:rsid w:val="00320FA8"/>
    <w:rsid w:val="00321106"/>
    <w:rsid w:val="003214F0"/>
    <w:rsid w:val="003215BF"/>
    <w:rsid w:val="003218C3"/>
    <w:rsid w:val="00321934"/>
    <w:rsid w:val="00321995"/>
    <w:rsid w:val="00321A90"/>
    <w:rsid w:val="00321B17"/>
    <w:rsid w:val="00321BCE"/>
    <w:rsid w:val="00321DBC"/>
    <w:rsid w:val="00321FC8"/>
    <w:rsid w:val="00322040"/>
    <w:rsid w:val="0032220C"/>
    <w:rsid w:val="003228B3"/>
    <w:rsid w:val="00322B7A"/>
    <w:rsid w:val="00322D32"/>
    <w:rsid w:val="00323012"/>
    <w:rsid w:val="00323435"/>
    <w:rsid w:val="003235E5"/>
    <w:rsid w:val="00323CD4"/>
    <w:rsid w:val="00323EE8"/>
    <w:rsid w:val="00323FE9"/>
    <w:rsid w:val="003243B6"/>
    <w:rsid w:val="003245B6"/>
    <w:rsid w:val="003247D9"/>
    <w:rsid w:val="00324913"/>
    <w:rsid w:val="0032498D"/>
    <w:rsid w:val="003249AE"/>
    <w:rsid w:val="00325171"/>
    <w:rsid w:val="00325351"/>
    <w:rsid w:val="00325601"/>
    <w:rsid w:val="00325C97"/>
    <w:rsid w:val="003261B9"/>
    <w:rsid w:val="00326304"/>
    <w:rsid w:val="00326836"/>
    <w:rsid w:val="00326C0D"/>
    <w:rsid w:val="00326F36"/>
    <w:rsid w:val="003279E0"/>
    <w:rsid w:val="00327F50"/>
    <w:rsid w:val="003300C4"/>
    <w:rsid w:val="0033040E"/>
    <w:rsid w:val="00330427"/>
    <w:rsid w:val="00330AAE"/>
    <w:rsid w:val="00330B25"/>
    <w:rsid w:val="00330C19"/>
    <w:rsid w:val="00330D56"/>
    <w:rsid w:val="00330EEF"/>
    <w:rsid w:val="003311F9"/>
    <w:rsid w:val="00331213"/>
    <w:rsid w:val="003316E3"/>
    <w:rsid w:val="003317EA"/>
    <w:rsid w:val="0033184F"/>
    <w:rsid w:val="003318AF"/>
    <w:rsid w:val="00331AA0"/>
    <w:rsid w:val="00331AE5"/>
    <w:rsid w:val="00331B92"/>
    <w:rsid w:val="00331D3E"/>
    <w:rsid w:val="00331F0E"/>
    <w:rsid w:val="00331F66"/>
    <w:rsid w:val="003324D0"/>
    <w:rsid w:val="00332500"/>
    <w:rsid w:val="003328E2"/>
    <w:rsid w:val="00332B2B"/>
    <w:rsid w:val="0033338E"/>
    <w:rsid w:val="003336E9"/>
    <w:rsid w:val="00333996"/>
    <w:rsid w:val="00333BBB"/>
    <w:rsid w:val="00333CF5"/>
    <w:rsid w:val="00333D08"/>
    <w:rsid w:val="00333F73"/>
    <w:rsid w:val="00334D16"/>
    <w:rsid w:val="00334D2A"/>
    <w:rsid w:val="00334D99"/>
    <w:rsid w:val="00334F86"/>
    <w:rsid w:val="00335846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C62"/>
    <w:rsid w:val="0034272A"/>
    <w:rsid w:val="0034299D"/>
    <w:rsid w:val="00342EC7"/>
    <w:rsid w:val="00342F34"/>
    <w:rsid w:val="00342F4E"/>
    <w:rsid w:val="0034318E"/>
    <w:rsid w:val="0034369A"/>
    <w:rsid w:val="00343742"/>
    <w:rsid w:val="00343876"/>
    <w:rsid w:val="00343A9D"/>
    <w:rsid w:val="00343E75"/>
    <w:rsid w:val="003440F2"/>
    <w:rsid w:val="003441DE"/>
    <w:rsid w:val="003445D6"/>
    <w:rsid w:val="00344873"/>
    <w:rsid w:val="00344E41"/>
    <w:rsid w:val="00344EB9"/>
    <w:rsid w:val="00344EDF"/>
    <w:rsid w:val="0034574C"/>
    <w:rsid w:val="00345973"/>
    <w:rsid w:val="00345E67"/>
    <w:rsid w:val="0034665C"/>
    <w:rsid w:val="00346C66"/>
    <w:rsid w:val="00346E38"/>
    <w:rsid w:val="0034732C"/>
    <w:rsid w:val="00347B40"/>
    <w:rsid w:val="00347B51"/>
    <w:rsid w:val="0035039A"/>
    <w:rsid w:val="003506AD"/>
    <w:rsid w:val="00350797"/>
    <w:rsid w:val="00350958"/>
    <w:rsid w:val="00350BFB"/>
    <w:rsid w:val="00350F11"/>
    <w:rsid w:val="003510C6"/>
    <w:rsid w:val="0035126C"/>
    <w:rsid w:val="0035127E"/>
    <w:rsid w:val="00351666"/>
    <w:rsid w:val="00351A87"/>
    <w:rsid w:val="00351BD4"/>
    <w:rsid w:val="00351FCD"/>
    <w:rsid w:val="00352778"/>
    <w:rsid w:val="0035289B"/>
    <w:rsid w:val="003529D6"/>
    <w:rsid w:val="00352D78"/>
    <w:rsid w:val="00353285"/>
    <w:rsid w:val="003532F0"/>
    <w:rsid w:val="0035330B"/>
    <w:rsid w:val="003534B1"/>
    <w:rsid w:val="003535F7"/>
    <w:rsid w:val="003537EE"/>
    <w:rsid w:val="003540CE"/>
    <w:rsid w:val="0035428F"/>
    <w:rsid w:val="0035475C"/>
    <w:rsid w:val="00355156"/>
    <w:rsid w:val="00355524"/>
    <w:rsid w:val="003556FB"/>
    <w:rsid w:val="00355EC7"/>
    <w:rsid w:val="003560B6"/>
    <w:rsid w:val="00356322"/>
    <w:rsid w:val="003565CD"/>
    <w:rsid w:val="003566D6"/>
    <w:rsid w:val="00356708"/>
    <w:rsid w:val="0035672E"/>
    <w:rsid w:val="0035711B"/>
    <w:rsid w:val="003572DB"/>
    <w:rsid w:val="0035765A"/>
    <w:rsid w:val="00357763"/>
    <w:rsid w:val="003577C0"/>
    <w:rsid w:val="003577D4"/>
    <w:rsid w:val="00357E6C"/>
    <w:rsid w:val="00357E75"/>
    <w:rsid w:val="00357ED5"/>
    <w:rsid w:val="00357F84"/>
    <w:rsid w:val="0036038E"/>
    <w:rsid w:val="003603A5"/>
    <w:rsid w:val="0036128C"/>
    <w:rsid w:val="00361439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842"/>
    <w:rsid w:val="00362C01"/>
    <w:rsid w:val="00362CDB"/>
    <w:rsid w:val="003631CE"/>
    <w:rsid w:val="003636E4"/>
    <w:rsid w:val="0036378F"/>
    <w:rsid w:val="00363CD2"/>
    <w:rsid w:val="00363E93"/>
    <w:rsid w:val="00363FA2"/>
    <w:rsid w:val="0036421F"/>
    <w:rsid w:val="003645EF"/>
    <w:rsid w:val="003647CD"/>
    <w:rsid w:val="00364870"/>
    <w:rsid w:val="00364D3D"/>
    <w:rsid w:val="00364FFF"/>
    <w:rsid w:val="00365045"/>
    <w:rsid w:val="003656CA"/>
    <w:rsid w:val="003657B8"/>
    <w:rsid w:val="00365AB9"/>
    <w:rsid w:val="00365BB7"/>
    <w:rsid w:val="00365CE0"/>
    <w:rsid w:val="00365E58"/>
    <w:rsid w:val="00365E85"/>
    <w:rsid w:val="00366040"/>
    <w:rsid w:val="003662A5"/>
    <w:rsid w:val="003663FA"/>
    <w:rsid w:val="003669C7"/>
    <w:rsid w:val="00366E59"/>
    <w:rsid w:val="00367315"/>
    <w:rsid w:val="00367600"/>
    <w:rsid w:val="003676AD"/>
    <w:rsid w:val="00367974"/>
    <w:rsid w:val="003702BA"/>
    <w:rsid w:val="0037038D"/>
    <w:rsid w:val="00370723"/>
    <w:rsid w:val="003708A3"/>
    <w:rsid w:val="00370A6B"/>
    <w:rsid w:val="003711D3"/>
    <w:rsid w:val="00371F78"/>
    <w:rsid w:val="00372067"/>
    <w:rsid w:val="003721BB"/>
    <w:rsid w:val="0037231B"/>
    <w:rsid w:val="0037287D"/>
    <w:rsid w:val="00372952"/>
    <w:rsid w:val="0037297D"/>
    <w:rsid w:val="00372BAC"/>
    <w:rsid w:val="00372D79"/>
    <w:rsid w:val="0037311E"/>
    <w:rsid w:val="00373ABD"/>
    <w:rsid w:val="00373DD4"/>
    <w:rsid w:val="0037441E"/>
    <w:rsid w:val="003745F0"/>
    <w:rsid w:val="0037465A"/>
    <w:rsid w:val="00374707"/>
    <w:rsid w:val="003747D0"/>
    <w:rsid w:val="003748DE"/>
    <w:rsid w:val="00374BFA"/>
    <w:rsid w:val="00374C0A"/>
    <w:rsid w:val="00374DB7"/>
    <w:rsid w:val="00374EC7"/>
    <w:rsid w:val="00375015"/>
    <w:rsid w:val="0037533E"/>
    <w:rsid w:val="003754B4"/>
    <w:rsid w:val="003756F9"/>
    <w:rsid w:val="00375A84"/>
    <w:rsid w:val="00375D0E"/>
    <w:rsid w:val="00376067"/>
    <w:rsid w:val="003763B2"/>
    <w:rsid w:val="00376679"/>
    <w:rsid w:val="00376877"/>
    <w:rsid w:val="003768D2"/>
    <w:rsid w:val="003769E7"/>
    <w:rsid w:val="00376CCD"/>
    <w:rsid w:val="0037740B"/>
    <w:rsid w:val="00377510"/>
    <w:rsid w:val="00377E75"/>
    <w:rsid w:val="00380110"/>
    <w:rsid w:val="0038029F"/>
    <w:rsid w:val="003803DD"/>
    <w:rsid w:val="003806A8"/>
    <w:rsid w:val="00380B46"/>
    <w:rsid w:val="00380C1C"/>
    <w:rsid w:val="00380E63"/>
    <w:rsid w:val="00380EC6"/>
    <w:rsid w:val="0038124D"/>
    <w:rsid w:val="00381385"/>
    <w:rsid w:val="003814D7"/>
    <w:rsid w:val="003816E3"/>
    <w:rsid w:val="00381988"/>
    <w:rsid w:val="00381F12"/>
    <w:rsid w:val="0038215B"/>
    <w:rsid w:val="003822F7"/>
    <w:rsid w:val="00382700"/>
    <w:rsid w:val="003827F9"/>
    <w:rsid w:val="00382E54"/>
    <w:rsid w:val="00382EC1"/>
    <w:rsid w:val="00383068"/>
    <w:rsid w:val="003831CE"/>
    <w:rsid w:val="0038364A"/>
    <w:rsid w:val="0038381D"/>
    <w:rsid w:val="00383A77"/>
    <w:rsid w:val="00383BA2"/>
    <w:rsid w:val="00383CEC"/>
    <w:rsid w:val="00383FB7"/>
    <w:rsid w:val="00384775"/>
    <w:rsid w:val="00384E4C"/>
    <w:rsid w:val="00384E8C"/>
    <w:rsid w:val="00384EE1"/>
    <w:rsid w:val="00385B49"/>
    <w:rsid w:val="00385BD9"/>
    <w:rsid w:val="00385FF9"/>
    <w:rsid w:val="0038609B"/>
    <w:rsid w:val="003862AA"/>
    <w:rsid w:val="003864E6"/>
    <w:rsid w:val="00386865"/>
    <w:rsid w:val="00386975"/>
    <w:rsid w:val="00386AC6"/>
    <w:rsid w:val="00386C4D"/>
    <w:rsid w:val="0038759E"/>
    <w:rsid w:val="003876B9"/>
    <w:rsid w:val="00387710"/>
    <w:rsid w:val="003877DF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4B8"/>
    <w:rsid w:val="00394703"/>
    <w:rsid w:val="00394D10"/>
    <w:rsid w:val="00394DF7"/>
    <w:rsid w:val="00395250"/>
    <w:rsid w:val="003953A8"/>
    <w:rsid w:val="0039542C"/>
    <w:rsid w:val="003954C7"/>
    <w:rsid w:val="003955AD"/>
    <w:rsid w:val="00395733"/>
    <w:rsid w:val="003957D3"/>
    <w:rsid w:val="003958EE"/>
    <w:rsid w:val="00395B89"/>
    <w:rsid w:val="00395BC7"/>
    <w:rsid w:val="00396341"/>
    <w:rsid w:val="00396CB4"/>
    <w:rsid w:val="00396D2E"/>
    <w:rsid w:val="00396EBD"/>
    <w:rsid w:val="00397291"/>
    <w:rsid w:val="00397473"/>
    <w:rsid w:val="003976CC"/>
    <w:rsid w:val="00397AF7"/>
    <w:rsid w:val="003A0132"/>
    <w:rsid w:val="003A08F5"/>
    <w:rsid w:val="003A0B72"/>
    <w:rsid w:val="003A0F18"/>
    <w:rsid w:val="003A125D"/>
    <w:rsid w:val="003A1B1A"/>
    <w:rsid w:val="003A1E80"/>
    <w:rsid w:val="003A2C25"/>
    <w:rsid w:val="003A2CF7"/>
    <w:rsid w:val="003A3058"/>
    <w:rsid w:val="003A319B"/>
    <w:rsid w:val="003A324B"/>
    <w:rsid w:val="003A3260"/>
    <w:rsid w:val="003A3404"/>
    <w:rsid w:val="003A347A"/>
    <w:rsid w:val="003A3A77"/>
    <w:rsid w:val="003A3CB7"/>
    <w:rsid w:val="003A3EA2"/>
    <w:rsid w:val="003A3FD2"/>
    <w:rsid w:val="003A440C"/>
    <w:rsid w:val="003A4584"/>
    <w:rsid w:val="003A47A0"/>
    <w:rsid w:val="003A4A49"/>
    <w:rsid w:val="003A560B"/>
    <w:rsid w:val="003A6079"/>
    <w:rsid w:val="003A61A3"/>
    <w:rsid w:val="003A64D6"/>
    <w:rsid w:val="003A6663"/>
    <w:rsid w:val="003A69CE"/>
    <w:rsid w:val="003A6CD2"/>
    <w:rsid w:val="003A6E67"/>
    <w:rsid w:val="003A7145"/>
    <w:rsid w:val="003A720E"/>
    <w:rsid w:val="003A74AE"/>
    <w:rsid w:val="003A763A"/>
    <w:rsid w:val="003A7912"/>
    <w:rsid w:val="003A7C98"/>
    <w:rsid w:val="003A7DCF"/>
    <w:rsid w:val="003A7FA9"/>
    <w:rsid w:val="003B0158"/>
    <w:rsid w:val="003B0A9F"/>
    <w:rsid w:val="003B0EC2"/>
    <w:rsid w:val="003B0EC3"/>
    <w:rsid w:val="003B0FF9"/>
    <w:rsid w:val="003B142F"/>
    <w:rsid w:val="003B166B"/>
    <w:rsid w:val="003B1ABB"/>
    <w:rsid w:val="003B2301"/>
    <w:rsid w:val="003B23ED"/>
    <w:rsid w:val="003B27C4"/>
    <w:rsid w:val="003B2844"/>
    <w:rsid w:val="003B28AD"/>
    <w:rsid w:val="003B28FD"/>
    <w:rsid w:val="003B2905"/>
    <w:rsid w:val="003B2907"/>
    <w:rsid w:val="003B2A57"/>
    <w:rsid w:val="003B2AF3"/>
    <w:rsid w:val="003B31A4"/>
    <w:rsid w:val="003B35C4"/>
    <w:rsid w:val="003B3B48"/>
    <w:rsid w:val="003B4252"/>
    <w:rsid w:val="003B49BA"/>
    <w:rsid w:val="003B4F77"/>
    <w:rsid w:val="003B4F78"/>
    <w:rsid w:val="003B51B3"/>
    <w:rsid w:val="003B51F1"/>
    <w:rsid w:val="003B5251"/>
    <w:rsid w:val="003B5254"/>
    <w:rsid w:val="003B5459"/>
    <w:rsid w:val="003B5BD7"/>
    <w:rsid w:val="003B5C8F"/>
    <w:rsid w:val="003B5E44"/>
    <w:rsid w:val="003B5F28"/>
    <w:rsid w:val="003B5F7D"/>
    <w:rsid w:val="003B6775"/>
    <w:rsid w:val="003B68C6"/>
    <w:rsid w:val="003B6D6D"/>
    <w:rsid w:val="003B6EC2"/>
    <w:rsid w:val="003B702C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1FA"/>
    <w:rsid w:val="003C250C"/>
    <w:rsid w:val="003C29A8"/>
    <w:rsid w:val="003C2B79"/>
    <w:rsid w:val="003C2BC4"/>
    <w:rsid w:val="003C31D2"/>
    <w:rsid w:val="003C3463"/>
    <w:rsid w:val="003C384B"/>
    <w:rsid w:val="003C3AFA"/>
    <w:rsid w:val="003C3D5B"/>
    <w:rsid w:val="003C3D85"/>
    <w:rsid w:val="003C463A"/>
    <w:rsid w:val="003C4E25"/>
    <w:rsid w:val="003C515B"/>
    <w:rsid w:val="003C5207"/>
    <w:rsid w:val="003C5286"/>
    <w:rsid w:val="003C5419"/>
    <w:rsid w:val="003C547B"/>
    <w:rsid w:val="003C559C"/>
    <w:rsid w:val="003C5CB8"/>
    <w:rsid w:val="003C5F2F"/>
    <w:rsid w:val="003C608B"/>
    <w:rsid w:val="003C6279"/>
    <w:rsid w:val="003C62DF"/>
    <w:rsid w:val="003C644A"/>
    <w:rsid w:val="003C6AF0"/>
    <w:rsid w:val="003C7017"/>
    <w:rsid w:val="003C7019"/>
    <w:rsid w:val="003C7565"/>
    <w:rsid w:val="003C7744"/>
    <w:rsid w:val="003C778E"/>
    <w:rsid w:val="003C78D8"/>
    <w:rsid w:val="003C79BC"/>
    <w:rsid w:val="003C7AB7"/>
    <w:rsid w:val="003C7D8E"/>
    <w:rsid w:val="003D02A1"/>
    <w:rsid w:val="003D0540"/>
    <w:rsid w:val="003D0596"/>
    <w:rsid w:val="003D06D0"/>
    <w:rsid w:val="003D086F"/>
    <w:rsid w:val="003D0877"/>
    <w:rsid w:val="003D08EB"/>
    <w:rsid w:val="003D0EAE"/>
    <w:rsid w:val="003D1159"/>
    <w:rsid w:val="003D122D"/>
    <w:rsid w:val="003D13AE"/>
    <w:rsid w:val="003D1464"/>
    <w:rsid w:val="003D167A"/>
    <w:rsid w:val="003D16A5"/>
    <w:rsid w:val="003D17AF"/>
    <w:rsid w:val="003D188A"/>
    <w:rsid w:val="003D1AB0"/>
    <w:rsid w:val="003D1AE3"/>
    <w:rsid w:val="003D2108"/>
    <w:rsid w:val="003D2B8F"/>
    <w:rsid w:val="003D2CAB"/>
    <w:rsid w:val="003D2DA8"/>
    <w:rsid w:val="003D2DB4"/>
    <w:rsid w:val="003D3007"/>
    <w:rsid w:val="003D303D"/>
    <w:rsid w:val="003D333C"/>
    <w:rsid w:val="003D3527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9A7"/>
    <w:rsid w:val="003D6B6E"/>
    <w:rsid w:val="003D6F1F"/>
    <w:rsid w:val="003D7536"/>
    <w:rsid w:val="003D76CE"/>
    <w:rsid w:val="003D7C8E"/>
    <w:rsid w:val="003D7D51"/>
    <w:rsid w:val="003E012A"/>
    <w:rsid w:val="003E0777"/>
    <w:rsid w:val="003E085D"/>
    <w:rsid w:val="003E0AE0"/>
    <w:rsid w:val="003E0B5D"/>
    <w:rsid w:val="003E0F04"/>
    <w:rsid w:val="003E1003"/>
    <w:rsid w:val="003E138B"/>
    <w:rsid w:val="003E1619"/>
    <w:rsid w:val="003E199B"/>
    <w:rsid w:val="003E20E4"/>
    <w:rsid w:val="003E21B6"/>
    <w:rsid w:val="003E21E5"/>
    <w:rsid w:val="003E2253"/>
    <w:rsid w:val="003E286A"/>
    <w:rsid w:val="003E295F"/>
    <w:rsid w:val="003E29BC"/>
    <w:rsid w:val="003E2C86"/>
    <w:rsid w:val="003E2EEC"/>
    <w:rsid w:val="003E2F54"/>
    <w:rsid w:val="003E3020"/>
    <w:rsid w:val="003E33F2"/>
    <w:rsid w:val="003E35FD"/>
    <w:rsid w:val="003E3919"/>
    <w:rsid w:val="003E3C26"/>
    <w:rsid w:val="003E3D77"/>
    <w:rsid w:val="003E3DDE"/>
    <w:rsid w:val="003E42C9"/>
    <w:rsid w:val="003E4674"/>
    <w:rsid w:val="003E47B4"/>
    <w:rsid w:val="003E4871"/>
    <w:rsid w:val="003E4B56"/>
    <w:rsid w:val="003E4CF3"/>
    <w:rsid w:val="003E4F84"/>
    <w:rsid w:val="003E51C4"/>
    <w:rsid w:val="003E5340"/>
    <w:rsid w:val="003E5434"/>
    <w:rsid w:val="003E55E1"/>
    <w:rsid w:val="003E5789"/>
    <w:rsid w:val="003E5A42"/>
    <w:rsid w:val="003E5DDE"/>
    <w:rsid w:val="003E610B"/>
    <w:rsid w:val="003E6821"/>
    <w:rsid w:val="003E6E38"/>
    <w:rsid w:val="003E6F1E"/>
    <w:rsid w:val="003E71F2"/>
    <w:rsid w:val="003E72C6"/>
    <w:rsid w:val="003E7758"/>
    <w:rsid w:val="003E786D"/>
    <w:rsid w:val="003E7AAE"/>
    <w:rsid w:val="003F0241"/>
    <w:rsid w:val="003F0251"/>
    <w:rsid w:val="003F086D"/>
    <w:rsid w:val="003F0B00"/>
    <w:rsid w:val="003F0C55"/>
    <w:rsid w:val="003F0EDA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B18"/>
    <w:rsid w:val="003F3F2B"/>
    <w:rsid w:val="003F4074"/>
    <w:rsid w:val="003F43FE"/>
    <w:rsid w:val="003F440C"/>
    <w:rsid w:val="003F5611"/>
    <w:rsid w:val="003F5A9D"/>
    <w:rsid w:val="003F5BA4"/>
    <w:rsid w:val="003F5D31"/>
    <w:rsid w:val="003F5EAD"/>
    <w:rsid w:val="003F6305"/>
    <w:rsid w:val="003F6486"/>
    <w:rsid w:val="003F6684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1C3"/>
    <w:rsid w:val="00404435"/>
    <w:rsid w:val="00404A38"/>
    <w:rsid w:val="00404A52"/>
    <w:rsid w:val="00404B67"/>
    <w:rsid w:val="004050F7"/>
    <w:rsid w:val="0040515F"/>
    <w:rsid w:val="00405491"/>
    <w:rsid w:val="0040556C"/>
    <w:rsid w:val="00405723"/>
    <w:rsid w:val="00405A86"/>
    <w:rsid w:val="00405DC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A96"/>
    <w:rsid w:val="00410B4C"/>
    <w:rsid w:val="00410D18"/>
    <w:rsid w:val="00410E69"/>
    <w:rsid w:val="00411206"/>
    <w:rsid w:val="0041129F"/>
    <w:rsid w:val="00411388"/>
    <w:rsid w:val="00411C99"/>
    <w:rsid w:val="00411FE5"/>
    <w:rsid w:val="00412018"/>
    <w:rsid w:val="0041205C"/>
    <w:rsid w:val="00412B6F"/>
    <w:rsid w:val="0041307B"/>
    <w:rsid w:val="004131DE"/>
    <w:rsid w:val="00413302"/>
    <w:rsid w:val="00413468"/>
    <w:rsid w:val="00413561"/>
    <w:rsid w:val="00413A8B"/>
    <w:rsid w:val="00413AE3"/>
    <w:rsid w:val="00413BF3"/>
    <w:rsid w:val="00413C29"/>
    <w:rsid w:val="0041418F"/>
    <w:rsid w:val="004141D1"/>
    <w:rsid w:val="00414690"/>
    <w:rsid w:val="00414819"/>
    <w:rsid w:val="00414CC8"/>
    <w:rsid w:val="00414DD4"/>
    <w:rsid w:val="00415061"/>
    <w:rsid w:val="0041513A"/>
    <w:rsid w:val="00415AD9"/>
    <w:rsid w:val="00415C3B"/>
    <w:rsid w:val="00415D2E"/>
    <w:rsid w:val="00415E4F"/>
    <w:rsid w:val="00415EEA"/>
    <w:rsid w:val="00415EFE"/>
    <w:rsid w:val="0041602A"/>
    <w:rsid w:val="004164FB"/>
    <w:rsid w:val="00416531"/>
    <w:rsid w:val="00416647"/>
    <w:rsid w:val="004166F8"/>
    <w:rsid w:val="00416929"/>
    <w:rsid w:val="0041699A"/>
    <w:rsid w:val="00416BFA"/>
    <w:rsid w:val="00416F11"/>
    <w:rsid w:val="0041700E"/>
    <w:rsid w:val="00417099"/>
    <w:rsid w:val="004170BA"/>
    <w:rsid w:val="004171A9"/>
    <w:rsid w:val="004177C0"/>
    <w:rsid w:val="004177D9"/>
    <w:rsid w:val="00417C0A"/>
    <w:rsid w:val="00417CD6"/>
    <w:rsid w:val="004201B2"/>
    <w:rsid w:val="0042036F"/>
    <w:rsid w:val="004204CB"/>
    <w:rsid w:val="00420510"/>
    <w:rsid w:val="0042060A"/>
    <w:rsid w:val="0042069A"/>
    <w:rsid w:val="00420EFC"/>
    <w:rsid w:val="00421647"/>
    <w:rsid w:val="004218A6"/>
    <w:rsid w:val="0042195E"/>
    <w:rsid w:val="00421B96"/>
    <w:rsid w:val="00421B9D"/>
    <w:rsid w:val="00421E35"/>
    <w:rsid w:val="00421EDE"/>
    <w:rsid w:val="00422314"/>
    <w:rsid w:val="0042276D"/>
    <w:rsid w:val="00422C39"/>
    <w:rsid w:val="0042330F"/>
    <w:rsid w:val="004238DD"/>
    <w:rsid w:val="004239D1"/>
    <w:rsid w:val="00423E86"/>
    <w:rsid w:val="0042499C"/>
    <w:rsid w:val="00424AAD"/>
    <w:rsid w:val="00424AD7"/>
    <w:rsid w:val="00424CF8"/>
    <w:rsid w:val="00424D17"/>
    <w:rsid w:val="00424D61"/>
    <w:rsid w:val="00424EB0"/>
    <w:rsid w:val="0042514C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06AC"/>
    <w:rsid w:val="00430C73"/>
    <w:rsid w:val="00431054"/>
    <w:rsid w:val="00431237"/>
    <w:rsid w:val="004319B5"/>
    <w:rsid w:val="00431EDE"/>
    <w:rsid w:val="00431EEE"/>
    <w:rsid w:val="00431F34"/>
    <w:rsid w:val="0043262A"/>
    <w:rsid w:val="00432A01"/>
    <w:rsid w:val="00432A8C"/>
    <w:rsid w:val="004332F2"/>
    <w:rsid w:val="0043341C"/>
    <w:rsid w:val="00433BCB"/>
    <w:rsid w:val="00433C86"/>
    <w:rsid w:val="00433DEB"/>
    <w:rsid w:val="00433F0B"/>
    <w:rsid w:val="004341C8"/>
    <w:rsid w:val="004348DA"/>
    <w:rsid w:val="00434A03"/>
    <w:rsid w:val="00434E2F"/>
    <w:rsid w:val="00434FD3"/>
    <w:rsid w:val="00435000"/>
    <w:rsid w:val="004356F4"/>
    <w:rsid w:val="0043585E"/>
    <w:rsid w:val="00435D53"/>
    <w:rsid w:val="00435FBF"/>
    <w:rsid w:val="00436168"/>
    <w:rsid w:val="00436224"/>
    <w:rsid w:val="00436EB3"/>
    <w:rsid w:val="0043702B"/>
    <w:rsid w:val="004370C4"/>
    <w:rsid w:val="004372A9"/>
    <w:rsid w:val="004373A2"/>
    <w:rsid w:val="00437768"/>
    <w:rsid w:val="0043796B"/>
    <w:rsid w:val="00437BB4"/>
    <w:rsid w:val="00437C77"/>
    <w:rsid w:val="00437CA5"/>
    <w:rsid w:val="00437D55"/>
    <w:rsid w:val="00440263"/>
    <w:rsid w:val="004402F0"/>
    <w:rsid w:val="004406E0"/>
    <w:rsid w:val="00440848"/>
    <w:rsid w:val="0044085B"/>
    <w:rsid w:val="004409AE"/>
    <w:rsid w:val="00440B74"/>
    <w:rsid w:val="00440CBF"/>
    <w:rsid w:val="0044153D"/>
    <w:rsid w:val="004418A7"/>
    <w:rsid w:val="00441C81"/>
    <w:rsid w:val="00441DED"/>
    <w:rsid w:val="0044225D"/>
    <w:rsid w:val="004426E9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5034"/>
    <w:rsid w:val="004450BB"/>
    <w:rsid w:val="00445380"/>
    <w:rsid w:val="00445912"/>
    <w:rsid w:val="00445AE9"/>
    <w:rsid w:val="00445CF0"/>
    <w:rsid w:val="00445D95"/>
    <w:rsid w:val="00445E50"/>
    <w:rsid w:val="0044666E"/>
    <w:rsid w:val="00446830"/>
    <w:rsid w:val="004468AC"/>
    <w:rsid w:val="00446AA6"/>
    <w:rsid w:val="00446DC8"/>
    <w:rsid w:val="00446E91"/>
    <w:rsid w:val="00446FB1"/>
    <w:rsid w:val="0044723D"/>
    <w:rsid w:val="004477AD"/>
    <w:rsid w:val="0044787F"/>
    <w:rsid w:val="00447F89"/>
    <w:rsid w:val="00450236"/>
    <w:rsid w:val="0045041F"/>
    <w:rsid w:val="0045077B"/>
    <w:rsid w:val="004507B9"/>
    <w:rsid w:val="00450C00"/>
    <w:rsid w:val="00450EE7"/>
    <w:rsid w:val="00450F7B"/>
    <w:rsid w:val="004512D4"/>
    <w:rsid w:val="004513BF"/>
    <w:rsid w:val="00451460"/>
    <w:rsid w:val="0045166E"/>
    <w:rsid w:val="00451E38"/>
    <w:rsid w:val="00452071"/>
    <w:rsid w:val="00452125"/>
    <w:rsid w:val="004521B0"/>
    <w:rsid w:val="00452636"/>
    <w:rsid w:val="0045264A"/>
    <w:rsid w:val="004528D3"/>
    <w:rsid w:val="004528DB"/>
    <w:rsid w:val="0045291C"/>
    <w:rsid w:val="00452D61"/>
    <w:rsid w:val="00452E79"/>
    <w:rsid w:val="00453385"/>
    <w:rsid w:val="0045378B"/>
    <w:rsid w:val="0045399F"/>
    <w:rsid w:val="00453B66"/>
    <w:rsid w:val="00453FC4"/>
    <w:rsid w:val="0045435A"/>
    <w:rsid w:val="0045436A"/>
    <w:rsid w:val="004549F6"/>
    <w:rsid w:val="00454FFC"/>
    <w:rsid w:val="004551BF"/>
    <w:rsid w:val="00455372"/>
    <w:rsid w:val="004555CE"/>
    <w:rsid w:val="0045585E"/>
    <w:rsid w:val="00455A22"/>
    <w:rsid w:val="00455CEF"/>
    <w:rsid w:val="00455EDE"/>
    <w:rsid w:val="00455EF7"/>
    <w:rsid w:val="004563AF"/>
    <w:rsid w:val="0045670E"/>
    <w:rsid w:val="004568AF"/>
    <w:rsid w:val="00456B3E"/>
    <w:rsid w:val="00456C65"/>
    <w:rsid w:val="00456E67"/>
    <w:rsid w:val="0045711F"/>
    <w:rsid w:val="00457547"/>
    <w:rsid w:val="0045792C"/>
    <w:rsid w:val="00457C4C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3B8"/>
    <w:rsid w:val="0046252B"/>
    <w:rsid w:val="004628AD"/>
    <w:rsid w:val="004628E1"/>
    <w:rsid w:val="00462951"/>
    <w:rsid w:val="00462B98"/>
    <w:rsid w:val="00462BBA"/>
    <w:rsid w:val="00462BF2"/>
    <w:rsid w:val="00462C8C"/>
    <w:rsid w:val="00462E56"/>
    <w:rsid w:val="00462EDC"/>
    <w:rsid w:val="00463255"/>
    <w:rsid w:val="00463459"/>
    <w:rsid w:val="0046351B"/>
    <w:rsid w:val="00463780"/>
    <w:rsid w:val="004638E0"/>
    <w:rsid w:val="0046392C"/>
    <w:rsid w:val="00463D30"/>
    <w:rsid w:val="00463DFA"/>
    <w:rsid w:val="004643E9"/>
    <w:rsid w:val="0046462A"/>
    <w:rsid w:val="004648BA"/>
    <w:rsid w:val="00464A14"/>
    <w:rsid w:val="00464A7F"/>
    <w:rsid w:val="00464B7A"/>
    <w:rsid w:val="00464BB8"/>
    <w:rsid w:val="00464F7D"/>
    <w:rsid w:val="00464F85"/>
    <w:rsid w:val="00465490"/>
    <w:rsid w:val="004657B3"/>
    <w:rsid w:val="00465AEE"/>
    <w:rsid w:val="00465D7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0A1"/>
    <w:rsid w:val="004712A8"/>
    <w:rsid w:val="004712C9"/>
    <w:rsid w:val="004713E6"/>
    <w:rsid w:val="004715DE"/>
    <w:rsid w:val="00471622"/>
    <w:rsid w:val="004717A2"/>
    <w:rsid w:val="0047182F"/>
    <w:rsid w:val="00471946"/>
    <w:rsid w:val="00471A84"/>
    <w:rsid w:val="00471C0F"/>
    <w:rsid w:val="00471E86"/>
    <w:rsid w:val="00471F1B"/>
    <w:rsid w:val="004721CC"/>
    <w:rsid w:val="00472548"/>
    <w:rsid w:val="004725FF"/>
    <w:rsid w:val="004729D0"/>
    <w:rsid w:val="00472CBA"/>
    <w:rsid w:val="00472D1C"/>
    <w:rsid w:val="0047352F"/>
    <w:rsid w:val="004736AD"/>
    <w:rsid w:val="00473734"/>
    <w:rsid w:val="0047407A"/>
    <w:rsid w:val="00474092"/>
    <w:rsid w:val="00474626"/>
    <w:rsid w:val="004746C4"/>
    <w:rsid w:val="00474910"/>
    <w:rsid w:val="004749CF"/>
    <w:rsid w:val="00474DDB"/>
    <w:rsid w:val="00475244"/>
    <w:rsid w:val="004753B4"/>
    <w:rsid w:val="00475625"/>
    <w:rsid w:val="00475748"/>
    <w:rsid w:val="004757E1"/>
    <w:rsid w:val="00475807"/>
    <w:rsid w:val="00475899"/>
    <w:rsid w:val="00475AC8"/>
    <w:rsid w:val="00475ACF"/>
    <w:rsid w:val="00475B19"/>
    <w:rsid w:val="00475C9E"/>
    <w:rsid w:val="00475FF7"/>
    <w:rsid w:val="004761C8"/>
    <w:rsid w:val="00476421"/>
    <w:rsid w:val="004767C4"/>
    <w:rsid w:val="004769AD"/>
    <w:rsid w:val="00476B98"/>
    <w:rsid w:val="00476E13"/>
    <w:rsid w:val="00476F13"/>
    <w:rsid w:val="004779CF"/>
    <w:rsid w:val="004802D4"/>
    <w:rsid w:val="004808AF"/>
    <w:rsid w:val="00480C15"/>
    <w:rsid w:val="00481084"/>
    <w:rsid w:val="004810C8"/>
    <w:rsid w:val="00481280"/>
    <w:rsid w:val="004813E5"/>
    <w:rsid w:val="00481617"/>
    <w:rsid w:val="004816E2"/>
    <w:rsid w:val="004819E1"/>
    <w:rsid w:val="00481BD1"/>
    <w:rsid w:val="00481D1E"/>
    <w:rsid w:val="00482010"/>
    <w:rsid w:val="00482057"/>
    <w:rsid w:val="00482647"/>
    <w:rsid w:val="004828AE"/>
    <w:rsid w:val="00482B97"/>
    <w:rsid w:val="00482EF4"/>
    <w:rsid w:val="00483026"/>
    <w:rsid w:val="004831A8"/>
    <w:rsid w:val="004831E7"/>
    <w:rsid w:val="004832D2"/>
    <w:rsid w:val="0048351D"/>
    <w:rsid w:val="00483A41"/>
    <w:rsid w:val="00483B37"/>
    <w:rsid w:val="00483CD5"/>
    <w:rsid w:val="00483D71"/>
    <w:rsid w:val="004843D4"/>
    <w:rsid w:val="0048484F"/>
    <w:rsid w:val="00484BCF"/>
    <w:rsid w:val="00484C3D"/>
    <w:rsid w:val="00484EF3"/>
    <w:rsid w:val="00484F6C"/>
    <w:rsid w:val="00485023"/>
    <w:rsid w:val="004851CE"/>
    <w:rsid w:val="00485256"/>
    <w:rsid w:val="00485486"/>
    <w:rsid w:val="004855F6"/>
    <w:rsid w:val="00485A8C"/>
    <w:rsid w:val="00485CA6"/>
    <w:rsid w:val="00485E22"/>
    <w:rsid w:val="00485E50"/>
    <w:rsid w:val="00486073"/>
    <w:rsid w:val="004862A7"/>
    <w:rsid w:val="004864C0"/>
    <w:rsid w:val="0048675D"/>
    <w:rsid w:val="00486816"/>
    <w:rsid w:val="004868C7"/>
    <w:rsid w:val="004872C7"/>
    <w:rsid w:val="00487349"/>
    <w:rsid w:val="00487419"/>
    <w:rsid w:val="00487621"/>
    <w:rsid w:val="004876BC"/>
    <w:rsid w:val="00487718"/>
    <w:rsid w:val="00487822"/>
    <w:rsid w:val="0048786E"/>
    <w:rsid w:val="00487A31"/>
    <w:rsid w:val="00487A72"/>
    <w:rsid w:val="00487B08"/>
    <w:rsid w:val="00490018"/>
    <w:rsid w:val="004903BE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CB9"/>
    <w:rsid w:val="00491D79"/>
    <w:rsid w:val="00491F71"/>
    <w:rsid w:val="00491F73"/>
    <w:rsid w:val="004926C7"/>
    <w:rsid w:val="004927F6"/>
    <w:rsid w:val="0049290E"/>
    <w:rsid w:val="00492A47"/>
    <w:rsid w:val="00492AC2"/>
    <w:rsid w:val="00492B34"/>
    <w:rsid w:val="00492CDE"/>
    <w:rsid w:val="00493035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7EC"/>
    <w:rsid w:val="00495838"/>
    <w:rsid w:val="00495C19"/>
    <w:rsid w:val="00495CE2"/>
    <w:rsid w:val="0049653B"/>
    <w:rsid w:val="00496ACF"/>
    <w:rsid w:val="00496B06"/>
    <w:rsid w:val="00496B25"/>
    <w:rsid w:val="00496B99"/>
    <w:rsid w:val="00496BBF"/>
    <w:rsid w:val="00496BC0"/>
    <w:rsid w:val="00496CF0"/>
    <w:rsid w:val="00496D90"/>
    <w:rsid w:val="00496F15"/>
    <w:rsid w:val="00496F9B"/>
    <w:rsid w:val="004974B7"/>
    <w:rsid w:val="004978AA"/>
    <w:rsid w:val="004A00CD"/>
    <w:rsid w:val="004A0287"/>
    <w:rsid w:val="004A08F9"/>
    <w:rsid w:val="004A09EF"/>
    <w:rsid w:val="004A0DD4"/>
    <w:rsid w:val="004A0E38"/>
    <w:rsid w:val="004A0F3E"/>
    <w:rsid w:val="004A104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2E67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A47"/>
    <w:rsid w:val="004A50D3"/>
    <w:rsid w:val="004A5491"/>
    <w:rsid w:val="004A59C0"/>
    <w:rsid w:val="004A5AB4"/>
    <w:rsid w:val="004A5B56"/>
    <w:rsid w:val="004A5C40"/>
    <w:rsid w:val="004A5DA7"/>
    <w:rsid w:val="004A5F47"/>
    <w:rsid w:val="004A64DC"/>
    <w:rsid w:val="004A6B5F"/>
    <w:rsid w:val="004A6D2A"/>
    <w:rsid w:val="004A70A7"/>
    <w:rsid w:val="004A73C3"/>
    <w:rsid w:val="004A755F"/>
    <w:rsid w:val="004A7AC2"/>
    <w:rsid w:val="004A7AC8"/>
    <w:rsid w:val="004B06D5"/>
    <w:rsid w:val="004B1136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EBA"/>
    <w:rsid w:val="004B3F82"/>
    <w:rsid w:val="004B3FB8"/>
    <w:rsid w:val="004B4028"/>
    <w:rsid w:val="004B4209"/>
    <w:rsid w:val="004B45C6"/>
    <w:rsid w:val="004B48DA"/>
    <w:rsid w:val="004B4D98"/>
    <w:rsid w:val="004B4E8A"/>
    <w:rsid w:val="004B5144"/>
    <w:rsid w:val="004B526A"/>
    <w:rsid w:val="004B5299"/>
    <w:rsid w:val="004B5555"/>
    <w:rsid w:val="004B5630"/>
    <w:rsid w:val="004B5756"/>
    <w:rsid w:val="004B6207"/>
    <w:rsid w:val="004B6924"/>
    <w:rsid w:val="004B6992"/>
    <w:rsid w:val="004B6DB7"/>
    <w:rsid w:val="004B6F2C"/>
    <w:rsid w:val="004B6FCD"/>
    <w:rsid w:val="004B72E8"/>
    <w:rsid w:val="004C0277"/>
    <w:rsid w:val="004C041E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28"/>
    <w:rsid w:val="004C3273"/>
    <w:rsid w:val="004C3363"/>
    <w:rsid w:val="004C3368"/>
    <w:rsid w:val="004C36D1"/>
    <w:rsid w:val="004C3A41"/>
    <w:rsid w:val="004C3CC7"/>
    <w:rsid w:val="004C41CE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68"/>
    <w:rsid w:val="004C561A"/>
    <w:rsid w:val="004C5672"/>
    <w:rsid w:val="004C5A2F"/>
    <w:rsid w:val="004C5C9B"/>
    <w:rsid w:val="004C5D49"/>
    <w:rsid w:val="004C5ED4"/>
    <w:rsid w:val="004C5FE8"/>
    <w:rsid w:val="004C61EA"/>
    <w:rsid w:val="004C6317"/>
    <w:rsid w:val="004C69A1"/>
    <w:rsid w:val="004C6ACD"/>
    <w:rsid w:val="004C6C80"/>
    <w:rsid w:val="004C7634"/>
    <w:rsid w:val="004C7875"/>
    <w:rsid w:val="004C791D"/>
    <w:rsid w:val="004C79FE"/>
    <w:rsid w:val="004D02D4"/>
    <w:rsid w:val="004D0469"/>
    <w:rsid w:val="004D077C"/>
    <w:rsid w:val="004D09DB"/>
    <w:rsid w:val="004D09ED"/>
    <w:rsid w:val="004D0DAB"/>
    <w:rsid w:val="004D108A"/>
    <w:rsid w:val="004D1102"/>
    <w:rsid w:val="004D1182"/>
    <w:rsid w:val="004D12C7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FDF"/>
    <w:rsid w:val="004D40C6"/>
    <w:rsid w:val="004D41D2"/>
    <w:rsid w:val="004D4212"/>
    <w:rsid w:val="004D46F8"/>
    <w:rsid w:val="004D479D"/>
    <w:rsid w:val="004D4970"/>
    <w:rsid w:val="004D4A25"/>
    <w:rsid w:val="004D4CDC"/>
    <w:rsid w:val="004D4D94"/>
    <w:rsid w:val="004D4E01"/>
    <w:rsid w:val="004D4E6C"/>
    <w:rsid w:val="004D508D"/>
    <w:rsid w:val="004D50E9"/>
    <w:rsid w:val="004D544B"/>
    <w:rsid w:val="004D5766"/>
    <w:rsid w:val="004D59F1"/>
    <w:rsid w:val="004D59FC"/>
    <w:rsid w:val="004D5DCF"/>
    <w:rsid w:val="004D5E26"/>
    <w:rsid w:val="004D633C"/>
    <w:rsid w:val="004D642C"/>
    <w:rsid w:val="004D64D4"/>
    <w:rsid w:val="004D651E"/>
    <w:rsid w:val="004D65C5"/>
    <w:rsid w:val="004D71A4"/>
    <w:rsid w:val="004D75A1"/>
    <w:rsid w:val="004D79F8"/>
    <w:rsid w:val="004D7C64"/>
    <w:rsid w:val="004D7E9A"/>
    <w:rsid w:val="004D7FB1"/>
    <w:rsid w:val="004E016B"/>
    <w:rsid w:val="004E0D6D"/>
    <w:rsid w:val="004E101C"/>
    <w:rsid w:val="004E180B"/>
    <w:rsid w:val="004E1A66"/>
    <w:rsid w:val="004E1F4F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2C8"/>
    <w:rsid w:val="004E4961"/>
    <w:rsid w:val="004E4D5E"/>
    <w:rsid w:val="004E4D82"/>
    <w:rsid w:val="004E5264"/>
    <w:rsid w:val="004E52FC"/>
    <w:rsid w:val="004E537B"/>
    <w:rsid w:val="004E54B1"/>
    <w:rsid w:val="004E60CC"/>
    <w:rsid w:val="004E6206"/>
    <w:rsid w:val="004E63E3"/>
    <w:rsid w:val="004E6416"/>
    <w:rsid w:val="004E6AF8"/>
    <w:rsid w:val="004E6C19"/>
    <w:rsid w:val="004E6D71"/>
    <w:rsid w:val="004E6D85"/>
    <w:rsid w:val="004E7130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24A"/>
    <w:rsid w:val="004F2A08"/>
    <w:rsid w:val="004F2A89"/>
    <w:rsid w:val="004F2C00"/>
    <w:rsid w:val="004F2C0C"/>
    <w:rsid w:val="004F2DAB"/>
    <w:rsid w:val="004F3019"/>
    <w:rsid w:val="004F322F"/>
    <w:rsid w:val="004F32E2"/>
    <w:rsid w:val="004F3536"/>
    <w:rsid w:val="004F3671"/>
    <w:rsid w:val="004F388E"/>
    <w:rsid w:val="004F3A12"/>
    <w:rsid w:val="004F40A5"/>
    <w:rsid w:val="004F4531"/>
    <w:rsid w:val="004F4682"/>
    <w:rsid w:val="004F4930"/>
    <w:rsid w:val="004F49BD"/>
    <w:rsid w:val="004F49CB"/>
    <w:rsid w:val="004F4AE4"/>
    <w:rsid w:val="004F4AF1"/>
    <w:rsid w:val="004F4F75"/>
    <w:rsid w:val="004F5237"/>
    <w:rsid w:val="004F523B"/>
    <w:rsid w:val="004F553E"/>
    <w:rsid w:val="004F57D5"/>
    <w:rsid w:val="004F6284"/>
    <w:rsid w:val="004F6296"/>
    <w:rsid w:val="004F63A2"/>
    <w:rsid w:val="004F652B"/>
    <w:rsid w:val="004F65EE"/>
    <w:rsid w:val="004F65F9"/>
    <w:rsid w:val="004F68B8"/>
    <w:rsid w:val="004F6C42"/>
    <w:rsid w:val="004F6CF0"/>
    <w:rsid w:val="004F6ECC"/>
    <w:rsid w:val="004F7055"/>
    <w:rsid w:val="004F70F9"/>
    <w:rsid w:val="004F7328"/>
    <w:rsid w:val="004F7441"/>
    <w:rsid w:val="004F750C"/>
    <w:rsid w:val="004F7D00"/>
    <w:rsid w:val="004F7E55"/>
    <w:rsid w:val="005005CF"/>
    <w:rsid w:val="005005F2"/>
    <w:rsid w:val="005006EE"/>
    <w:rsid w:val="0050174F"/>
    <w:rsid w:val="0050178E"/>
    <w:rsid w:val="005017BA"/>
    <w:rsid w:val="00501823"/>
    <w:rsid w:val="00501CB7"/>
    <w:rsid w:val="00501E5B"/>
    <w:rsid w:val="00502514"/>
    <w:rsid w:val="00502567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3F50"/>
    <w:rsid w:val="005042D3"/>
    <w:rsid w:val="00504A1D"/>
    <w:rsid w:val="005052DB"/>
    <w:rsid w:val="005058A5"/>
    <w:rsid w:val="00505A93"/>
    <w:rsid w:val="00505BC9"/>
    <w:rsid w:val="00505C2B"/>
    <w:rsid w:val="00505D12"/>
    <w:rsid w:val="0050628F"/>
    <w:rsid w:val="00506418"/>
    <w:rsid w:val="005064B6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B86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30B"/>
    <w:rsid w:val="005125C3"/>
    <w:rsid w:val="00512721"/>
    <w:rsid w:val="00512D25"/>
    <w:rsid w:val="00513332"/>
    <w:rsid w:val="00513508"/>
    <w:rsid w:val="005137AB"/>
    <w:rsid w:val="00513A7E"/>
    <w:rsid w:val="0051405E"/>
    <w:rsid w:val="00514234"/>
    <w:rsid w:val="0051442E"/>
    <w:rsid w:val="00514CFA"/>
    <w:rsid w:val="00514E4A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BC"/>
    <w:rsid w:val="0051644D"/>
    <w:rsid w:val="00516660"/>
    <w:rsid w:val="0051698A"/>
    <w:rsid w:val="00516B7E"/>
    <w:rsid w:val="00516BA8"/>
    <w:rsid w:val="00517237"/>
    <w:rsid w:val="00517967"/>
    <w:rsid w:val="00517A34"/>
    <w:rsid w:val="00517BAB"/>
    <w:rsid w:val="00517C91"/>
    <w:rsid w:val="00517F78"/>
    <w:rsid w:val="00520682"/>
    <w:rsid w:val="00520CD3"/>
    <w:rsid w:val="0052144E"/>
    <w:rsid w:val="0052146A"/>
    <w:rsid w:val="005215DC"/>
    <w:rsid w:val="00521AA8"/>
    <w:rsid w:val="00522209"/>
    <w:rsid w:val="0052254E"/>
    <w:rsid w:val="005225E0"/>
    <w:rsid w:val="00522691"/>
    <w:rsid w:val="005227C0"/>
    <w:rsid w:val="00522C97"/>
    <w:rsid w:val="00522CD2"/>
    <w:rsid w:val="00522E24"/>
    <w:rsid w:val="00522FA1"/>
    <w:rsid w:val="0052370C"/>
    <w:rsid w:val="0052387D"/>
    <w:rsid w:val="005238AE"/>
    <w:rsid w:val="00523F45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F00"/>
    <w:rsid w:val="00525FEA"/>
    <w:rsid w:val="005263A6"/>
    <w:rsid w:val="00526479"/>
    <w:rsid w:val="00526873"/>
    <w:rsid w:val="0052692C"/>
    <w:rsid w:val="00526D0D"/>
    <w:rsid w:val="00526F1D"/>
    <w:rsid w:val="00527091"/>
    <w:rsid w:val="005272DF"/>
    <w:rsid w:val="005274E5"/>
    <w:rsid w:val="0052751B"/>
    <w:rsid w:val="0052766D"/>
    <w:rsid w:val="005304BF"/>
    <w:rsid w:val="0053089E"/>
    <w:rsid w:val="00530AC8"/>
    <w:rsid w:val="00530C60"/>
    <w:rsid w:val="00531109"/>
    <w:rsid w:val="0053133F"/>
    <w:rsid w:val="00531A10"/>
    <w:rsid w:val="00531BF7"/>
    <w:rsid w:val="00531E3C"/>
    <w:rsid w:val="00532777"/>
    <w:rsid w:val="00532FCA"/>
    <w:rsid w:val="00533029"/>
    <w:rsid w:val="0053323A"/>
    <w:rsid w:val="0053332C"/>
    <w:rsid w:val="00533491"/>
    <w:rsid w:val="005334DA"/>
    <w:rsid w:val="00533763"/>
    <w:rsid w:val="0053390F"/>
    <w:rsid w:val="00533B61"/>
    <w:rsid w:val="00533B7D"/>
    <w:rsid w:val="00533BC3"/>
    <w:rsid w:val="0053418C"/>
    <w:rsid w:val="0053418D"/>
    <w:rsid w:val="0053447D"/>
    <w:rsid w:val="005344EB"/>
    <w:rsid w:val="00534718"/>
    <w:rsid w:val="005349B8"/>
    <w:rsid w:val="00535064"/>
    <w:rsid w:val="00535383"/>
    <w:rsid w:val="00535455"/>
    <w:rsid w:val="005356AC"/>
    <w:rsid w:val="00535733"/>
    <w:rsid w:val="0053573A"/>
    <w:rsid w:val="005358D7"/>
    <w:rsid w:val="00535B8F"/>
    <w:rsid w:val="00535D86"/>
    <w:rsid w:val="005360DE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6A0"/>
    <w:rsid w:val="00537845"/>
    <w:rsid w:val="00537E7E"/>
    <w:rsid w:val="00537F5A"/>
    <w:rsid w:val="0054001E"/>
    <w:rsid w:val="005400EA"/>
    <w:rsid w:val="0054066E"/>
    <w:rsid w:val="00540688"/>
    <w:rsid w:val="00540A5D"/>
    <w:rsid w:val="00540AF2"/>
    <w:rsid w:val="00540CE9"/>
    <w:rsid w:val="00540F18"/>
    <w:rsid w:val="0054110C"/>
    <w:rsid w:val="00541200"/>
    <w:rsid w:val="00541241"/>
    <w:rsid w:val="00541299"/>
    <w:rsid w:val="005414EE"/>
    <w:rsid w:val="00541963"/>
    <w:rsid w:val="00541D82"/>
    <w:rsid w:val="00541EE1"/>
    <w:rsid w:val="00541FB5"/>
    <w:rsid w:val="00541FC2"/>
    <w:rsid w:val="00542266"/>
    <w:rsid w:val="00542DAF"/>
    <w:rsid w:val="00543709"/>
    <w:rsid w:val="00543BDA"/>
    <w:rsid w:val="00543C32"/>
    <w:rsid w:val="00543C74"/>
    <w:rsid w:val="00543CCF"/>
    <w:rsid w:val="00543EE1"/>
    <w:rsid w:val="0054440A"/>
    <w:rsid w:val="00544506"/>
    <w:rsid w:val="005449D3"/>
    <w:rsid w:val="00545235"/>
    <w:rsid w:val="005452D5"/>
    <w:rsid w:val="00545380"/>
    <w:rsid w:val="00545860"/>
    <w:rsid w:val="00545964"/>
    <w:rsid w:val="00545C28"/>
    <w:rsid w:val="00545CB8"/>
    <w:rsid w:val="0054665D"/>
    <w:rsid w:val="005469E3"/>
    <w:rsid w:val="00546D8E"/>
    <w:rsid w:val="00546DA8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500CD"/>
    <w:rsid w:val="005500E2"/>
    <w:rsid w:val="005505F5"/>
    <w:rsid w:val="00550816"/>
    <w:rsid w:val="005508C1"/>
    <w:rsid w:val="00551307"/>
    <w:rsid w:val="0055190D"/>
    <w:rsid w:val="00551A2D"/>
    <w:rsid w:val="00551B81"/>
    <w:rsid w:val="00551DA4"/>
    <w:rsid w:val="00551E40"/>
    <w:rsid w:val="0055263B"/>
    <w:rsid w:val="0055285D"/>
    <w:rsid w:val="00552F24"/>
    <w:rsid w:val="005533D9"/>
    <w:rsid w:val="005540D2"/>
    <w:rsid w:val="005543DE"/>
    <w:rsid w:val="005546D2"/>
    <w:rsid w:val="00554D3B"/>
    <w:rsid w:val="00555EFF"/>
    <w:rsid w:val="0055617D"/>
    <w:rsid w:val="00556A82"/>
    <w:rsid w:val="00556CDF"/>
    <w:rsid w:val="00557433"/>
    <w:rsid w:val="0055753C"/>
    <w:rsid w:val="0055757C"/>
    <w:rsid w:val="0055797B"/>
    <w:rsid w:val="0056002C"/>
    <w:rsid w:val="00560234"/>
    <w:rsid w:val="00560CA0"/>
    <w:rsid w:val="00560ED2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1E5A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4D0"/>
    <w:rsid w:val="005645C6"/>
    <w:rsid w:val="005648C4"/>
    <w:rsid w:val="00564A1C"/>
    <w:rsid w:val="00564BD3"/>
    <w:rsid w:val="00564C34"/>
    <w:rsid w:val="00564DC9"/>
    <w:rsid w:val="00564E8A"/>
    <w:rsid w:val="00565115"/>
    <w:rsid w:val="005651CA"/>
    <w:rsid w:val="005654A4"/>
    <w:rsid w:val="0056564B"/>
    <w:rsid w:val="00565D95"/>
    <w:rsid w:val="00565DFB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8B3"/>
    <w:rsid w:val="00570969"/>
    <w:rsid w:val="00570996"/>
    <w:rsid w:val="0057109C"/>
    <w:rsid w:val="00571170"/>
    <w:rsid w:val="00571348"/>
    <w:rsid w:val="005717B0"/>
    <w:rsid w:val="00571C0B"/>
    <w:rsid w:val="00571EFA"/>
    <w:rsid w:val="00572143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270"/>
    <w:rsid w:val="00574905"/>
    <w:rsid w:val="00574B94"/>
    <w:rsid w:val="00574F79"/>
    <w:rsid w:val="00574FA0"/>
    <w:rsid w:val="00575143"/>
    <w:rsid w:val="00575C6C"/>
    <w:rsid w:val="00575E73"/>
    <w:rsid w:val="005769A8"/>
    <w:rsid w:val="005769B7"/>
    <w:rsid w:val="00576AD5"/>
    <w:rsid w:val="00576BB7"/>
    <w:rsid w:val="00576CC0"/>
    <w:rsid w:val="00576D7F"/>
    <w:rsid w:val="0057734F"/>
    <w:rsid w:val="00577498"/>
    <w:rsid w:val="0057749A"/>
    <w:rsid w:val="0057761D"/>
    <w:rsid w:val="00577B3A"/>
    <w:rsid w:val="00577B47"/>
    <w:rsid w:val="00577BAD"/>
    <w:rsid w:val="00577BE4"/>
    <w:rsid w:val="005802EA"/>
    <w:rsid w:val="00580754"/>
    <w:rsid w:val="005808C7"/>
    <w:rsid w:val="00580B8D"/>
    <w:rsid w:val="0058123A"/>
    <w:rsid w:val="00581517"/>
    <w:rsid w:val="005815E4"/>
    <w:rsid w:val="00581890"/>
    <w:rsid w:val="0058191D"/>
    <w:rsid w:val="00581C9B"/>
    <w:rsid w:val="00581D3E"/>
    <w:rsid w:val="00581F49"/>
    <w:rsid w:val="005825CF"/>
    <w:rsid w:val="00582641"/>
    <w:rsid w:val="00582671"/>
    <w:rsid w:val="005827CA"/>
    <w:rsid w:val="00582A5D"/>
    <w:rsid w:val="00582B24"/>
    <w:rsid w:val="0058308D"/>
    <w:rsid w:val="00583624"/>
    <w:rsid w:val="0058385F"/>
    <w:rsid w:val="005841F9"/>
    <w:rsid w:val="00584634"/>
    <w:rsid w:val="0058496B"/>
    <w:rsid w:val="00584B21"/>
    <w:rsid w:val="00584DB5"/>
    <w:rsid w:val="00584EC3"/>
    <w:rsid w:val="00585565"/>
    <w:rsid w:val="00585642"/>
    <w:rsid w:val="00585A7A"/>
    <w:rsid w:val="00585FE8"/>
    <w:rsid w:val="00586787"/>
    <w:rsid w:val="005867A4"/>
    <w:rsid w:val="00586835"/>
    <w:rsid w:val="00586A95"/>
    <w:rsid w:val="00587177"/>
    <w:rsid w:val="0058723F"/>
    <w:rsid w:val="00587271"/>
    <w:rsid w:val="00587635"/>
    <w:rsid w:val="005877DF"/>
    <w:rsid w:val="00587BB9"/>
    <w:rsid w:val="00587D19"/>
    <w:rsid w:val="00590324"/>
    <w:rsid w:val="00590507"/>
    <w:rsid w:val="005905FD"/>
    <w:rsid w:val="00590CEA"/>
    <w:rsid w:val="00590D83"/>
    <w:rsid w:val="00590E37"/>
    <w:rsid w:val="00591221"/>
    <w:rsid w:val="0059136C"/>
    <w:rsid w:val="0059140F"/>
    <w:rsid w:val="005915BB"/>
    <w:rsid w:val="005917A6"/>
    <w:rsid w:val="00591C8A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96B"/>
    <w:rsid w:val="00594979"/>
    <w:rsid w:val="00594A15"/>
    <w:rsid w:val="00594CDB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941"/>
    <w:rsid w:val="00596DBD"/>
    <w:rsid w:val="00596EF4"/>
    <w:rsid w:val="005971F4"/>
    <w:rsid w:val="005974B8"/>
    <w:rsid w:val="0059760A"/>
    <w:rsid w:val="0059782C"/>
    <w:rsid w:val="00597830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770"/>
    <w:rsid w:val="005A28CA"/>
    <w:rsid w:val="005A2942"/>
    <w:rsid w:val="005A2948"/>
    <w:rsid w:val="005A2FF8"/>
    <w:rsid w:val="005A32FD"/>
    <w:rsid w:val="005A3B1F"/>
    <w:rsid w:val="005A3B8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95"/>
    <w:rsid w:val="005A59FE"/>
    <w:rsid w:val="005A5BF4"/>
    <w:rsid w:val="005A5F7A"/>
    <w:rsid w:val="005A6156"/>
    <w:rsid w:val="005A6353"/>
    <w:rsid w:val="005A650D"/>
    <w:rsid w:val="005A6609"/>
    <w:rsid w:val="005A6670"/>
    <w:rsid w:val="005A6BF9"/>
    <w:rsid w:val="005A6C9F"/>
    <w:rsid w:val="005A736E"/>
    <w:rsid w:val="005A74D3"/>
    <w:rsid w:val="005A75BA"/>
    <w:rsid w:val="005A76D6"/>
    <w:rsid w:val="005A7888"/>
    <w:rsid w:val="005A7942"/>
    <w:rsid w:val="005A7A05"/>
    <w:rsid w:val="005A7B46"/>
    <w:rsid w:val="005A7CD8"/>
    <w:rsid w:val="005A7EA2"/>
    <w:rsid w:val="005B027C"/>
    <w:rsid w:val="005B035C"/>
    <w:rsid w:val="005B0471"/>
    <w:rsid w:val="005B04A7"/>
    <w:rsid w:val="005B08DB"/>
    <w:rsid w:val="005B0AC1"/>
    <w:rsid w:val="005B0CC2"/>
    <w:rsid w:val="005B0F26"/>
    <w:rsid w:val="005B0F42"/>
    <w:rsid w:val="005B142E"/>
    <w:rsid w:val="005B16AB"/>
    <w:rsid w:val="005B16C7"/>
    <w:rsid w:val="005B18EF"/>
    <w:rsid w:val="005B1989"/>
    <w:rsid w:val="005B236D"/>
    <w:rsid w:val="005B26A5"/>
    <w:rsid w:val="005B2A46"/>
    <w:rsid w:val="005B2C1D"/>
    <w:rsid w:val="005B311A"/>
    <w:rsid w:val="005B3192"/>
    <w:rsid w:val="005B3475"/>
    <w:rsid w:val="005B3A37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168"/>
    <w:rsid w:val="005B65C7"/>
    <w:rsid w:val="005B6613"/>
    <w:rsid w:val="005B66CA"/>
    <w:rsid w:val="005B68D4"/>
    <w:rsid w:val="005B6926"/>
    <w:rsid w:val="005B6975"/>
    <w:rsid w:val="005B6CEC"/>
    <w:rsid w:val="005B70EC"/>
    <w:rsid w:val="005B7CF7"/>
    <w:rsid w:val="005B7E65"/>
    <w:rsid w:val="005C05C3"/>
    <w:rsid w:val="005C06FC"/>
    <w:rsid w:val="005C0874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7AF"/>
    <w:rsid w:val="005C2BA4"/>
    <w:rsid w:val="005C2C8C"/>
    <w:rsid w:val="005C2F52"/>
    <w:rsid w:val="005C3162"/>
    <w:rsid w:val="005C34D0"/>
    <w:rsid w:val="005C3A4F"/>
    <w:rsid w:val="005C3ABF"/>
    <w:rsid w:val="005C3E3B"/>
    <w:rsid w:val="005C40AC"/>
    <w:rsid w:val="005C40B9"/>
    <w:rsid w:val="005C41CC"/>
    <w:rsid w:val="005C4443"/>
    <w:rsid w:val="005C44CB"/>
    <w:rsid w:val="005C4BD0"/>
    <w:rsid w:val="005C4D66"/>
    <w:rsid w:val="005C549D"/>
    <w:rsid w:val="005C5888"/>
    <w:rsid w:val="005C58D2"/>
    <w:rsid w:val="005C5C29"/>
    <w:rsid w:val="005C5EE5"/>
    <w:rsid w:val="005C5FDA"/>
    <w:rsid w:val="005C60B7"/>
    <w:rsid w:val="005C6432"/>
    <w:rsid w:val="005C6630"/>
    <w:rsid w:val="005C678A"/>
    <w:rsid w:val="005C69AC"/>
    <w:rsid w:val="005C6A42"/>
    <w:rsid w:val="005C6A6B"/>
    <w:rsid w:val="005C6C35"/>
    <w:rsid w:val="005C6C53"/>
    <w:rsid w:val="005C6E1A"/>
    <w:rsid w:val="005C6FA4"/>
    <w:rsid w:val="005C7019"/>
    <w:rsid w:val="005C701D"/>
    <w:rsid w:val="005C7097"/>
    <w:rsid w:val="005C74EC"/>
    <w:rsid w:val="005C77B8"/>
    <w:rsid w:val="005C7B72"/>
    <w:rsid w:val="005C7E42"/>
    <w:rsid w:val="005C7E58"/>
    <w:rsid w:val="005C7F43"/>
    <w:rsid w:val="005C7F9D"/>
    <w:rsid w:val="005D0166"/>
    <w:rsid w:val="005D0834"/>
    <w:rsid w:val="005D0D09"/>
    <w:rsid w:val="005D0F73"/>
    <w:rsid w:val="005D112F"/>
    <w:rsid w:val="005D115D"/>
    <w:rsid w:val="005D1344"/>
    <w:rsid w:val="005D1966"/>
    <w:rsid w:val="005D1D4A"/>
    <w:rsid w:val="005D1D4D"/>
    <w:rsid w:val="005D2007"/>
    <w:rsid w:val="005D2369"/>
    <w:rsid w:val="005D2560"/>
    <w:rsid w:val="005D266B"/>
    <w:rsid w:val="005D2855"/>
    <w:rsid w:val="005D2ECF"/>
    <w:rsid w:val="005D37BA"/>
    <w:rsid w:val="005D3A6A"/>
    <w:rsid w:val="005D3B11"/>
    <w:rsid w:val="005D3B72"/>
    <w:rsid w:val="005D3C29"/>
    <w:rsid w:val="005D3C91"/>
    <w:rsid w:val="005D3D9F"/>
    <w:rsid w:val="005D3E31"/>
    <w:rsid w:val="005D44C9"/>
    <w:rsid w:val="005D450A"/>
    <w:rsid w:val="005D4C40"/>
    <w:rsid w:val="005D4E77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6C46"/>
    <w:rsid w:val="005D707A"/>
    <w:rsid w:val="005D7421"/>
    <w:rsid w:val="005D7431"/>
    <w:rsid w:val="005D7575"/>
    <w:rsid w:val="005D7727"/>
    <w:rsid w:val="005D7810"/>
    <w:rsid w:val="005D79D3"/>
    <w:rsid w:val="005E1103"/>
    <w:rsid w:val="005E1339"/>
    <w:rsid w:val="005E13CA"/>
    <w:rsid w:val="005E16B9"/>
    <w:rsid w:val="005E1CB9"/>
    <w:rsid w:val="005E35D2"/>
    <w:rsid w:val="005E3856"/>
    <w:rsid w:val="005E3DAC"/>
    <w:rsid w:val="005E3DD7"/>
    <w:rsid w:val="005E4873"/>
    <w:rsid w:val="005E4926"/>
    <w:rsid w:val="005E4A62"/>
    <w:rsid w:val="005E4B5B"/>
    <w:rsid w:val="005E4C0E"/>
    <w:rsid w:val="005E4D92"/>
    <w:rsid w:val="005E4E97"/>
    <w:rsid w:val="005E53EC"/>
    <w:rsid w:val="005E53F6"/>
    <w:rsid w:val="005E583D"/>
    <w:rsid w:val="005E5B09"/>
    <w:rsid w:val="005E5C3C"/>
    <w:rsid w:val="005E5E78"/>
    <w:rsid w:val="005E5ED8"/>
    <w:rsid w:val="005E5F2A"/>
    <w:rsid w:val="005E6122"/>
    <w:rsid w:val="005E65C8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0F08"/>
    <w:rsid w:val="005F0FBB"/>
    <w:rsid w:val="005F1083"/>
    <w:rsid w:val="005F174F"/>
    <w:rsid w:val="005F18EF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7FC"/>
    <w:rsid w:val="005F4850"/>
    <w:rsid w:val="005F4934"/>
    <w:rsid w:val="005F4AE6"/>
    <w:rsid w:val="005F4C4F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AA9"/>
    <w:rsid w:val="00601B35"/>
    <w:rsid w:val="00601D10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248"/>
    <w:rsid w:val="00604F8A"/>
    <w:rsid w:val="00605014"/>
    <w:rsid w:val="00605087"/>
    <w:rsid w:val="00605139"/>
    <w:rsid w:val="00605196"/>
    <w:rsid w:val="00605758"/>
    <w:rsid w:val="006057F8"/>
    <w:rsid w:val="00605AA0"/>
    <w:rsid w:val="00605C7D"/>
    <w:rsid w:val="00605E05"/>
    <w:rsid w:val="00605E2A"/>
    <w:rsid w:val="00605FBD"/>
    <w:rsid w:val="00606191"/>
    <w:rsid w:val="00606436"/>
    <w:rsid w:val="006075DC"/>
    <w:rsid w:val="00607B1A"/>
    <w:rsid w:val="00607FA5"/>
    <w:rsid w:val="00607FAE"/>
    <w:rsid w:val="0061021F"/>
    <w:rsid w:val="006102DD"/>
    <w:rsid w:val="00610443"/>
    <w:rsid w:val="0061079F"/>
    <w:rsid w:val="00610A2B"/>
    <w:rsid w:val="00610A7E"/>
    <w:rsid w:val="00610FD1"/>
    <w:rsid w:val="00611352"/>
    <w:rsid w:val="00611363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95D"/>
    <w:rsid w:val="00612ABA"/>
    <w:rsid w:val="00612B23"/>
    <w:rsid w:val="00612DA1"/>
    <w:rsid w:val="00612E09"/>
    <w:rsid w:val="00612FEC"/>
    <w:rsid w:val="0061311C"/>
    <w:rsid w:val="00613130"/>
    <w:rsid w:val="00613246"/>
    <w:rsid w:val="006133E1"/>
    <w:rsid w:val="00613788"/>
    <w:rsid w:val="00613B97"/>
    <w:rsid w:val="006142B5"/>
    <w:rsid w:val="0061442C"/>
    <w:rsid w:val="00614C29"/>
    <w:rsid w:val="00614F1E"/>
    <w:rsid w:val="00615822"/>
    <w:rsid w:val="00615890"/>
    <w:rsid w:val="00615B5C"/>
    <w:rsid w:val="00615B8A"/>
    <w:rsid w:val="00615E91"/>
    <w:rsid w:val="00615EAB"/>
    <w:rsid w:val="00615EDB"/>
    <w:rsid w:val="0061629D"/>
    <w:rsid w:val="0061651E"/>
    <w:rsid w:val="00616692"/>
    <w:rsid w:val="006167C5"/>
    <w:rsid w:val="006167F7"/>
    <w:rsid w:val="006168EB"/>
    <w:rsid w:val="00616D1E"/>
    <w:rsid w:val="00616D63"/>
    <w:rsid w:val="00616F5D"/>
    <w:rsid w:val="0061700D"/>
    <w:rsid w:val="00617452"/>
    <w:rsid w:val="00617563"/>
    <w:rsid w:val="006175AF"/>
    <w:rsid w:val="006177D2"/>
    <w:rsid w:val="0061798A"/>
    <w:rsid w:val="00617F0D"/>
    <w:rsid w:val="00617F11"/>
    <w:rsid w:val="00617F29"/>
    <w:rsid w:val="00620248"/>
    <w:rsid w:val="00620355"/>
    <w:rsid w:val="006204ED"/>
    <w:rsid w:val="00620533"/>
    <w:rsid w:val="00620597"/>
    <w:rsid w:val="006205B7"/>
    <w:rsid w:val="006208BE"/>
    <w:rsid w:val="00620B36"/>
    <w:rsid w:val="00620B80"/>
    <w:rsid w:val="00620F74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98F"/>
    <w:rsid w:val="006229B8"/>
    <w:rsid w:val="00622B73"/>
    <w:rsid w:val="00622BFC"/>
    <w:rsid w:val="00622DA0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5002"/>
    <w:rsid w:val="006252FF"/>
    <w:rsid w:val="006257C5"/>
    <w:rsid w:val="00625B40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AB8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18"/>
    <w:rsid w:val="00631EAE"/>
    <w:rsid w:val="0063245F"/>
    <w:rsid w:val="006324FB"/>
    <w:rsid w:val="0063289D"/>
    <w:rsid w:val="00633717"/>
    <w:rsid w:val="00633AAC"/>
    <w:rsid w:val="00633C25"/>
    <w:rsid w:val="00633E5D"/>
    <w:rsid w:val="006341BA"/>
    <w:rsid w:val="00634B03"/>
    <w:rsid w:val="006358FF"/>
    <w:rsid w:val="0063591A"/>
    <w:rsid w:val="00635A7B"/>
    <w:rsid w:val="00635B6D"/>
    <w:rsid w:val="006361E9"/>
    <w:rsid w:val="00636474"/>
    <w:rsid w:val="00636488"/>
    <w:rsid w:val="006364ED"/>
    <w:rsid w:val="00636AAC"/>
    <w:rsid w:val="00637350"/>
    <w:rsid w:val="0063749E"/>
    <w:rsid w:val="00637567"/>
    <w:rsid w:val="0063768B"/>
    <w:rsid w:val="0063770A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68"/>
    <w:rsid w:val="006416D5"/>
    <w:rsid w:val="0064183F"/>
    <w:rsid w:val="006418E2"/>
    <w:rsid w:val="00641C5F"/>
    <w:rsid w:val="00642245"/>
    <w:rsid w:val="00642517"/>
    <w:rsid w:val="00642887"/>
    <w:rsid w:val="00642D31"/>
    <w:rsid w:val="00642D6A"/>
    <w:rsid w:val="00642ECF"/>
    <w:rsid w:val="00642F48"/>
    <w:rsid w:val="00643097"/>
    <w:rsid w:val="00643178"/>
    <w:rsid w:val="00643284"/>
    <w:rsid w:val="00643BA2"/>
    <w:rsid w:val="00643DC9"/>
    <w:rsid w:val="00644124"/>
    <w:rsid w:val="006441CF"/>
    <w:rsid w:val="00645092"/>
    <w:rsid w:val="006454EA"/>
    <w:rsid w:val="006455E5"/>
    <w:rsid w:val="0064581A"/>
    <w:rsid w:val="006459A5"/>
    <w:rsid w:val="00645A14"/>
    <w:rsid w:val="00645A57"/>
    <w:rsid w:val="00645E8E"/>
    <w:rsid w:val="00646118"/>
    <w:rsid w:val="00646574"/>
    <w:rsid w:val="006469F7"/>
    <w:rsid w:val="00647322"/>
    <w:rsid w:val="00647348"/>
    <w:rsid w:val="006475CB"/>
    <w:rsid w:val="006477A3"/>
    <w:rsid w:val="00647B07"/>
    <w:rsid w:val="00647BC6"/>
    <w:rsid w:val="00647DE8"/>
    <w:rsid w:val="006503C8"/>
    <w:rsid w:val="006504EA"/>
    <w:rsid w:val="00650C75"/>
    <w:rsid w:val="00650E36"/>
    <w:rsid w:val="0065124E"/>
    <w:rsid w:val="0065127C"/>
    <w:rsid w:val="00651457"/>
    <w:rsid w:val="00651D21"/>
    <w:rsid w:val="00651DC0"/>
    <w:rsid w:val="006524CA"/>
    <w:rsid w:val="00652A60"/>
    <w:rsid w:val="00652E21"/>
    <w:rsid w:val="00652F36"/>
    <w:rsid w:val="00653046"/>
    <w:rsid w:val="00653092"/>
    <w:rsid w:val="0065329F"/>
    <w:rsid w:val="0065346C"/>
    <w:rsid w:val="00653937"/>
    <w:rsid w:val="00653D18"/>
    <w:rsid w:val="00653EFA"/>
    <w:rsid w:val="00653FF8"/>
    <w:rsid w:val="0065409E"/>
    <w:rsid w:val="00654236"/>
    <w:rsid w:val="0065444E"/>
    <w:rsid w:val="00654C28"/>
    <w:rsid w:val="00654D0A"/>
    <w:rsid w:val="00654D90"/>
    <w:rsid w:val="006557AB"/>
    <w:rsid w:val="00655CD1"/>
    <w:rsid w:val="00655EA2"/>
    <w:rsid w:val="00655F52"/>
    <w:rsid w:val="00656289"/>
    <w:rsid w:val="0065631D"/>
    <w:rsid w:val="0065653C"/>
    <w:rsid w:val="00656993"/>
    <w:rsid w:val="006570B5"/>
    <w:rsid w:val="006570C7"/>
    <w:rsid w:val="006571B0"/>
    <w:rsid w:val="006572A2"/>
    <w:rsid w:val="00657914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387"/>
    <w:rsid w:val="0066251C"/>
    <w:rsid w:val="0066271E"/>
    <w:rsid w:val="00662C4C"/>
    <w:rsid w:val="00662CD3"/>
    <w:rsid w:val="00662CEF"/>
    <w:rsid w:val="00662CF3"/>
    <w:rsid w:val="00662D48"/>
    <w:rsid w:val="0066344F"/>
    <w:rsid w:val="0066359C"/>
    <w:rsid w:val="006638F9"/>
    <w:rsid w:val="00663C29"/>
    <w:rsid w:val="00663C6F"/>
    <w:rsid w:val="00663D11"/>
    <w:rsid w:val="006641C2"/>
    <w:rsid w:val="006642AC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696"/>
    <w:rsid w:val="00666E89"/>
    <w:rsid w:val="00667303"/>
    <w:rsid w:val="00667338"/>
    <w:rsid w:val="00667687"/>
    <w:rsid w:val="00667857"/>
    <w:rsid w:val="006678CB"/>
    <w:rsid w:val="0066799A"/>
    <w:rsid w:val="00667AD0"/>
    <w:rsid w:val="00667DE6"/>
    <w:rsid w:val="0067001F"/>
    <w:rsid w:val="006701EA"/>
    <w:rsid w:val="00670797"/>
    <w:rsid w:val="0067082E"/>
    <w:rsid w:val="00670925"/>
    <w:rsid w:val="00670A81"/>
    <w:rsid w:val="00670B6E"/>
    <w:rsid w:val="00670DE3"/>
    <w:rsid w:val="00671448"/>
    <w:rsid w:val="00671714"/>
    <w:rsid w:val="00671876"/>
    <w:rsid w:val="00671951"/>
    <w:rsid w:val="00671A79"/>
    <w:rsid w:val="00671B42"/>
    <w:rsid w:val="006722D3"/>
    <w:rsid w:val="006725B5"/>
    <w:rsid w:val="00672716"/>
    <w:rsid w:val="00672CAD"/>
    <w:rsid w:val="00673123"/>
    <w:rsid w:val="0067365E"/>
    <w:rsid w:val="00673871"/>
    <w:rsid w:val="006738FC"/>
    <w:rsid w:val="00673FCB"/>
    <w:rsid w:val="0067407E"/>
    <w:rsid w:val="006746D8"/>
    <w:rsid w:val="006748FB"/>
    <w:rsid w:val="00674B12"/>
    <w:rsid w:val="00674B66"/>
    <w:rsid w:val="00674EA3"/>
    <w:rsid w:val="006753D0"/>
    <w:rsid w:val="006757F0"/>
    <w:rsid w:val="00675B9D"/>
    <w:rsid w:val="00675EC6"/>
    <w:rsid w:val="006760E2"/>
    <w:rsid w:val="006769B7"/>
    <w:rsid w:val="00676B89"/>
    <w:rsid w:val="00676DD5"/>
    <w:rsid w:val="006770AD"/>
    <w:rsid w:val="006770C5"/>
    <w:rsid w:val="006770E5"/>
    <w:rsid w:val="006771A1"/>
    <w:rsid w:val="00677390"/>
    <w:rsid w:val="006774E2"/>
    <w:rsid w:val="00677592"/>
    <w:rsid w:val="00677778"/>
    <w:rsid w:val="006778C1"/>
    <w:rsid w:val="00677B36"/>
    <w:rsid w:val="00677D91"/>
    <w:rsid w:val="00677DE4"/>
    <w:rsid w:val="00680119"/>
    <w:rsid w:val="006802B8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BA9"/>
    <w:rsid w:val="00683BB6"/>
    <w:rsid w:val="00683EF0"/>
    <w:rsid w:val="006841E1"/>
    <w:rsid w:val="0068431F"/>
    <w:rsid w:val="0068452E"/>
    <w:rsid w:val="0068478B"/>
    <w:rsid w:val="0068487A"/>
    <w:rsid w:val="00684A6D"/>
    <w:rsid w:val="00684AED"/>
    <w:rsid w:val="00685E79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90022"/>
    <w:rsid w:val="0069021C"/>
    <w:rsid w:val="00690439"/>
    <w:rsid w:val="00690514"/>
    <w:rsid w:val="00690795"/>
    <w:rsid w:val="00690ACE"/>
    <w:rsid w:val="00690ADC"/>
    <w:rsid w:val="00690B8B"/>
    <w:rsid w:val="006910FA"/>
    <w:rsid w:val="006918E2"/>
    <w:rsid w:val="0069224B"/>
    <w:rsid w:val="006922E6"/>
    <w:rsid w:val="00692582"/>
    <w:rsid w:val="00692781"/>
    <w:rsid w:val="0069294D"/>
    <w:rsid w:val="00692A4D"/>
    <w:rsid w:val="00692D6E"/>
    <w:rsid w:val="006933F7"/>
    <w:rsid w:val="00693537"/>
    <w:rsid w:val="00693A8C"/>
    <w:rsid w:val="00693E53"/>
    <w:rsid w:val="00694245"/>
    <w:rsid w:val="006942AA"/>
    <w:rsid w:val="00694346"/>
    <w:rsid w:val="006949F1"/>
    <w:rsid w:val="00694E62"/>
    <w:rsid w:val="0069504E"/>
    <w:rsid w:val="00695726"/>
    <w:rsid w:val="00695F90"/>
    <w:rsid w:val="00696015"/>
    <w:rsid w:val="006962A9"/>
    <w:rsid w:val="00696627"/>
    <w:rsid w:val="0069695D"/>
    <w:rsid w:val="00696AED"/>
    <w:rsid w:val="00696BF9"/>
    <w:rsid w:val="00696C17"/>
    <w:rsid w:val="00697449"/>
    <w:rsid w:val="006A0026"/>
    <w:rsid w:val="006A0724"/>
    <w:rsid w:val="006A073F"/>
    <w:rsid w:val="006A0A00"/>
    <w:rsid w:val="006A0E25"/>
    <w:rsid w:val="006A10E9"/>
    <w:rsid w:val="006A1230"/>
    <w:rsid w:val="006A2055"/>
    <w:rsid w:val="006A21CF"/>
    <w:rsid w:val="006A239B"/>
    <w:rsid w:val="006A287F"/>
    <w:rsid w:val="006A29CD"/>
    <w:rsid w:val="006A2C86"/>
    <w:rsid w:val="006A2E5D"/>
    <w:rsid w:val="006A2FF9"/>
    <w:rsid w:val="006A30C8"/>
    <w:rsid w:val="006A339F"/>
    <w:rsid w:val="006A390D"/>
    <w:rsid w:val="006A39F4"/>
    <w:rsid w:val="006A3DFE"/>
    <w:rsid w:val="006A485C"/>
    <w:rsid w:val="006A4AD4"/>
    <w:rsid w:val="006A4B53"/>
    <w:rsid w:val="006A4C8C"/>
    <w:rsid w:val="006A4CEC"/>
    <w:rsid w:val="006A4DB3"/>
    <w:rsid w:val="006A5548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BC4"/>
    <w:rsid w:val="006A6D7A"/>
    <w:rsid w:val="006A7090"/>
    <w:rsid w:val="006A70DE"/>
    <w:rsid w:val="006A72B7"/>
    <w:rsid w:val="006A72C2"/>
    <w:rsid w:val="006A743D"/>
    <w:rsid w:val="006A79DF"/>
    <w:rsid w:val="006A7DE0"/>
    <w:rsid w:val="006A7F17"/>
    <w:rsid w:val="006B00FC"/>
    <w:rsid w:val="006B04EF"/>
    <w:rsid w:val="006B0574"/>
    <w:rsid w:val="006B0594"/>
    <w:rsid w:val="006B0827"/>
    <w:rsid w:val="006B0B22"/>
    <w:rsid w:val="006B0BE7"/>
    <w:rsid w:val="006B0F33"/>
    <w:rsid w:val="006B0F95"/>
    <w:rsid w:val="006B10EB"/>
    <w:rsid w:val="006B1359"/>
    <w:rsid w:val="006B13E3"/>
    <w:rsid w:val="006B1A87"/>
    <w:rsid w:val="006B1C1A"/>
    <w:rsid w:val="006B21E5"/>
    <w:rsid w:val="006B2A9D"/>
    <w:rsid w:val="006B2FBC"/>
    <w:rsid w:val="006B33D9"/>
    <w:rsid w:val="006B3674"/>
    <w:rsid w:val="006B379E"/>
    <w:rsid w:val="006B3D30"/>
    <w:rsid w:val="006B3E98"/>
    <w:rsid w:val="006B4043"/>
    <w:rsid w:val="006B43A2"/>
    <w:rsid w:val="006B4543"/>
    <w:rsid w:val="006B4AEC"/>
    <w:rsid w:val="006B4E4F"/>
    <w:rsid w:val="006B5054"/>
    <w:rsid w:val="006B62A2"/>
    <w:rsid w:val="006B63C0"/>
    <w:rsid w:val="006B6576"/>
    <w:rsid w:val="006B66E2"/>
    <w:rsid w:val="006B67EC"/>
    <w:rsid w:val="006B6893"/>
    <w:rsid w:val="006B6985"/>
    <w:rsid w:val="006B6ACB"/>
    <w:rsid w:val="006B6B3A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0C8"/>
    <w:rsid w:val="006C06DD"/>
    <w:rsid w:val="006C0E48"/>
    <w:rsid w:val="006C0F10"/>
    <w:rsid w:val="006C12BB"/>
    <w:rsid w:val="006C1481"/>
    <w:rsid w:val="006C1A77"/>
    <w:rsid w:val="006C1B65"/>
    <w:rsid w:val="006C1E32"/>
    <w:rsid w:val="006C1FA1"/>
    <w:rsid w:val="006C22CB"/>
    <w:rsid w:val="006C2573"/>
    <w:rsid w:val="006C27A5"/>
    <w:rsid w:val="006C2BD3"/>
    <w:rsid w:val="006C2CCC"/>
    <w:rsid w:val="006C2F63"/>
    <w:rsid w:val="006C310C"/>
    <w:rsid w:val="006C3119"/>
    <w:rsid w:val="006C3571"/>
    <w:rsid w:val="006C3597"/>
    <w:rsid w:val="006C382C"/>
    <w:rsid w:val="006C3E8F"/>
    <w:rsid w:val="006C3F7A"/>
    <w:rsid w:val="006C447E"/>
    <w:rsid w:val="006C4A2D"/>
    <w:rsid w:val="006C4A3C"/>
    <w:rsid w:val="006C4D90"/>
    <w:rsid w:val="006C5357"/>
    <w:rsid w:val="006C564F"/>
    <w:rsid w:val="006C5DD8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B95"/>
    <w:rsid w:val="006D0CCC"/>
    <w:rsid w:val="006D0CDD"/>
    <w:rsid w:val="006D107C"/>
    <w:rsid w:val="006D108A"/>
    <w:rsid w:val="006D12A1"/>
    <w:rsid w:val="006D13ED"/>
    <w:rsid w:val="006D14E8"/>
    <w:rsid w:val="006D15FE"/>
    <w:rsid w:val="006D1712"/>
    <w:rsid w:val="006D199F"/>
    <w:rsid w:val="006D1C4E"/>
    <w:rsid w:val="006D2137"/>
    <w:rsid w:val="006D2329"/>
    <w:rsid w:val="006D2412"/>
    <w:rsid w:val="006D282C"/>
    <w:rsid w:val="006D287C"/>
    <w:rsid w:val="006D2969"/>
    <w:rsid w:val="006D2FBD"/>
    <w:rsid w:val="006D2FF6"/>
    <w:rsid w:val="006D32A6"/>
    <w:rsid w:val="006D32F7"/>
    <w:rsid w:val="006D37F9"/>
    <w:rsid w:val="006D393E"/>
    <w:rsid w:val="006D3B2E"/>
    <w:rsid w:val="006D3C69"/>
    <w:rsid w:val="006D3D7F"/>
    <w:rsid w:val="006D3F5A"/>
    <w:rsid w:val="006D43B6"/>
    <w:rsid w:val="006D48C7"/>
    <w:rsid w:val="006D4D1A"/>
    <w:rsid w:val="006D4DA4"/>
    <w:rsid w:val="006D4E5C"/>
    <w:rsid w:val="006D4E82"/>
    <w:rsid w:val="006D545A"/>
    <w:rsid w:val="006D56A9"/>
    <w:rsid w:val="006D57CE"/>
    <w:rsid w:val="006D58A4"/>
    <w:rsid w:val="006D5A07"/>
    <w:rsid w:val="006D5E4D"/>
    <w:rsid w:val="006D5F2D"/>
    <w:rsid w:val="006D60A9"/>
    <w:rsid w:val="006D61BF"/>
    <w:rsid w:val="006D620C"/>
    <w:rsid w:val="006D638B"/>
    <w:rsid w:val="006D63A8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E0589"/>
    <w:rsid w:val="006E05CF"/>
    <w:rsid w:val="006E05F6"/>
    <w:rsid w:val="006E06F3"/>
    <w:rsid w:val="006E12BC"/>
    <w:rsid w:val="006E1395"/>
    <w:rsid w:val="006E1407"/>
    <w:rsid w:val="006E1491"/>
    <w:rsid w:val="006E14F2"/>
    <w:rsid w:val="006E15A4"/>
    <w:rsid w:val="006E15E0"/>
    <w:rsid w:val="006E1818"/>
    <w:rsid w:val="006E1892"/>
    <w:rsid w:val="006E196B"/>
    <w:rsid w:val="006E19E8"/>
    <w:rsid w:val="006E1E1C"/>
    <w:rsid w:val="006E1EC3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B67"/>
    <w:rsid w:val="006E2D30"/>
    <w:rsid w:val="006E2E1A"/>
    <w:rsid w:val="006E315B"/>
    <w:rsid w:val="006E327F"/>
    <w:rsid w:val="006E35F5"/>
    <w:rsid w:val="006E4678"/>
    <w:rsid w:val="006E4809"/>
    <w:rsid w:val="006E482F"/>
    <w:rsid w:val="006E4873"/>
    <w:rsid w:val="006E4ECA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04"/>
    <w:rsid w:val="006F09BF"/>
    <w:rsid w:val="006F118D"/>
    <w:rsid w:val="006F1965"/>
    <w:rsid w:val="006F1B07"/>
    <w:rsid w:val="006F1B90"/>
    <w:rsid w:val="006F2041"/>
    <w:rsid w:val="006F2147"/>
    <w:rsid w:val="006F214C"/>
    <w:rsid w:val="006F225A"/>
    <w:rsid w:val="006F22F9"/>
    <w:rsid w:val="006F25F5"/>
    <w:rsid w:val="006F26AE"/>
    <w:rsid w:val="006F26B4"/>
    <w:rsid w:val="006F2773"/>
    <w:rsid w:val="006F2A28"/>
    <w:rsid w:val="006F2D2B"/>
    <w:rsid w:val="006F2D51"/>
    <w:rsid w:val="006F2EAC"/>
    <w:rsid w:val="006F3840"/>
    <w:rsid w:val="006F390D"/>
    <w:rsid w:val="006F3C4F"/>
    <w:rsid w:val="006F3D98"/>
    <w:rsid w:val="006F4203"/>
    <w:rsid w:val="006F43A2"/>
    <w:rsid w:val="006F4839"/>
    <w:rsid w:val="006F4981"/>
    <w:rsid w:val="006F4C5D"/>
    <w:rsid w:val="006F4DF5"/>
    <w:rsid w:val="006F4FFD"/>
    <w:rsid w:val="006F52FB"/>
    <w:rsid w:val="006F561A"/>
    <w:rsid w:val="006F58BC"/>
    <w:rsid w:val="006F5CCF"/>
    <w:rsid w:val="006F62F2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791"/>
    <w:rsid w:val="006F7E52"/>
    <w:rsid w:val="006F7E76"/>
    <w:rsid w:val="006F7FB5"/>
    <w:rsid w:val="0070030A"/>
    <w:rsid w:val="00700B83"/>
    <w:rsid w:val="00700CC5"/>
    <w:rsid w:val="00701186"/>
    <w:rsid w:val="0070136F"/>
    <w:rsid w:val="007014D8"/>
    <w:rsid w:val="00701752"/>
    <w:rsid w:val="00701B52"/>
    <w:rsid w:val="00701DF8"/>
    <w:rsid w:val="0070208A"/>
    <w:rsid w:val="00702120"/>
    <w:rsid w:val="0070246F"/>
    <w:rsid w:val="007025A4"/>
    <w:rsid w:val="0070263A"/>
    <w:rsid w:val="007027BC"/>
    <w:rsid w:val="007029D7"/>
    <w:rsid w:val="00702A65"/>
    <w:rsid w:val="0070321D"/>
    <w:rsid w:val="00703464"/>
    <w:rsid w:val="00703934"/>
    <w:rsid w:val="00703A48"/>
    <w:rsid w:val="00703CB9"/>
    <w:rsid w:val="00703D04"/>
    <w:rsid w:val="0070436C"/>
    <w:rsid w:val="007044A2"/>
    <w:rsid w:val="00704673"/>
    <w:rsid w:val="00704690"/>
    <w:rsid w:val="00704742"/>
    <w:rsid w:val="00704A60"/>
    <w:rsid w:val="00704C0B"/>
    <w:rsid w:val="00704F25"/>
    <w:rsid w:val="0070526B"/>
    <w:rsid w:val="00705455"/>
    <w:rsid w:val="007061EB"/>
    <w:rsid w:val="0070622E"/>
    <w:rsid w:val="00706AB7"/>
    <w:rsid w:val="007070A9"/>
    <w:rsid w:val="007070D3"/>
    <w:rsid w:val="007072BD"/>
    <w:rsid w:val="0070734A"/>
    <w:rsid w:val="0070776B"/>
    <w:rsid w:val="007078FC"/>
    <w:rsid w:val="0071058D"/>
    <w:rsid w:val="00710627"/>
    <w:rsid w:val="00710725"/>
    <w:rsid w:val="007109BF"/>
    <w:rsid w:val="00710AB0"/>
    <w:rsid w:val="00710FE0"/>
    <w:rsid w:val="00711123"/>
    <w:rsid w:val="00711252"/>
    <w:rsid w:val="00711796"/>
    <w:rsid w:val="00711806"/>
    <w:rsid w:val="0071195A"/>
    <w:rsid w:val="0071206C"/>
    <w:rsid w:val="0071277C"/>
    <w:rsid w:val="007127B7"/>
    <w:rsid w:val="00712A9E"/>
    <w:rsid w:val="00712F4F"/>
    <w:rsid w:val="00712F98"/>
    <w:rsid w:val="007137E3"/>
    <w:rsid w:val="00713929"/>
    <w:rsid w:val="0071411B"/>
    <w:rsid w:val="0071414A"/>
    <w:rsid w:val="00714161"/>
    <w:rsid w:val="007141E5"/>
    <w:rsid w:val="007143A1"/>
    <w:rsid w:val="007143D1"/>
    <w:rsid w:val="00714A37"/>
    <w:rsid w:val="00714DB3"/>
    <w:rsid w:val="00714DD5"/>
    <w:rsid w:val="00714F17"/>
    <w:rsid w:val="00714FD5"/>
    <w:rsid w:val="00715538"/>
    <w:rsid w:val="007156C6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129"/>
    <w:rsid w:val="007177D0"/>
    <w:rsid w:val="00717816"/>
    <w:rsid w:val="00717A05"/>
    <w:rsid w:val="00717B1D"/>
    <w:rsid w:val="00717C69"/>
    <w:rsid w:val="00717CCD"/>
    <w:rsid w:val="00717F85"/>
    <w:rsid w:val="00720768"/>
    <w:rsid w:val="0072076E"/>
    <w:rsid w:val="00720997"/>
    <w:rsid w:val="00720B80"/>
    <w:rsid w:val="00720E97"/>
    <w:rsid w:val="00720FA1"/>
    <w:rsid w:val="00720FF5"/>
    <w:rsid w:val="007210D8"/>
    <w:rsid w:val="00721A2D"/>
    <w:rsid w:val="00721B3F"/>
    <w:rsid w:val="00721D51"/>
    <w:rsid w:val="00721F83"/>
    <w:rsid w:val="00721FFA"/>
    <w:rsid w:val="0072200E"/>
    <w:rsid w:val="00722364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E2"/>
    <w:rsid w:val="007249E9"/>
    <w:rsid w:val="00724AF3"/>
    <w:rsid w:val="00724C59"/>
    <w:rsid w:val="00724CBE"/>
    <w:rsid w:val="00724F8E"/>
    <w:rsid w:val="00725058"/>
    <w:rsid w:val="0072505F"/>
    <w:rsid w:val="00725126"/>
    <w:rsid w:val="0072538B"/>
    <w:rsid w:val="0072552B"/>
    <w:rsid w:val="007255E9"/>
    <w:rsid w:val="00725AA7"/>
    <w:rsid w:val="00725B25"/>
    <w:rsid w:val="00725CCC"/>
    <w:rsid w:val="0072608A"/>
    <w:rsid w:val="00726138"/>
    <w:rsid w:val="007261A0"/>
    <w:rsid w:val="007261D4"/>
    <w:rsid w:val="007266A1"/>
    <w:rsid w:val="00726874"/>
    <w:rsid w:val="00726A22"/>
    <w:rsid w:val="00726AF2"/>
    <w:rsid w:val="00726DBB"/>
    <w:rsid w:val="00727910"/>
    <w:rsid w:val="00727BD8"/>
    <w:rsid w:val="00730710"/>
    <w:rsid w:val="00730745"/>
    <w:rsid w:val="0073075C"/>
    <w:rsid w:val="00730C70"/>
    <w:rsid w:val="00730CC7"/>
    <w:rsid w:val="00730F1C"/>
    <w:rsid w:val="007310C9"/>
    <w:rsid w:val="007312C4"/>
    <w:rsid w:val="00731481"/>
    <w:rsid w:val="00731545"/>
    <w:rsid w:val="00731556"/>
    <w:rsid w:val="00731749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624"/>
    <w:rsid w:val="00732675"/>
    <w:rsid w:val="007327A5"/>
    <w:rsid w:val="00732A58"/>
    <w:rsid w:val="00732DBA"/>
    <w:rsid w:val="00733291"/>
    <w:rsid w:val="007335C4"/>
    <w:rsid w:val="00733731"/>
    <w:rsid w:val="007338F3"/>
    <w:rsid w:val="00733A2D"/>
    <w:rsid w:val="00733CD4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095"/>
    <w:rsid w:val="00740456"/>
    <w:rsid w:val="0074054B"/>
    <w:rsid w:val="0074063A"/>
    <w:rsid w:val="007406BA"/>
    <w:rsid w:val="00740B75"/>
    <w:rsid w:val="00740B97"/>
    <w:rsid w:val="00740D32"/>
    <w:rsid w:val="00740DD2"/>
    <w:rsid w:val="00740FB7"/>
    <w:rsid w:val="00741540"/>
    <w:rsid w:val="00741C7A"/>
    <w:rsid w:val="00741EDE"/>
    <w:rsid w:val="00742179"/>
    <w:rsid w:val="00742E88"/>
    <w:rsid w:val="0074301B"/>
    <w:rsid w:val="007433E4"/>
    <w:rsid w:val="0074347D"/>
    <w:rsid w:val="007434B3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48E4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A0D"/>
    <w:rsid w:val="00747B41"/>
    <w:rsid w:val="00747C16"/>
    <w:rsid w:val="007503EA"/>
    <w:rsid w:val="00750473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32A"/>
    <w:rsid w:val="00752776"/>
    <w:rsid w:val="007528E7"/>
    <w:rsid w:val="00752931"/>
    <w:rsid w:val="0075296A"/>
    <w:rsid w:val="007529A6"/>
    <w:rsid w:val="00752A35"/>
    <w:rsid w:val="00752FD5"/>
    <w:rsid w:val="00753580"/>
    <w:rsid w:val="00753AA4"/>
    <w:rsid w:val="00753D54"/>
    <w:rsid w:val="00753D89"/>
    <w:rsid w:val="00753FB6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289"/>
    <w:rsid w:val="00756329"/>
    <w:rsid w:val="00756349"/>
    <w:rsid w:val="00756F5A"/>
    <w:rsid w:val="0075717D"/>
    <w:rsid w:val="00757478"/>
    <w:rsid w:val="007576E1"/>
    <w:rsid w:val="0075770A"/>
    <w:rsid w:val="00757764"/>
    <w:rsid w:val="00757DE1"/>
    <w:rsid w:val="00760296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5C01"/>
    <w:rsid w:val="007661E2"/>
    <w:rsid w:val="007662A7"/>
    <w:rsid w:val="007669D3"/>
    <w:rsid w:val="00766E67"/>
    <w:rsid w:val="00767138"/>
    <w:rsid w:val="0076715D"/>
    <w:rsid w:val="007673D0"/>
    <w:rsid w:val="007674CB"/>
    <w:rsid w:val="00767552"/>
    <w:rsid w:val="0076757B"/>
    <w:rsid w:val="007678D4"/>
    <w:rsid w:val="00767F05"/>
    <w:rsid w:val="00770674"/>
    <w:rsid w:val="007706C9"/>
    <w:rsid w:val="00770881"/>
    <w:rsid w:val="00770B72"/>
    <w:rsid w:val="00770BF2"/>
    <w:rsid w:val="00770C8D"/>
    <w:rsid w:val="007712AB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776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D7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20C"/>
    <w:rsid w:val="007804BA"/>
    <w:rsid w:val="00780971"/>
    <w:rsid w:val="00780A27"/>
    <w:rsid w:val="007810DE"/>
    <w:rsid w:val="00781257"/>
    <w:rsid w:val="0078135B"/>
    <w:rsid w:val="007814FD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3964"/>
    <w:rsid w:val="00783B8E"/>
    <w:rsid w:val="00783F31"/>
    <w:rsid w:val="007840FA"/>
    <w:rsid w:val="00784582"/>
    <w:rsid w:val="00784859"/>
    <w:rsid w:val="007849DC"/>
    <w:rsid w:val="00784E6C"/>
    <w:rsid w:val="00785552"/>
    <w:rsid w:val="007856AE"/>
    <w:rsid w:val="00785875"/>
    <w:rsid w:val="0078621C"/>
    <w:rsid w:val="0078693F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0D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2"/>
    <w:rsid w:val="00792719"/>
    <w:rsid w:val="007927E9"/>
    <w:rsid w:val="00792821"/>
    <w:rsid w:val="00792C6C"/>
    <w:rsid w:val="00792C8B"/>
    <w:rsid w:val="0079301E"/>
    <w:rsid w:val="007930EC"/>
    <w:rsid w:val="007931E9"/>
    <w:rsid w:val="00793242"/>
    <w:rsid w:val="00793341"/>
    <w:rsid w:val="007934E9"/>
    <w:rsid w:val="00793597"/>
    <w:rsid w:val="00793999"/>
    <w:rsid w:val="00793C20"/>
    <w:rsid w:val="00793E91"/>
    <w:rsid w:val="00794A4B"/>
    <w:rsid w:val="00794DDF"/>
    <w:rsid w:val="00795411"/>
    <w:rsid w:val="007954CB"/>
    <w:rsid w:val="0079593A"/>
    <w:rsid w:val="00795FFE"/>
    <w:rsid w:val="007961A9"/>
    <w:rsid w:val="00796506"/>
    <w:rsid w:val="00796C13"/>
    <w:rsid w:val="007977F8"/>
    <w:rsid w:val="00797D16"/>
    <w:rsid w:val="007A003A"/>
    <w:rsid w:val="007A02E3"/>
    <w:rsid w:val="007A0939"/>
    <w:rsid w:val="007A0CAA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C0A"/>
    <w:rsid w:val="007A2D1C"/>
    <w:rsid w:val="007A2E67"/>
    <w:rsid w:val="007A2F2F"/>
    <w:rsid w:val="007A30A9"/>
    <w:rsid w:val="007A3203"/>
    <w:rsid w:val="007A337D"/>
    <w:rsid w:val="007A3587"/>
    <w:rsid w:val="007A35BC"/>
    <w:rsid w:val="007A37E1"/>
    <w:rsid w:val="007A3BC2"/>
    <w:rsid w:val="007A45BD"/>
    <w:rsid w:val="007A540A"/>
    <w:rsid w:val="007A54DF"/>
    <w:rsid w:val="007A5CE9"/>
    <w:rsid w:val="007A5EB3"/>
    <w:rsid w:val="007A608D"/>
    <w:rsid w:val="007A60FD"/>
    <w:rsid w:val="007A6195"/>
    <w:rsid w:val="007A633B"/>
    <w:rsid w:val="007A65C3"/>
    <w:rsid w:val="007A65D8"/>
    <w:rsid w:val="007A6654"/>
    <w:rsid w:val="007A6BA7"/>
    <w:rsid w:val="007A6BB4"/>
    <w:rsid w:val="007A701C"/>
    <w:rsid w:val="007A7156"/>
    <w:rsid w:val="007A7D8F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8C3"/>
    <w:rsid w:val="007B3AD9"/>
    <w:rsid w:val="007B3F27"/>
    <w:rsid w:val="007B44F5"/>
    <w:rsid w:val="007B47D5"/>
    <w:rsid w:val="007B4ABB"/>
    <w:rsid w:val="007B4BF1"/>
    <w:rsid w:val="007B4C19"/>
    <w:rsid w:val="007B4C59"/>
    <w:rsid w:val="007B4C5C"/>
    <w:rsid w:val="007B4CDF"/>
    <w:rsid w:val="007B505D"/>
    <w:rsid w:val="007B5375"/>
    <w:rsid w:val="007B54BB"/>
    <w:rsid w:val="007B5985"/>
    <w:rsid w:val="007B5E88"/>
    <w:rsid w:val="007B6860"/>
    <w:rsid w:val="007B708F"/>
    <w:rsid w:val="007B74B4"/>
    <w:rsid w:val="007B75AA"/>
    <w:rsid w:val="007B75C3"/>
    <w:rsid w:val="007B75F9"/>
    <w:rsid w:val="007B76FC"/>
    <w:rsid w:val="007B7867"/>
    <w:rsid w:val="007B7E00"/>
    <w:rsid w:val="007B7E0E"/>
    <w:rsid w:val="007C004A"/>
    <w:rsid w:val="007C02B1"/>
    <w:rsid w:val="007C036D"/>
    <w:rsid w:val="007C0422"/>
    <w:rsid w:val="007C06A2"/>
    <w:rsid w:val="007C0C22"/>
    <w:rsid w:val="007C18B3"/>
    <w:rsid w:val="007C1CF0"/>
    <w:rsid w:val="007C1D98"/>
    <w:rsid w:val="007C1DFA"/>
    <w:rsid w:val="007C1FAC"/>
    <w:rsid w:val="007C204F"/>
    <w:rsid w:val="007C22E5"/>
    <w:rsid w:val="007C247D"/>
    <w:rsid w:val="007C24FB"/>
    <w:rsid w:val="007C2B78"/>
    <w:rsid w:val="007C2CC4"/>
    <w:rsid w:val="007C2E3C"/>
    <w:rsid w:val="007C2E90"/>
    <w:rsid w:val="007C30AF"/>
    <w:rsid w:val="007C32AB"/>
    <w:rsid w:val="007C3346"/>
    <w:rsid w:val="007C34A2"/>
    <w:rsid w:val="007C35F9"/>
    <w:rsid w:val="007C3BF1"/>
    <w:rsid w:val="007C3E8A"/>
    <w:rsid w:val="007C41B5"/>
    <w:rsid w:val="007C4210"/>
    <w:rsid w:val="007C4396"/>
    <w:rsid w:val="007C4425"/>
    <w:rsid w:val="007C473B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40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0661"/>
    <w:rsid w:val="007D0A6B"/>
    <w:rsid w:val="007D115B"/>
    <w:rsid w:val="007D121D"/>
    <w:rsid w:val="007D13C2"/>
    <w:rsid w:val="007D1801"/>
    <w:rsid w:val="007D1821"/>
    <w:rsid w:val="007D1AE4"/>
    <w:rsid w:val="007D1C8A"/>
    <w:rsid w:val="007D1CF3"/>
    <w:rsid w:val="007D21CB"/>
    <w:rsid w:val="007D2212"/>
    <w:rsid w:val="007D22AB"/>
    <w:rsid w:val="007D2443"/>
    <w:rsid w:val="007D2518"/>
    <w:rsid w:val="007D25CF"/>
    <w:rsid w:val="007D27CE"/>
    <w:rsid w:val="007D27F9"/>
    <w:rsid w:val="007D2B00"/>
    <w:rsid w:val="007D2C34"/>
    <w:rsid w:val="007D2F77"/>
    <w:rsid w:val="007D31B4"/>
    <w:rsid w:val="007D35DA"/>
    <w:rsid w:val="007D363A"/>
    <w:rsid w:val="007D376B"/>
    <w:rsid w:val="007D39E5"/>
    <w:rsid w:val="007D3CCF"/>
    <w:rsid w:val="007D3CF6"/>
    <w:rsid w:val="007D3D1D"/>
    <w:rsid w:val="007D3EB1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944"/>
    <w:rsid w:val="007D6278"/>
    <w:rsid w:val="007D62DD"/>
    <w:rsid w:val="007D660D"/>
    <w:rsid w:val="007D672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333"/>
    <w:rsid w:val="007E0603"/>
    <w:rsid w:val="007E0A0B"/>
    <w:rsid w:val="007E0F95"/>
    <w:rsid w:val="007E102E"/>
    <w:rsid w:val="007E1317"/>
    <w:rsid w:val="007E1885"/>
    <w:rsid w:val="007E1C20"/>
    <w:rsid w:val="007E1C69"/>
    <w:rsid w:val="007E1C7D"/>
    <w:rsid w:val="007E206C"/>
    <w:rsid w:val="007E2168"/>
    <w:rsid w:val="007E24ED"/>
    <w:rsid w:val="007E2C04"/>
    <w:rsid w:val="007E2E54"/>
    <w:rsid w:val="007E3247"/>
    <w:rsid w:val="007E32FC"/>
    <w:rsid w:val="007E3310"/>
    <w:rsid w:val="007E332C"/>
    <w:rsid w:val="007E364C"/>
    <w:rsid w:val="007E391D"/>
    <w:rsid w:val="007E3936"/>
    <w:rsid w:val="007E394C"/>
    <w:rsid w:val="007E3A79"/>
    <w:rsid w:val="007E3BC7"/>
    <w:rsid w:val="007E3BEA"/>
    <w:rsid w:val="007E3D21"/>
    <w:rsid w:val="007E3DA5"/>
    <w:rsid w:val="007E4037"/>
    <w:rsid w:val="007E40F8"/>
    <w:rsid w:val="007E4128"/>
    <w:rsid w:val="007E4133"/>
    <w:rsid w:val="007E4431"/>
    <w:rsid w:val="007E448D"/>
    <w:rsid w:val="007E4596"/>
    <w:rsid w:val="007E45E5"/>
    <w:rsid w:val="007E45F2"/>
    <w:rsid w:val="007E473D"/>
    <w:rsid w:val="007E488B"/>
    <w:rsid w:val="007E56AC"/>
    <w:rsid w:val="007E583A"/>
    <w:rsid w:val="007E5EB0"/>
    <w:rsid w:val="007E6548"/>
    <w:rsid w:val="007E6E92"/>
    <w:rsid w:val="007E7017"/>
    <w:rsid w:val="007E7483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688"/>
    <w:rsid w:val="007F2C36"/>
    <w:rsid w:val="007F2DB8"/>
    <w:rsid w:val="007F323C"/>
    <w:rsid w:val="007F329F"/>
    <w:rsid w:val="007F337B"/>
    <w:rsid w:val="007F41AF"/>
    <w:rsid w:val="007F41D2"/>
    <w:rsid w:val="007F4271"/>
    <w:rsid w:val="007F43E1"/>
    <w:rsid w:val="007F44EC"/>
    <w:rsid w:val="007F459F"/>
    <w:rsid w:val="007F4D46"/>
    <w:rsid w:val="007F4EC6"/>
    <w:rsid w:val="007F4ECC"/>
    <w:rsid w:val="007F549A"/>
    <w:rsid w:val="007F5679"/>
    <w:rsid w:val="007F5830"/>
    <w:rsid w:val="007F5AD3"/>
    <w:rsid w:val="007F5E5A"/>
    <w:rsid w:val="007F5EE8"/>
    <w:rsid w:val="007F600C"/>
    <w:rsid w:val="007F6324"/>
    <w:rsid w:val="007F6628"/>
    <w:rsid w:val="007F69A8"/>
    <w:rsid w:val="007F6EF7"/>
    <w:rsid w:val="007F6FCE"/>
    <w:rsid w:val="007F74BA"/>
    <w:rsid w:val="007F74E0"/>
    <w:rsid w:val="007F74F5"/>
    <w:rsid w:val="007F7581"/>
    <w:rsid w:val="007F7679"/>
    <w:rsid w:val="007F7769"/>
    <w:rsid w:val="007F78C4"/>
    <w:rsid w:val="007F78D7"/>
    <w:rsid w:val="007F7A94"/>
    <w:rsid w:val="007F7B3C"/>
    <w:rsid w:val="007F7BEE"/>
    <w:rsid w:val="008000EC"/>
    <w:rsid w:val="008000F6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E4"/>
    <w:rsid w:val="00801AF6"/>
    <w:rsid w:val="00801DD7"/>
    <w:rsid w:val="008021D8"/>
    <w:rsid w:val="00802426"/>
    <w:rsid w:val="008027B9"/>
    <w:rsid w:val="00802892"/>
    <w:rsid w:val="008028C7"/>
    <w:rsid w:val="00802ACF"/>
    <w:rsid w:val="00802B84"/>
    <w:rsid w:val="00802CB8"/>
    <w:rsid w:val="00803083"/>
    <w:rsid w:val="00803146"/>
    <w:rsid w:val="0080315A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0F2"/>
    <w:rsid w:val="00805450"/>
    <w:rsid w:val="0080577F"/>
    <w:rsid w:val="008058F8"/>
    <w:rsid w:val="00805A27"/>
    <w:rsid w:val="00805A54"/>
    <w:rsid w:val="00805CCA"/>
    <w:rsid w:val="0080605D"/>
    <w:rsid w:val="0080653F"/>
    <w:rsid w:val="0080660B"/>
    <w:rsid w:val="0080679F"/>
    <w:rsid w:val="00806AC1"/>
    <w:rsid w:val="00806DA4"/>
    <w:rsid w:val="00807093"/>
    <w:rsid w:val="008070CB"/>
    <w:rsid w:val="00807111"/>
    <w:rsid w:val="008073FA"/>
    <w:rsid w:val="00807506"/>
    <w:rsid w:val="0080780E"/>
    <w:rsid w:val="00807ED1"/>
    <w:rsid w:val="008103BA"/>
    <w:rsid w:val="008107D4"/>
    <w:rsid w:val="00810920"/>
    <w:rsid w:val="00810B23"/>
    <w:rsid w:val="00810BBB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A54"/>
    <w:rsid w:val="00812C7F"/>
    <w:rsid w:val="00812E5B"/>
    <w:rsid w:val="00813029"/>
    <w:rsid w:val="008134CE"/>
    <w:rsid w:val="008135FA"/>
    <w:rsid w:val="0081390F"/>
    <w:rsid w:val="00813972"/>
    <w:rsid w:val="00813AD6"/>
    <w:rsid w:val="00813B1E"/>
    <w:rsid w:val="00813F35"/>
    <w:rsid w:val="00814DC4"/>
    <w:rsid w:val="00814FA6"/>
    <w:rsid w:val="008150FF"/>
    <w:rsid w:val="008152FD"/>
    <w:rsid w:val="0081541F"/>
    <w:rsid w:val="0081545F"/>
    <w:rsid w:val="0081564F"/>
    <w:rsid w:val="00815A2C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D77"/>
    <w:rsid w:val="00816E64"/>
    <w:rsid w:val="0081705F"/>
    <w:rsid w:val="00817101"/>
    <w:rsid w:val="0081721E"/>
    <w:rsid w:val="00817308"/>
    <w:rsid w:val="008175BE"/>
    <w:rsid w:val="008175E1"/>
    <w:rsid w:val="0081776C"/>
    <w:rsid w:val="00817C84"/>
    <w:rsid w:val="00817D13"/>
    <w:rsid w:val="008201E0"/>
    <w:rsid w:val="0082022B"/>
    <w:rsid w:val="00820235"/>
    <w:rsid w:val="0082061D"/>
    <w:rsid w:val="00820645"/>
    <w:rsid w:val="00820795"/>
    <w:rsid w:val="00820835"/>
    <w:rsid w:val="008208A5"/>
    <w:rsid w:val="00820AE6"/>
    <w:rsid w:val="00820C9C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31"/>
    <w:rsid w:val="00822FE3"/>
    <w:rsid w:val="0082308B"/>
    <w:rsid w:val="00823094"/>
    <w:rsid w:val="00823865"/>
    <w:rsid w:val="00823A24"/>
    <w:rsid w:val="00823D2E"/>
    <w:rsid w:val="008240C7"/>
    <w:rsid w:val="00824768"/>
    <w:rsid w:val="00824D5B"/>
    <w:rsid w:val="00825025"/>
    <w:rsid w:val="00825173"/>
    <w:rsid w:val="00825442"/>
    <w:rsid w:val="00825AAD"/>
    <w:rsid w:val="00825B0B"/>
    <w:rsid w:val="00825B6A"/>
    <w:rsid w:val="00825BA9"/>
    <w:rsid w:val="00826338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0F6B"/>
    <w:rsid w:val="008313BF"/>
    <w:rsid w:val="0083178F"/>
    <w:rsid w:val="008317A7"/>
    <w:rsid w:val="00831820"/>
    <w:rsid w:val="008319E2"/>
    <w:rsid w:val="00831BE2"/>
    <w:rsid w:val="00831D90"/>
    <w:rsid w:val="00832222"/>
    <w:rsid w:val="008323BD"/>
    <w:rsid w:val="0083261F"/>
    <w:rsid w:val="008329A2"/>
    <w:rsid w:val="00832AE4"/>
    <w:rsid w:val="00832D76"/>
    <w:rsid w:val="00833121"/>
    <w:rsid w:val="0083322E"/>
    <w:rsid w:val="00833292"/>
    <w:rsid w:val="00833304"/>
    <w:rsid w:val="0083344D"/>
    <w:rsid w:val="008336E3"/>
    <w:rsid w:val="00833B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6374"/>
    <w:rsid w:val="00836456"/>
    <w:rsid w:val="008364C8"/>
    <w:rsid w:val="0083657D"/>
    <w:rsid w:val="00836AD7"/>
    <w:rsid w:val="00836B8F"/>
    <w:rsid w:val="00836CE9"/>
    <w:rsid w:val="00837028"/>
    <w:rsid w:val="00837134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6CD"/>
    <w:rsid w:val="0084074A"/>
    <w:rsid w:val="00840882"/>
    <w:rsid w:val="008410B2"/>
    <w:rsid w:val="008410CC"/>
    <w:rsid w:val="00841580"/>
    <w:rsid w:val="00841F0D"/>
    <w:rsid w:val="0084213B"/>
    <w:rsid w:val="0084224B"/>
    <w:rsid w:val="0084247C"/>
    <w:rsid w:val="0084254C"/>
    <w:rsid w:val="00842DCE"/>
    <w:rsid w:val="008431DF"/>
    <w:rsid w:val="0084324E"/>
    <w:rsid w:val="0084331F"/>
    <w:rsid w:val="0084336B"/>
    <w:rsid w:val="0084392E"/>
    <w:rsid w:val="00843BFB"/>
    <w:rsid w:val="0084460B"/>
    <w:rsid w:val="00844631"/>
    <w:rsid w:val="00844991"/>
    <w:rsid w:val="00844C98"/>
    <w:rsid w:val="00844D55"/>
    <w:rsid w:val="00844FB5"/>
    <w:rsid w:val="00845049"/>
    <w:rsid w:val="00845298"/>
    <w:rsid w:val="0084552D"/>
    <w:rsid w:val="0084564E"/>
    <w:rsid w:val="00845BE6"/>
    <w:rsid w:val="00846436"/>
    <w:rsid w:val="008466D5"/>
    <w:rsid w:val="00846A28"/>
    <w:rsid w:val="00846A8C"/>
    <w:rsid w:val="00846DAA"/>
    <w:rsid w:val="00846FF8"/>
    <w:rsid w:val="008471CE"/>
    <w:rsid w:val="00847288"/>
    <w:rsid w:val="00847EA3"/>
    <w:rsid w:val="0085009A"/>
    <w:rsid w:val="008502F3"/>
    <w:rsid w:val="00850858"/>
    <w:rsid w:val="00850CA5"/>
    <w:rsid w:val="00850D45"/>
    <w:rsid w:val="00850DED"/>
    <w:rsid w:val="00850E2D"/>
    <w:rsid w:val="00850E2F"/>
    <w:rsid w:val="00850F15"/>
    <w:rsid w:val="0085131A"/>
    <w:rsid w:val="00851491"/>
    <w:rsid w:val="00851506"/>
    <w:rsid w:val="00851842"/>
    <w:rsid w:val="00851B31"/>
    <w:rsid w:val="00851FA8"/>
    <w:rsid w:val="008522CF"/>
    <w:rsid w:val="008523CD"/>
    <w:rsid w:val="008525B1"/>
    <w:rsid w:val="008526F5"/>
    <w:rsid w:val="00852759"/>
    <w:rsid w:val="008529C7"/>
    <w:rsid w:val="00852F10"/>
    <w:rsid w:val="00852F59"/>
    <w:rsid w:val="008530AB"/>
    <w:rsid w:val="00853669"/>
    <w:rsid w:val="00853710"/>
    <w:rsid w:val="008538FC"/>
    <w:rsid w:val="00853C01"/>
    <w:rsid w:val="008547A3"/>
    <w:rsid w:val="008548E7"/>
    <w:rsid w:val="00854906"/>
    <w:rsid w:val="0085490F"/>
    <w:rsid w:val="00854B0C"/>
    <w:rsid w:val="008559D9"/>
    <w:rsid w:val="00855A46"/>
    <w:rsid w:val="00855C3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533"/>
    <w:rsid w:val="00860774"/>
    <w:rsid w:val="00860958"/>
    <w:rsid w:val="00860D59"/>
    <w:rsid w:val="00860EEB"/>
    <w:rsid w:val="0086112B"/>
    <w:rsid w:val="00861557"/>
    <w:rsid w:val="0086192C"/>
    <w:rsid w:val="00861A7A"/>
    <w:rsid w:val="00861B9D"/>
    <w:rsid w:val="008620B8"/>
    <w:rsid w:val="008622CC"/>
    <w:rsid w:val="008623BA"/>
    <w:rsid w:val="00862489"/>
    <w:rsid w:val="00863024"/>
    <w:rsid w:val="0086314E"/>
    <w:rsid w:val="00863233"/>
    <w:rsid w:val="00863337"/>
    <w:rsid w:val="0086364A"/>
    <w:rsid w:val="008636CD"/>
    <w:rsid w:val="00863928"/>
    <w:rsid w:val="00863D85"/>
    <w:rsid w:val="00863DBF"/>
    <w:rsid w:val="00863E0D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454"/>
    <w:rsid w:val="008664B5"/>
    <w:rsid w:val="0086661F"/>
    <w:rsid w:val="00866A81"/>
    <w:rsid w:val="00866B33"/>
    <w:rsid w:val="00866BDF"/>
    <w:rsid w:val="00866DB5"/>
    <w:rsid w:val="00866EC4"/>
    <w:rsid w:val="0086737F"/>
    <w:rsid w:val="0086760A"/>
    <w:rsid w:val="00867739"/>
    <w:rsid w:val="00867840"/>
    <w:rsid w:val="00867C8A"/>
    <w:rsid w:val="00867DFC"/>
    <w:rsid w:val="00867FF1"/>
    <w:rsid w:val="008703BE"/>
    <w:rsid w:val="008703FA"/>
    <w:rsid w:val="008704F5"/>
    <w:rsid w:val="00870796"/>
    <w:rsid w:val="00870BC3"/>
    <w:rsid w:val="00870C56"/>
    <w:rsid w:val="00870DAE"/>
    <w:rsid w:val="00870E80"/>
    <w:rsid w:val="00870F67"/>
    <w:rsid w:val="00871622"/>
    <w:rsid w:val="0087174B"/>
    <w:rsid w:val="008719C7"/>
    <w:rsid w:val="00871AE8"/>
    <w:rsid w:val="00871BCD"/>
    <w:rsid w:val="008723F2"/>
    <w:rsid w:val="00872405"/>
    <w:rsid w:val="00872893"/>
    <w:rsid w:val="008728EA"/>
    <w:rsid w:val="00872BB2"/>
    <w:rsid w:val="00872CD0"/>
    <w:rsid w:val="0087325B"/>
    <w:rsid w:val="008733BD"/>
    <w:rsid w:val="008734F2"/>
    <w:rsid w:val="00873520"/>
    <w:rsid w:val="00873531"/>
    <w:rsid w:val="008735AB"/>
    <w:rsid w:val="008735D2"/>
    <w:rsid w:val="008737B0"/>
    <w:rsid w:val="00873833"/>
    <w:rsid w:val="008743FA"/>
    <w:rsid w:val="00874905"/>
    <w:rsid w:val="00874AB4"/>
    <w:rsid w:val="00874FF0"/>
    <w:rsid w:val="008752BA"/>
    <w:rsid w:val="00875864"/>
    <w:rsid w:val="00876422"/>
    <w:rsid w:val="008769B0"/>
    <w:rsid w:val="008769BE"/>
    <w:rsid w:val="00876DFD"/>
    <w:rsid w:val="00876FE3"/>
    <w:rsid w:val="00877121"/>
    <w:rsid w:val="008771FC"/>
    <w:rsid w:val="008773EB"/>
    <w:rsid w:val="0087747C"/>
    <w:rsid w:val="008774CA"/>
    <w:rsid w:val="008774F0"/>
    <w:rsid w:val="00877670"/>
    <w:rsid w:val="008778BE"/>
    <w:rsid w:val="00877F94"/>
    <w:rsid w:val="0088022B"/>
    <w:rsid w:val="0088029A"/>
    <w:rsid w:val="00880497"/>
    <w:rsid w:val="008807FF"/>
    <w:rsid w:val="008808CA"/>
    <w:rsid w:val="00880926"/>
    <w:rsid w:val="00881116"/>
    <w:rsid w:val="00881218"/>
    <w:rsid w:val="008814F0"/>
    <w:rsid w:val="00881C5A"/>
    <w:rsid w:val="008820B9"/>
    <w:rsid w:val="0088211C"/>
    <w:rsid w:val="00882519"/>
    <w:rsid w:val="008834B2"/>
    <w:rsid w:val="00883746"/>
    <w:rsid w:val="00883A1D"/>
    <w:rsid w:val="00883BD7"/>
    <w:rsid w:val="0088461F"/>
    <w:rsid w:val="008848C5"/>
    <w:rsid w:val="008849AE"/>
    <w:rsid w:val="008849C2"/>
    <w:rsid w:val="00884AC9"/>
    <w:rsid w:val="00884B64"/>
    <w:rsid w:val="00884E09"/>
    <w:rsid w:val="008851E5"/>
    <w:rsid w:val="0088527C"/>
    <w:rsid w:val="00885D85"/>
    <w:rsid w:val="00885E5E"/>
    <w:rsid w:val="00885E9A"/>
    <w:rsid w:val="00885F0D"/>
    <w:rsid w:val="0088602A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42B"/>
    <w:rsid w:val="00890728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D58"/>
    <w:rsid w:val="008923EC"/>
    <w:rsid w:val="00892722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48"/>
    <w:rsid w:val="00894682"/>
    <w:rsid w:val="00894702"/>
    <w:rsid w:val="00894A82"/>
    <w:rsid w:val="00894E83"/>
    <w:rsid w:val="00894FF6"/>
    <w:rsid w:val="00895396"/>
    <w:rsid w:val="00895C73"/>
    <w:rsid w:val="00895E6A"/>
    <w:rsid w:val="008967CB"/>
    <w:rsid w:val="00896A00"/>
    <w:rsid w:val="00896D3D"/>
    <w:rsid w:val="0089701E"/>
    <w:rsid w:val="00897291"/>
    <w:rsid w:val="00897354"/>
    <w:rsid w:val="0089761C"/>
    <w:rsid w:val="008976D5"/>
    <w:rsid w:val="00897972"/>
    <w:rsid w:val="00897A68"/>
    <w:rsid w:val="008A0A40"/>
    <w:rsid w:val="008A0E1A"/>
    <w:rsid w:val="008A0F30"/>
    <w:rsid w:val="008A0F41"/>
    <w:rsid w:val="008A115A"/>
    <w:rsid w:val="008A1629"/>
    <w:rsid w:val="008A178D"/>
    <w:rsid w:val="008A17FA"/>
    <w:rsid w:val="008A1D80"/>
    <w:rsid w:val="008A1F71"/>
    <w:rsid w:val="008A23DC"/>
    <w:rsid w:val="008A246B"/>
    <w:rsid w:val="008A248A"/>
    <w:rsid w:val="008A2662"/>
    <w:rsid w:val="008A2E5F"/>
    <w:rsid w:val="008A2EBC"/>
    <w:rsid w:val="008A2EC8"/>
    <w:rsid w:val="008A31C9"/>
    <w:rsid w:val="008A3B46"/>
    <w:rsid w:val="008A3B50"/>
    <w:rsid w:val="008A3CAC"/>
    <w:rsid w:val="008A3D85"/>
    <w:rsid w:val="008A3DF3"/>
    <w:rsid w:val="008A4122"/>
    <w:rsid w:val="008A4276"/>
    <w:rsid w:val="008A4368"/>
    <w:rsid w:val="008A46E8"/>
    <w:rsid w:val="008A50BC"/>
    <w:rsid w:val="008A50D5"/>
    <w:rsid w:val="008A5573"/>
    <w:rsid w:val="008A63C0"/>
    <w:rsid w:val="008A6ADA"/>
    <w:rsid w:val="008A6C2F"/>
    <w:rsid w:val="008A6CC8"/>
    <w:rsid w:val="008A6E11"/>
    <w:rsid w:val="008A713B"/>
    <w:rsid w:val="008A736A"/>
    <w:rsid w:val="008A7DB7"/>
    <w:rsid w:val="008B008C"/>
    <w:rsid w:val="008B013C"/>
    <w:rsid w:val="008B0F8E"/>
    <w:rsid w:val="008B143F"/>
    <w:rsid w:val="008B152B"/>
    <w:rsid w:val="008B188F"/>
    <w:rsid w:val="008B1BB7"/>
    <w:rsid w:val="008B1C42"/>
    <w:rsid w:val="008B1E37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7DE"/>
    <w:rsid w:val="008B29E4"/>
    <w:rsid w:val="008B2A9B"/>
    <w:rsid w:val="008B3210"/>
    <w:rsid w:val="008B325A"/>
    <w:rsid w:val="008B3334"/>
    <w:rsid w:val="008B36B5"/>
    <w:rsid w:val="008B3A82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C79"/>
    <w:rsid w:val="008B5E76"/>
    <w:rsid w:val="008B5F24"/>
    <w:rsid w:val="008B6289"/>
    <w:rsid w:val="008B62D8"/>
    <w:rsid w:val="008B6359"/>
    <w:rsid w:val="008B6396"/>
    <w:rsid w:val="008B6413"/>
    <w:rsid w:val="008B6C3E"/>
    <w:rsid w:val="008B6DEE"/>
    <w:rsid w:val="008B6F01"/>
    <w:rsid w:val="008B70A1"/>
    <w:rsid w:val="008B73D8"/>
    <w:rsid w:val="008B750E"/>
    <w:rsid w:val="008B76AA"/>
    <w:rsid w:val="008B7802"/>
    <w:rsid w:val="008B7B15"/>
    <w:rsid w:val="008B7C2E"/>
    <w:rsid w:val="008C02A7"/>
    <w:rsid w:val="008C02D9"/>
    <w:rsid w:val="008C037E"/>
    <w:rsid w:val="008C049C"/>
    <w:rsid w:val="008C052C"/>
    <w:rsid w:val="008C05B2"/>
    <w:rsid w:val="008C0FDF"/>
    <w:rsid w:val="008C14BF"/>
    <w:rsid w:val="008C163A"/>
    <w:rsid w:val="008C1C55"/>
    <w:rsid w:val="008C1C84"/>
    <w:rsid w:val="008C1D48"/>
    <w:rsid w:val="008C1E70"/>
    <w:rsid w:val="008C2170"/>
    <w:rsid w:val="008C26BC"/>
    <w:rsid w:val="008C291F"/>
    <w:rsid w:val="008C2D88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2B9"/>
    <w:rsid w:val="008C4378"/>
    <w:rsid w:val="008C43AD"/>
    <w:rsid w:val="008C4716"/>
    <w:rsid w:val="008C4829"/>
    <w:rsid w:val="008C4B42"/>
    <w:rsid w:val="008C4FD3"/>
    <w:rsid w:val="008C507B"/>
    <w:rsid w:val="008C51DC"/>
    <w:rsid w:val="008C534C"/>
    <w:rsid w:val="008C568F"/>
    <w:rsid w:val="008C5694"/>
    <w:rsid w:val="008C57AF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89B"/>
    <w:rsid w:val="008D1959"/>
    <w:rsid w:val="008D1B8A"/>
    <w:rsid w:val="008D2088"/>
    <w:rsid w:val="008D20AC"/>
    <w:rsid w:val="008D23B2"/>
    <w:rsid w:val="008D254B"/>
    <w:rsid w:val="008D25CB"/>
    <w:rsid w:val="008D29C4"/>
    <w:rsid w:val="008D2AA2"/>
    <w:rsid w:val="008D2E96"/>
    <w:rsid w:val="008D3436"/>
    <w:rsid w:val="008D3905"/>
    <w:rsid w:val="008D3B67"/>
    <w:rsid w:val="008D3E55"/>
    <w:rsid w:val="008D3F40"/>
    <w:rsid w:val="008D4863"/>
    <w:rsid w:val="008D48B6"/>
    <w:rsid w:val="008D49AA"/>
    <w:rsid w:val="008D4A43"/>
    <w:rsid w:val="008D4A9C"/>
    <w:rsid w:val="008D4BAF"/>
    <w:rsid w:val="008D4CDC"/>
    <w:rsid w:val="008D4EF4"/>
    <w:rsid w:val="008D504E"/>
    <w:rsid w:val="008D5085"/>
    <w:rsid w:val="008D5497"/>
    <w:rsid w:val="008D559D"/>
    <w:rsid w:val="008D5A18"/>
    <w:rsid w:val="008D6193"/>
    <w:rsid w:val="008D627E"/>
    <w:rsid w:val="008D62D7"/>
    <w:rsid w:val="008D6E2E"/>
    <w:rsid w:val="008D6E3D"/>
    <w:rsid w:val="008D75CA"/>
    <w:rsid w:val="008D772E"/>
    <w:rsid w:val="008D7863"/>
    <w:rsid w:val="008D7936"/>
    <w:rsid w:val="008D7990"/>
    <w:rsid w:val="008D7A55"/>
    <w:rsid w:val="008D7A81"/>
    <w:rsid w:val="008D7CB2"/>
    <w:rsid w:val="008E07B8"/>
    <w:rsid w:val="008E0A9C"/>
    <w:rsid w:val="008E1097"/>
    <w:rsid w:val="008E12EB"/>
    <w:rsid w:val="008E15DE"/>
    <w:rsid w:val="008E1604"/>
    <w:rsid w:val="008E17A4"/>
    <w:rsid w:val="008E1CD1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6ED"/>
    <w:rsid w:val="008E38C5"/>
    <w:rsid w:val="008E39CD"/>
    <w:rsid w:val="008E3BAD"/>
    <w:rsid w:val="008E4259"/>
    <w:rsid w:val="008E4498"/>
    <w:rsid w:val="008E44EE"/>
    <w:rsid w:val="008E4A2F"/>
    <w:rsid w:val="008E4B53"/>
    <w:rsid w:val="008E4DF4"/>
    <w:rsid w:val="008E5453"/>
    <w:rsid w:val="008E59CB"/>
    <w:rsid w:val="008E5C05"/>
    <w:rsid w:val="008E5EE0"/>
    <w:rsid w:val="008E6056"/>
    <w:rsid w:val="008E63FB"/>
    <w:rsid w:val="008E6493"/>
    <w:rsid w:val="008E65AC"/>
    <w:rsid w:val="008E65AE"/>
    <w:rsid w:val="008E70DE"/>
    <w:rsid w:val="008E7A0A"/>
    <w:rsid w:val="008E7CB0"/>
    <w:rsid w:val="008E7D71"/>
    <w:rsid w:val="008E7F30"/>
    <w:rsid w:val="008F04C7"/>
    <w:rsid w:val="008F0594"/>
    <w:rsid w:val="008F06C7"/>
    <w:rsid w:val="008F0994"/>
    <w:rsid w:val="008F0A35"/>
    <w:rsid w:val="008F0EA5"/>
    <w:rsid w:val="008F0F55"/>
    <w:rsid w:val="008F1336"/>
    <w:rsid w:val="008F1422"/>
    <w:rsid w:val="008F1828"/>
    <w:rsid w:val="008F18B1"/>
    <w:rsid w:val="008F196A"/>
    <w:rsid w:val="008F19E2"/>
    <w:rsid w:val="008F1A12"/>
    <w:rsid w:val="008F1E99"/>
    <w:rsid w:val="008F207B"/>
    <w:rsid w:val="008F215C"/>
    <w:rsid w:val="008F21EB"/>
    <w:rsid w:val="008F2373"/>
    <w:rsid w:val="008F26C0"/>
    <w:rsid w:val="008F28C9"/>
    <w:rsid w:val="008F2C88"/>
    <w:rsid w:val="008F3131"/>
    <w:rsid w:val="008F362A"/>
    <w:rsid w:val="008F3689"/>
    <w:rsid w:val="008F394C"/>
    <w:rsid w:val="008F3A93"/>
    <w:rsid w:val="008F3B93"/>
    <w:rsid w:val="008F3E05"/>
    <w:rsid w:val="008F3F29"/>
    <w:rsid w:val="008F3FAC"/>
    <w:rsid w:val="008F418E"/>
    <w:rsid w:val="008F44CF"/>
    <w:rsid w:val="008F4703"/>
    <w:rsid w:val="008F4C04"/>
    <w:rsid w:val="008F4FCB"/>
    <w:rsid w:val="008F531F"/>
    <w:rsid w:val="008F5515"/>
    <w:rsid w:val="008F575E"/>
    <w:rsid w:val="008F576F"/>
    <w:rsid w:val="008F589B"/>
    <w:rsid w:val="008F5992"/>
    <w:rsid w:val="008F5ACC"/>
    <w:rsid w:val="008F5BAA"/>
    <w:rsid w:val="008F5E4F"/>
    <w:rsid w:val="008F5FE3"/>
    <w:rsid w:val="008F6BFC"/>
    <w:rsid w:val="008F6E12"/>
    <w:rsid w:val="008F706D"/>
    <w:rsid w:val="008F7326"/>
    <w:rsid w:val="008F74CA"/>
    <w:rsid w:val="008F7916"/>
    <w:rsid w:val="00900309"/>
    <w:rsid w:val="0090037E"/>
    <w:rsid w:val="009005E3"/>
    <w:rsid w:val="009006E0"/>
    <w:rsid w:val="00900841"/>
    <w:rsid w:val="00900EB0"/>
    <w:rsid w:val="00900EE6"/>
    <w:rsid w:val="00900F42"/>
    <w:rsid w:val="00900F5D"/>
    <w:rsid w:val="009010B2"/>
    <w:rsid w:val="009011DF"/>
    <w:rsid w:val="0090189D"/>
    <w:rsid w:val="0090196B"/>
    <w:rsid w:val="00901C0E"/>
    <w:rsid w:val="00901DAF"/>
    <w:rsid w:val="0090201A"/>
    <w:rsid w:val="009020D6"/>
    <w:rsid w:val="00902D4C"/>
    <w:rsid w:val="0090316B"/>
    <w:rsid w:val="0090368C"/>
    <w:rsid w:val="0090398F"/>
    <w:rsid w:val="00904183"/>
    <w:rsid w:val="009044DB"/>
    <w:rsid w:val="0090452D"/>
    <w:rsid w:val="009047EC"/>
    <w:rsid w:val="009047F8"/>
    <w:rsid w:val="00905128"/>
    <w:rsid w:val="00905243"/>
    <w:rsid w:val="0090553E"/>
    <w:rsid w:val="00905558"/>
    <w:rsid w:val="009056F6"/>
    <w:rsid w:val="0090587F"/>
    <w:rsid w:val="00905D11"/>
    <w:rsid w:val="00905E21"/>
    <w:rsid w:val="00905E86"/>
    <w:rsid w:val="0090606C"/>
    <w:rsid w:val="009060E4"/>
    <w:rsid w:val="00906210"/>
    <w:rsid w:val="009064A4"/>
    <w:rsid w:val="0090694B"/>
    <w:rsid w:val="00906B01"/>
    <w:rsid w:val="00906C99"/>
    <w:rsid w:val="00906D84"/>
    <w:rsid w:val="00906DCC"/>
    <w:rsid w:val="0090761A"/>
    <w:rsid w:val="00907DE8"/>
    <w:rsid w:val="00910194"/>
    <w:rsid w:val="0091051F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C3B"/>
    <w:rsid w:val="00911C97"/>
    <w:rsid w:val="00911D2A"/>
    <w:rsid w:val="00911F97"/>
    <w:rsid w:val="0091208A"/>
    <w:rsid w:val="00912152"/>
    <w:rsid w:val="009121AD"/>
    <w:rsid w:val="0091253D"/>
    <w:rsid w:val="0091261B"/>
    <w:rsid w:val="00912688"/>
    <w:rsid w:val="009130C6"/>
    <w:rsid w:val="009131AD"/>
    <w:rsid w:val="0091338A"/>
    <w:rsid w:val="00913D8D"/>
    <w:rsid w:val="00913DD5"/>
    <w:rsid w:val="00913EC1"/>
    <w:rsid w:val="00913FD3"/>
    <w:rsid w:val="0091422C"/>
    <w:rsid w:val="00914670"/>
    <w:rsid w:val="0091478A"/>
    <w:rsid w:val="00914B92"/>
    <w:rsid w:val="00914C9E"/>
    <w:rsid w:val="00914E88"/>
    <w:rsid w:val="009150CB"/>
    <w:rsid w:val="00915192"/>
    <w:rsid w:val="00915271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362"/>
    <w:rsid w:val="00922684"/>
    <w:rsid w:val="009226AE"/>
    <w:rsid w:val="009227B1"/>
    <w:rsid w:val="009228B9"/>
    <w:rsid w:val="0092297F"/>
    <w:rsid w:val="00922C45"/>
    <w:rsid w:val="00922D84"/>
    <w:rsid w:val="009231BE"/>
    <w:rsid w:val="0092380F"/>
    <w:rsid w:val="00923A14"/>
    <w:rsid w:val="00923AE6"/>
    <w:rsid w:val="00923D24"/>
    <w:rsid w:val="009242F8"/>
    <w:rsid w:val="00924599"/>
    <w:rsid w:val="00924864"/>
    <w:rsid w:val="00924C24"/>
    <w:rsid w:val="00924CBC"/>
    <w:rsid w:val="00924F1E"/>
    <w:rsid w:val="00924FBF"/>
    <w:rsid w:val="00925209"/>
    <w:rsid w:val="0092537A"/>
    <w:rsid w:val="009254BC"/>
    <w:rsid w:val="00925708"/>
    <w:rsid w:val="00925BFF"/>
    <w:rsid w:val="00925D7C"/>
    <w:rsid w:val="00925EE9"/>
    <w:rsid w:val="0092636A"/>
    <w:rsid w:val="00926451"/>
    <w:rsid w:val="00926480"/>
    <w:rsid w:val="009266D1"/>
    <w:rsid w:val="009267CD"/>
    <w:rsid w:val="00926A88"/>
    <w:rsid w:val="00926CBE"/>
    <w:rsid w:val="00926CFF"/>
    <w:rsid w:val="0092719C"/>
    <w:rsid w:val="009272D1"/>
    <w:rsid w:val="009272FA"/>
    <w:rsid w:val="00927635"/>
    <w:rsid w:val="00927803"/>
    <w:rsid w:val="009278AC"/>
    <w:rsid w:val="0092791E"/>
    <w:rsid w:val="00927981"/>
    <w:rsid w:val="00927C37"/>
    <w:rsid w:val="00927DA7"/>
    <w:rsid w:val="00927DDB"/>
    <w:rsid w:val="00927DFF"/>
    <w:rsid w:val="00927E12"/>
    <w:rsid w:val="00927ED7"/>
    <w:rsid w:val="00927FFC"/>
    <w:rsid w:val="00930468"/>
    <w:rsid w:val="0093062A"/>
    <w:rsid w:val="009306AD"/>
    <w:rsid w:val="00931424"/>
    <w:rsid w:val="009314E5"/>
    <w:rsid w:val="00931600"/>
    <w:rsid w:val="0093170A"/>
    <w:rsid w:val="00931AC2"/>
    <w:rsid w:val="00931C1E"/>
    <w:rsid w:val="00931CD9"/>
    <w:rsid w:val="009321F4"/>
    <w:rsid w:val="0093234E"/>
    <w:rsid w:val="00932394"/>
    <w:rsid w:val="00932659"/>
    <w:rsid w:val="00932770"/>
    <w:rsid w:val="0093290E"/>
    <w:rsid w:val="00932D3F"/>
    <w:rsid w:val="00932D51"/>
    <w:rsid w:val="00932FC7"/>
    <w:rsid w:val="0093308D"/>
    <w:rsid w:val="009335F1"/>
    <w:rsid w:val="00933DED"/>
    <w:rsid w:val="00933E85"/>
    <w:rsid w:val="00934128"/>
    <w:rsid w:val="00934366"/>
    <w:rsid w:val="009345D8"/>
    <w:rsid w:val="00934638"/>
    <w:rsid w:val="00934A62"/>
    <w:rsid w:val="00934B75"/>
    <w:rsid w:val="00934C53"/>
    <w:rsid w:val="00935052"/>
    <w:rsid w:val="009355A3"/>
    <w:rsid w:val="009355D7"/>
    <w:rsid w:val="009358A0"/>
    <w:rsid w:val="00935E79"/>
    <w:rsid w:val="00936160"/>
    <w:rsid w:val="009364C2"/>
    <w:rsid w:val="00936701"/>
    <w:rsid w:val="00936791"/>
    <w:rsid w:val="00936BE6"/>
    <w:rsid w:val="00936C30"/>
    <w:rsid w:val="00936EB7"/>
    <w:rsid w:val="00936FA4"/>
    <w:rsid w:val="0093704B"/>
    <w:rsid w:val="00937366"/>
    <w:rsid w:val="009374CF"/>
    <w:rsid w:val="0093777A"/>
    <w:rsid w:val="0093778D"/>
    <w:rsid w:val="00937816"/>
    <w:rsid w:val="00937A67"/>
    <w:rsid w:val="00937B5B"/>
    <w:rsid w:val="00937ECB"/>
    <w:rsid w:val="0094027E"/>
    <w:rsid w:val="009402CB"/>
    <w:rsid w:val="009404D6"/>
    <w:rsid w:val="00940A9F"/>
    <w:rsid w:val="00940ABE"/>
    <w:rsid w:val="00940C4C"/>
    <w:rsid w:val="00940C83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2D5F"/>
    <w:rsid w:val="00943237"/>
    <w:rsid w:val="00943332"/>
    <w:rsid w:val="009433A9"/>
    <w:rsid w:val="009433D2"/>
    <w:rsid w:val="0094371A"/>
    <w:rsid w:val="009438BA"/>
    <w:rsid w:val="0094390C"/>
    <w:rsid w:val="00943E7A"/>
    <w:rsid w:val="00943FF9"/>
    <w:rsid w:val="009441B9"/>
    <w:rsid w:val="009442EA"/>
    <w:rsid w:val="009445E7"/>
    <w:rsid w:val="00944622"/>
    <w:rsid w:val="00944820"/>
    <w:rsid w:val="00944D71"/>
    <w:rsid w:val="0094552A"/>
    <w:rsid w:val="0094552D"/>
    <w:rsid w:val="0094559E"/>
    <w:rsid w:val="009458B6"/>
    <w:rsid w:val="009458E8"/>
    <w:rsid w:val="00945A50"/>
    <w:rsid w:val="00945F21"/>
    <w:rsid w:val="00946064"/>
    <w:rsid w:val="009460A6"/>
    <w:rsid w:val="009465D0"/>
    <w:rsid w:val="00946897"/>
    <w:rsid w:val="00946949"/>
    <w:rsid w:val="00947037"/>
    <w:rsid w:val="0094720E"/>
    <w:rsid w:val="00947364"/>
    <w:rsid w:val="009477C0"/>
    <w:rsid w:val="0094784F"/>
    <w:rsid w:val="00947C47"/>
    <w:rsid w:val="00947E03"/>
    <w:rsid w:val="009500DE"/>
    <w:rsid w:val="00950759"/>
    <w:rsid w:val="00950E27"/>
    <w:rsid w:val="00950F78"/>
    <w:rsid w:val="00950FA7"/>
    <w:rsid w:val="00950FAC"/>
    <w:rsid w:val="00951065"/>
    <w:rsid w:val="00951376"/>
    <w:rsid w:val="0095151F"/>
    <w:rsid w:val="00951804"/>
    <w:rsid w:val="00951973"/>
    <w:rsid w:val="00951B00"/>
    <w:rsid w:val="00951DEF"/>
    <w:rsid w:val="00951EA4"/>
    <w:rsid w:val="00951F1F"/>
    <w:rsid w:val="009521EE"/>
    <w:rsid w:val="0095262D"/>
    <w:rsid w:val="0095285F"/>
    <w:rsid w:val="00952917"/>
    <w:rsid w:val="00952E1E"/>
    <w:rsid w:val="00952EC3"/>
    <w:rsid w:val="00952EEB"/>
    <w:rsid w:val="009530BB"/>
    <w:rsid w:val="00953352"/>
    <w:rsid w:val="00953357"/>
    <w:rsid w:val="00953BB3"/>
    <w:rsid w:val="00953D7B"/>
    <w:rsid w:val="00954159"/>
    <w:rsid w:val="009541D8"/>
    <w:rsid w:val="00954584"/>
    <w:rsid w:val="009545AB"/>
    <w:rsid w:val="00954A66"/>
    <w:rsid w:val="0095527C"/>
    <w:rsid w:val="00955298"/>
    <w:rsid w:val="00955419"/>
    <w:rsid w:val="009558E2"/>
    <w:rsid w:val="00955AA0"/>
    <w:rsid w:val="00955BEF"/>
    <w:rsid w:val="00955D74"/>
    <w:rsid w:val="00955DC6"/>
    <w:rsid w:val="009561CD"/>
    <w:rsid w:val="00956687"/>
    <w:rsid w:val="00956A99"/>
    <w:rsid w:val="00956AE7"/>
    <w:rsid w:val="00956EC5"/>
    <w:rsid w:val="009570D5"/>
    <w:rsid w:val="0095723F"/>
    <w:rsid w:val="0095740D"/>
    <w:rsid w:val="00957438"/>
    <w:rsid w:val="00957983"/>
    <w:rsid w:val="00957A03"/>
    <w:rsid w:val="00957F14"/>
    <w:rsid w:val="00960277"/>
    <w:rsid w:val="00960521"/>
    <w:rsid w:val="009606CE"/>
    <w:rsid w:val="0096075E"/>
    <w:rsid w:val="0096096A"/>
    <w:rsid w:val="00960A64"/>
    <w:rsid w:val="00960AC4"/>
    <w:rsid w:val="00960BAA"/>
    <w:rsid w:val="00961157"/>
    <w:rsid w:val="009615DE"/>
    <w:rsid w:val="0096167D"/>
    <w:rsid w:val="009619D5"/>
    <w:rsid w:val="00961B21"/>
    <w:rsid w:val="00962181"/>
    <w:rsid w:val="00962286"/>
    <w:rsid w:val="009622B7"/>
    <w:rsid w:val="00962453"/>
    <w:rsid w:val="00962A56"/>
    <w:rsid w:val="00962D53"/>
    <w:rsid w:val="00962D86"/>
    <w:rsid w:val="009630C6"/>
    <w:rsid w:val="0096319B"/>
    <w:rsid w:val="00963334"/>
    <w:rsid w:val="00963C4D"/>
    <w:rsid w:val="00963EB6"/>
    <w:rsid w:val="009646CC"/>
    <w:rsid w:val="00964754"/>
    <w:rsid w:val="009647EE"/>
    <w:rsid w:val="00964809"/>
    <w:rsid w:val="009648A4"/>
    <w:rsid w:val="009648D0"/>
    <w:rsid w:val="0096493C"/>
    <w:rsid w:val="009649E6"/>
    <w:rsid w:val="00964C7C"/>
    <w:rsid w:val="0096510A"/>
    <w:rsid w:val="009651A9"/>
    <w:rsid w:val="009655E5"/>
    <w:rsid w:val="00965C17"/>
    <w:rsid w:val="009661A0"/>
    <w:rsid w:val="00966415"/>
    <w:rsid w:val="0096680B"/>
    <w:rsid w:val="0096686A"/>
    <w:rsid w:val="00966F51"/>
    <w:rsid w:val="0096739A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54F"/>
    <w:rsid w:val="00970603"/>
    <w:rsid w:val="009708FE"/>
    <w:rsid w:val="00970E67"/>
    <w:rsid w:val="00970ECD"/>
    <w:rsid w:val="00971113"/>
    <w:rsid w:val="0097116B"/>
    <w:rsid w:val="009716DA"/>
    <w:rsid w:val="0097174A"/>
    <w:rsid w:val="0097191A"/>
    <w:rsid w:val="00971A53"/>
    <w:rsid w:val="009723E4"/>
    <w:rsid w:val="00972739"/>
    <w:rsid w:val="00973201"/>
    <w:rsid w:val="00973316"/>
    <w:rsid w:val="009733CE"/>
    <w:rsid w:val="0097379D"/>
    <w:rsid w:val="009739D7"/>
    <w:rsid w:val="00973C9E"/>
    <w:rsid w:val="00973D9F"/>
    <w:rsid w:val="0097420A"/>
    <w:rsid w:val="0097446F"/>
    <w:rsid w:val="00974562"/>
    <w:rsid w:val="00974A10"/>
    <w:rsid w:val="00974E60"/>
    <w:rsid w:val="00975787"/>
    <w:rsid w:val="00975892"/>
    <w:rsid w:val="00975917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C2E"/>
    <w:rsid w:val="00980ED2"/>
    <w:rsid w:val="00981356"/>
    <w:rsid w:val="009813BD"/>
    <w:rsid w:val="0098177A"/>
    <w:rsid w:val="00981A95"/>
    <w:rsid w:val="00981AB8"/>
    <w:rsid w:val="00981C06"/>
    <w:rsid w:val="0098200A"/>
    <w:rsid w:val="0098201D"/>
    <w:rsid w:val="0098217B"/>
    <w:rsid w:val="0098249B"/>
    <w:rsid w:val="0098297D"/>
    <w:rsid w:val="00982FA2"/>
    <w:rsid w:val="00983433"/>
    <w:rsid w:val="00983A52"/>
    <w:rsid w:val="00983E2B"/>
    <w:rsid w:val="00983E59"/>
    <w:rsid w:val="00983F67"/>
    <w:rsid w:val="00983F97"/>
    <w:rsid w:val="00984024"/>
    <w:rsid w:val="00984231"/>
    <w:rsid w:val="009843B0"/>
    <w:rsid w:val="0098451F"/>
    <w:rsid w:val="00984525"/>
    <w:rsid w:val="009846D6"/>
    <w:rsid w:val="009847DF"/>
    <w:rsid w:val="0098489E"/>
    <w:rsid w:val="00984BD4"/>
    <w:rsid w:val="00984CEA"/>
    <w:rsid w:val="00985369"/>
    <w:rsid w:val="009854C3"/>
    <w:rsid w:val="009856D4"/>
    <w:rsid w:val="00985874"/>
    <w:rsid w:val="009858C8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0D"/>
    <w:rsid w:val="00991961"/>
    <w:rsid w:val="009919CC"/>
    <w:rsid w:val="00991B20"/>
    <w:rsid w:val="00991B88"/>
    <w:rsid w:val="00992028"/>
    <w:rsid w:val="0099230B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756"/>
    <w:rsid w:val="00993877"/>
    <w:rsid w:val="009938D5"/>
    <w:rsid w:val="00993C5C"/>
    <w:rsid w:val="009940DE"/>
    <w:rsid w:val="009942CC"/>
    <w:rsid w:val="009945A6"/>
    <w:rsid w:val="0099475B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737"/>
    <w:rsid w:val="00997772"/>
    <w:rsid w:val="00997B73"/>
    <w:rsid w:val="009A02D7"/>
    <w:rsid w:val="009A0739"/>
    <w:rsid w:val="009A07A9"/>
    <w:rsid w:val="009A0825"/>
    <w:rsid w:val="009A0847"/>
    <w:rsid w:val="009A1398"/>
    <w:rsid w:val="009A13DC"/>
    <w:rsid w:val="009A1FFF"/>
    <w:rsid w:val="009A226B"/>
    <w:rsid w:val="009A227E"/>
    <w:rsid w:val="009A2AEE"/>
    <w:rsid w:val="009A30C1"/>
    <w:rsid w:val="009A330E"/>
    <w:rsid w:val="009A3402"/>
    <w:rsid w:val="009A3467"/>
    <w:rsid w:val="009A34D4"/>
    <w:rsid w:val="009A352C"/>
    <w:rsid w:val="009A360E"/>
    <w:rsid w:val="009A39D6"/>
    <w:rsid w:val="009A3B3E"/>
    <w:rsid w:val="009A3BE3"/>
    <w:rsid w:val="009A3E04"/>
    <w:rsid w:val="009A4132"/>
    <w:rsid w:val="009A42D0"/>
    <w:rsid w:val="009A441D"/>
    <w:rsid w:val="009A465C"/>
    <w:rsid w:val="009A4BAF"/>
    <w:rsid w:val="009A5127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88"/>
    <w:rsid w:val="009A74E9"/>
    <w:rsid w:val="009A765D"/>
    <w:rsid w:val="009A76CA"/>
    <w:rsid w:val="009A78B3"/>
    <w:rsid w:val="009A78DF"/>
    <w:rsid w:val="009A7C79"/>
    <w:rsid w:val="009A7ED6"/>
    <w:rsid w:val="009B038D"/>
    <w:rsid w:val="009B0727"/>
    <w:rsid w:val="009B0A11"/>
    <w:rsid w:val="009B0B77"/>
    <w:rsid w:val="009B0CD8"/>
    <w:rsid w:val="009B0F87"/>
    <w:rsid w:val="009B1041"/>
    <w:rsid w:val="009B1360"/>
    <w:rsid w:val="009B15D8"/>
    <w:rsid w:val="009B15E5"/>
    <w:rsid w:val="009B18ED"/>
    <w:rsid w:val="009B2392"/>
    <w:rsid w:val="009B25DA"/>
    <w:rsid w:val="009B2EFB"/>
    <w:rsid w:val="009B3153"/>
    <w:rsid w:val="009B31F1"/>
    <w:rsid w:val="009B3929"/>
    <w:rsid w:val="009B3B6A"/>
    <w:rsid w:val="009B3D73"/>
    <w:rsid w:val="009B3DE1"/>
    <w:rsid w:val="009B3DE8"/>
    <w:rsid w:val="009B4835"/>
    <w:rsid w:val="009B4878"/>
    <w:rsid w:val="009B4C19"/>
    <w:rsid w:val="009B4D7E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721"/>
    <w:rsid w:val="009B786E"/>
    <w:rsid w:val="009B799B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567"/>
    <w:rsid w:val="009C2C2D"/>
    <w:rsid w:val="009C2F73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F"/>
    <w:rsid w:val="009C74ED"/>
    <w:rsid w:val="009C7571"/>
    <w:rsid w:val="009C75A0"/>
    <w:rsid w:val="009C762D"/>
    <w:rsid w:val="009C77BE"/>
    <w:rsid w:val="009C77F6"/>
    <w:rsid w:val="009C79B6"/>
    <w:rsid w:val="009C7D56"/>
    <w:rsid w:val="009D0358"/>
    <w:rsid w:val="009D03A3"/>
    <w:rsid w:val="009D04E4"/>
    <w:rsid w:val="009D07F7"/>
    <w:rsid w:val="009D0C83"/>
    <w:rsid w:val="009D14A6"/>
    <w:rsid w:val="009D163A"/>
    <w:rsid w:val="009D16A4"/>
    <w:rsid w:val="009D21DA"/>
    <w:rsid w:val="009D24FE"/>
    <w:rsid w:val="009D25FE"/>
    <w:rsid w:val="009D2B5A"/>
    <w:rsid w:val="009D2E98"/>
    <w:rsid w:val="009D331D"/>
    <w:rsid w:val="009D362F"/>
    <w:rsid w:val="009D373C"/>
    <w:rsid w:val="009D3842"/>
    <w:rsid w:val="009D392D"/>
    <w:rsid w:val="009D392F"/>
    <w:rsid w:val="009D3FBE"/>
    <w:rsid w:val="009D410B"/>
    <w:rsid w:val="009D442B"/>
    <w:rsid w:val="009D44F8"/>
    <w:rsid w:val="009D4663"/>
    <w:rsid w:val="009D4CB0"/>
    <w:rsid w:val="009D5076"/>
    <w:rsid w:val="009D538A"/>
    <w:rsid w:val="009D53A2"/>
    <w:rsid w:val="009D53EC"/>
    <w:rsid w:val="009D597F"/>
    <w:rsid w:val="009D599D"/>
    <w:rsid w:val="009D5B6E"/>
    <w:rsid w:val="009D5EFD"/>
    <w:rsid w:val="009D5FF8"/>
    <w:rsid w:val="009D606C"/>
    <w:rsid w:val="009D6700"/>
    <w:rsid w:val="009D674A"/>
    <w:rsid w:val="009D6D16"/>
    <w:rsid w:val="009D6F72"/>
    <w:rsid w:val="009D7109"/>
    <w:rsid w:val="009D7238"/>
    <w:rsid w:val="009D75E6"/>
    <w:rsid w:val="009D783A"/>
    <w:rsid w:val="009D79BC"/>
    <w:rsid w:val="009D7C00"/>
    <w:rsid w:val="009E0037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9"/>
    <w:rsid w:val="009E20CB"/>
    <w:rsid w:val="009E2160"/>
    <w:rsid w:val="009E25A9"/>
    <w:rsid w:val="009E2BF8"/>
    <w:rsid w:val="009E2C0A"/>
    <w:rsid w:val="009E2D40"/>
    <w:rsid w:val="009E2D7C"/>
    <w:rsid w:val="009E2FE7"/>
    <w:rsid w:val="009E32E4"/>
    <w:rsid w:val="009E33D7"/>
    <w:rsid w:val="009E3407"/>
    <w:rsid w:val="009E35AD"/>
    <w:rsid w:val="009E35C4"/>
    <w:rsid w:val="009E36E4"/>
    <w:rsid w:val="009E37DC"/>
    <w:rsid w:val="009E3DD1"/>
    <w:rsid w:val="009E4596"/>
    <w:rsid w:val="009E46A6"/>
    <w:rsid w:val="009E49B0"/>
    <w:rsid w:val="009E4BEC"/>
    <w:rsid w:val="009E4FE1"/>
    <w:rsid w:val="009E513A"/>
    <w:rsid w:val="009E533C"/>
    <w:rsid w:val="009E5405"/>
    <w:rsid w:val="009E5A18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6B"/>
    <w:rsid w:val="009E7235"/>
    <w:rsid w:val="009E748C"/>
    <w:rsid w:val="009E74D2"/>
    <w:rsid w:val="009E78BD"/>
    <w:rsid w:val="009E7EA1"/>
    <w:rsid w:val="009F041E"/>
    <w:rsid w:val="009F0A90"/>
    <w:rsid w:val="009F0C48"/>
    <w:rsid w:val="009F0C54"/>
    <w:rsid w:val="009F14C1"/>
    <w:rsid w:val="009F1536"/>
    <w:rsid w:val="009F1714"/>
    <w:rsid w:val="009F1C7C"/>
    <w:rsid w:val="009F2108"/>
    <w:rsid w:val="009F2713"/>
    <w:rsid w:val="009F27EE"/>
    <w:rsid w:val="009F2A09"/>
    <w:rsid w:val="009F2DDD"/>
    <w:rsid w:val="009F2E9F"/>
    <w:rsid w:val="009F2F68"/>
    <w:rsid w:val="009F324F"/>
    <w:rsid w:val="009F382A"/>
    <w:rsid w:val="009F3990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5A7"/>
    <w:rsid w:val="009F6629"/>
    <w:rsid w:val="009F67D7"/>
    <w:rsid w:val="009F69DE"/>
    <w:rsid w:val="009F6BC9"/>
    <w:rsid w:val="009F6E27"/>
    <w:rsid w:val="009F716A"/>
    <w:rsid w:val="009F7318"/>
    <w:rsid w:val="009F7800"/>
    <w:rsid w:val="009F7966"/>
    <w:rsid w:val="009F7A07"/>
    <w:rsid w:val="009F7B2C"/>
    <w:rsid w:val="009F7C3E"/>
    <w:rsid w:val="00A0029A"/>
    <w:rsid w:val="00A00770"/>
    <w:rsid w:val="00A00893"/>
    <w:rsid w:val="00A01109"/>
    <w:rsid w:val="00A0127C"/>
    <w:rsid w:val="00A0139E"/>
    <w:rsid w:val="00A01552"/>
    <w:rsid w:val="00A0170A"/>
    <w:rsid w:val="00A017DC"/>
    <w:rsid w:val="00A02394"/>
    <w:rsid w:val="00A02A1D"/>
    <w:rsid w:val="00A02BAD"/>
    <w:rsid w:val="00A02D36"/>
    <w:rsid w:val="00A030F1"/>
    <w:rsid w:val="00A032A1"/>
    <w:rsid w:val="00A03A18"/>
    <w:rsid w:val="00A03A39"/>
    <w:rsid w:val="00A03E1D"/>
    <w:rsid w:val="00A04196"/>
    <w:rsid w:val="00A04264"/>
    <w:rsid w:val="00A0470B"/>
    <w:rsid w:val="00A04AE2"/>
    <w:rsid w:val="00A04BF3"/>
    <w:rsid w:val="00A050A6"/>
    <w:rsid w:val="00A05413"/>
    <w:rsid w:val="00A057EF"/>
    <w:rsid w:val="00A059C3"/>
    <w:rsid w:val="00A05B02"/>
    <w:rsid w:val="00A05B07"/>
    <w:rsid w:val="00A05DBE"/>
    <w:rsid w:val="00A05F0A"/>
    <w:rsid w:val="00A0630A"/>
    <w:rsid w:val="00A0668A"/>
    <w:rsid w:val="00A068D4"/>
    <w:rsid w:val="00A06A1E"/>
    <w:rsid w:val="00A06C37"/>
    <w:rsid w:val="00A06FAA"/>
    <w:rsid w:val="00A06FD7"/>
    <w:rsid w:val="00A071FC"/>
    <w:rsid w:val="00A074F5"/>
    <w:rsid w:val="00A0764E"/>
    <w:rsid w:val="00A07676"/>
    <w:rsid w:val="00A077E8"/>
    <w:rsid w:val="00A078BC"/>
    <w:rsid w:val="00A07AE1"/>
    <w:rsid w:val="00A07B3D"/>
    <w:rsid w:val="00A07D8E"/>
    <w:rsid w:val="00A10110"/>
    <w:rsid w:val="00A1055A"/>
    <w:rsid w:val="00A10871"/>
    <w:rsid w:val="00A10AB5"/>
    <w:rsid w:val="00A10DA7"/>
    <w:rsid w:val="00A11017"/>
    <w:rsid w:val="00A110D0"/>
    <w:rsid w:val="00A1116E"/>
    <w:rsid w:val="00A11BE9"/>
    <w:rsid w:val="00A11DF5"/>
    <w:rsid w:val="00A11F09"/>
    <w:rsid w:val="00A11F85"/>
    <w:rsid w:val="00A1217A"/>
    <w:rsid w:val="00A127A8"/>
    <w:rsid w:val="00A12869"/>
    <w:rsid w:val="00A12B9F"/>
    <w:rsid w:val="00A12C8E"/>
    <w:rsid w:val="00A1306F"/>
    <w:rsid w:val="00A13625"/>
    <w:rsid w:val="00A136E7"/>
    <w:rsid w:val="00A13765"/>
    <w:rsid w:val="00A13925"/>
    <w:rsid w:val="00A1399D"/>
    <w:rsid w:val="00A14322"/>
    <w:rsid w:val="00A147D2"/>
    <w:rsid w:val="00A14857"/>
    <w:rsid w:val="00A14C54"/>
    <w:rsid w:val="00A15269"/>
    <w:rsid w:val="00A15390"/>
    <w:rsid w:val="00A153EB"/>
    <w:rsid w:val="00A1577D"/>
    <w:rsid w:val="00A15A93"/>
    <w:rsid w:val="00A15C68"/>
    <w:rsid w:val="00A1663A"/>
    <w:rsid w:val="00A167D7"/>
    <w:rsid w:val="00A16AF6"/>
    <w:rsid w:val="00A16C02"/>
    <w:rsid w:val="00A16D13"/>
    <w:rsid w:val="00A16FE1"/>
    <w:rsid w:val="00A17505"/>
    <w:rsid w:val="00A176DA"/>
    <w:rsid w:val="00A17995"/>
    <w:rsid w:val="00A17E69"/>
    <w:rsid w:val="00A17E93"/>
    <w:rsid w:val="00A20027"/>
    <w:rsid w:val="00A20735"/>
    <w:rsid w:val="00A2086E"/>
    <w:rsid w:val="00A210B9"/>
    <w:rsid w:val="00A2123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2759"/>
    <w:rsid w:val="00A2299B"/>
    <w:rsid w:val="00A22AFF"/>
    <w:rsid w:val="00A232EB"/>
    <w:rsid w:val="00A235A2"/>
    <w:rsid w:val="00A236D9"/>
    <w:rsid w:val="00A237A2"/>
    <w:rsid w:val="00A23A84"/>
    <w:rsid w:val="00A23A8C"/>
    <w:rsid w:val="00A23AAB"/>
    <w:rsid w:val="00A23B17"/>
    <w:rsid w:val="00A23F1E"/>
    <w:rsid w:val="00A23F79"/>
    <w:rsid w:val="00A23FF5"/>
    <w:rsid w:val="00A24108"/>
    <w:rsid w:val="00A24210"/>
    <w:rsid w:val="00A2486D"/>
    <w:rsid w:val="00A249B8"/>
    <w:rsid w:val="00A2544A"/>
    <w:rsid w:val="00A257C6"/>
    <w:rsid w:val="00A2674D"/>
    <w:rsid w:val="00A26CB9"/>
    <w:rsid w:val="00A277B0"/>
    <w:rsid w:val="00A278AB"/>
    <w:rsid w:val="00A279A8"/>
    <w:rsid w:val="00A27C39"/>
    <w:rsid w:val="00A30550"/>
    <w:rsid w:val="00A30838"/>
    <w:rsid w:val="00A308D2"/>
    <w:rsid w:val="00A30DB6"/>
    <w:rsid w:val="00A3117C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8C5"/>
    <w:rsid w:val="00A329A8"/>
    <w:rsid w:val="00A32C02"/>
    <w:rsid w:val="00A32C93"/>
    <w:rsid w:val="00A32E01"/>
    <w:rsid w:val="00A33050"/>
    <w:rsid w:val="00A330C6"/>
    <w:rsid w:val="00A335E5"/>
    <w:rsid w:val="00A33AC6"/>
    <w:rsid w:val="00A33ACA"/>
    <w:rsid w:val="00A33ECD"/>
    <w:rsid w:val="00A3426B"/>
    <w:rsid w:val="00A345DE"/>
    <w:rsid w:val="00A34816"/>
    <w:rsid w:val="00A349EE"/>
    <w:rsid w:val="00A34B32"/>
    <w:rsid w:val="00A34B5C"/>
    <w:rsid w:val="00A34D87"/>
    <w:rsid w:val="00A34F0C"/>
    <w:rsid w:val="00A34F60"/>
    <w:rsid w:val="00A35030"/>
    <w:rsid w:val="00A353B9"/>
    <w:rsid w:val="00A354B6"/>
    <w:rsid w:val="00A3575F"/>
    <w:rsid w:val="00A35788"/>
    <w:rsid w:val="00A358C2"/>
    <w:rsid w:val="00A35ABC"/>
    <w:rsid w:val="00A35D18"/>
    <w:rsid w:val="00A35EAE"/>
    <w:rsid w:val="00A35F57"/>
    <w:rsid w:val="00A367DF"/>
    <w:rsid w:val="00A3681A"/>
    <w:rsid w:val="00A36EF1"/>
    <w:rsid w:val="00A37519"/>
    <w:rsid w:val="00A37655"/>
    <w:rsid w:val="00A376D2"/>
    <w:rsid w:val="00A376D5"/>
    <w:rsid w:val="00A37741"/>
    <w:rsid w:val="00A378C5"/>
    <w:rsid w:val="00A37A04"/>
    <w:rsid w:val="00A37E22"/>
    <w:rsid w:val="00A37F4B"/>
    <w:rsid w:val="00A37F55"/>
    <w:rsid w:val="00A40396"/>
    <w:rsid w:val="00A40A1F"/>
    <w:rsid w:val="00A40BCD"/>
    <w:rsid w:val="00A40C06"/>
    <w:rsid w:val="00A40D2F"/>
    <w:rsid w:val="00A41064"/>
    <w:rsid w:val="00A410D7"/>
    <w:rsid w:val="00A413F4"/>
    <w:rsid w:val="00A41444"/>
    <w:rsid w:val="00A4180F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3DC"/>
    <w:rsid w:val="00A445BE"/>
    <w:rsid w:val="00A445D5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62C2"/>
    <w:rsid w:val="00A462EF"/>
    <w:rsid w:val="00A46510"/>
    <w:rsid w:val="00A466DD"/>
    <w:rsid w:val="00A4697C"/>
    <w:rsid w:val="00A46BB9"/>
    <w:rsid w:val="00A46C86"/>
    <w:rsid w:val="00A46F08"/>
    <w:rsid w:val="00A47030"/>
    <w:rsid w:val="00A4714D"/>
    <w:rsid w:val="00A471D5"/>
    <w:rsid w:val="00A47441"/>
    <w:rsid w:val="00A4750A"/>
    <w:rsid w:val="00A476ED"/>
    <w:rsid w:val="00A47781"/>
    <w:rsid w:val="00A47876"/>
    <w:rsid w:val="00A47B60"/>
    <w:rsid w:val="00A47C36"/>
    <w:rsid w:val="00A501D3"/>
    <w:rsid w:val="00A504ED"/>
    <w:rsid w:val="00A506DE"/>
    <w:rsid w:val="00A50A52"/>
    <w:rsid w:val="00A50B83"/>
    <w:rsid w:val="00A50BBE"/>
    <w:rsid w:val="00A50CEB"/>
    <w:rsid w:val="00A5139C"/>
    <w:rsid w:val="00A513AC"/>
    <w:rsid w:val="00A51693"/>
    <w:rsid w:val="00A51756"/>
    <w:rsid w:val="00A5208C"/>
    <w:rsid w:val="00A52156"/>
    <w:rsid w:val="00A524ED"/>
    <w:rsid w:val="00A52518"/>
    <w:rsid w:val="00A527D0"/>
    <w:rsid w:val="00A52CD6"/>
    <w:rsid w:val="00A532D9"/>
    <w:rsid w:val="00A5372B"/>
    <w:rsid w:val="00A5425C"/>
    <w:rsid w:val="00A5439B"/>
    <w:rsid w:val="00A54879"/>
    <w:rsid w:val="00A54898"/>
    <w:rsid w:val="00A5493A"/>
    <w:rsid w:val="00A54B70"/>
    <w:rsid w:val="00A55412"/>
    <w:rsid w:val="00A55489"/>
    <w:rsid w:val="00A5557B"/>
    <w:rsid w:val="00A55EF1"/>
    <w:rsid w:val="00A5650C"/>
    <w:rsid w:val="00A56B67"/>
    <w:rsid w:val="00A56F96"/>
    <w:rsid w:val="00A5712E"/>
    <w:rsid w:val="00A574E8"/>
    <w:rsid w:val="00A57965"/>
    <w:rsid w:val="00A60019"/>
    <w:rsid w:val="00A60300"/>
    <w:rsid w:val="00A60F73"/>
    <w:rsid w:val="00A61033"/>
    <w:rsid w:val="00A6119C"/>
    <w:rsid w:val="00A61431"/>
    <w:rsid w:val="00A6148E"/>
    <w:rsid w:val="00A614EF"/>
    <w:rsid w:val="00A61933"/>
    <w:rsid w:val="00A619DB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F24"/>
    <w:rsid w:val="00A642A5"/>
    <w:rsid w:val="00A643FD"/>
    <w:rsid w:val="00A64725"/>
    <w:rsid w:val="00A649DB"/>
    <w:rsid w:val="00A6503A"/>
    <w:rsid w:val="00A6509A"/>
    <w:rsid w:val="00A655AF"/>
    <w:rsid w:val="00A6575B"/>
    <w:rsid w:val="00A65820"/>
    <w:rsid w:val="00A65A6B"/>
    <w:rsid w:val="00A65FEE"/>
    <w:rsid w:val="00A66115"/>
    <w:rsid w:val="00A664BB"/>
    <w:rsid w:val="00A66A7A"/>
    <w:rsid w:val="00A66ADE"/>
    <w:rsid w:val="00A66AE7"/>
    <w:rsid w:val="00A66BD3"/>
    <w:rsid w:val="00A66D50"/>
    <w:rsid w:val="00A66F6A"/>
    <w:rsid w:val="00A67565"/>
    <w:rsid w:val="00A67E11"/>
    <w:rsid w:val="00A67E56"/>
    <w:rsid w:val="00A67ED5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5E3"/>
    <w:rsid w:val="00A71B28"/>
    <w:rsid w:val="00A71B89"/>
    <w:rsid w:val="00A71C5F"/>
    <w:rsid w:val="00A72155"/>
    <w:rsid w:val="00A721F5"/>
    <w:rsid w:val="00A7239E"/>
    <w:rsid w:val="00A723F1"/>
    <w:rsid w:val="00A7254A"/>
    <w:rsid w:val="00A72734"/>
    <w:rsid w:val="00A72DD1"/>
    <w:rsid w:val="00A72F1A"/>
    <w:rsid w:val="00A731A9"/>
    <w:rsid w:val="00A73697"/>
    <w:rsid w:val="00A740C4"/>
    <w:rsid w:val="00A7414A"/>
    <w:rsid w:val="00A747ED"/>
    <w:rsid w:val="00A7480F"/>
    <w:rsid w:val="00A74938"/>
    <w:rsid w:val="00A7578B"/>
    <w:rsid w:val="00A75BD3"/>
    <w:rsid w:val="00A760AC"/>
    <w:rsid w:val="00A767D4"/>
    <w:rsid w:val="00A768D6"/>
    <w:rsid w:val="00A768E0"/>
    <w:rsid w:val="00A76953"/>
    <w:rsid w:val="00A769A2"/>
    <w:rsid w:val="00A76AB1"/>
    <w:rsid w:val="00A76E07"/>
    <w:rsid w:val="00A7749C"/>
    <w:rsid w:val="00A77791"/>
    <w:rsid w:val="00A77817"/>
    <w:rsid w:val="00A77BF8"/>
    <w:rsid w:val="00A77C6C"/>
    <w:rsid w:val="00A77D34"/>
    <w:rsid w:val="00A77D7D"/>
    <w:rsid w:val="00A8001E"/>
    <w:rsid w:val="00A8003A"/>
    <w:rsid w:val="00A804FE"/>
    <w:rsid w:val="00A805D0"/>
    <w:rsid w:val="00A80B3C"/>
    <w:rsid w:val="00A80CBF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28AC"/>
    <w:rsid w:val="00A833C1"/>
    <w:rsid w:val="00A84249"/>
    <w:rsid w:val="00A843A0"/>
    <w:rsid w:val="00A84737"/>
    <w:rsid w:val="00A84A15"/>
    <w:rsid w:val="00A84F33"/>
    <w:rsid w:val="00A85476"/>
    <w:rsid w:val="00A85A58"/>
    <w:rsid w:val="00A85AEE"/>
    <w:rsid w:val="00A85B2C"/>
    <w:rsid w:val="00A85E32"/>
    <w:rsid w:val="00A867C7"/>
    <w:rsid w:val="00A867DE"/>
    <w:rsid w:val="00A86991"/>
    <w:rsid w:val="00A86A0B"/>
    <w:rsid w:val="00A86FC9"/>
    <w:rsid w:val="00A8732B"/>
    <w:rsid w:val="00A87516"/>
    <w:rsid w:val="00A87730"/>
    <w:rsid w:val="00A877A8"/>
    <w:rsid w:val="00A87CDC"/>
    <w:rsid w:val="00A90110"/>
    <w:rsid w:val="00A90126"/>
    <w:rsid w:val="00A90170"/>
    <w:rsid w:val="00A907ED"/>
    <w:rsid w:val="00A9083D"/>
    <w:rsid w:val="00A90BDB"/>
    <w:rsid w:val="00A90C13"/>
    <w:rsid w:val="00A90EDF"/>
    <w:rsid w:val="00A90F58"/>
    <w:rsid w:val="00A90FF9"/>
    <w:rsid w:val="00A9107A"/>
    <w:rsid w:val="00A915CE"/>
    <w:rsid w:val="00A917BA"/>
    <w:rsid w:val="00A91BEA"/>
    <w:rsid w:val="00A91D70"/>
    <w:rsid w:val="00A92886"/>
    <w:rsid w:val="00A9294E"/>
    <w:rsid w:val="00A92A2B"/>
    <w:rsid w:val="00A92B49"/>
    <w:rsid w:val="00A92D60"/>
    <w:rsid w:val="00A92E07"/>
    <w:rsid w:val="00A92E81"/>
    <w:rsid w:val="00A93065"/>
    <w:rsid w:val="00A93182"/>
    <w:rsid w:val="00A934C4"/>
    <w:rsid w:val="00A9378F"/>
    <w:rsid w:val="00A93812"/>
    <w:rsid w:val="00A9387A"/>
    <w:rsid w:val="00A9406E"/>
    <w:rsid w:val="00A94300"/>
    <w:rsid w:val="00A9453B"/>
    <w:rsid w:val="00A94540"/>
    <w:rsid w:val="00A94610"/>
    <w:rsid w:val="00A94B18"/>
    <w:rsid w:val="00A9536F"/>
    <w:rsid w:val="00A95400"/>
    <w:rsid w:val="00A95723"/>
    <w:rsid w:val="00A95A0E"/>
    <w:rsid w:val="00A95AC6"/>
    <w:rsid w:val="00A95B0A"/>
    <w:rsid w:val="00A95FA5"/>
    <w:rsid w:val="00A96315"/>
    <w:rsid w:val="00A966F4"/>
    <w:rsid w:val="00A967EC"/>
    <w:rsid w:val="00A96A0C"/>
    <w:rsid w:val="00A96A75"/>
    <w:rsid w:val="00A96AFA"/>
    <w:rsid w:val="00A96EB6"/>
    <w:rsid w:val="00A97142"/>
    <w:rsid w:val="00A973D0"/>
    <w:rsid w:val="00A97481"/>
    <w:rsid w:val="00A974FA"/>
    <w:rsid w:val="00A97FE1"/>
    <w:rsid w:val="00AA04FA"/>
    <w:rsid w:val="00AA0596"/>
    <w:rsid w:val="00AA07E5"/>
    <w:rsid w:val="00AA081C"/>
    <w:rsid w:val="00AA0DFE"/>
    <w:rsid w:val="00AA10AC"/>
    <w:rsid w:val="00AA10E6"/>
    <w:rsid w:val="00AA12D4"/>
    <w:rsid w:val="00AA132F"/>
    <w:rsid w:val="00AA148D"/>
    <w:rsid w:val="00AA1633"/>
    <w:rsid w:val="00AA169A"/>
    <w:rsid w:val="00AA18FA"/>
    <w:rsid w:val="00AA1957"/>
    <w:rsid w:val="00AA1AE8"/>
    <w:rsid w:val="00AA2464"/>
    <w:rsid w:val="00AA2C28"/>
    <w:rsid w:val="00AA2E90"/>
    <w:rsid w:val="00AA301E"/>
    <w:rsid w:val="00AA311D"/>
    <w:rsid w:val="00AA33A6"/>
    <w:rsid w:val="00AA38A7"/>
    <w:rsid w:val="00AA3A1C"/>
    <w:rsid w:val="00AA3A97"/>
    <w:rsid w:val="00AA3CC2"/>
    <w:rsid w:val="00AA3F5A"/>
    <w:rsid w:val="00AA3F88"/>
    <w:rsid w:val="00AA4166"/>
    <w:rsid w:val="00AA4237"/>
    <w:rsid w:val="00AA46E4"/>
    <w:rsid w:val="00AA4B6A"/>
    <w:rsid w:val="00AA4EF1"/>
    <w:rsid w:val="00AA4F5E"/>
    <w:rsid w:val="00AA52DE"/>
    <w:rsid w:val="00AA5656"/>
    <w:rsid w:val="00AA58A1"/>
    <w:rsid w:val="00AA58B3"/>
    <w:rsid w:val="00AA5F3C"/>
    <w:rsid w:val="00AA5F7C"/>
    <w:rsid w:val="00AA6007"/>
    <w:rsid w:val="00AA652A"/>
    <w:rsid w:val="00AA6580"/>
    <w:rsid w:val="00AA6FD0"/>
    <w:rsid w:val="00AA7075"/>
    <w:rsid w:val="00AA70D4"/>
    <w:rsid w:val="00AA71EA"/>
    <w:rsid w:val="00AA7441"/>
    <w:rsid w:val="00AA7681"/>
    <w:rsid w:val="00AA7CBF"/>
    <w:rsid w:val="00AA7CC7"/>
    <w:rsid w:val="00AA7FC4"/>
    <w:rsid w:val="00AB08D9"/>
    <w:rsid w:val="00AB0940"/>
    <w:rsid w:val="00AB0A86"/>
    <w:rsid w:val="00AB0E76"/>
    <w:rsid w:val="00AB1708"/>
    <w:rsid w:val="00AB1CF8"/>
    <w:rsid w:val="00AB21A8"/>
    <w:rsid w:val="00AB22C9"/>
    <w:rsid w:val="00AB2324"/>
    <w:rsid w:val="00AB2432"/>
    <w:rsid w:val="00AB2553"/>
    <w:rsid w:val="00AB2555"/>
    <w:rsid w:val="00AB2681"/>
    <w:rsid w:val="00AB2C34"/>
    <w:rsid w:val="00AB2DB2"/>
    <w:rsid w:val="00AB3043"/>
    <w:rsid w:val="00AB34D5"/>
    <w:rsid w:val="00AB37A6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43"/>
    <w:rsid w:val="00AB4CC3"/>
    <w:rsid w:val="00AB4D18"/>
    <w:rsid w:val="00AB4F0D"/>
    <w:rsid w:val="00AB4FA4"/>
    <w:rsid w:val="00AB5229"/>
    <w:rsid w:val="00AB5434"/>
    <w:rsid w:val="00AB54FD"/>
    <w:rsid w:val="00AB554F"/>
    <w:rsid w:val="00AB5621"/>
    <w:rsid w:val="00AB57E3"/>
    <w:rsid w:val="00AB5871"/>
    <w:rsid w:val="00AB5CC6"/>
    <w:rsid w:val="00AB5D12"/>
    <w:rsid w:val="00AB5F13"/>
    <w:rsid w:val="00AB615C"/>
    <w:rsid w:val="00AB676F"/>
    <w:rsid w:val="00AB6F54"/>
    <w:rsid w:val="00AB7224"/>
    <w:rsid w:val="00AB732F"/>
    <w:rsid w:val="00AB74B4"/>
    <w:rsid w:val="00AB74E6"/>
    <w:rsid w:val="00AB790A"/>
    <w:rsid w:val="00AB7B6A"/>
    <w:rsid w:val="00AB7B82"/>
    <w:rsid w:val="00AB7CC0"/>
    <w:rsid w:val="00AB7D80"/>
    <w:rsid w:val="00AB7DB7"/>
    <w:rsid w:val="00AB7DCE"/>
    <w:rsid w:val="00AC00BE"/>
    <w:rsid w:val="00AC014B"/>
    <w:rsid w:val="00AC021F"/>
    <w:rsid w:val="00AC04FA"/>
    <w:rsid w:val="00AC0590"/>
    <w:rsid w:val="00AC09DC"/>
    <w:rsid w:val="00AC0AF4"/>
    <w:rsid w:val="00AC0BC2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7B7"/>
    <w:rsid w:val="00AC3C4B"/>
    <w:rsid w:val="00AC3CFE"/>
    <w:rsid w:val="00AC4573"/>
    <w:rsid w:val="00AC4707"/>
    <w:rsid w:val="00AC4800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5A72"/>
    <w:rsid w:val="00AC6273"/>
    <w:rsid w:val="00AC62A8"/>
    <w:rsid w:val="00AC62F1"/>
    <w:rsid w:val="00AC678F"/>
    <w:rsid w:val="00AC6879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993"/>
    <w:rsid w:val="00AD0E5C"/>
    <w:rsid w:val="00AD0EE0"/>
    <w:rsid w:val="00AD1211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312B"/>
    <w:rsid w:val="00AD3B81"/>
    <w:rsid w:val="00AD3CCE"/>
    <w:rsid w:val="00AD4150"/>
    <w:rsid w:val="00AD49EC"/>
    <w:rsid w:val="00AD5258"/>
    <w:rsid w:val="00AD526B"/>
    <w:rsid w:val="00AD52AE"/>
    <w:rsid w:val="00AD5951"/>
    <w:rsid w:val="00AD5999"/>
    <w:rsid w:val="00AD59D2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EDD"/>
    <w:rsid w:val="00AE148D"/>
    <w:rsid w:val="00AE14D5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4E3"/>
    <w:rsid w:val="00AE2765"/>
    <w:rsid w:val="00AE28E1"/>
    <w:rsid w:val="00AE28EF"/>
    <w:rsid w:val="00AE2959"/>
    <w:rsid w:val="00AE30C3"/>
    <w:rsid w:val="00AE319C"/>
    <w:rsid w:val="00AE36A0"/>
    <w:rsid w:val="00AE36B9"/>
    <w:rsid w:val="00AE36EE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037"/>
    <w:rsid w:val="00AE67AD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1146"/>
    <w:rsid w:val="00AF1229"/>
    <w:rsid w:val="00AF1494"/>
    <w:rsid w:val="00AF14A6"/>
    <w:rsid w:val="00AF1A30"/>
    <w:rsid w:val="00AF1BD8"/>
    <w:rsid w:val="00AF1C9A"/>
    <w:rsid w:val="00AF2087"/>
    <w:rsid w:val="00AF2214"/>
    <w:rsid w:val="00AF2312"/>
    <w:rsid w:val="00AF2444"/>
    <w:rsid w:val="00AF2627"/>
    <w:rsid w:val="00AF279B"/>
    <w:rsid w:val="00AF289A"/>
    <w:rsid w:val="00AF318F"/>
    <w:rsid w:val="00AF3250"/>
    <w:rsid w:val="00AF35BE"/>
    <w:rsid w:val="00AF3AA6"/>
    <w:rsid w:val="00AF3C0C"/>
    <w:rsid w:val="00AF48ED"/>
    <w:rsid w:val="00AF4C36"/>
    <w:rsid w:val="00AF4D05"/>
    <w:rsid w:val="00AF4DE4"/>
    <w:rsid w:val="00AF5340"/>
    <w:rsid w:val="00AF5500"/>
    <w:rsid w:val="00AF5551"/>
    <w:rsid w:val="00AF580B"/>
    <w:rsid w:val="00AF5861"/>
    <w:rsid w:val="00AF6026"/>
    <w:rsid w:val="00AF612E"/>
    <w:rsid w:val="00AF66D9"/>
    <w:rsid w:val="00AF68A2"/>
    <w:rsid w:val="00AF68E9"/>
    <w:rsid w:val="00AF69C1"/>
    <w:rsid w:val="00AF6B32"/>
    <w:rsid w:val="00AF6D39"/>
    <w:rsid w:val="00AF6E65"/>
    <w:rsid w:val="00AF6F4B"/>
    <w:rsid w:val="00AF6F6E"/>
    <w:rsid w:val="00AF725D"/>
    <w:rsid w:val="00AF7290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CCC"/>
    <w:rsid w:val="00B00E06"/>
    <w:rsid w:val="00B00EC2"/>
    <w:rsid w:val="00B0141F"/>
    <w:rsid w:val="00B01429"/>
    <w:rsid w:val="00B014EA"/>
    <w:rsid w:val="00B016F5"/>
    <w:rsid w:val="00B01716"/>
    <w:rsid w:val="00B017B4"/>
    <w:rsid w:val="00B01B1F"/>
    <w:rsid w:val="00B01CE1"/>
    <w:rsid w:val="00B01D35"/>
    <w:rsid w:val="00B01E33"/>
    <w:rsid w:val="00B01F49"/>
    <w:rsid w:val="00B01FCF"/>
    <w:rsid w:val="00B0229A"/>
    <w:rsid w:val="00B0262D"/>
    <w:rsid w:val="00B02AA0"/>
    <w:rsid w:val="00B02B14"/>
    <w:rsid w:val="00B02BC8"/>
    <w:rsid w:val="00B02F32"/>
    <w:rsid w:val="00B03690"/>
    <w:rsid w:val="00B03B2B"/>
    <w:rsid w:val="00B03F7A"/>
    <w:rsid w:val="00B0404B"/>
    <w:rsid w:val="00B0423D"/>
    <w:rsid w:val="00B043EE"/>
    <w:rsid w:val="00B043F3"/>
    <w:rsid w:val="00B04C96"/>
    <w:rsid w:val="00B04E05"/>
    <w:rsid w:val="00B05016"/>
    <w:rsid w:val="00B051D4"/>
    <w:rsid w:val="00B05399"/>
    <w:rsid w:val="00B05BEB"/>
    <w:rsid w:val="00B05CBE"/>
    <w:rsid w:val="00B065A2"/>
    <w:rsid w:val="00B0693A"/>
    <w:rsid w:val="00B069D9"/>
    <w:rsid w:val="00B06A40"/>
    <w:rsid w:val="00B06D3A"/>
    <w:rsid w:val="00B06DE6"/>
    <w:rsid w:val="00B06E36"/>
    <w:rsid w:val="00B06EC3"/>
    <w:rsid w:val="00B06ED9"/>
    <w:rsid w:val="00B0740D"/>
    <w:rsid w:val="00B07C22"/>
    <w:rsid w:val="00B10199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A96"/>
    <w:rsid w:val="00B12B1C"/>
    <w:rsid w:val="00B12CBD"/>
    <w:rsid w:val="00B1321F"/>
    <w:rsid w:val="00B13267"/>
    <w:rsid w:val="00B133D3"/>
    <w:rsid w:val="00B134AC"/>
    <w:rsid w:val="00B13558"/>
    <w:rsid w:val="00B139ED"/>
    <w:rsid w:val="00B13AD6"/>
    <w:rsid w:val="00B13D76"/>
    <w:rsid w:val="00B13E82"/>
    <w:rsid w:val="00B13F7E"/>
    <w:rsid w:val="00B13FF9"/>
    <w:rsid w:val="00B14134"/>
    <w:rsid w:val="00B141FA"/>
    <w:rsid w:val="00B14228"/>
    <w:rsid w:val="00B143C0"/>
    <w:rsid w:val="00B1462D"/>
    <w:rsid w:val="00B1485B"/>
    <w:rsid w:val="00B14F63"/>
    <w:rsid w:val="00B15416"/>
    <w:rsid w:val="00B155EC"/>
    <w:rsid w:val="00B15888"/>
    <w:rsid w:val="00B15B9B"/>
    <w:rsid w:val="00B1612B"/>
    <w:rsid w:val="00B1643C"/>
    <w:rsid w:val="00B1643E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674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2FF0"/>
    <w:rsid w:val="00B23296"/>
    <w:rsid w:val="00B233A5"/>
    <w:rsid w:val="00B23406"/>
    <w:rsid w:val="00B23678"/>
    <w:rsid w:val="00B23826"/>
    <w:rsid w:val="00B2396F"/>
    <w:rsid w:val="00B23E1E"/>
    <w:rsid w:val="00B24107"/>
    <w:rsid w:val="00B2483A"/>
    <w:rsid w:val="00B24B7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300"/>
    <w:rsid w:val="00B265B1"/>
    <w:rsid w:val="00B26615"/>
    <w:rsid w:val="00B266C7"/>
    <w:rsid w:val="00B2673B"/>
    <w:rsid w:val="00B26D56"/>
    <w:rsid w:val="00B26DC3"/>
    <w:rsid w:val="00B26E16"/>
    <w:rsid w:val="00B26F0D"/>
    <w:rsid w:val="00B2797B"/>
    <w:rsid w:val="00B27A07"/>
    <w:rsid w:val="00B27AE5"/>
    <w:rsid w:val="00B27DD9"/>
    <w:rsid w:val="00B27EB2"/>
    <w:rsid w:val="00B27F63"/>
    <w:rsid w:val="00B3006E"/>
    <w:rsid w:val="00B3009B"/>
    <w:rsid w:val="00B301DE"/>
    <w:rsid w:val="00B305EA"/>
    <w:rsid w:val="00B30715"/>
    <w:rsid w:val="00B30779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A02"/>
    <w:rsid w:val="00B32C5A"/>
    <w:rsid w:val="00B32E57"/>
    <w:rsid w:val="00B32F50"/>
    <w:rsid w:val="00B32FCC"/>
    <w:rsid w:val="00B332F2"/>
    <w:rsid w:val="00B333B8"/>
    <w:rsid w:val="00B333D5"/>
    <w:rsid w:val="00B33813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1D"/>
    <w:rsid w:val="00B34F22"/>
    <w:rsid w:val="00B34F33"/>
    <w:rsid w:val="00B35018"/>
    <w:rsid w:val="00B35495"/>
    <w:rsid w:val="00B354C7"/>
    <w:rsid w:val="00B358F7"/>
    <w:rsid w:val="00B35B7A"/>
    <w:rsid w:val="00B35C70"/>
    <w:rsid w:val="00B35CEF"/>
    <w:rsid w:val="00B35F36"/>
    <w:rsid w:val="00B35FBF"/>
    <w:rsid w:val="00B363B2"/>
    <w:rsid w:val="00B3647F"/>
    <w:rsid w:val="00B3650F"/>
    <w:rsid w:val="00B36AB5"/>
    <w:rsid w:val="00B36BFE"/>
    <w:rsid w:val="00B36E6C"/>
    <w:rsid w:val="00B37304"/>
    <w:rsid w:val="00B3747F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C61"/>
    <w:rsid w:val="00B41C6C"/>
    <w:rsid w:val="00B421A0"/>
    <w:rsid w:val="00B42432"/>
    <w:rsid w:val="00B424C2"/>
    <w:rsid w:val="00B42C4B"/>
    <w:rsid w:val="00B42DFE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C3D"/>
    <w:rsid w:val="00B45F49"/>
    <w:rsid w:val="00B466C8"/>
    <w:rsid w:val="00B468A9"/>
    <w:rsid w:val="00B4694E"/>
    <w:rsid w:val="00B46B9B"/>
    <w:rsid w:val="00B47405"/>
    <w:rsid w:val="00B474CF"/>
    <w:rsid w:val="00B47B4D"/>
    <w:rsid w:val="00B47B71"/>
    <w:rsid w:val="00B47D07"/>
    <w:rsid w:val="00B5010E"/>
    <w:rsid w:val="00B50286"/>
    <w:rsid w:val="00B50376"/>
    <w:rsid w:val="00B50593"/>
    <w:rsid w:val="00B50856"/>
    <w:rsid w:val="00B508F4"/>
    <w:rsid w:val="00B50CEF"/>
    <w:rsid w:val="00B50D49"/>
    <w:rsid w:val="00B50E2D"/>
    <w:rsid w:val="00B51157"/>
    <w:rsid w:val="00B512B3"/>
    <w:rsid w:val="00B51456"/>
    <w:rsid w:val="00B51756"/>
    <w:rsid w:val="00B51AF0"/>
    <w:rsid w:val="00B51B62"/>
    <w:rsid w:val="00B51CD8"/>
    <w:rsid w:val="00B51F49"/>
    <w:rsid w:val="00B52039"/>
    <w:rsid w:val="00B52411"/>
    <w:rsid w:val="00B52579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01D"/>
    <w:rsid w:val="00B5441A"/>
    <w:rsid w:val="00B547EC"/>
    <w:rsid w:val="00B5484A"/>
    <w:rsid w:val="00B5499A"/>
    <w:rsid w:val="00B54E5C"/>
    <w:rsid w:val="00B54F48"/>
    <w:rsid w:val="00B54FEE"/>
    <w:rsid w:val="00B5574F"/>
    <w:rsid w:val="00B55ACD"/>
    <w:rsid w:val="00B55AF2"/>
    <w:rsid w:val="00B55D67"/>
    <w:rsid w:val="00B56393"/>
    <w:rsid w:val="00B564CF"/>
    <w:rsid w:val="00B56561"/>
    <w:rsid w:val="00B570DC"/>
    <w:rsid w:val="00B571DA"/>
    <w:rsid w:val="00B5742A"/>
    <w:rsid w:val="00B578F0"/>
    <w:rsid w:val="00B57986"/>
    <w:rsid w:val="00B57F9C"/>
    <w:rsid w:val="00B6028E"/>
    <w:rsid w:val="00B60407"/>
    <w:rsid w:val="00B604DF"/>
    <w:rsid w:val="00B6098C"/>
    <w:rsid w:val="00B60AC7"/>
    <w:rsid w:val="00B610EC"/>
    <w:rsid w:val="00B61203"/>
    <w:rsid w:val="00B6191F"/>
    <w:rsid w:val="00B619C7"/>
    <w:rsid w:val="00B61EED"/>
    <w:rsid w:val="00B61F86"/>
    <w:rsid w:val="00B621C8"/>
    <w:rsid w:val="00B628F1"/>
    <w:rsid w:val="00B62D84"/>
    <w:rsid w:val="00B62F86"/>
    <w:rsid w:val="00B62FEC"/>
    <w:rsid w:val="00B632CE"/>
    <w:rsid w:val="00B636DD"/>
    <w:rsid w:val="00B6384C"/>
    <w:rsid w:val="00B638F0"/>
    <w:rsid w:val="00B63B01"/>
    <w:rsid w:val="00B63C05"/>
    <w:rsid w:val="00B63F62"/>
    <w:rsid w:val="00B64457"/>
    <w:rsid w:val="00B64565"/>
    <w:rsid w:val="00B6459C"/>
    <w:rsid w:val="00B6465D"/>
    <w:rsid w:val="00B648DF"/>
    <w:rsid w:val="00B64CA3"/>
    <w:rsid w:val="00B64F45"/>
    <w:rsid w:val="00B65047"/>
    <w:rsid w:val="00B65152"/>
    <w:rsid w:val="00B6539C"/>
    <w:rsid w:val="00B653B6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6F5"/>
    <w:rsid w:val="00B677CE"/>
    <w:rsid w:val="00B67AAC"/>
    <w:rsid w:val="00B70417"/>
    <w:rsid w:val="00B708E4"/>
    <w:rsid w:val="00B70967"/>
    <w:rsid w:val="00B70DA8"/>
    <w:rsid w:val="00B70F49"/>
    <w:rsid w:val="00B71240"/>
    <w:rsid w:val="00B714C8"/>
    <w:rsid w:val="00B714D4"/>
    <w:rsid w:val="00B7170E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D84"/>
    <w:rsid w:val="00B73DED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DFF"/>
    <w:rsid w:val="00B75F3E"/>
    <w:rsid w:val="00B7634F"/>
    <w:rsid w:val="00B7637E"/>
    <w:rsid w:val="00B76406"/>
    <w:rsid w:val="00B76823"/>
    <w:rsid w:val="00B768A4"/>
    <w:rsid w:val="00B76B44"/>
    <w:rsid w:val="00B76BBD"/>
    <w:rsid w:val="00B76C44"/>
    <w:rsid w:val="00B76FB6"/>
    <w:rsid w:val="00B77707"/>
    <w:rsid w:val="00B77764"/>
    <w:rsid w:val="00B77838"/>
    <w:rsid w:val="00B77A7D"/>
    <w:rsid w:val="00B77BFA"/>
    <w:rsid w:val="00B77E25"/>
    <w:rsid w:val="00B77E2F"/>
    <w:rsid w:val="00B80342"/>
    <w:rsid w:val="00B80538"/>
    <w:rsid w:val="00B807A7"/>
    <w:rsid w:val="00B8096A"/>
    <w:rsid w:val="00B8098C"/>
    <w:rsid w:val="00B80A53"/>
    <w:rsid w:val="00B80C9E"/>
    <w:rsid w:val="00B81049"/>
    <w:rsid w:val="00B81115"/>
    <w:rsid w:val="00B8127F"/>
    <w:rsid w:val="00B815DC"/>
    <w:rsid w:val="00B81D13"/>
    <w:rsid w:val="00B8220A"/>
    <w:rsid w:val="00B82258"/>
    <w:rsid w:val="00B82562"/>
    <w:rsid w:val="00B82C78"/>
    <w:rsid w:val="00B830E3"/>
    <w:rsid w:val="00B83224"/>
    <w:rsid w:val="00B83507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9AF"/>
    <w:rsid w:val="00B85B06"/>
    <w:rsid w:val="00B85C00"/>
    <w:rsid w:val="00B85C25"/>
    <w:rsid w:val="00B85D0D"/>
    <w:rsid w:val="00B85EC3"/>
    <w:rsid w:val="00B85FD4"/>
    <w:rsid w:val="00B860F4"/>
    <w:rsid w:val="00B86DDB"/>
    <w:rsid w:val="00B87066"/>
    <w:rsid w:val="00B87613"/>
    <w:rsid w:val="00B8764E"/>
    <w:rsid w:val="00B900E5"/>
    <w:rsid w:val="00B90158"/>
    <w:rsid w:val="00B905CF"/>
    <w:rsid w:val="00B908E5"/>
    <w:rsid w:val="00B90BC8"/>
    <w:rsid w:val="00B90D9C"/>
    <w:rsid w:val="00B90FBA"/>
    <w:rsid w:val="00B91867"/>
    <w:rsid w:val="00B918B7"/>
    <w:rsid w:val="00B91D4D"/>
    <w:rsid w:val="00B91E7E"/>
    <w:rsid w:val="00B91FE7"/>
    <w:rsid w:val="00B92340"/>
    <w:rsid w:val="00B923C6"/>
    <w:rsid w:val="00B925B4"/>
    <w:rsid w:val="00B92B91"/>
    <w:rsid w:val="00B92C03"/>
    <w:rsid w:val="00B9321F"/>
    <w:rsid w:val="00B932E0"/>
    <w:rsid w:val="00B937F3"/>
    <w:rsid w:val="00B93954"/>
    <w:rsid w:val="00B9397D"/>
    <w:rsid w:val="00B93C36"/>
    <w:rsid w:val="00B93C4C"/>
    <w:rsid w:val="00B93C87"/>
    <w:rsid w:val="00B9414D"/>
    <w:rsid w:val="00B941A5"/>
    <w:rsid w:val="00B94911"/>
    <w:rsid w:val="00B94B9C"/>
    <w:rsid w:val="00B94D41"/>
    <w:rsid w:val="00B95194"/>
    <w:rsid w:val="00B95604"/>
    <w:rsid w:val="00B95BD2"/>
    <w:rsid w:val="00B960F1"/>
    <w:rsid w:val="00B9675D"/>
    <w:rsid w:val="00B97151"/>
    <w:rsid w:val="00B97199"/>
    <w:rsid w:val="00B973FB"/>
    <w:rsid w:val="00B97609"/>
    <w:rsid w:val="00B97793"/>
    <w:rsid w:val="00BA02DA"/>
    <w:rsid w:val="00BA051A"/>
    <w:rsid w:val="00BA07E6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185"/>
    <w:rsid w:val="00BA21F1"/>
    <w:rsid w:val="00BA224D"/>
    <w:rsid w:val="00BA230B"/>
    <w:rsid w:val="00BA235A"/>
    <w:rsid w:val="00BA237D"/>
    <w:rsid w:val="00BA2820"/>
    <w:rsid w:val="00BA29F3"/>
    <w:rsid w:val="00BA2AD2"/>
    <w:rsid w:val="00BA2D81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A5D"/>
    <w:rsid w:val="00BA4E5B"/>
    <w:rsid w:val="00BA52F3"/>
    <w:rsid w:val="00BA5347"/>
    <w:rsid w:val="00BA53D3"/>
    <w:rsid w:val="00BA5432"/>
    <w:rsid w:val="00BA55F0"/>
    <w:rsid w:val="00BA577D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2ED"/>
    <w:rsid w:val="00BA73C4"/>
    <w:rsid w:val="00BA7773"/>
    <w:rsid w:val="00BA7BBA"/>
    <w:rsid w:val="00BA7CCF"/>
    <w:rsid w:val="00BA7D89"/>
    <w:rsid w:val="00BB0049"/>
    <w:rsid w:val="00BB0C4F"/>
    <w:rsid w:val="00BB1037"/>
    <w:rsid w:val="00BB1337"/>
    <w:rsid w:val="00BB1347"/>
    <w:rsid w:val="00BB197E"/>
    <w:rsid w:val="00BB1C49"/>
    <w:rsid w:val="00BB1E19"/>
    <w:rsid w:val="00BB23AF"/>
    <w:rsid w:val="00BB25E2"/>
    <w:rsid w:val="00BB3005"/>
    <w:rsid w:val="00BB3167"/>
    <w:rsid w:val="00BB3270"/>
    <w:rsid w:val="00BB3390"/>
    <w:rsid w:val="00BB3520"/>
    <w:rsid w:val="00BB367C"/>
    <w:rsid w:val="00BB3ABF"/>
    <w:rsid w:val="00BB3B3B"/>
    <w:rsid w:val="00BB3DEA"/>
    <w:rsid w:val="00BB3F34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77F"/>
    <w:rsid w:val="00BB6A81"/>
    <w:rsid w:val="00BB6F3D"/>
    <w:rsid w:val="00BB709B"/>
    <w:rsid w:val="00BB7292"/>
    <w:rsid w:val="00BB73E0"/>
    <w:rsid w:val="00BB73F1"/>
    <w:rsid w:val="00BB7547"/>
    <w:rsid w:val="00BB790E"/>
    <w:rsid w:val="00BB796C"/>
    <w:rsid w:val="00BB7A72"/>
    <w:rsid w:val="00BB7D86"/>
    <w:rsid w:val="00BC04B1"/>
    <w:rsid w:val="00BC04C5"/>
    <w:rsid w:val="00BC056A"/>
    <w:rsid w:val="00BC07A5"/>
    <w:rsid w:val="00BC0BBD"/>
    <w:rsid w:val="00BC0C34"/>
    <w:rsid w:val="00BC1834"/>
    <w:rsid w:val="00BC1919"/>
    <w:rsid w:val="00BC1B48"/>
    <w:rsid w:val="00BC1B50"/>
    <w:rsid w:val="00BC1CB5"/>
    <w:rsid w:val="00BC1E82"/>
    <w:rsid w:val="00BC208D"/>
    <w:rsid w:val="00BC2187"/>
    <w:rsid w:val="00BC231F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3D3"/>
    <w:rsid w:val="00BC371F"/>
    <w:rsid w:val="00BC3CED"/>
    <w:rsid w:val="00BC3CFE"/>
    <w:rsid w:val="00BC3F46"/>
    <w:rsid w:val="00BC3FEC"/>
    <w:rsid w:val="00BC4061"/>
    <w:rsid w:val="00BC41B7"/>
    <w:rsid w:val="00BC4298"/>
    <w:rsid w:val="00BC4409"/>
    <w:rsid w:val="00BC4658"/>
    <w:rsid w:val="00BC4786"/>
    <w:rsid w:val="00BC48A3"/>
    <w:rsid w:val="00BC497A"/>
    <w:rsid w:val="00BC4D27"/>
    <w:rsid w:val="00BC54B4"/>
    <w:rsid w:val="00BC5714"/>
    <w:rsid w:val="00BC5761"/>
    <w:rsid w:val="00BC5B4A"/>
    <w:rsid w:val="00BC5EFD"/>
    <w:rsid w:val="00BC623D"/>
    <w:rsid w:val="00BC6525"/>
    <w:rsid w:val="00BC6587"/>
    <w:rsid w:val="00BC6F50"/>
    <w:rsid w:val="00BC6FD1"/>
    <w:rsid w:val="00BC723F"/>
    <w:rsid w:val="00BC761D"/>
    <w:rsid w:val="00BC7728"/>
    <w:rsid w:val="00BC77A4"/>
    <w:rsid w:val="00BC7989"/>
    <w:rsid w:val="00BC7AF3"/>
    <w:rsid w:val="00BC7CAF"/>
    <w:rsid w:val="00BD0098"/>
    <w:rsid w:val="00BD031D"/>
    <w:rsid w:val="00BD03A8"/>
    <w:rsid w:val="00BD060C"/>
    <w:rsid w:val="00BD066C"/>
    <w:rsid w:val="00BD08B9"/>
    <w:rsid w:val="00BD115E"/>
    <w:rsid w:val="00BD122F"/>
    <w:rsid w:val="00BD132B"/>
    <w:rsid w:val="00BD1494"/>
    <w:rsid w:val="00BD1941"/>
    <w:rsid w:val="00BD1C4B"/>
    <w:rsid w:val="00BD1C9A"/>
    <w:rsid w:val="00BD21A9"/>
    <w:rsid w:val="00BD22EE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906"/>
    <w:rsid w:val="00BD5555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CBE"/>
    <w:rsid w:val="00BE0FA4"/>
    <w:rsid w:val="00BE116A"/>
    <w:rsid w:val="00BE11C0"/>
    <w:rsid w:val="00BE13C1"/>
    <w:rsid w:val="00BE1741"/>
    <w:rsid w:val="00BE1846"/>
    <w:rsid w:val="00BE1A72"/>
    <w:rsid w:val="00BE1B1A"/>
    <w:rsid w:val="00BE1D67"/>
    <w:rsid w:val="00BE2A3D"/>
    <w:rsid w:val="00BE2CDA"/>
    <w:rsid w:val="00BE31C8"/>
    <w:rsid w:val="00BE32EC"/>
    <w:rsid w:val="00BE343D"/>
    <w:rsid w:val="00BE3474"/>
    <w:rsid w:val="00BE3737"/>
    <w:rsid w:val="00BE3AE7"/>
    <w:rsid w:val="00BE3C93"/>
    <w:rsid w:val="00BE3D1A"/>
    <w:rsid w:val="00BE3F4D"/>
    <w:rsid w:val="00BE40A7"/>
    <w:rsid w:val="00BE40C7"/>
    <w:rsid w:val="00BE414D"/>
    <w:rsid w:val="00BE4686"/>
    <w:rsid w:val="00BE48BF"/>
    <w:rsid w:val="00BE49A9"/>
    <w:rsid w:val="00BE4BF0"/>
    <w:rsid w:val="00BE4C49"/>
    <w:rsid w:val="00BE4C85"/>
    <w:rsid w:val="00BE4E64"/>
    <w:rsid w:val="00BE51CA"/>
    <w:rsid w:val="00BE523B"/>
    <w:rsid w:val="00BE56AF"/>
    <w:rsid w:val="00BE56BD"/>
    <w:rsid w:val="00BE5827"/>
    <w:rsid w:val="00BE5CDC"/>
    <w:rsid w:val="00BE5EB7"/>
    <w:rsid w:val="00BE63BB"/>
    <w:rsid w:val="00BE6E20"/>
    <w:rsid w:val="00BE6EBB"/>
    <w:rsid w:val="00BE7109"/>
    <w:rsid w:val="00BE7347"/>
    <w:rsid w:val="00BE735A"/>
    <w:rsid w:val="00BE7E00"/>
    <w:rsid w:val="00BF00E7"/>
    <w:rsid w:val="00BF010F"/>
    <w:rsid w:val="00BF018F"/>
    <w:rsid w:val="00BF0572"/>
    <w:rsid w:val="00BF062D"/>
    <w:rsid w:val="00BF0A24"/>
    <w:rsid w:val="00BF1221"/>
    <w:rsid w:val="00BF139D"/>
    <w:rsid w:val="00BF1A90"/>
    <w:rsid w:val="00BF1B4A"/>
    <w:rsid w:val="00BF1C5C"/>
    <w:rsid w:val="00BF1E9F"/>
    <w:rsid w:val="00BF2018"/>
    <w:rsid w:val="00BF210A"/>
    <w:rsid w:val="00BF2365"/>
    <w:rsid w:val="00BF2416"/>
    <w:rsid w:val="00BF25F1"/>
    <w:rsid w:val="00BF288F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18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CB"/>
    <w:rsid w:val="00BF5E22"/>
    <w:rsid w:val="00BF61DD"/>
    <w:rsid w:val="00BF657A"/>
    <w:rsid w:val="00BF66BA"/>
    <w:rsid w:val="00BF66BB"/>
    <w:rsid w:val="00BF6BE4"/>
    <w:rsid w:val="00BF6D2E"/>
    <w:rsid w:val="00BF7398"/>
    <w:rsid w:val="00BF7460"/>
    <w:rsid w:val="00BF75A4"/>
    <w:rsid w:val="00BF7803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C23"/>
    <w:rsid w:val="00C01E4F"/>
    <w:rsid w:val="00C02231"/>
    <w:rsid w:val="00C023A2"/>
    <w:rsid w:val="00C023C2"/>
    <w:rsid w:val="00C026B0"/>
    <w:rsid w:val="00C02747"/>
    <w:rsid w:val="00C02836"/>
    <w:rsid w:val="00C02B7F"/>
    <w:rsid w:val="00C02B95"/>
    <w:rsid w:val="00C02BB7"/>
    <w:rsid w:val="00C02E1E"/>
    <w:rsid w:val="00C02F1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7A1"/>
    <w:rsid w:val="00C05AFC"/>
    <w:rsid w:val="00C05B0D"/>
    <w:rsid w:val="00C05B93"/>
    <w:rsid w:val="00C05BF8"/>
    <w:rsid w:val="00C05E09"/>
    <w:rsid w:val="00C05E8B"/>
    <w:rsid w:val="00C05EE3"/>
    <w:rsid w:val="00C0606E"/>
    <w:rsid w:val="00C061C7"/>
    <w:rsid w:val="00C061F1"/>
    <w:rsid w:val="00C06546"/>
    <w:rsid w:val="00C069D2"/>
    <w:rsid w:val="00C06BC6"/>
    <w:rsid w:val="00C06C7D"/>
    <w:rsid w:val="00C06D8F"/>
    <w:rsid w:val="00C06E0F"/>
    <w:rsid w:val="00C07090"/>
    <w:rsid w:val="00C070C6"/>
    <w:rsid w:val="00C075E3"/>
    <w:rsid w:val="00C078CF"/>
    <w:rsid w:val="00C079A7"/>
    <w:rsid w:val="00C079C3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10FA"/>
    <w:rsid w:val="00C11196"/>
    <w:rsid w:val="00C116F1"/>
    <w:rsid w:val="00C11F34"/>
    <w:rsid w:val="00C120E7"/>
    <w:rsid w:val="00C121EB"/>
    <w:rsid w:val="00C12322"/>
    <w:rsid w:val="00C123B5"/>
    <w:rsid w:val="00C12562"/>
    <w:rsid w:val="00C12689"/>
    <w:rsid w:val="00C126AF"/>
    <w:rsid w:val="00C127B7"/>
    <w:rsid w:val="00C12994"/>
    <w:rsid w:val="00C12DA5"/>
    <w:rsid w:val="00C12E85"/>
    <w:rsid w:val="00C12FD9"/>
    <w:rsid w:val="00C131D5"/>
    <w:rsid w:val="00C13248"/>
    <w:rsid w:val="00C1360C"/>
    <w:rsid w:val="00C13806"/>
    <w:rsid w:val="00C13A72"/>
    <w:rsid w:val="00C13B4B"/>
    <w:rsid w:val="00C13FF5"/>
    <w:rsid w:val="00C14069"/>
    <w:rsid w:val="00C1406E"/>
    <w:rsid w:val="00C140CB"/>
    <w:rsid w:val="00C14552"/>
    <w:rsid w:val="00C147A4"/>
    <w:rsid w:val="00C147E1"/>
    <w:rsid w:val="00C14C7D"/>
    <w:rsid w:val="00C153B0"/>
    <w:rsid w:val="00C155F5"/>
    <w:rsid w:val="00C159C2"/>
    <w:rsid w:val="00C15ED5"/>
    <w:rsid w:val="00C16236"/>
    <w:rsid w:val="00C16E1D"/>
    <w:rsid w:val="00C17380"/>
    <w:rsid w:val="00C17598"/>
    <w:rsid w:val="00C17877"/>
    <w:rsid w:val="00C178FC"/>
    <w:rsid w:val="00C17AB5"/>
    <w:rsid w:val="00C17BAD"/>
    <w:rsid w:val="00C17F47"/>
    <w:rsid w:val="00C201BA"/>
    <w:rsid w:val="00C2043A"/>
    <w:rsid w:val="00C20B90"/>
    <w:rsid w:val="00C20BBC"/>
    <w:rsid w:val="00C20C90"/>
    <w:rsid w:val="00C20CCC"/>
    <w:rsid w:val="00C20DB5"/>
    <w:rsid w:val="00C21233"/>
    <w:rsid w:val="00C21595"/>
    <w:rsid w:val="00C21829"/>
    <w:rsid w:val="00C21B0A"/>
    <w:rsid w:val="00C21B5A"/>
    <w:rsid w:val="00C21E7A"/>
    <w:rsid w:val="00C220DF"/>
    <w:rsid w:val="00C22204"/>
    <w:rsid w:val="00C2248F"/>
    <w:rsid w:val="00C225A2"/>
    <w:rsid w:val="00C225A6"/>
    <w:rsid w:val="00C22980"/>
    <w:rsid w:val="00C23085"/>
    <w:rsid w:val="00C23466"/>
    <w:rsid w:val="00C2367D"/>
    <w:rsid w:val="00C2367E"/>
    <w:rsid w:val="00C2380F"/>
    <w:rsid w:val="00C23981"/>
    <w:rsid w:val="00C241F2"/>
    <w:rsid w:val="00C2483B"/>
    <w:rsid w:val="00C249DA"/>
    <w:rsid w:val="00C24B30"/>
    <w:rsid w:val="00C25025"/>
    <w:rsid w:val="00C250C6"/>
    <w:rsid w:val="00C254C2"/>
    <w:rsid w:val="00C25757"/>
    <w:rsid w:val="00C25E84"/>
    <w:rsid w:val="00C26110"/>
    <w:rsid w:val="00C26281"/>
    <w:rsid w:val="00C26533"/>
    <w:rsid w:val="00C26B0F"/>
    <w:rsid w:val="00C2736C"/>
    <w:rsid w:val="00C275C7"/>
    <w:rsid w:val="00C27993"/>
    <w:rsid w:val="00C27A13"/>
    <w:rsid w:val="00C27B6E"/>
    <w:rsid w:val="00C27C13"/>
    <w:rsid w:val="00C27C4F"/>
    <w:rsid w:val="00C30023"/>
    <w:rsid w:val="00C302B9"/>
    <w:rsid w:val="00C3047C"/>
    <w:rsid w:val="00C3055A"/>
    <w:rsid w:val="00C305BF"/>
    <w:rsid w:val="00C30827"/>
    <w:rsid w:val="00C30B88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21C8"/>
    <w:rsid w:val="00C3240E"/>
    <w:rsid w:val="00C324D9"/>
    <w:rsid w:val="00C32633"/>
    <w:rsid w:val="00C3268D"/>
    <w:rsid w:val="00C32B01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922"/>
    <w:rsid w:val="00C33CEF"/>
    <w:rsid w:val="00C33EAF"/>
    <w:rsid w:val="00C33EB6"/>
    <w:rsid w:val="00C33EBD"/>
    <w:rsid w:val="00C340C9"/>
    <w:rsid w:val="00C34AAF"/>
    <w:rsid w:val="00C34BF2"/>
    <w:rsid w:val="00C34C3B"/>
    <w:rsid w:val="00C34D8E"/>
    <w:rsid w:val="00C35238"/>
    <w:rsid w:val="00C353E5"/>
    <w:rsid w:val="00C354A3"/>
    <w:rsid w:val="00C354CD"/>
    <w:rsid w:val="00C3552C"/>
    <w:rsid w:val="00C359AC"/>
    <w:rsid w:val="00C35A9D"/>
    <w:rsid w:val="00C35C5F"/>
    <w:rsid w:val="00C35F57"/>
    <w:rsid w:val="00C361BA"/>
    <w:rsid w:val="00C36469"/>
    <w:rsid w:val="00C3652F"/>
    <w:rsid w:val="00C366AB"/>
    <w:rsid w:val="00C366D4"/>
    <w:rsid w:val="00C366D8"/>
    <w:rsid w:val="00C36E12"/>
    <w:rsid w:val="00C37300"/>
    <w:rsid w:val="00C37734"/>
    <w:rsid w:val="00C37CC6"/>
    <w:rsid w:val="00C37F32"/>
    <w:rsid w:val="00C40008"/>
    <w:rsid w:val="00C40569"/>
    <w:rsid w:val="00C40920"/>
    <w:rsid w:val="00C41498"/>
    <w:rsid w:val="00C41EA7"/>
    <w:rsid w:val="00C421C4"/>
    <w:rsid w:val="00C4225E"/>
    <w:rsid w:val="00C42431"/>
    <w:rsid w:val="00C424BB"/>
    <w:rsid w:val="00C424E1"/>
    <w:rsid w:val="00C42913"/>
    <w:rsid w:val="00C42C0C"/>
    <w:rsid w:val="00C42D37"/>
    <w:rsid w:val="00C42D55"/>
    <w:rsid w:val="00C42DBD"/>
    <w:rsid w:val="00C42F07"/>
    <w:rsid w:val="00C4335F"/>
    <w:rsid w:val="00C434E2"/>
    <w:rsid w:val="00C436F6"/>
    <w:rsid w:val="00C43B2D"/>
    <w:rsid w:val="00C4452C"/>
    <w:rsid w:val="00C44837"/>
    <w:rsid w:val="00C44955"/>
    <w:rsid w:val="00C44B7A"/>
    <w:rsid w:val="00C44FE5"/>
    <w:rsid w:val="00C450FA"/>
    <w:rsid w:val="00C451B6"/>
    <w:rsid w:val="00C4534F"/>
    <w:rsid w:val="00C4536F"/>
    <w:rsid w:val="00C453B7"/>
    <w:rsid w:val="00C4563C"/>
    <w:rsid w:val="00C4595E"/>
    <w:rsid w:val="00C45972"/>
    <w:rsid w:val="00C45AB5"/>
    <w:rsid w:val="00C45D7F"/>
    <w:rsid w:val="00C45EB9"/>
    <w:rsid w:val="00C45F96"/>
    <w:rsid w:val="00C4604B"/>
    <w:rsid w:val="00C46091"/>
    <w:rsid w:val="00C46442"/>
    <w:rsid w:val="00C46738"/>
    <w:rsid w:val="00C46983"/>
    <w:rsid w:val="00C46C24"/>
    <w:rsid w:val="00C4751F"/>
    <w:rsid w:val="00C475CD"/>
    <w:rsid w:val="00C4760B"/>
    <w:rsid w:val="00C47840"/>
    <w:rsid w:val="00C478A3"/>
    <w:rsid w:val="00C47939"/>
    <w:rsid w:val="00C47ACC"/>
    <w:rsid w:val="00C47B0B"/>
    <w:rsid w:val="00C47D2C"/>
    <w:rsid w:val="00C50029"/>
    <w:rsid w:val="00C50483"/>
    <w:rsid w:val="00C50743"/>
    <w:rsid w:val="00C508E7"/>
    <w:rsid w:val="00C50C66"/>
    <w:rsid w:val="00C50E0F"/>
    <w:rsid w:val="00C512E4"/>
    <w:rsid w:val="00C5179D"/>
    <w:rsid w:val="00C517BA"/>
    <w:rsid w:val="00C51A82"/>
    <w:rsid w:val="00C51AB3"/>
    <w:rsid w:val="00C51CFC"/>
    <w:rsid w:val="00C51F6B"/>
    <w:rsid w:val="00C526BD"/>
    <w:rsid w:val="00C52859"/>
    <w:rsid w:val="00C52EB4"/>
    <w:rsid w:val="00C530AC"/>
    <w:rsid w:val="00C53181"/>
    <w:rsid w:val="00C53E57"/>
    <w:rsid w:val="00C54191"/>
    <w:rsid w:val="00C54685"/>
    <w:rsid w:val="00C54D51"/>
    <w:rsid w:val="00C550F5"/>
    <w:rsid w:val="00C5512E"/>
    <w:rsid w:val="00C55579"/>
    <w:rsid w:val="00C55617"/>
    <w:rsid w:val="00C557D9"/>
    <w:rsid w:val="00C558E6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8BB"/>
    <w:rsid w:val="00C60959"/>
    <w:rsid w:val="00C6096A"/>
    <w:rsid w:val="00C60C31"/>
    <w:rsid w:val="00C60D4F"/>
    <w:rsid w:val="00C60D7A"/>
    <w:rsid w:val="00C61564"/>
    <w:rsid w:val="00C61635"/>
    <w:rsid w:val="00C6183C"/>
    <w:rsid w:val="00C618FA"/>
    <w:rsid w:val="00C61A31"/>
    <w:rsid w:val="00C61B44"/>
    <w:rsid w:val="00C61FC4"/>
    <w:rsid w:val="00C620EA"/>
    <w:rsid w:val="00C624CF"/>
    <w:rsid w:val="00C62654"/>
    <w:rsid w:val="00C626B8"/>
    <w:rsid w:val="00C62999"/>
    <w:rsid w:val="00C62A20"/>
    <w:rsid w:val="00C62A56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BD1"/>
    <w:rsid w:val="00C64DF7"/>
    <w:rsid w:val="00C64F7D"/>
    <w:rsid w:val="00C6503C"/>
    <w:rsid w:val="00C65299"/>
    <w:rsid w:val="00C65423"/>
    <w:rsid w:val="00C65A79"/>
    <w:rsid w:val="00C661E2"/>
    <w:rsid w:val="00C6673E"/>
    <w:rsid w:val="00C66A30"/>
    <w:rsid w:val="00C66BBE"/>
    <w:rsid w:val="00C6725C"/>
    <w:rsid w:val="00C67528"/>
    <w:rsid w:val="00C702C9"/>
    <w:rsid w:val="00C705C7"/>
    <w:rsid w:val="00C70881"/>
    <w:rsid w:val="00C70CC9"/>
    <w:rsid w:val="00C70F92"/>
    <w:rsid w:val="00C71148"/>
    <w:rsid w:val="00C711CD"/>
    <w:rsid w:val="00C71F62"/>
    <w:rsid w:val="00C72028"/>
    <w:rsid w:val="00C720B7"/>
    <w:rsid w:val="00C72708"/>
    <w:rsid w:val="00C7283E"/>
    <w:rsid w:val="00C728A4"/>
    <w:rsid w:val="00C732A8"/>
    <w:rsid w:val="00C732F3"/>
    <w:rsid w:val="00C733B7"/>
    <w:rsid w:val="00C73424"/>
    <w:rsid w:val="00C738A7"/>
    <w:rsid w:val="00C73A9C"/>
    <w:rsid w:val="00C73E23"/>
    <w:rsid w:val="00C74067"/>
    <w:rsid w:val="00C742C8"/>
    <w:rsid w:val="00C74370"/>
    <w:rsid w:val="00C743AE"/>
    <w:rsid w:val="00C744D6"/>
    <w:rsid w:val="00C746A3"/>
    <w:rsid w:val="00C746D8"/>
    <w:rsid w:val="00C749B1"/>
    <w:rsid w:val="00C74AEF"/>
    <w:rsid w:val="00C74F0D"/>
    <w:rsid w:val="00C75ACF"/>
    <w:rsid w:val="00C75F2F"/>
    <w:rsid w:val="00C760A2"/>
    <w:rsid w:val="00C760B8"/>
    <w:rsid w:val="00C76709"/>
    <w:rsid w:val="00C76841"/>
    <w:rsid w:val="00C76C77"/>
    <w:rsid w:val="00C76DF8"/>
    <w:rsid w:val="00C772F5"/>
    <w:rsid w:val="00C7761C"/>
    <w:rsid w:val="00C779CF"/>
    <w:rsid w:val="00C779E3"/>
    <w:rsid w:val="00C77D82"/>
    <w:rsid w:val="00C802CF"/>
    <w:rsid w:val="00C803AE"/>
    <w:rsid w:val="00C80B25"/>
    <w:rsid w:val="00C80D35"/>
    <w:rsid w:val="00C80E94"/>
    <w:rsid w:val="00C81124"/>
    <w:rsid w:val="00C815C4"/>
    <w:rsid w:val="00C815D9"/>
    <w:rsid w:val="00C81B02"/>
    <w:rsid w:val="00C81BEC"/>
    <w:rsid w:val="00C81DC7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74E"/>
    <w:rsid w:val="00C838CF"/>
    <w:rsid w:val="00C83B62"/>
    <w:rsid w:val="00C83F6C"/>
    <w:rsid w:val="00C84122"/>
    <w:rsid w:val="00C8435B"/>
    <w:rsid w:val="00C84368"/>
    <w:rsid w:val="00C8468D"/>
    <w:rsid w:val="00C84796"/>
    <w:rsid w:val="00C84C4E"/>
    <w:rsid w:val="00C84D24"/>
    <w:rsid w:val="00C8501D"/>
    <w:rsid w:val="00C85024"/>
    <w:rsid w:val="00C850F7"/>
    <w:rsid w:val="00C851AB"/>
    <w:rsid w:val="00C8540A"/>
    <w:rsid w:val="00C85495"/>
    <w:rsid w:val="00C85AB5"/>
    <w:rsid w:val="00C85ACD"/>
    <w:rsid w:val="00C85ED8"/>
    <w:rsid w:val="00C8601B"/>
    <w:rsid w:val="00C86114"/>
    <w:rsid w:val="00C861E2"/>
    <w:rsid w:val="00C86227"/>
    <w:rsid w:val="00C862E1"/>
    <w:rsid w:val="00C86357"/>
    <w:rsid w:val="00C86379"/>
    <w:rsid w:val="00C868AC"/>
    <w:rsid w:val="00C869BE"/>
    <w:rsid w:val="00C86E09"/>
    <w:rsid w:val="00C86E5F"/>
    <w:rsid w:val="00C876F8"/>
    <w:rsid w:val="00C87744"/>
    <w:rsid w:val="00C87CFF"/>
    <w:rsid w:val="00C90205"/>
    <w:rsid w:val="00C9032C"/>
    <w:rsid w:val="00C9034C"/>
    <w:rsid w:val="00C903FC"/>
    <w:rsid w:val="00C90617"/>
    <w:rsid w:val="00C9080B"/>
    <w:rsid w:val="00C90C3A"/>
    <w:rsid w:val="00C913C4"/>
    <w:rsid w:val="00C91857"/>
    <w:rsid w:val="00C921A2"/>
    <w:rsid w:val="00C925CE"/>
    <w:rsid w:val="00C92798"/>
    <w:rsid w:val="00C92A42"/>
    <w:rsid w:val="00C92A8C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4DB6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815"/>
    <w:rsid w:val="00CA0A5D"/>
    <w:rsid w:val="00CA0BB2"/>
    <w:rsid w:val="00CA0BFA"/>
    <w:rsid w:val="00CA0CCC"/>
    <w:rsid w:val="00CA0F17"/>
    <w:rsid w:val="00CA1193"/>
    <w:rsid w:val="00CA1887"/>
    <w:rsid w:val="00CA194B"/>
    <w:rsid w:val="00CA1997"/>
    <w:rsid w:val="00CA1C52"/>
    <w:rsid w:val="00CA1E53"/>
    <w:rsid w:val="00CA21E5"/>
    <w:rsid w:val="00CA229D"/>
    <w:rsid w:val="00CA22A1"/>
    <w:rsid w:val="00CA253C"/>
    <w:rsid w:val="00CA2572"/>
    <w:rsid w:val="00CA278B"/>
    <w:rsid w:val="00CA3312"/>
    <w:rsid w:val="00CA3583"/>
    <w:rsid w:val="00CA3648"/>
    <w:rsid w:val="00CA375F"/>
    <w:rsid w:val="00CA391C"/>
    <w:rsid w:val="00CA39DC"/>
    <w:rsid w:val="00CA3A92"/>
    <w:rsid w:val="00CA4124"/>
    <w:rsid w:val="00CA44CD"/>
    <w:rsid w:val="00CA48D5"/>
    <w:rsid w:val="00CA4950"/>
    <w:rsid w:val="00CA49FA"/>
    <w:rsid w:val="00CA4AA9"/>
    <w:rsid w:val="00CA4E95"/>
    <w:rsid w:val="00CA4F2F"/>
    <w:rsid w:val="00CA4F8B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5FD"/>
    <w:rsid w:val="00CA7906"/>
    <w:rsid w:val="00CA7E5D"/>
    <w:rsid w:val="00CB03A3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9"/>
    <w:rsid w:val="00CB275D"/>
    <w:rsid w:val="00CB27DD"/>
    <w:rsid w:val="00CB2B1B"/>
    <w:rsid w:val="00CB2B43"/>
    <w:rsid w:val="00CB2BA4"/>
    <w:rsid w:val="00CB2BAD"/>
    <w:rsid w:val="00CB3057"/>
    <w:rsid w:val="00CB3440"/>
    <w:rsid w:val="00CB34B7"/>
    <w:rsid w:val="00CB3D5A"/>
    <w:rsid w:val="00CB40EE"/>
    <w:rsid w:val="00CB4244"/>
    <w:rsid w:val="00CB44AF"/>
    <w:rsid w:val="00CB4E3B"/>
    <w:rsid w:val="00CB5143"/>
    <w:rsid w:val="00CB543E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5B9"/>
    <w:rsid w:val="00CB7D1B"/>
    <w:rsid w:val="00CB7E24"/>
    <w:rsid w:val="00CC006F"/>
    <w:rsid w:val="00CC0251"/>
    <w:rsid w:val="00CC0376"/>
    <w:rsid w:val="00CC055B"/>
    <w:rsid w:val="00CC055D"/>
    <w:rsid w:val="00CC057A"/>
    <w:rsid w:val="00CC05E0"/>
    <w:rsid w:val="00CC07EC"/>
    <w:rsid w:val="00CC087B"/>
    <w:rsid w:val="00CC0BA4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2E5D"/>
    <w:rsid w:val="00CC2FF9"/>
    <w:rsid w:val="00CC3107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5EA4"/>
    <w:rsid w:val="00CC6738"/>
    <w:rsid w:val="00CC6F9E"/>
    <w:rsid w:val="00CC70EE"/>
    <w:rsid w:val="00CC7137"/>
    <w:rsid w:val="00CC7B8A"/>
    <w:rsid w:val="00CD0306"/>
    <w:rsid w:val="00CD03A8"/>
    <w:rsid w:val="00CD0401"/>
    <w:rsid w:val="00CD052F"/>
    <w:rsid w:val="00CD0597"/>
    <w:rsid w:val="00CD0598"/>
    <w:rsid w:val="00CD0BD8"/>
    <w:rsid w:val="00CD0EC0"/>
    <w:rsid w:val="00CD11CB"/>
    <w:rsid w:val="00CD150D"/>
    <w:rsid w:val="00CD16B7"/>
    <w:rsid w:val="00CD199B"/>
    <w:rsid w:val="00CD1C30"/>
    <w:rsid w:val="00CD1D4D"/>
    <w:rsid w:val="00CD1ECF"/>
    <w:rsid w:val="00CD20BC"/>
    <w:rsid w:val="00CD2E92"/>
    <w:rsid w:val="00CD2F06"/>
    <w:rsid w:val="00CD2FA0"/>
    <w:rsid w:val="00CD31F8"/>
    <w:rsid w:val="00CD35E0"/>
    <w:rsid w:val="00CD3C96"/>
    <w:rsid w:val="00CD404D"/>
    <w:rsid w:val="00CD40F0"/>
    <w:rsid w:val="00CD431C"/>
    <w:rsid w:val="00CD45B6"/>
    <w:rsid w:val="00CD45DA"/>
    <w:rsid w:val="00CD47A1"/>
    <w:rsid w:val="00CD4920"/>
    <w:rsid w:val="00CD4BA9"/>
    <w:rsid w:val="00CD5A4B"/>
    <w:rsid w:val="00CD5BDD"/>
    <w:rsid w:val="00CD5FC0"/>
    <w:rsid w:val="00CD61B2"/>
    <w:rsid w:val="00CD66AD"/>
    <w:rsid w:val="00CD6708"/>
    <w:rsid w:val="00CD6866"/>
    <w:rsid w:val="00CD6BDF"/>
    <w:rsid w:val="00CD6E80"/>
    <w:rsid w:val="00CD7114"/>
    <w:rsid w:val="00CD72E6"/>
    <w:rsid w:val="00CD72F0"/>
    <w:rsid w:val="00CD7364"/>
    <w:rsid w:val="00CD7942"/>
    <w:rsid w:val="00CD7963"/>
    <w:rsid w:val="00CE007A"/>
    <w:rsid w:val="00CE0101"/>
    <w:rsid w:val="00CE03F3"/>
    <w:rsid w:val="00CE0503"/>
    <w:rsid w:val="00CE0695"/>
    <w:rsid w:val="00CE0CC1"/>
    <w:rsid w:val="00CE0F3E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4B1"/>
    <w:rsid w:val="00CE2920"/>
    <w:rsid w:val="00CE2B2D"/>
    <w:rsid w:val="00CE2C5D"/>
    <w:rsid w:val="00CE2E09"/>
    <w:rsid w:val="00CE30B9"/>
    <w:rsid w:val="00CE34A4"/>
    <w:rsid w:val="00CE35B7"/>
    <w:rsid w:val="00CE37DD"/>
    <w:rsid w:val="00CE3A94"/>
    <w:rsid w:val="00CE3BAC"/>
    <w:rsid w:val="00CE3EF8"/>
    <w:rsid w:val="00CE4227"/>
    <w:rsid w:val="00CE48D4"/>
    <w:rsid w:val="00CE4BAA"/>
    <w:rsid w:val="00CE4F49"/>
    <w:rsid w:val="00CE5179"/>
    <w:rsid w:val="00CE589B"/>
    <w:rsid w:val="00CE5B38"/>
    <w:rsid w:val="00CE5C36"/>
    <w:rsid w:val="00CE61BB"/>
    <w:rsid w:val="00CE61C5"/>
    <w:rsid w:val="00CE6215"/>
    <w:rsid w:val="00CE638B"/>
    <w:rsid w:val="00CE6391"/>
    <w:rsid w:val="00CE66D3"/>
    <w:rsid w:val="00CE6702"/>
    <w:rsid w:val="00CE6BDC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6D0"/>
    <w:rsid w:val="00CF06E9"/>
    <w:rsid w:val="00CF095E"/>
    <w:rsid w:val="00CF0AEB"/>
    <w:rsid w:val="00CF0E86"/>
    <w:rsid w:val="00CF1286"/>
    <w:rsid w:val="00CF1A81"/>
    <w:rsid w:val="00CF1AF6"/>
    <w:rsid w:val="00CF1B93"/>
    <w:rsid w:val="00CF1E75"/>
    <w:rsid w:val="00CF26B3"/>
    <w:rsid w:val="00CF291B"/>
    <w:rsid w:val="00CF29BD"/>
    <w:rsid w:val="00CF34B2"/>
    <w:rsid w:val="00CF3929"/>
    <w:rsid w:val="00CF3A86"/>
    <w:rsid w:val="00CF3BAB"/>
    <w:rsid w:val="00CF3C8E"/>
    <w:rsid w:val="00CF3E53"/>
    <w:rsid w:val="00CF4BFF"/>
    <w:rsid w:val="00CF4CE0"/>
    <w:rsid w:val="00CF51DF"/>
    <w:rsid w:val="00CF55C1"/>
    <w:rsid w:val="00CF579F"/>
    <w:rsid w:val="00CF5C21"/>
    <w:rsid w:val="00CF5C45"/>
    <w:rsid w:val="00CF5EE4"/>
    <w:rsid w:val="00CF5FA2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BAC"/>
    <w:rsid w:val="00CF7ECA"/>
    <w:rsid w:val="00D00135"/>
    <w:rsid w:val="00D00347"/>
    <w:rsid w:val="00D00557"/>
    <w:rsid w:val="00D0084F"/>
    <w:rsid w:val="00D008FC"/>
    <w:rsid w:val="00D00A1C"/>
    <w:rsid w:val="00D00CFB"/>
    <w:rsid w:val="00D00E24"/>
    <w:rsid w:val="00D01340"/>
    <w:rsid w:val="00D0174A"/>
    <w:rsid w:val="00D01A3B"/>
    <w:rsid w:val="00D01B12"/>
    <w:rsid w:val="00D01BB5"/>
    <w:rsid w:val="00D01D38"/>
    <w:rsid w:val="00D01D85"/>
    <w:rsid w:val="00D01DFA"/>
    <w:rsid w:val="00D01F26"/>
    <w:rsid w:val="00D02165"/>
    <w:rsid w:val="00D022E6"/>
    <w:rsid w:val="00D029AC"/>
    <w:rsid w:val="00D029B3"/>
    <w:rsid w:val="00D02A12"/>
    <w:rsid w:val="00D02B59"/>
    <w:rsid w:val="00D02C7B"/>
    <w:rsid w:val="00D02F6A"/>
    <w:rsid w:val="00D0356A"/>
    <w:rsid w:val="00D03AFE"/>
    <w:rsid w:val="00D03DC0"/>
    <w:rsid w:val="00D03E85"/>
    <w:rsid w:val="00D03F06"/>
    <w:rsid w:val="00D03F5A"/>
    <w:rsid w:val="00D03FA1"/>
    <w:rsid w:val="00D0445D"/>
    <w:rsid w:val="00D048A2"/>
    <w:rsid w:val="00D04A5F"/>
    <w:rsid w:val="00D04D36"/>
    <w:rsid w:val="00D04D87"/>
    <w:rsid w:val="00D04ECC"/>
    <w:rsid w:val="00D050FF"/>
    <w:rsid w:val="00D05366"/>
    <w:rsid w:val="00D0566B"/>
    <w:rsid w:val="00D05990"/>
    <w:rsid w:val="00D05FB8"/>
    <w:rsid w:val="00D06550"/>
    <w:rsid w:val="00D065BE"/>
    <w:rsid w:val="00D06667"/>
    <w:rsid w:val="00D07201"/>
    <w:rsid w:val="00D07219"/>
    <w:rsid w:val="00D073E1"/>
    <w:rsid w:val="00D0787D"/>
    <w:rsid w:val="00D07BBE"/>
    <w:rsid w:val="00D07E10"/>
    <w:rsid w:val="00D07F80"/>
    <w:rsid w:val="00D106CD"/>
    <w:rsid w:val="00D10713"/>
    <w:rsid w:val="00D10843"/>
    <w:rsid w:val="00D10C5B"/>
    <w:rsid w:val="00D10CC5"/>
    <w:rsid w:val="00D112CD"/>
    <w:rsid w:val="00D113A5"/>
    <w:rsid w:val="00D11B97"/>
    <w:rsid w:val="00D12675"/>
    <w:rsid w:val="00D126B4"/>
    <w:rsid w:val="00D12818"/>
    <w:rsid w:val="00D128B9"/>
    <w:rsid w:val="00D12904"/>
    <w:rsid w:val="00D12A45"/>
    <w:rsid w:val="00D12E11"/>
    <w:rsid w:val="00D130BC"/>
    <w:rsid w:val="00D1320F"/>
    <w:rsid w:val="00D13273"/>
    <w:rsid w:val="00D1385F"/>
    <w:rsid w:val="00D13BA0"/>
    <w:rsid w:val="00D13D04"/>
    <w:rsid w:val="00D13F95"/>
    <w:rsid w:val="00D13FAF"/>
    <w:rsid w:val="00D14035"/>
    <w:rsid w:val="00D14575"/>
    <w:rsid w:val="00D1468F"/>
    <w:rsid w:val="00D1474C"/>
    <w:rsid w:val="00D1495F"/>
    <w:rsid w:val="00D14A03"/>
    <w:rsid w:val="00D14BA6"/>
    <w:rsid w:val="00D14DF9"/>
    <w:rsid w:val="00D153E6"/>
    <w:rsid w:val="00D15CE0"/>
    <w:rsid w:val="00D15DD2"/>
    <w:rsid w:val="00D15F56"/>
    <w:rsid w:val="00D16166"/>
    <w:rsid w:val="00D16696"/>
    <w:rsid w:val="00D166AD"/>
    <w:rsid w:val="00D167DD"/>
    <w:rsid w:val="00D1693A"/>
    <w:rsid w:val="00D16C92"/>
    <w:rsid w:val="00D16ED8"/>
    <w:rsid w:val="00D16FBF"/>
    <w:rsid w:val="00D1720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2FE"/>
    <w:rsid w:val="00D2237F"/>
    <w:rsid w:val="00D2257C"/>
    <w:rsid w:val="00D2259E"/>
    <w:rsid w:val="00D229E3"/>
    <w:rsid w:val="00D22B78"/>
    <w:rsid w:val="00D22E3C"/>
    <w:rsid w:val="00D22F2B"/>
    <w:rsid w:val="00D232AC"/>
    <w:rsid w:val="00D233AB"/>
    <w:rsid w:val="00D23525"/>
    <w:rsid w:val="00D2356B"/>
    <w:rsid w:val="00D23642"/>
    <w:rsid w:val="00D238D8"/>
    <w:rsid w:val="00D23BEC"/>
    <w:rsid w:val="00D23CA9"/>
    <w:rsid w:val="00D23D09"/>
    <w:rsid w:val="00D23F93"/>
    <w:rsid w:val="00D24112"/>
    <w:rsid w:val="00D24420"/>
    <w:rsid w:val="00D24497"/>
    <w:rsid w:val="00D249F6"/>
    <w:rsid w:val="00D24BAA"/>
    <w:rsid w:val="00D24E70"/>
    <w:rsid w:val="00D251C1"/>
    <w:rsid w:val="00D25789"/>
    <w:rsid w:val="00D25812"/>
    <w:rsid w:val="00D25851"/>
    <w:rsid w:val="00D2607B"/>
    <w:rsid w:val="00D26166"/>
    <w:rsid w:val="00D264AF"/>
    <w:rsid w:val="00D26625"/>
    <w:rsid w:val="00D266E6"/>
    <w:rsid w:val="00D26963"/>
    <w:rsid w:val="00D26E2E"/>
    <w:rsid w:val="00D26E50"/>
    <w:rsid w:val="00D26FE6"/>
    <w:rsid w:val="00D27030"/>
    <w:rsid w:val="00D27364"/>
    <w:rsid w:val="00D27433"/>
    <w:rsid w:val="00D276B1"/>
    <w:rsid w:val="00D277C0"/>
    <w:rsid w:val="00D27950"/>
    <w:rsid w:val="00D2798F"/>
    <w:rsid w:val="00D27A3C"/>
    <w:rsid w:val="00D27B45"/>
    <w:rsid w:val="00D27DB8"/>
    <w:rsid w:val="00D27DDD"/>
    <w:rsid w:val="00D30430"/>
    <w:rsid w:val="00D30A5D"/>
    <w:rsid w:val="00D30B6C"/>
    <w:rsid w:val="00D30C02"/>
    <w:rsid w:val="00D30C75"/>
    <w:rsid w:val="00D30E12"/>
    <w:rsid w:val="00D310CF"/>
    <w:rsid w:val="00D31114"/>
    <w:rsid w:val="00D313B7"/>
    <w:rsid w:val="00D314D5"/>
    <w:rsid w:val="00D3191D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A4C"/>
    <w:rsid w:val="00D32E43"/>
    <w:rsid w:val="00D33380"/>
    <w:rsid w:val="00D339D8"/>
    <w:rsid w:val="00D3509E"/>
    <w:rsid w:val="00D351D5"/>
    <w:rsid w:val="00D351DE"/>
    <w:rsid w:val="00D354D8"/>
    <w:rsid w:val="00D35816"/>
    <w:rsid w:val="00D358C2"/>
    <w:rsid w:val="00D35910"/>
    <w:rsid w:val="00D35A43"/>
    <w:rsid w:val="00D362C4"/>
    <w:rsid w:val="00D3681B"/>
    <w:rsid w:val="00D36843"/>
    <w:rsid w:val="00D36B64"/>
    <w:rsid w:val="00D36BB3"/>
    <w:rsid w:val="00D37837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5F8"/>
    <w:rsid w:val="00D4077B"/>
    <w:rsid w:val="00D407B6"/>
    <w:rsid w:val="00D40A43"/>
    <w:rsid w:val="00D40C58"/>
    <w:rsid w:val="00D40D7F"/>
    <w:rsid w:val="00D40E57"/>
    <w:rsid w:val="00D41D70"/>
    <w:rsid w:val="00D4228D"/>
    <w:rsid w:val="00D4256A"/>
    <w:rsid w:val="00D42606"/>
    <w:rsid w:val="00D42706"/>
    <w:rsid w:val="00D4271D"/>
    <w:rsid w:val="00D42D03"/>
    <w:rsid w:val="00D42E97"/>
    <w:rsid w:val="00D437A0"/>
    <w:rsid w:val="00D43888"/>
    <w:rsid w:val="00D44390"/>
    <w:rsid w:val="00D443AD"/>
    <w:rsid w:val="00D448FB"/>
    <w:rsid w:val="00D44C13"/>
    <w:rsid w:val="00D4503F"/>
    <w:rsid w:val="00D45667"/>
    <w:rsid w:val="00D456B5"/>
    <w:rsid w:val="00D45ACA"/>
    <w:rsid w:val="00D45DE6"/>
    <w:rsid w:val="00D45E30"/>
    <w:rsid w:val="00D462B4"/>
    <w:rsid w:val="00D465FF"/>
    <w:rsid w:val="00D4679C"/>
    <w:rsid w:val="00D469DD"/>
    <w:rsid w:val="00D46A8F"/>
    <w:rsid w:val="00D46D86"/>
    <w:rsid w:val="00D46DAE"/>
    <w:rsid w:val="00D46FA3"/>
    <w:rsid w:val="00D47023"/>
    <w:rsid w:val="00D473C6"/>
    <w:rsid w:val="00D47463"/>
    <w:rsid w:val="00D474DE"/>
    <w:rsid w:val="00D4750C"/>
    <w:rsid w:val="00D47678"/>
    <w:rsid w:val="00D47741"/>
    <w:rsid w:val="00D4788E"/>
    <w:rsid w:val="00D47A99"/>
    <w:rsid w:val="00D47D4C"/>
    <w:rsid w:val="00D5017A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05"/>
    <w:rsid w:val="00D51CB6"/>
    <w:rsid w:val="00D51D8A"/>
    <w:rsid w:val="00D51E57"/>
    <w:rsid w:val="00D52174"/>
    <w:rsid w:val="00D52514"/>
    <w:rsid w:val="00D527F6"/>
    <w:rsid w:val="00D52BE8"/>
    <w:rsid w:val="00D52D96"/>
    <w:rsid w:val="00D52D9E"/>
    <w:rsid w:val="00D52DB4"/>
    <w:rsid w:val="00D52DDA"/>
    <w:rsid w:val="00D52FC2"/>
    <w:rsid w:val="00D53077"/>
    <w:rsid w:val="00D53129"/>
    <w:rsid w:val="00D531B1"/>
    <w:rsid w:val="00D53916"/>
    <w:rsid w:val="00D53988"/>
    <w:rsid w:val="00D53D57"/>
    <w:rsid w:val="00D53D80"/>
    <w:rsid w:val="00D53EBD"/>
    <w:rsid w:val="00D543A5"/>
    <w:rsid w:val="00D5496A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6213"/>
    <w:rsid w:val="00D5638C"/>
    <w:rsid w:val="00D564D1"/>
    <w:rsid w:val="00D56532"/>
    <w:rsid w:val="00D56939"/>
    <w:rsid w:val="00D56C2E"/>
    <w:rsid w:val="00D57009"/>
    <w:rsid w:val="00D5729B"/>
    <w:rsid w:val="00D574A3"/>
    <w:rsid w:val="00D57632"/>
    <w:rsid w:val="00D57679"/>
    <w:rsid w:val="00D57921"/>
    <w:rsid w:val="00D57941"/>
    <w:rsid w:val="00D579DE"/>
    <w:rsid w:val="00D579E0"/>
    <w:rsid w:val="00D57B1B"/>
    <w:rsid w:val="00D57E55"/>
    <w:rsid w:val="00D57F48"/>
    <w:rsid w:val="00D6074B"/>
    <w:rsid w:val="00D60D8C"/>
    <w:rsid w:val="00D60FC2"/>
    <w:rsid w:val="00D61148"/>
    <w:rsid w:val="00D6116B"/>
    <w:rsid w:val="00D614D4"/>
    <w:rsid w:val="00D6186A"/>
    <w:rsid w:val="00D61CEA"/>
    <w:rsid w:val="00D61DAD"/>
    <w:rsid w:val="00D61EE8"/>
    <w:rsid w:val="00D61F17"/>
    <w:rsid w:val="00D62014"/>
    <w:rsid w:val="00D6201C"/>
    <w:rsid w:val="00D622E3"/>
    <w:rsid w:val="00D6238F"/>
    <w:rsid w:val="00D623A9"/>
    <w:rsid w:val="00D6283C"/>
    <w:rsid w:val="00D6318F"/>
    <w:rsid w:val="00D63575"/>
    <w:rsid w:val="00D63720"/>
    <w:rsid w:val="00D63D66"/>
    <w:rsid w:val="00D63FD6"/>
    <w:rsid w:val="00D646F9"/>
    <w:rsid w:val="00D647A4"/>
    <w:rsid w:val="00D647E2"/>
    <w:rsid w:val="00D64916"/>
    <w:rsid w:val="00D64ACA"/>
    <w:rsid w:val="00D64D89"/>
    <w:rsid w:val="00D64FEC"/>
    <w:rsid w:val="00D65066"/>
    <w:rsid w:val="00D65513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827"/>
    <w:rsid w:val="00D66A4B"/>
    <w:rsid w:val="00D66B9A"/>
    <w:rsid w:val="00D66C4F"/>
    <w:rsid w:val="00D66D50"/>
    <w:rsid w:val="00D66D96"/>
    <w:rsid w:val="00D66DD6"/>
    <w:rsid w:val="00D6705E"/>
    <w:rsid w:val="00D672F0"/>
    <w:rsid w:val="00D677A0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9F"/>
    <w:rsid w:val="00D7157C"/>
    <w:rsid w:val="00D715F5"/>
    <w:rsid w:val="00D71997"/>
    <w:rsid w:val="00D71DEA"/>
    <w:rsid w:val="00D71E54"/>
    <w:rsid w:val="00D71F36"/>
    <w:rsid w:val="00D720AF"/>
    <w:rsid w:val="00D72300"/>
    <w:rsid w:val="00D72369"/>
    <w:rsid w:val="00D72B39"/>
    <w:rsid w:val="00D72DE4"/>
    <w:rsid w:val="00D72F99"/>
    <w:rsid w:val="00D73311"/>
    <w:rsid w:val="00D73918"/>
    <w:rsid w:val="00D73A73"/>
    <w:rsid w:val="00D73D48"/>
    <w:rsid w:val="00D73E86"/>
    <w:rsid w:val="00D73EA1"/>
    <w:rsid w:val="00D74387"/>
    <w:rsid w:val="00D74A59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A4D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77E81"/>
    <w:rsid w:val="00D80E46"/>
    <w:rsid w:val="00D81019"/>
    <w:rsid w:val="00D8109D"/>
    <w:rsid w:val="00D810FD"/>
    <w:rsid w:val="00D81201"/>
    <w:rsid w:val="00D816C8"/>
    <w:rsid w:val="00D8188B"/>
    <w:rsid w:val="00D818BE"/>
    <w:rsid w:val="00D818CF"/>
    <w:rsid w:val="00D819B8"/>
    <w:rsid w:val="00D81A27"/>
    <w:rsid w:val="00D81C57"/>
    <w:rsid w:val="00D81FC0"/>
    <w:rsid w:val="00D82712"/>
    <w:rsid w:val="00D828E5"/>
    <w:rsid w:val="00D82941"/>
    <w:rsid w:val="00D831EC"/>
    <w:rsid w:val="00D8339D"/>
    <w:rsid w:val="00D835D5"/>
    <w:rsid w:val="00D83E33"/>
    <w:rsid w:val="00D83FCF"/>
    <w:rsid w:val="00D842F0"/>
    <w:rsid w:val="00D84707"/>
    <w:rsid w:val="00D84935"/>
    <w:rsid w:val="00D84B64"/>
    <w:rsid w:val="00D84BE9"/>
    <w:rsid w:val="00D84C64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AC4"/>
    <w:rsid w:val="00D86F00"/>
    <w:rsid w:val="00D871A2"/>
    <w:rsid w:val="00D871D7"/>
    <w:rsid w:val="00D8744B"/>
    <w:rsid w:val="00D874CC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7C9"/>
    <w:rsid w:val="00D917CB"/>
    <w:rsid w:val="00D91C41"/>
    <w:rsid w:val="00D91D61"/>
    <w:rsid w:val="00D91F1F"/>
    <w:rsid w:val="00D9200D"/>
    <w:rsid w:val="00D920E3"/>
    <w:rsid w:val="00D92114"/>
    <w:rsid w:val="00D9258B"/>
    <w:rsid w:val="00D927C2"/>
    <w:rsid w:val="00D92841"/>
    <w:rsid w:val="00D92A6C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C8B"/>
    <w:rsid w:val="00D93FBA"/>
    <w:rsid w:val="00D94332"/>
    <w:rsid w:val="00D949F3"/>
    <w:rsid w:val="00D94A1E"/>
    <w:rsid w:val="00D94AB7"/>
    <w:rsid w:val="00D950B1"/>
    <w:rsid w:val="00D9519C"/>
    <w:rsid w:val="00D951A4"/>
    <w:rsid w:val="00D95604"/>
    <w:rsid w:val="00D9593E"/>
    <w:rsid w:val="00D95A37"/>
    <w:rsid w:val="00D960A2"/>
    <w:rsid w:val="00D963A9"/>
    <w:rsid w:val="00D96687"/>
    <w:rsid w:val="00D9673C"/>
    <w:rsid w:val="00D97887"/>
    <w:rsid w:val="00D97A76"/>
    <w:rsid w:val="00D97B6D"/>
    <w:rsid w:val="00D97BEE"/>
    <w:rsid w:val="00D97CB9"/>
    <w:rsid w:val="00D97F46"/>
    <w:rsid w:val="00DA0487"/>
    <w:rsid w:val="00DA05FC"/>
    <w:rsid w:val="00DA082B"/>
    <w:rsid w:val="00DA0C87"/>
    <w:rsid w:val="00DA0EE5"/>
    <w:rsid w:val="00DA0EF4"/>
    <w:rsid w:val="00DA1309"/>
    <w:rsid w:val="00DA143D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947"/>
    <w:rsid w:val="00DA5BDE"/>
    <w:rsid w:val="00DA5F0E"/>
    <w:rsid w:val="00DA5F72"/>
    <w:rsid w:val="00DA610F"/>
    <w:rsid w:val="00DA6155"/>
    <w:rsid w:val="00DA62F1"/>
    <w:rsid w:val="00DA64DB"/>
    <w:rsid w:val="00DA68DA"/>
    <w:rsid w:val="00DA6971"/>
    <w:rsid w:val="00DA6F73"/>
    <w:rsid w:val="00DA6FB5"/>
    <w:rsid w:val="00DA706D"/>
    <w:rsid w:val="00DA7242"/>
    <w:rsid w:val="00DA7288"/>
    <w:rsid w:val="00DA7630"/>
    <w:rsid w:val="00DA782D"/>
    <w:rsid w:val="00DA78DF"/>
    <w:rsid w:val="00DA7914"/>
    <w:rsid w:val="00DA7B0B"/>
    <w:rsid w:val="00DA7B14"/>
    <w:rsid w:val="00DA7EEE"/>
    <w:rsid w:val="00DB0119"/>
    <w:rsid w:val="00DB0367"/>
    <w:rsid w:val="00DB08FC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558"/>
    <w:rsid w:val="00DB35BA"/>
    <w:rsid w:val="00DB35E8"/>
    <w:rsid w:val="00DB36C9"/>
    <w:rsid w:val="00DB3B85"/>
    <w:rsid w:val="00DB3CC0"/>
    <w:rsid w:val="00DB47BE"/>
    <w:rsid w:val="00DB4B5C"/>
    <w:rsid w:val="00DB4BBD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B7DC2"/>
    <w:rsid w:val="00DB7F9B"/>
    <w:rsid w:val="00DC0095"/>
    <w:rsid w:val="00DC0B97"/>
    <w:rsid w:val="00DC0BAE"/>
    <w:rsid w:val="00DC0CF8"/>
    <w:rsid w:val="00DC138E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975"/>
    <w:rsid w:val="00DC2B36"/>
    <w:rsid w:val="00DC2BFF"/>
    <w:rsid w:val="00DC2FC5"/>
    <w:rsid w:val="00DC32D7"/>
    <w:rsid w:val="00DC3303"/>
    <w:rsid w:val="00DC330E"/>
    <w:rsid w:val="00DC3343"/>
    <w:rsid w:val="00DC3FC5"/>
    <w:rsid w:val="00DC4365"/>
    <w:rsid w:val="00DC4484"/>
    <w:rsid w:val="00DC465A"/>
    <w:rsid w:val="00DC4664"/>
    <w:rsid w:val="00DC4A47"/>
    <w:rsid w:val="00DC4B9A"/>
    <w:rsid w:val="00DC4BDE"/>
    <w:rsid w:val="00DC4DB2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A6"/>
    <w:rsid w:val="00DD062C"/>
    <w:rsid w:val="00DD0A7B"/>
    <w:rsid w:val="00DD0BE0"/>
    <w:rsid w:val="00DD0D89"/>
    <w:rsid w:val="00DD125E"/>
    <w:rsid w:val="00DD15CF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7BD"/>
    <w:rsid w:val="00DD4A38"/>
    <w:rsid w:val="00DD4C18"/>
    <w:rsid w:val="00DD4CF1"/>
    <w:rsid w:val="00DD4F05"/>
    <w:rsid w:val="00DD51DC"/>
    <w:rsid w:val="00DD5350"/>
    <w:rsid w:val="00DD541D"/>
    <w:rsid w:val="00DD547F"/>
    <w:rsid w:val="00DD54D0"/>
    <w:rsid w:val="00DD586A"/>
    <w:rsid w:val="00DD5C13"/>
    <w:rsid w:val="00DD5D7B"/>
    <w:rsid w:val="00DD5FD5"/>
    <w:rsid w:val="00DD6359"/>
    <w:rsid w:val="00DD637A"/>
    <w:rsid w:val="00DD63D0"/>
    <w:rsid w:val="00DD6801"/>
    <w:rsid w:val="00DD6E54"/>
    <w:rsid w:val="00DD724D"/>
    <w:rsid w:val="00DD7439"/>
    <w:rsid w:val="00DD74C8"/>
    <w:rsid w:val="00DD7722"/>
    <w:rsid w:val="00DD7A29"/>
    <w:rsid w:val="00DD7C30"/>
    <w:rsid w:val="00DE04A1"/>
    <w:rsid w:val="00DE06C9"/>
    <w:rsid w:val="00DE1311"/>
    <w:rsid w:val="00DE1562"/>
    <w:rsid w:val="00DE187A"/>
    <w:rsid w:val="00DE197C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77D"/>
    <w:rsid w:val="00DE38E8"/>
    <w:rsid w:val="00DE3D3C"/>
    <w:rsid w:val="00DE3DE4"/>
    <w:rsid w:val="00DE41CA"/>
    <w:rsid w:val="00DE42F2"/>
    <w:rsid w:val="00DE46D8"/>
    <w:rsid w:val="00DE47F7"/>
    <w:rsid w:val="00DE49C1"/>
    <w:rsid w:val="00DE552F"/>
    <w:rsid w:val="00DE5551"/>
    <w:rsid w:val="00DE55C0"/>
    <w:rsid w:val="00DE5837"/>
    <w:rsid w:val="00DE615A"/>
    <w:rsid w:val="00DE6168"/>
    <w:rsid w:val="00DE64A2"/>
    <w:rsid w:val="00DE654E"/>
    <w:rsid w:val="00DE6E76"/>
    <w:rsid w:val="00DE7087"/>
    <w:rsid w:val="00DE7277"/>
    <w:rsid w:val="00DE7441"/>
    <w:rsid w:val="00DE767B"/>
    <w:rsid w:val="00DE777C"/>
    <w:rsid w:val="00DE77E5"/>
    <w:rsid w:val="00DE7822"/>
    <w:rsid w:val="00DE7849"/>
    <w:rsid w:val="00DE7D3F"/>
    <w:rsid w:val="00DF0381"/>
    <w:rsid w:val="00DF0445"/>
    <w:rsid w:val="00DF054B"/>
    <w:rsid w:val="00DF08B0"/>
    <w:rsid w:val="00DF0C2D"/>
    <w:rsid w:val="00DF16EE"/>
    <w:rsid w:val="00DF1E5C"/>
    <w:rsid w:val="00DF1F94"/>
    <w:rsid w:val="00DF22C6"/>
    <w:rsid w:val="00DF26EA"/>
    <w:rsid w:val="00DF2806"/>
    <w:rsid w:val="00DF28EB"/>
    <w:rsid w:val="00DF2C6E"/>
    <w:rsid w:val="00DF2C73"/>
    <w:rsid w:val="00DF2C8E"/>
    <w:rsid w:val="00DF2DC5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4F2D"/>
    <w:rsid w:val="00DF4FD2"/>
    <w:rsid w:val="00DF50B5"/>
    <w:rsid w:val="00DF5751"/>
    <w:rsid w:val="00DF587A"/>
    <w:rsid w:val="00DF5B73"/>
    <w:rsid w:val="00DF63E8"/>
    <w:rsid w:val="00DF645C"/>
    <w:rsid w:val="00DF67FE"/>
    <w:rsid w:val="00DF68E0"/>
    <w:rsid w:val="00DF69E2"/>
    <w:rsid w:val="00DF6F64"/>
    <w:rsid w:val="00DF6F8E"/>
    <w:rsid w:val="00DF70E7"/>
    <w:rsid w:val="00DF7136"/>
    <w:rsid w:val="00DF72A3"/>
    <w:rsid w:val="00DF7333"/>
    <w:rsid w:val="00DF77A0"/>
    <w:rsid w:val="00DF7C04"/>
    <w:rsid w:val="00DF7C49"/>
    <w:rsid w:val="00DF7F3A"/>
    <w:rsid w:val="00E00185"/>
    <w:rsid w:val="00E002C3"/>
    <w:rsid w:val="00E00474"/>
    <w:rsid w:val="00E00CD3"/>
    <w:rsid w:val="00E01138"/>
    <w:rsid w:val="00E011AF"/>
    <w:rsid w:val="00E01367"/>
    <w:rsid w:val="00E01378"/>
    <w:rsid w:val="00E015E7"/>
    <w:rsid w:val="00E01AAC"/>
    <w:rsid w:val="00E01B4A"/>
    <w:rsid w:val="00E01CF0"/>
    <w:rsid w:val="00E01F7F"/>
    <w:rsid w:val="00E020A2"/>
    <w:rsid w:val="00E020A5"/>
    <w:rsid w:val="00E0215F"/>
    <w:rsid w:val="00E0261F"/>
    <w:rsid w:val="00E02621"/>
    <w:rsid w:val="00E02CCC"/>
    <w:rsid w:val="00E03611"/>
    <w:rsid w:val="00E03D8F"/>
    <w:rsid w:val="00E03FF8"/>
    <w:rsid w:val="00E0419A"/>
    <w:rsid w:val="00E04618"/>
    <w:rsid w:val="00E04E40"/>
    <w:rsid w:val="00E0504A"/>
    <w:rsid w:val="00E05527"/>
    <w:rsid w:val="00E05A34"/>
    <w:rsid w:val="00E05C7D"/>
    <w:rsid w:val="00E05F38"/>
    <w:rsid w:val="00E05FB8"/>
    <w:rsid w:val="00E065FF"/>
    <w:rsid w:val="00E06698"/>
    <w:rsid w:val="00E06719"/>
    <w:rsid w:val="00E06812"/>
    <w:rsid w:val="00E06B85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0BE6"/>
    <w:rsid w:val="00E1188F"/>
    <w:rsid w:val="00E11C3D"/>
    <w:rsid w:val="00E11D46"/>
    <w:rsid w:val="00E11DEE"/>
    <w:rsid w:val="00E11E26"/>
    <w:rsid w:val="00E11F68"/>
    <w:rsid w:val="00E12352"/>
    <w:rsid w:val="00E12D56"/>
    <w:rsid w:val="00E12F7B"/>
    <w:rsid w:val="00E131B5"/>
    <w:rsid w:val="00E137D8"/>
    <w:rsid w:val="00E13DAC"/>
    <w:rsid w:val="00E140BD"/>
    <w:rsid w:val="00E141C0"/>
    <w:rsid w:val="00E14672"/>
    <w:rsid w:val="00E148CA"/>
    <w:rsid w:val="00E14C59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7F0"/>
    <w:rsid w:val="00E16917"/>
    <w:rsid w:val="00E16960"/>
    <w:rsid w:val="00E16C18"/>
    <w:rsid w:val="00E16E86"/>
    <w:rsid w:val="00E1703B"/>
    <w:rsid w:val="00E17249"/>
    <w:rsid w:val="00E1764E"/>
    <w:rsid w:val="00E178A5"/>
    <w:rsid w:val="00E178C4"/>
    <w:rsid w:val="00E17956"/>
    <w:rsid w:val="00E17DE4"/>
    <w:rsid w:val="00E20208"/>
    <w:rsid w:val="00E2047F"/>
    <w:rsid w:val="00E204C3"/>
    <w:rsid w:val="00E204CC"/>
    <w:rsid w:val="00E20EFC"/>
    <w:rsid w:val="00E21DBB"/>
    <w:rsid w:val="00E21DEC"/>
    <w:rsid w:val="00E21F21"/>
    <w:rsid w:val="00E222C5"/>
    <w:rsid w:val="00E22620"/>
    <w:rsid w:val="00E229A7"/>
    <w:rsid w:val="00E22CA4"/>
    <w:rsid w:val="00E22DE0"/>
    <w:rsid w:val="00E22E10"/>
    <w:rsid w:val="00E22EB2"/>
    <w:rsid w:val="00E231E9"/>
    <w:rsid w:val="00E232A5"/>
    <w:rsid w:val="00E234D4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0E"/>
    <w:rsid w:val="00E2504C"/>
    <w:rsid w:val="00E2517C"/>
    <w:rsid w:val="00E25244"/>
    <w:rsid w:val="00E25636"/>
    <w:rsid w:val="00E258BD"/>
    <w:rsid w:val="00E25E7D"/>
    <w:rsid w:val="00E25EE1"/>
    <w:rsid w:val="00E25F39"/>
    <w:rsid w:val="00E2608C"/>
    <w:rsid w:val="00E262AC"/>
    <w:rsid w:val="00E26328"/>
    <w:rsid w:val="00E2648A"/>
    <w:rsid w:val="00E265E3"/>
    <w:rsid w:val="00E26729"/>
    <w:rsid w:val="00E268EB"/>
    <w:rsid w:val="00E274A4"/>
    <w:rsid w:val="00E27E5F"/>
    <w:rsid w:val="00E27E89"/>
    <w:rsid w:val="00E3035C"/>
    <w:rsid w:val="00E30685"/>
    <w:rsid w:val="00E30BFE"/>
    <w:rsid w:val="00E30D32"/>
    <w:rsid w:val="00E311A6"/>
    <w:rsid w:val="00E311F1"/>
    <w:rsid w:val="00E31D0C"/>
    <w:rsid w:val="00E31E17"/>
    <w:rsid w:val="00E31E26"/>
    <w:rsid w:val="00E31FEC"/>
    <w:rsid w:val="00E32145"/>
    <w:rsid w:val="00E321ED"/>
    <w:rsid w:val="00E3259E"/>
    <w:rsid w:val="00E32AD0"/>
    <w:rsid w:val="00E32AD6"/>
    <w:rsid w:val="00E32BB3"/>
    <w:rsid w:val="00E32D9D"/>
    <w:rsid w:val="00E334A1"/>
    <w:rsid w:val="00E334DC"/>
    <w:rsid w:val="00E3392B"/>
    <w:rsid w:val="00E3423B"/>
    <w:rsid w:val="00E346BE"/>
    <w:rsid w:val="00E352B7"/>
    <w:rsid w:val="00E356AD"/>
    <w:rsid w:val="00E35745"/>
    <w:rsid w:val="00E35756"/>
    <w:rsid w:val="00E35843"/>
    <w:rsid w:val="00E358F9"/>
    <w:rsid w:val="00E3613D"/>
    <w:rsid w:val="00E366DE"/>
    <w:rsid w:val="00E367C3"/>
    <w:rsid w:val="00E3691F"/>
    <w:rsid w:val="00E36AFA"/>
    <w:rsid w:val="00E36B19"/>
    <w:rsid w:val="00E36CE1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7F1"/>
    <w:rsid w:val="00E408F1"/>
    <w:rsid w:val="00E40CAB"/>
    <w:rsid w:val="00E40DD9"/>
    <w:rsid w:val="00E410CF"/>
    <w:rsid w:val="00E413CB"/>
    <w:rsid w:val="00E415EC"/>
    <w:rsid w:val="00E41E3D"/>
    <w:rsid w:val="00E424FF"/>
    <w:rsid w:val="00E427E0"/>
    <w:rsid w:val="00E42FFC"/>
    <w:rsid w:val="00E4301E"/>
    <w:rsid w:val="00E4303F"/>
    <w:rsid w:val="00E43148"/>
    <w:rsid w:val="00E4350D"/>
    <w:rsid w:val="00E435B6"/>
    <w:rsid w:val="00E439ED"/>
    <w:rsid w:val="00E43DB1"/>
    <w:rsid w:val="00E44020"/>
    <w:rsid w:val="00E440CD"/>
    <w:rsid w:val="00E440D8"/>
    <w:rsid w:val="00E440FD"/>
    <w:rsid w:val="00E44582"/>
    <w:rsid w:val="00E44895"/>
    <w:rsid w:val="00E44986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9AB"/>
    <w:rsid w:val="00E45D9D"/>
    <w:rsid w:val="00E45E8E"/>
    <w:rsid w:val="00E460E2"/>
    <w:rsid w:val="00E460F1"/>
    <w:rsid w:val="00E46510"/>
    <w:rsid w:val="00E4656F"/>
    <w:rsid w:val="00E46837"/>
    <w:rsid w:val="00E46AC8"/>
    <w:rsid w:val="00E46CA8"/>
    <w:rsid w:val="00E46EBC"/>
    <w:rsid w:val="00E47305"/>
    <w:rsid w:val="00E473CE"/>
    <w:rsid w:val="00E47947"/>
    <w:rsid w:val="00E47A80"/>
    <w:rsid w:val="00E47E46"/>
    <w:rsid w:val="00E500B8"/>
    <w:rsid w:val="00E50242"/>
    <w:rsid w:val="00E502E9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9A2"/>
    <w:rsid w:val="00E51ABC"/>
    <w:rsid w:val="00E51BEF"/>
    <w:rsid w:val="00E51EDD"/>
    <w:rsid w:val="00E51F2D"/>
    <w:rsid w:val="00E52338"/>
    <w:rsid w:val="00E52547"/>
    <w:rsid w:val="00E527CA"/>
    <w:rsid w:val="00E52B61"/>
    <w:rsid w:val="00E52C3A"/>
    <w:rsid w:val="00E52E83"/>
    <w:rsid w:val="00E53025"/>
    <w:rsid w:val="00E53211"/>
    <w:rsid w:val="00E53983"/>
    <w:rsid w:val="00E53EF8"/>
    <w:rsid w:val="00E542FC"/>
    <w:rsid w:val="00E54915"/>
    <w:rsid w:val="00E54945"/>
    <w:rsid w:val="00E54AA6"/>
    <w:rsid w:val="00E54C98"/>
    <w:rsid w:val="00E5501D"/>
    <w:rsid w:val="00E55078"/>
    <w:rsid w:val="00E558AD"/>
    <w:rsid w:val="00E55A5E"/>
    <w:rsid w:val="00E55CEB"/>
    <w:rsid w:val="00E561CB"/>
    <w:rsid w:val="00E56B37"/>
    <w:rsid w:val="00E56C0D"/>
    <w:rsid w:val="00E56C10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A72"/>
    <w:rsid w:val="00E60C0B"/>
    <w:rsid w:val="00E6137F"/>
    <w:rsid w:val="00E615E3"/>
    <w:rsid w:val="00E6183F"/>
    <w:rsid w:val="00E61B35"/>
    <w:rsid w:val="00E61CF7"/>
    <w:rsid w:val="00E61D85"/>
    <w:rsid w:val="00E61E21"/>
    <w:rsid w:val="00E61EBE"/>
    <w:rsid w:val="00E61F84"/>
    <w:rsid w:val="00E61FD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5F9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C8E"/>
    <w:rsid w:val="00E64DE3"/>
    <w:rsid w:val="00E65182"/>
    <w:rsid w:val="00E65377"/>
    <w:rsid w:val="00E65449"/>
    <w:rsid w:val="00E6586A"/>
    <w:rsid w:val="00E659F4"/>
    <w:rsid w:val="00E65C58"/>
    <w:rsid w:val="00E65EC1"/>
    <w:rsid w:val="00E65FDC"/>
    <w:rsid w:val="00E6612E"/>
    <w:rsid w:val="00E6633A"/>
    <w:rsid w:val="00E663E6"/>
    <w:rsid w:val="00E6671B"/>
    <w:rsid w:val="00E6677E"/>
    <w:rsid w:val="00E669DA"/>
    <w:rsid w:val="00E66B3D"/>
    <w:rsid w:val="00E66B6B"/>
    <w:rsid w:val="00E66D01"/>
    <w:rsid w:val="00E66F7B"/>
    <w:rsid w:val="00E67485"/>
    <w:rsid w:val="00E67590"/>
    <w:rsid w:val="00E67B65"/>
    <w:rsid w:val="00E70DB2"/>
    <w:rsid w:val="00E716B9"/>
    <w:rsid w:val="00E71A01"/>
    <w:rsid w:val="00E71A51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66"/>
    <w:rsid w:val="00E72F7B"/>
    <w:rsid w:val="00E732F4"/>
    <w:rsid w:val="00E73474"/>
    <w:rsid w:val="00E73769"/>
    <w:rsid w:val="00E739B9"/>
    <w:rsid w:val="00E73C53"/>
    <w:rsid w:val="00E73FE8"/>
    <w:rsid w:val="00E74716"/>
    <w:rsid w:val="00E74739"/>
    <w:rsid w:val="00E748CB"/>
    <w:rsid w:val="00E748F2"/>
    <w:rsid w:val="00E74C0A"/>
    <w:rsid w:val="00E74DE9"/>
    <w:rsid w:val="00E74FD2"/>
    <w:rsid w:val="00E75016"/>
    <w:rsid w:val="00E75156"/>
    <w:rsid w:val="00E75182"/>
    <w:rsid w:val="00E754E5"/>
    <w:rsid w:val="00E75585"/>
    <w:rsid w:val="00E75C1C"/>
    <w:rsid w:val="00E76214"/>
    <w:rsid w:val="00E765B2"/>
    <w:rsid w:val="00E7699B"/>
    <w:rsid w:val="00E76D12"/>
    <w:rsid w:val="00E76E77"/>
    <w:rsid w:val="00E76FF9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5FA"/>
    <w:rsid w:val="00E826BF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4EFA"/>
    <w:rsid w:val="00E85332"/>
    <w:rsid w:val="00E85663"/>
    <w:rsid w:val="00E857EA"/>
    <w:rsid w:val="00E85A0F"/>
    <w:rsid w:val="00E85CF0"/>
    <w:rsid w:val="00E85FA7"/>
    <w:rsid w:val="00E85FBE"/>
    <w:rsid w:val="00E8606F"/>
    <w:rsid w:val="00E868AC"/>
    <w:rsid w:val="00E870B4"/>
    <w:rsid w:val="00E87238"/>
    <w:rsid w:val="00E87839"/>
    <w:rsid w:val="00E87A54"/>
    <w:rsid w:val="00E900A6"/>
    <w:rsid w:val="00E90BAA"/>
    <w:rsid w:val="00E90E61"/>
    <w:rsid w:val="00E91085"/>
    <w:rsid w:val="00E9150A"/>
    <w:rsid w:val="00E9265B"/>
    <w:rsid w:val="00E92DD5"/>
    <w:rsid w:val="00E93235"/>
    <w:rsid w:val="00E93498"/>
    <w:rsid w:val="00E9353B"/>
    <w:rsid w:val="00E93597"/>
    <w:rsid w:val="00E9364F"/>
    <w:rsid w:val="00E937BE"/>
    <w:rsid w:val="00E939BB"/>
    <w:rsid w:val="00E93A0F"/>
    <w:rsid w:val="00E93D52"/>
    <w:rsid w:val="00E93F3B"/>
    <w:rsid w:val="00E93F77"/>
    <w:rsid w:val="00E94111"/>
    <w:rsid w:val="00E9415F"/>
    <w:rsid w:val="00E9425E"/>
    <w:rsid w:val="00E943D7"/>
    <w:rsid w:val="00E943E0"/>
    <w:rsid w:val="00E9488D"/>
    <w:rsid w:val="00E94901"/>
    <w:rsid w:val="00E949FA"/>
    <w:rsid w:val="00E94CB2"/>
    <w:rsid w:val="00E94F2B"/>
    <w:rsid w:val="00E951C2"/>
    <w:rsid w:val="00E95407"/>
    <w:rsid w:val="00E954CC"/>
    <w:rsid w:val="00E95667"/>
    <w:rsid w:val="00E959C8"/>
    <w:rsid w:val="00E95EBB"/>
    <w:rsid w:val="00E95F3D"/>
    <w:rsid w:val="00E9657D"/>
    <w:rsid w:val="00E96D50"/>
    <w:rsid w:val="00E97608"/>
    <w:rsid w:val="00E9762B"/>
    <w:rsid w:val="00E97B02"/>
    <w:rsid w:val="00E97ED2"/>
    <w:rsid w:val="00E97F2E"/>
    <w:rsid w:val="00EA01BB"/>
    <w:rsid w:val="00EA02F2"/>
    <w:rsid w:val="00EA0588"/>
    <w:rsid w:val="00EA064B"/>
    <w:rsid w:val="00EA07B7"/>
    <w:rsid w:val="00EA0907"/>
    <w:rsid w:val="00EA0A2F"/>
    <w:rsid w:val="00EA0A3B"/>
    <w:rsid w:val="00EA0D65"/>
    <w:rsid w:val="00EA1209"/>
    <w:rsid w:val="00EA1314"/>
    <w:rsid w:val="00EA13CB"/>
    <w:rsid w:val="00EA1581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691"/>
    <w:rsid w:val="00EA4799"/>
    <w:rsid w:val="00EA4977"/>
    <w:rsid w:val="00EA49F6"/>
    <w:rsid w:val="00EA4F4F"/>
    <w:rsid w:val="00EA4F76"/>
    <w:rsid w:val="00EA5285"/>
    <w:rsid w:val="00EA532E"/>
    <w:rsid w:val="00EA533A"/>
    <w:rsid w:val="00EA53FD"/>
    <w:rsid w:val="00EA5710"/>
    <w:rsid w:val="00EA5B92"/>
    <w:rsid w:val="00EA5C23"/>
    <w:rsid w:val="00EA5DEB"/>
    <w:rsid w:val="00EA5FF6"/>
    <w:rsid w:val="00EA60F5"/>
    <w:rsid w:val="00EA620D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B03D2"/>
    <w:rsid w:val="00EB04A9"/>
    <w:rsid w:val="00EB0A38"/>
    <w:rsid w:val="00EB0B19"/>
    <w:rsid w:val="00EB0CE4"/>
    <w:rsid w:val="00EB0F62"/>
    <w:rsid w:val="00EB0F7F"/>
    <w:rsid w:val="00EB10E5"/>
    <w:rsid w:val="00EB111F"/>
    <w:rsid w:val="00EB1B20"/>
    <w:rsid w:val="00EB1D82"/>
    <w:rsid w:val="00EB1ED2"/>
    <w:rsid w:val="00EB2071"/>
    <w:rsid w:val="00EB227B"/>
    <w:rsid w:val="00EB234C"/>
    <w:rsid w:val="00EB251C"/>
    <w:rsid w:val="00EB2817"/>
    <w:rsid w:val="00EB2ADB"/>
    <w:rsid w:val="00EB2E7C"/>
    <w:rsid w:val="00EB2E82"/>
    <w:rsid w:val="00EB2F89"/>
    <w:rsid w:val="00EB30EE"/>
    <w:rsid w:val="00EB39FF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45"/>
    <w:rsid w:val="00EB689D"/>
    <w:rsid w:val="00EB6F4F"/>
    <w:rsid w:val="00EB6FDF"/>
    <w:rsid w:val="00EB72C3"/>
    <w:rsid w:val="00EB7308"/>
    <w:rsid w:val="00EB785D"/>
    <w:rsid w:val="00EB78CD"/>
    <w:rsid w:val="00EC011B"/>
    <w:rsid w:val="00EC02A0"/>
    <w:rsid w:val="00EC066E"/>
    <w:rsid w:val="00EC0704"/>
    <w:rsid w:val="00EC08F2"/>
    <w:rsid w:val="00EC0D4A"/>
    <w:rsid w:val="00EC1031"/>
    <w:rsid w:val="00EC1101"/>
    <w:rsid w:val="00EC1163"/>
    <w:rsid w:val="00EC1270"/>
    <w:rsid w:val="00EC12C5"/>
    <w:rsid w:val="00EC12CD"/>
    <w:rsid w:val="00EC13BB"/>
    <w:rsid w:val="00EC1487"/>
    <w:rsid w:val="00EC15FB"/>
    <w:rsid w:val="00EC1879"/>
    <w:rsid w:val="00EC1CAF"/>
    <w:rsid w:val="00EC1F2C"/>
    <w:rsid w:val="00EC20A2"/>
    <w:rsid w:val="00EC2550"/>
    <w:rsid w:val="00EC2824"/>
    <w:rsid w:val="00EC28FC"/>
    <w:rsid w:val="00EC36D4"/>
    <w:rsid w:val="00EC3A5E"/>
    <w:rsid w:val="00EC3B6F"/>
    <w:rsid w:val="00EC3C5A"/>
    <w:rsid w:val="00EC47AC"/>
    <w:rsid w:val="00EC481A"/>
    <w:rsid w:val="00EC4941"/>
    <w:rsid w:val="00EC4994"/>
    <w:rsid w:val="00EC4B11"/>
    <w:rsid w:val="00EC4CBB"/>
    <w:rsid w:val="00EC4E25"/>
    <w:rsid w:val="00EC4E44"/>
    <w:rsid w:val="00EC4E79"/>
    <w:rsid w:val="00EC4EF1"/>
    <w:rsid w:val="00EC4FB1"/>
    <w:rsid w:val="00EC563C"/>
    <w:rsid w:val="00EC5853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B4A"/>
    <w:rsid w:val="00EC6F92"/>
    <w:rsid w:val="00EC75C1"/>
    <w:rsid w:val="00EC78D9"/>
    <w:rsid w:val="00EC796C"/>
    <w:rsid w:val="00EC7971"/>
    <w:rsid w:val="00EC7AC6"/>
    <w:rsid w:val="00EC7DBE"/>
    <w:rsid w:val="00ED0582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DE3"/>
    <w:rsid w:val="00ED3F17"/>
    <w:rsid w:val="00ED3F2A"/>
    <w:rsid w:val="00ED3FFC"/>
    <w:rsid w:val="00ED4081"/>
    <w:rsid w:val="00ED4459"/>
    <w:rsid w:val="00ED44AB"/>
    <w:rsid w:val="00ED4918"/>
    <w:rsid w:val="00ED4939"/>
    <w:rsid w:val="00ED4B2E"/>
    <w:rsid w:val="00ED4E77"/>
    <w:rsid w:val="00ED556E"/>
    <w:rsid w:val="00ED599F"/>
    <w:rsid w:val="00ED5BA2"/>
    <w:rsid w:val="00ED5D07"/>
    <w:rsid w:val="00ED5D48"/>
    <w:rsid w:val="00ED5D4B"/>
    <w:rsid w:val="00ED5EEA"/>
    <w:rsid w:val="00ED5EFC"/>
    <w:rsid w:val="00ED5F1C"/>
    <w:rsid w:val="00ED5F21"/>
    <w:rsid w:val="00ED6620"/>
    <w:rsid w:val="00ED6699"/>
    <w:rsid w:val="00ED66E5"/>
    <w:rsid w:val="00ED69CF"/>
    <w:rsid w:val="00ED6B0D"/>
    <w:rsid w:val="00ED6DC9"/>
    <w:rsid w:val="00ED7323"/>
    <w:rsid w:val="00ED742A"/>
    <w:rsid w:val="00ED7798"/>
    <w:rsid w:val="00EE03F8"/>
    <w:rsid w:val="00EE04CF"/>
    <w:rsid w:val="00EE0802"/>
    <w:rsid w:val="00EE0BED"/>
    <w:rsid w:val="00EE0D73"/>
    <w:rsid w:val="00EE12C2"/>
    <w:rsid w:val="00EE1464"/>
    <w:rsid w:val="00EE15CC"/>
    <w:rsid w:val="00EE173F"/>
    <w:rsid w:val="00EE1922"/>
    <w:rsid w:val="00EE1C96"/>
    <w:rsid w:val="00EE1D08"/>
    <w:rsid w:val="00EE1D3E"/>
    <w:rsid w:val="00EE1EA1"/>
    <w:rsid w:val="00EE1EAA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2CD7"/>
    <w:rsid w:val="00EE2E71"/>
    <w:rsid w:val="00EE324D"/>
    <w:rsid w:val="00EE3700"/>
    <w:rsid w:val="00EE3BA0"/>
    <w:rsid w:val="00EE3CB9"/>
    <w:rsid w:val="00EE406B"/>
    <w:rsid w:val="00EE4408"/>
    <w:rsid w:val="00EE4532"/>
    <w:rsid w:val="00EE46D1"/>
    <w:rsid w:val="00EE46D4"/>
    <w:rsid w:val="00EE472D"/>
    <w:rsid w:val="00EE4B10"/>
    <w:rsid w:val="00EE4C5A"/>
    <w:rsid w:val="00EE4D76"/>
    <w:rsid w:val="00EE4EC2"/>
    <w:rsid w:val="00EE4F6F"/>
    <w:rsid w:val="00EE5371"/>
    <w:rsid w:val="00EE5D29"/>
    <w:rsid w:val="00EE60C5"/>
    <w:rsid w:val="00EE61F1"/>
    <w:rsid w:val="00EE61F9"/>
    <w:rsid w:val="00EE6B45"/>
    <w:rsid w:val="00EE6E6C"/>
    <w:rsid w:val="00EE6E82"/>
    <w:rsid w:val="00EE728F"/>
    <w:rsid w:val="00EE737B"/>
    <w:rsid w:val="00EE73A4"/>
    <w:rsid w:val="00EE74BA"/>
    <w:rsid w:val="00EE7B02"/>
    <w:rsid w:val="00EE7C29"/>
    <w:rsid w:val="00EE7C2E"/>
    <w:rsid w:val="00EE7D31"/>
    <w:rsid w:val="00EE7D73"/>
    <w:rsid w:val="00EF094A"/>
    <w:rsid w:val="00EF09D3"/>
    <w:rsid w:val="00EF0A89"/>
    <w:rsid w:val="00EF0B3D"/>
    <w:rsid w:val="00EF0BF8"/>
    <w:rsid w:val="00EF0C2D"/>
    <w:rsid w:val="00EF0C36"/>
    <w:rsid w:val="00EF1264"/>
    <w:rsid w:val="00EF12F4"/>
    <w:rsid w:val="00EF1593"/>
    <w:rsid w:val="00EF1BCC"/>
    <w:rsid w:val="00EF1DB1"/>
    <w:rsid w:val="00EF23E2"/>
    <w:rsid w:val="00EF24C5"/>
    <w:rsid w:val="00EF2675"/>
    <w:rsid w:val="00EF292D"/>
    <w:rsid w:val="00EF2A4D"/>
    <w:rsid w:val="00EF2C40"/>
    <w:rsid w:val="00EF2C7E"/>
    <w:rsid w:val="00EF2D42"/>
    <w:rsid w:val="00EF30A7"/>
    <w:rsid w:val="00EF30BF"/>
    <w:rsid w:val="00EF320E"/>
    <w:rsid w:val="00EF338C"/>
    <w:rsid w:val="00EF3A5C"/>
    <w:rsid w:val="00EF3A77"/>
    <w:rsid w:val="00EF3BED"/>
    <w:rsid w:val="00EF3C46"/>
    <w:rsid w:val="00EF3DC6"/>
    <w:rsid w:val="00EF3E20"/>
    <w:rsid w:val="00EF3FE1"/>
    <w:rsid w:val="00EF408B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47A"/>
    <w:rsid w:val="00EF5762"/>
    <w:rsid w:val="00EF5A25"/>
    <w:rsid w:val="00EF5B6E"/>
    <w:rsid w:val="00EF5CBD"/>
    <w:rsid w:val="00EF607A"/>
    <w:rsid w:val="00EF60B6"/>
    <w:rsid w:val="00EF60C0"/>
    <w:rsid w:val="00EF644C"/>
    <w:rsid w:val="00EF64FD"/>
    <w:rsid w:val="00EF6636"/>
    <w:rsid w:val="00EF7216"/>
    <w:rsid w:val="00EF789B"/>
    <w:rsid w:val="00EF7BBD"/>
    <w:rsid w:val="00EF7E26"/>
    <w:rsid w:val="00EF7E27"/>
    <w:rsid w:val="00EF7EA9"/>
    <w:rsid w:val="00EF7FDE"/>
    <w:rsid w:val="00F00193"/>
    <w:rsid w:val="00F001EC"/>
    <w:rsid w:val="00F00207"/>
    <w:rsid w:val="00F00509"/>
    <w:rsid w:val="00F005A3"/>
    <w:rsid w:val="00F00659"/>
    <w:rsid w:val="00F00727"/>
    <w:rsid w:val="00F009B0"/>
    <w:rsid w:val="00F00AC6"/>
    <w:rsid w:val="00F00B5E"/>
    <w:rsid w:val="00F00EE2"/>
    <w:rsid w:val="00F01435"/>
    <w:rsid w:val="00F01798"/>
    <w:rsid w:val="00F01BC2"/>
    <w:rsid w:val="00F01E7D"/>
    <w:rsid w:val="00F01FC6"/>
    <w:rsid w:val="00F029B8"/>
    <w:rsid w:val="00F03591"/>
    <w:rsid w:val="00F037DB"/>
    <w:rsid w:val="00F03E4E"/>
    <w:rsid w:val="00F03EFA"/>
    <w:rsid w:val="00F04096"/>
    <w:rsid w:val="00F0416D"/>
    <w:rsid w:val="00F041D3"/>
    <w:rsid w:val="00F042D8"/>
    <w:rsid w:val="00F043DB"/>
    <w:rsid w:val="00F04588"/>
    <w:rsid w:val="00F04F04"/>
    <w:rsid w:val="00F0500F"/>
    <w:rsid w:val="00F0537D"/>
    <w:rsid w:val="00F053A3"/>
    <w:rsid w:val="00F053E1"/>
    <w:rsid w:val="00F054D5"/>
    <w:rsid w:val="00F0567C"/>
    <w:rsid w:val="00F0580D"/>
    <w:rsid w:val="00F05932"/>
    <w:rsid w:val="00F06308"/>
    <w:rsid w:val="00F064C1"/>
    <w:rsid w:val="00F06544"/>
    <w:rsid w:val="00F066BE"/>
    <w:rsid w:val="00F06938"/>
    <w:rsid w:val="00F06963"/>
    <w:rsid w:val="00F06A63"/>
    <w:rsid w:val="00F06AEA"/>
    <w:rsid w:val="00F06B11"/>
    <w:rsid w:val="00F07374"/>
    <w:rsid w:val="00F07ADF"/>
    <w:rsid w:val="00F07B2F"/>
    <w:rsid w:val="00F106B8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3DCC"/>
    <w:rsid w:val="00F14223"/>
    <w:rsid w:val="00F143D3"/>
    <w:rsid w:val="00F14561"/>
    <w:rsid w:val="00F1461C"/>
    <w:rsid w:val="00F147B3"/>
    <w:rsid w:val="00F14E98"/>
    <w:rsid w:val="00F154B1"/>
    <w:rsid w:val="00F159C9"/>
    <w:rsid w:val="00F15A1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0E72"/>
    <w:rsid w:val="00F2113D"/>
    <w:rsid w:val="00F216A0"/>
    <w:rsid w:val="00F21A68"/>
    <w:rsid w:val="00F21D9C"/>
    <w:rsid w:val="00F21F0E"/>
    <w:rsid w:val="00F22279"/>
    <w:rsid w:val="00F22759"/>
    <w:rsid w:val="00F2275C"/>
    <w:rsid w:val="00F229D6"/>
    <w:rsid w:val="00F22ADE"/>
    <w:rsid w:val="00F22BE4"/>
    <w:rsid w:val="00F22D2B"/>
    <w:rsid w:val="00F22E60"/>
    <w:rsid w:val="00F22F27"/>
    <w:rsid w:val="00F23076"/>
    <w:rsid w:val="00F230D1"/>
    <w:rsid w:val="00F23652"/>
    <w:rsid w:val="00F237B4"/>
    <w:rsid w:val="00F23D35"/>
    <w:rsid w:val="00F23EC3"/>
    <w:rsid w:val="00F23F2C"/>
    <w:rsid w:val="00F241C0"/>
    <w:rsid w:val="00F2438F"/>
    <w:rsid w:val="00F24A84"/>
    <w:rsid w:val="00F24CC7"/>
    <w:rsid w:val="00F25250"/>
    <w:rsid w:val="00F256F5"/>
    <w:rsid w:val="00F257D2"/>
    <w:rsid w:val="00F25CBE"/>
    <w:rsid w:val="00F25F10"/>
    <w:rsid w:val="00F26613"/>
    <w:rsid w:val="00F26689"/>
    <w:rsid w:val="00F26A27"/>
    <w:rsid w:val="00F272CC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EEE"/>
    <w:rsid w:val="00F30FF0"/>
    <w:rsid w:val="00F31120"/>
    <w:rsid w:val="00F311B4"/>
    <w:rsid w:val="00F317B6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6E18"/>
    <w:rsid w:val="00F3706F"/>
    <w:rsid w:val="00F3749F"/>
    <w:rsid w:val="00F37796"/>
    <w:rsid w:val="00F37955"/>
    <w:rsid w:val="00F401A4"/>
    <w:rsid w:val="00F40AC6"/>
    <w:rsid w:val="00F40AD8"/>
    <w:rsid w:val="00F40C22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332E"/>
    <w:rsid w:val="00F434C7"/>
    <w:rsid w:val="00F435C4"/>
    <w:rsid w:val="00F43757"/>
    <w:rsid w:val="00F43AA0"/>
    <w:rsid w:val="00F4402F"/>
    <w:rsid w:val="00F4437E"/>
    <w:rsid w:val="00F44651"/>
    <w:rsid w:val="00F44683"/>
    <w:rsid w:val="00F44885"/>
    <w:rsid w:val="00F44AE5"/>
    <w:rsid w:val="00F44DFC"/>
    <w:rsid w:val="00F44E99"/>
    <w:rsid w:val="00F44EA6"/>
    <w:rsid w:val="00F451C3"/>
    <w:rsid w:val="00F452DB"/>
    <w:rsid w:val="00F4536E"/>
    <w:rsid w:val="00F45379"/>
    <w:rsid w:val="00F45458"/>
    <w:rsid w:val="00F45CA2"/>
    <w:rsid w:val="00F46052"/>
    <w:rsid w:val="00F46403"/>
    <w:rsid w:val="00F465F8"/>
    <w:rsid w:val="00F46616"/>
    <w:rsid w:val="00F4669C"/>
    <w:rsid w:val="00F46783"/>
    <w:rsid w:val="00F4692C"/>
    <w:rsid w:val="00F46E18"/>
    <w:rsid w:val="00F46EF2"/>
    <w:rsid w:val="00F477BB"/>
    <w:rsid w:val="00F47BB6"/>
    <w:rsid w:val="00F50494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C8B"/>
    <w:rsid w:val="00F52D04"/>
    <w:rsid w:val="00F52D92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599"/>
    <w:rsid w:val="00F558BB"/>
    <w:rsid w:val="00F559D5"/>
    <w:rsid w:val="00F55E5F"/>
    <w:rsid w:val="00F55EDC"/>
    <w:rsid w:val="00F56205"/>
    <w:rsid w:val="00F5624F"/>
    <w:rsid w:val="00F562B8"/>
    <w:rsid w:val="00F56635"/>
    <w:rsid w:val="00F56663"/>
    <w:rsid w:val="00F56A67"/>
    <w:rsid w:val="00F56B55"/>
    <w:rsid w:val="00F570B6"/>
    <w:rsid w:val="00F57206"/>
    <w:rsid w:val="00F57241"/>
    <w:rsid w:val="00F575DC"/>
    <w:rsid w:val="00F5787B"/>
    <w:rsid w:val="00F57C82"/>
    <w:rsid w:val="00F57E23"/>
    <w:rsid w:val="00F57EF8"/>
    <w:rsid w:val="00F57F7A"/>
    <w:rsid w:val="00F60163"/>
    <w:rsid w:val="00F6055A"/>
    <w:rsid w:val="00F60BA0"/>
    <w:rsid w:val="00F60C4B"/>
    <w:rsid w:val="00F60C7A"/>
    <w:rsid w:val="00F60CAB"/>
    <w:rsid w:val="00F60F67"/>
    <w:rsid w:val="00F60F78"/>
    <w:rsid w:val="00F61438"/>
    <w:rsid w:val="00F6143F"/>
    <w:rsid w:val="00F6188E"/>
    <w:rsid w:val="00F61996"/>
    <w:rsid w:val="00F61E40"/>
    <w:rsid w:val="00F61EB5"/>
    <w:rsid w:val="00F61ECE"/>
    <w:rsid w:val="00F61FB0"/>
    <w:rsid w:val="00F62590"/>
    <w:rsid w:val="00F626A3"/>
    <w:rsid w:val="00F627DB"/>
    <w:rsid w:val="00F627E7"/>
    <w:rsid w:val="00F62AEA"/>
    <w:rsid w:val="00F62CAF"/>
    <w:rsid w:val="00F63170"/>
    <w:rsid w:val="00F63186"/>
    <w:rsid w:val="00F63419"/>
    <w:rsid w:val="00F6349D"/>
    <w:rsid w:val="00F635C5"/>
    <w:rsid w:val="00F637E0"/>
    <w:rsid w:val="00F63913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6CDF"/>
    <w:rsid w:val="00F66E65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67E95"/>
    <w:rsid w:val="00F70139"/>
    <w:rsid w:val="00F702DC"/>
    <w:rsid w:val="00F704A0"/>
    <w:rsid w:val="00F70C06"/>
    <w:rsid w:val="00F70EF0"/>
    <w:rsid w:val="00F711AD"/>
    <w:rsid w:val="00F714A5"/>
    <w:rsid w:val="00F71CE4"/>
    <w:rsid w:val="00F72409"/>
    <w:rsid w:val="00F724DE"/>
    <w:rsid w:val="00F72833"/>
    <w:rsid w:val="00F729C8"/>
    <w:rsid w:val="00F72C09"/>
    <w:rsid w:val="00F72CC7"/>
    <w:rsid w:val="00F72D9E"/>
    <w:rsid w:val="00F72DE9"/>
    <w:rsid w:val="00F72F67"/>
    <w:rsid w:val="00F730DF"/>
    <w:rsid w:val="00F73433"/>
    <w:rsid w:val="00F73AEF"/>
    <w:rsid w:val="00F74587"/>
    <w:rsid w:val="00F74725"/>
    <w:rsid w:val="00F74C1E"/>
    <w:rsid w:val="00F74F1F"/>
    <w:rsid w:val="00F75184"/>
    <w:rsid w:val="00F751D0"/>
    <w:rsid w:val="00F752A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7E5"/>
    <w:rsid w:val="00F76844"/>
    <w:rsid w:val="00F768AC"/>
    <w:rsid w:val="00F76BE2"/>
    <w:rsid w:val="00F76DFD"/>
    <w:rsid w:val="00F7713F"/>
    <w:rsid w:val="00F7731F"/>
    <w:rsid w:val="00F77612"/>
    <w:rsid w:val="00F7767D"/>
    <w:rsid w:val="00F80135"/>
    <w:rsid w:val="00F804F1"/>
    <w:rsid w:val="00F80633"/>
    <w:rsid w:val="00F80757"/>
    <w:rsid w:val="00F808AE"/>
    <w:rsid w:val="00F80A17"/>
    <w:rsid w:val="00F80E2D"/>
    <w:rsid w:val="00F80FAD"/>
    <w:rsid w:val="00F812CE"/>
    <w:rsid w:val="00F815B6"/>
    <w:rsid w:val="00F816B8"/>
    <w:rsid w:val="00F817B9"/>
    <w:rsid w:val="00F81B5D"/>
    <w:rsid w:val="00F81BF3"/>
    <w:rsid w:val="00F82766"/>
    <w:rsid w:val="00F82928"/>
    <w:rsid w:val="00F832CD"/>
    <w:rsid w:val="00F8337A"/>
    <w:rsid w:val="00F838DF"/>
    <w:rsid w:val="00F83CDF"/>
    <w:rsid w:val="00F83F09"/>
    <w:rsid w:val="00F8407E"/>
    <w:rsid w:val="00F845FB"/>
    <w:rsid w:val="00F850C1"/>
    <w:rsid w:val="00F8558C"/>
    <w:rsid w:val="00F8589A"/>
    <w:rsid w:val="00F858F8"/>
    <w:rsid w:val="00F85CB0"/>
    <w:rsid w:val="00F8601A"/>
    <w:rsid w:val="00F86094"/>
    <w:rsid w:val="00F86099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E20"/>
    <w:rsid w:val="00F87F76"/>
    <w:rsid w:val="00F90BDE"/>
    <w:rsid w:val="00F90CC0"/>
    <w:rsid w:val="00F90D4C"/>
    <w:rsid w:val="00F9115C"/>
    <w:rsid w:val="00F9128A"/>
    <w:rsid w:val="00F913E1"/>
    <w:rsid w:val="00F91422"/>
    <w:rsid w:val="00F91467"/>
    <w:rsid w:val="00F914B9"/>
    <w:rsid w:val="00F91A14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151"/>
    <w:rsid w:val="00F9320E"/>
    <w:rsid w:val="00F9326E"/>
    <w:rsid w:val="00F9344C"/>
    <w:rsid w:val="00F9367B"/>
    <w:rsid w:val="00F93B5E"/>
    <w:rsid w:val="00F940B2"/>
    <w:rsid w:val="00F94139"/>
    <w:rsid w:val="00F942ED"/>
    <w:rsid w:val="00F9473A"/>
    <w:rsid w:val="00F94770"/>
    <w:rsid w:val="00F949B1"/>
    <w:rsid w:val="00F94D5B"/>
    <w:rsid w:val="00F94F34"/>
    <w:rsid w:val="00F94F3D"/>
    <w:rsid w:val="00F9573B"/>
    <w:rsid w:val="00F95911"/>
    <w:rsid w:val="00F95C29"/>
    <w:rsid w:val="00F95D08"/>
    <w:rsid w:val="00F95F02"/>
    <w:rsid w:val="00F9663C"/>
    <w:rsid w:val="00F96FB0"/>
    <w:rsid w:val="00F97280"/>
    <w:rsid w:val="00F979C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CC9"/>
    <w:rsid w:val="00FA1DF3"/>
    <w:rsid w:val="00FA1FDD"/>
    <w:rsid w:val="00FA247E"/>
    <w:rsid w:val="00FA26A2"/>
    <w:rsid w:val="00FA297F"/>
    <w:rsid w:val="00FA2F94"/>
    <w:rsid w:val="00FA33A1"/>
    <w:rsid w:val="00FA33C7"/>
    <w:rsid w:val="00FA3613"/>
    <w:rsid w:val="00FA3662"/>
    <w:rsid w:val="00FA471C"/>
    <w:rsid w:val="00FA47E0"/>
    <w:rsid w:val="00FA4CCA"/>
    <w:rsid w:val="00FA4D33"/>
    <w:rsid w:val="00FA5123"/>
    <w:rsid w:val="00FA5515"/>
    <w:rsid w:val="00FA569C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B9A"/>
    <w:rsid w:val="00FA6CA6"/>
    <w:rsid w:val="00FA6CD2"/>
    <w:rsid w:val="00FA6CE8"/>
    <w:rsid w:val="00FA6DCB"/>
    <w:rsid w:val="00FA6EF5"/>
    <w:rsid w:val="00FA6EF7"/>
    <w:rsid w:val="00FA6F3B"/>
    <w:rsid w:val="00FA759C"/>
    <w:rsid w:val="00FA7897"/>
    <w:rsid w:val="00FA7B4A"/>
    <w:rsid w:val="00FA7CCE"/>
    <w:rsid w:val="00FA7E65"/>
    <w:rsid w:val="00FB01EA"/>
    <w:rsid w:val="00FB036D"/>
    <w:rsid w:val="00FB0503"/>
    <w:rsid w:val="00FB050E"/>
    <w:rsid w:val="00FB0A77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171"/>
    <w:rsid w:val="00FB375C"/>
    <w:rsid w:val="00FB3873"/>
    <w:rsid w:val="00FB3E44"/>
    <w:rsid w:val="00FB4233"/>
    <w:rsid w:val="00FB46FD"/>
    <w:rsid w:val="00FB49EC"/>
    <w:rsid w:val="00FB4D3C"/>
    <w:rsid w:val="00FB5275"/>
    <w:rsid w:val="00FB545F"/>
    <w:rsid w:val="00FB54D5"/>
    <w:rsid w:val="00FB5D50"/>
    <w:rsid w:val="00FB5D84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781"/>
    <w:rsid w:val="00FB7A38"/>
    <w:rsid w:val="00FB7DDE"/>
    <w:rsid w:val="00FB7E6A"/>
    <w:rsid w:val="00FB7FAD"/>
    <w:rsid w:val="00FC0669"/>
    <w:rsid w:val="00FC0752"/>
    <w:rsid w:val="00FC07A1"/>
    <w:rsid w:val="00FC0955"/>
    <w:rsid w:val="00FC0C67"/>
    <w:rsid w:val="00FC0D01"/>
    <w:rsid w:val="00FC0EB9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61"/>
    <w:rsid w:val="00FC4A6D"/>
    <w:rsid w:val="00FC4F8E"/>
    <w:rsid w:val="00FC5216"/>
    <w:rsid w:val="00FC5458"/>
    <w:rsid w:val="00FC5BDE"/>
    <w:rsid w:val="00FC61DE"/>
    <w:rsid w:val="00FC625A"/>
    <w:rsid w:val="00FC632B"/>
    <w:rsid w:val="00FC69CF"/>
    <w:rsid w:val="00FC6B0C"/>
    <w:rsid w:val="00FC6DB7"/>
    <w:rsid w:val="00FC6E16"/>
    <w:rsid w:val="00FC6EC2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51F"/>
    <w:rsid w:val="00FD057D"/>
    <w:rsid w:val="00FD0857"/>
    <w:rsid w:val="00FD0CC7"/>
    <w:rsid w:val="00FD16EB"/>
    <w:rsid w:val="00FD1826"/>
    <w:rsid w:val="00FD210E"/>
    <w:rsid w:val="00FD2699"/>
    <w:rsid w:val="00FD32DA"/>
    <w:rsid w:val="00FD32F4"/>
    <w:rsid w:val="00FD37D9"/>
    <w:rsid w:val="00FD3B14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92E"/>
    <w:rsid w:val="00FD5A90"/>
    <w:rsid w:val="00FD5B7E"/>
    <w:rsid w:val="00FD5E9B"/>
    <w:rsid w:val="00FD6051"/>
    <w:rsid w:val="00FD653F"/>
    <w:rsid w:val="00FD6816"/>
    <w:rsid w:val="00FD6843"/>
    <w:rsid w:val="00FD6F09"/>
    <w:rsid w:val="00FD7073"/>
    <w:rsid w:val="00FD77B2"/>
    <w:rsid w:val="00FD78A2"/>
    <w:rsid w:val="00FD79E3"/>
    <w:rsid w:val="00FD7E54"/>
    <w:rsid w:val="00FD7F97"/>
    <w:rsid w:val="00FE029B"/>
    <w:rsid w:val="00FE0849"/>
    <w:rsid w:val="00FE089A"/>
    <w:rsid w:val="00FE0FC5"/>
    <w:rsid w:val="00FE1336"/>
    <w:rsid w:val="00FE170D"/>
    <w:rsid w:val="00FE1734"/>
    <w:rsid w:val="00FE18E8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DF3"/>
    <w:rsid w:val="00FE2EC7"/>
    <w:rsid w:val="00FE3234"/>
    <w:rsid w:val="00FE36EE"/>
    <w:rsid w:val="00FE3B8E"/>
    <w:rsid w:val="00FE3EC1"/>
    <w:rsid w:val="00FE41AB"/>
    <w:rsid w:val="00FE41BE"/>
    <w:rsid w:val="00FE42A2"/>
    <w:rsid w:val="00FE42C7"/>
    <w:rsid w:val="00FE4335"/>
    <w:rsid w:val="00FE43A7"/>
    <w:rsid w:val="00FE45B1"/>
    <w:rsid w:val="00FE463A"/>
    <w:rsid w:val="00FE46CD"/>
    <w:rsid w:val="00FE47DE"/>
    <w:rsid w:val="00FE4889"/>
    <w:rsid w:val="00FE4B76"/>
    <w:rsid w:val="00FE4E60"/>
    <w:rsid w:val="00FE509F"/>
    <w:rsid w:val="00FE515D"/>
    <w:rsid w:val="00FE53BC"/>
    <w:rsid w:val="00FE5A54"/>
    <w:rsid w:val="00FE5B83"/>
    <w:rsid w:val="00FE5CA3"/>
    <w:rsid w:val="00FE649F"/>
    <w:rsid w:val="00FE657C"/>
    <w:rsid w:val="00FE65BA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1DB8"/>
    <w:rsid w:val="00FF2842"/>
    <w:rsid w:val="00FF30DF"/>
    <w:rsid w:val="00FF34B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11"/>
    <w:rsid w:val="00FF573C"/>
    <w:rsid w:val="00FF58FE"/>
    <w:rsid w:val="00FF5BFC"/>
    <w:rsid w:val="00FF5EBB"/>
    <w:rsid w:val="00FF6053"/>
    <w:rsid w:val="00FF61D2"/>
    <w:rsid w:val="00FF662A"/>
    <w:rsid w:val="00FF6968"/>
    <w:rsid w:val="00FF6A27"/>
    <w:rsid w:val="00FF6BDA"/>
    <w:rsid w:val="00FF6BF3"/>
    <w:rsid w:val="00FF6C0E"/>
    <w:rsid w:val="00FF6F41"/>
    <w:rsid w:val="00FF719C"/>
    <w:rsid w:val="00FF7328"/>
    <w:rsid w:val="00FF755C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styleId="LineNumber">
    <w:name w:val="line number"/>
    <w:basedOn w:val="DefaultParagraphFont"/>
    <w:semiHidden/>
    <w:unhideWhenUsed/>
    <w:rsid w:val="00C620EA"/>
  </w:style>
  <w:style w:type="character" w:customStyle="1" w:styleId="ui-provider">
    <w:name w:val="ui-provider"/>
    <w:basedOn w:val="DefaultParagraphFont"/>
    <w:rsid w:val="0028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CEDDF0CFFE7824BB0A632FAAE5B63F4" ma:contentTypeVersion="18" ma:contentTypeDescription="สร้างเอกสารใหม่" ma:contentTypeScope="" ma:versionID="c308442d79e43f1f4c5e7ad4f26ebff4">
  <xsd:schema xmlns:xsd="http://www.w3.org/2001/XMLSchema" xmlns:xs="http://www.w3.org/2001/XMLSchema" xmlns:p="http://schemas.microsoft.com/office/2006/metadata/properties" xmlns:ns2="24fade9a-85b0-4635-9e51-460970b3ddca" xmlns:ns3="437d3132-9a5d-487d-8f9b-1c7b0d925b36" targetNamespace="http://schemas.microsoft.com/office/2006/metadata/properties" ma:root="true" ma:fieldsID="eee871dc20e64e3bec90b834690c9494" ns2:_="" ns3:_="">
    <xsd:import namespace="24fade9a-85b0-4635-9e51-460970b3ddca"/>
    <xsd:import namespace="437d3132-9a5d-487d-8f9b-1c7b0d925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0f81819-5c54-4413-89a8-59c46eb0a2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3132-9a5d-487d-8f9b-1c7b0d925b3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1bde94d-4096-475e-b4f2-98770005c699}" ma:internalName="TaxCatchAll" ma:showField="CatchAllData" ma:web="437d3132-9a5d-487d-8f9b-1c7b0d925b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fade9a-85b0-4635-9e51-460970b3ddca">
      <Terms xmlns="http://schemas.microsoft.com/office/infopath/2007/PartnerControls"/>
    </lcf76f155ced4ddcb4097134ff3c332f>
    <TaxCatchAll xmlns="437d3132-9a5d-487d-8f9b-1c7b0d925b3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C70724-DC5E-4884-8C6C-B1B1668EFE25}"/>
</file>

<file path=customXml/itemProps2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Tamonwan, Muangklang</cp:lastModifiedBy>
  <cp:revision>2</cp:revision>
  <cp:lastPrinted>2024-05-14T08:53:00Z</cp:lastPrinted>
  <dcterms:created xsi:type="dcterms:W3CDTF">2024-05-14T09:57:00Z</dcterms:created>
  <dcterms:modified xsi:type="dcterms:W3CDTF">2024-05-14T09:57:00Z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