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952EEB" w:rsidRPr="00BA3B87" w14:paraId="47C3C02F" w14:textId="77777777" w:rsidTr="00AD05C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6E7084D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br w:type="page"/>
            </w:r>
            <w:r>
              <w:rPr>
                <w:b w:val="0"/>
                <w:bCs w:val="0"/>
              </w:rPr>
              <w:br w:type="page"/>
            </w: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3667E9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3D2BBC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952EEB" w:rsidRPr="00BA3B87" w14:paraId="452EE97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B0B2B3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C45EE3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7C78E67B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952EEB" w:rsidRPr="00BA3B87" w14:paraId="2496347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BFE3A2" w14:textId="77777777" w:rsidR="00952EEB" w:rsidRPr="00BC65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38C906C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8D5F85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85870" w:rsidRPr="00BA3B87" w14:paraId="3F91CB37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AC3DE4" w14:textId="572DC416" w:rsidR="00185870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CF2C3E" w14:textId="77777777" w:rsidR="00185870" w:rsidRPr="00BA3B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12D41" w14:textId="511CA42B" w:rsidR="00185870" w:rsidRPr="00BA3B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85870" w:rsidRPr="00BA3B87" w14:paraId="57E5D98C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671664" w14:textId="7FCAE0F0" w:rsidR="00185870" w:rsidRPr="00BC65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D2C268" w14:textId="77777777" w:rsidR="00185870" w:rsidRPr="00BA3B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905F1" w14:textId="52D2F4BD" w:rsidR="00185870" w:rsidRPr="00BA3B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64581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185870" w:rsidRPr="00BA3B87" w14:paraId="62EDCBD6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D7B863" w14:textId="7CE35863" w:rsidR="00185870" w:rsidRPr="00BC65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C9705B" w14:textId="77777777" w:rsidR="00185870" w:rsidRPr="00BA3B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E803FC" w14:textId="0203DED1" w:rsidR="00185870" w:rsidRPr="00BA3B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6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</w:t>
            </w:r>
            <w:r w:rsidRPr="007A6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185870" w:rsidRPr="00BA3B87" w14:paraId="287FBB05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B1C328" w14:textId="231BC893" w:rsidR="00185870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98BD61" w14:textId="77777777" w:rsidR="00185870" w:rsidRPr="00BA3B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A62900" w14:textId="69879778" w:rsidR="00185870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85870" w:rsidRPr="00BA3B87" w14:paraId="32BCB568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36765F" w14:textId="6F2A067F" w:rsidR="00185870" w:rsidRPr="00BC65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680643" w14:textId="77777777" w:rsidR="00185870" w:rsidRPr="00BA3B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4F376" w14:textId="57745AC1" w:rsidR="00185870" w:rsidRPr="00BA3B87" w:rsidRDefault="00F44DFC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F44DFC" w:rsidRPr="00BA3B87" w14:paraId="36A469F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8831D3" w14:textId="7BDE6171" w:rsidR="00F44DFC" w:rsidRPr="00BC65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EC135D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AFBAF6" w14:textId="27328037" w:rsidR="00F44DFC" w:rsidRPr="00C241F2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1F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44DFC" w:rsidRPr="00BA3B87" w14:paraId="0E969EB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455E69" w14:textId="06D88ABF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43E2E0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63613F" w14:textId="1D83BD38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F44DFC" w:rsidRPr="00BA3B87" w14:paraId="5F980A4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16F69" w14:textId="3C4F68CD" w:rsidR="00F44DFC" w:rsidRPr="00BC65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9BEAB4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87FA3F" w14:textId="0956FA81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44DFC" w:rsidRPr="00BA3B87" w14:paraId="63A56DDD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C00E49" w14:textId="4D7448C7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AF0ED8C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D5E454" w14:textId="46480A1E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44DFC" w:rsidRPr="00BA3B87" w14:paraId="204088C0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4296FC" w14:textId="0118DF00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7A7055C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855CA9" w14:textId="57249A15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2753B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(ขาดทุน)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F44DFC" w:rsidRPr="00BA3B87" w14:paraId="5355BB8D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0F4C51" w14:textId="322FBB46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AEF6EA1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7400F6" w14:textId="27CFB36A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44DFC" w:rsidRPr="00BA3B87" w14:paraId="15001C9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74A128" w14:textId="6C302FB7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1576EA0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3BA39B" w14:textId="5A9F4DB0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F44DFC" w:rsidRPr="00BA3B87" w14:paraId="11A429C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56BE4A" w14:textId="05FF1C5C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ACEF9C1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50539A" w14:textId="05367B25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F44DFC" w:rsidRPr="00BA3B87" w14:paraId="2131B51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E3107A" w14:textId="0E194A0A" w:rsidR="00F44DFC" w:rsidRPr="00BC65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EFC1513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C1644E" w14:textId="161EE52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649DB" w:rsidRPr="00BA3B87" w14:paraId="2E41C63A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FDFCE5" w14:textId="55CD2AF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B8B1F" w14:textId="77777777" w:rsidR="00A649DB" w:rsidRPr="00B677CE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1D750B5E" w14:textId="19AE5D5F" w:rsidR="00A649DB" w:rsidRPr="00B677CE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649DB" w:rsidRPr="00BA3B87" w14:paraId="6BA68D8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E77F0" w14:textId="629F713C" w:rsidR="00A649DB" w:rsidRPr="00BC65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BF5FF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89203D" w14:textId="2D4C6BA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649DB" w:rsidRPr="00BA3B87" w14:paraId="7743EB3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FD41F" w14:textId="77777777" w:rsidR="00A649DB" w:rsidRPr="00BC65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99B13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4F24D0" w14:textId="77777777" w:rsidR="00A649DB" w:rsidRPr="001A0D1E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49DB" w:rsidRPr="00BA3B87" w14:paraId="2F4EAC7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A4A5C3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7CB7B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C61CE1" w14:textId="77777777" w:rsidR="00A649DB" w:rsidRPr="006A3DFE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49DB" w:rsidRPr="00BA3B87" w14:paraId="6326B04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3C45EC" w14:textId="7777777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35B02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D72157" w14:textId="7777777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  <w:tr w:rsidR="00A649DB" w:rsidRPr="00BA3B87" w14:paraId="08A27782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44FA3E" w14:textId="7777777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0F8B0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913B73" w14:textId="77777777" w:rsidR="00A649DB" w:rsidRPr="0045264A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</w:tbl>
    <w:p w14:paraId="2259EB61" w14:textId="77777777" w:rsidR="00952EEB" w:rsidRDefault="00952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4C087AC" w14:textId="77777777" w:rsidR="00276700" w:rsidRPr="009433A9" w:rsidRDefault="00276700" w:rsidP="00CA0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98297D" w:rsidRDefault="00276700" w:rsidP="00490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47441409" w14:textId="511E3D90" w:rsidR="006F68AE" w:rsidRPr="009433A9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2768FA">
        <w:rPr>
          <w:rFonts w:ascii="Angsana New" w:hAnsi="Angsana New"/>
          <w:bCs/>
          <w:sz w:val="30"/>
          <w:szCs w:val="30"/>
        </w:rPr>
        <w:t>14</w:t>
      </w:r>
      <w:r w:rsidR="00833121" w:rsidRPr="00280581">
        <w:rPr>
          <w:rFonts w:ascii="Angsana New" w:hAnsi="Angsana New"/>
          <w:sz w:val="30"/>
          <w:szCs w:val="30"/>
          <w:cs/>
        </w:rPr>
        <w:t xml:space="preserve"> </w:t>
      </w:r>
      <w:r w:rsidR="000F30D1">
        <w:rPr>
          <w:rFonts w:ascii="Angsana New" w:hAnsi="Angsana New" w:hint="cs"/>
          <w:sz w:val="30"/>
          <w:szCs w:val="30"/>
          <w:cs/>
        </w:rPr>
        <w:t>พฤษภาคม</w:t>
      </w:r>
      <w:r w:rsidR="00833121" w:rsidRPr="00280581">
        <w:rPr>
          <w:rFonts w:ascii="Angsana New" w:hAnsi="Angsana New" w:hint="cs"/>
          <w:sz w:val="30"/>
          <w:szCs w:val="30"/>
          <w:cs/>
        </w:rPr>
        <w:t xml:space="preserve"> </w:t>
      </w:r>
      <w:r w:rsidR="000C411E" w:rsidRPr="00AC09DC">
        <w:rPr>
          <w:rFonts w:ascii="Angsana New" w:hAnsi="Angsana New" w:hint="cs"/>
          <w:sz w:val="30"/>
          <w:szCs w:val="30"/>
        </w:rPr>
        <w:t>256</w:t>
      </w:r>
      <w:r w:rsidR="000F30D1">
        <w:rPr>
          <w:rFonts w:ascii="Angsana New" w:hAnsi="Angsana New"/>
          <w:sz w:val="30"/>
          <w:szCs w:val="30"/>
        </w:rPr>
        <w:t>7</w:t>
      </w:r>
    </w:p>
    <w:p w14:paraId="19C18B58" w14:textId="77777777" w:rsidR="00661CC0" w:rsidRPr="001321E3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5D25ABE" w14:textId="77777777" w:rsidR="00661CC0" w:rsidRPr="00EA620D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A620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98297D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D8D4E1" w14:textId="59A7B36C" w:rsidR="001512FC" w:rsidRPr="009433A9" w:rsidRDefault="001512FC" w:rsidP="00F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</w:t>
      </w:r>
      <w:r w:rsidRPr="009433A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     </w:t>
      </w:r>
      <w:r w:rsidRPr="009433A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433A9">
        <w:rPr>
          <w:rFonts w:ascii="Angsana New" w:hAnsi="Angsana New"/>
          <w:sz w:val="30"/>
          <w:szCs w:val="30"/>
        </w:rPr>
        <w:t>34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เรื่อง </w:t>
      </w:r>
      <w:r w:rsidRPr="009433A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433A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817B9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372A9">
        <w:rPr>
          <w:rFonts w:ascii="Angsana New" w:hAnsi="Angsana New"/>
          <w:sz w:val="30"/>
          <w:szCs w:val="30"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372A9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8484F" w:rsidRPr="009433A9">
        <w:rPr>
          <w:rFonts w:ascii="Angsana New" w:hAnsi="Angsana New"/>
          <w:sz w:val="30"/>
          <w:szCs w:val="30"/>
        </w:rPr>
        <w:t>31</w:t>
      </w:r>
      <w:r w:rsidR="0048484F" w:rsidRPr="009433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8484F" w:rsidRPr="009433A9">
        <w:rPr>
          <w:rFonts w:ascii="Angsana New" w:hAnsi="Angsana New"/>
          <w:sz w:val="30"/>
          <w:szCs w:val="30"/>
        </w:rPr>
        <w:t>256</w:t>
      </w:r>
      <w:r w:rsidR="000F30D1">
        <w:rPr>
          <w:rFonts w:ascii="Angsana New" w:hAnsi="Angsana New"/>
          <w:sz w:val="30"/>
          <w:szCs w:val="30"/>
        </w:rPr>
        <w:t>6</w:t>
      </w:r>
    </w:p>
    <w:p w14:paraId="2983236C" w14:textId="26F2B0F1" w:rsidR="001512FC" w:rsidRPr="0098297D" w:rsidRDefault="001512FC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969D299" w14:textId="7D425FEA" w:rsidR="009414E3" w:rsidRPr="009433A9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433A9">
        <w:rPr>
          <w:rFonts w:ascii="Angsana New" w:hAnsi="Angsana New" w:hint="cs"/>
          <w:sz w:val="30"/>
          <w:szCs w:val="30"/>
          <w:cs/>
        </w:rPr>
        <w:t>และ</w:t>
      </w:r>
      <w:r w:rsidRPr="009433A9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433A9">
        <w:rPr>
          <w:rFonts w:ascii="Angsana New" w:hAnsi="Angsana New" w:hint="cs"/>
          <w:sz w:val="30"/>
          <w:szCs w:val="30"/>
          <w:cs/>
        </w:rPr>
        <w:t>ไว้</w:t>
      </w:r>
      <w:r w:rsidRPr="009433A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433A9">
        <w:rPr>
          <w:rFonts w:ascii="Angsana New" w:hAnsi="Angsana New"/>
          <w:sz w:val="30"/>
          <w:szCs w:val="30"/>
        </w:rPr>
        <w:t>31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/>
          <w:sz w:val="30"/>
          <w:szCs w:val="30"/>
        </w:rPr>
        <w:t>256</w:t>
      </w:r>
      <w:r w:rsidR="000F30D1">
        <w:rPr>
          <w:rFonts w:ascii="Angsana New" w:hAnsi="Angsana New"/>
          <w:sz w:val="30"/>
          <w:szCs w:val="30"/>
        </w:rPr>
        <w:t>6</w:t>
      </w:r>
    </w:p>
    <w:p w14:paraId="6728B332" w14:textId="77777777" w:rsidR="001E2D8D" w:rsidRPr="0098297D" w:rsidRDefault="001E2D8D" w:rsidP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3D43DDE" w14:textId="77777777" w:rsidR="00B81115" w:rsidRPr="00EA620D" w:rsidRDefault="00B81115" w:rsidP="00B8111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A620D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E97F2E" w:rsidRDefault="00533BC3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20"/>
          <w:szCs w:val="20"/>
          <w:cs/>
        </w:rPr>
      </w:pPr>
    </w:p>
    <w:p w14:paraId="5F99C634" w14:textId="2C405809" w:rsidR="009723E4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7EB8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E32AD6">
        <w:rPr>
          <w:rFonts w:ascii="Angsana New" w:hAnsi="Angsana New" w:hint="cs"/>
          <w:sz w:val="30"/>
          <w:szCs w:val="30"/>
          <w:cs/>
        </w:rPr>
        <w:t>ไม่ได้มีการเปลี่ยนแปลงอย่างมีสาระสำคัญ</w:t>
      </w:r>
    </w:p>
    <w:p w14:paraId="48880240" w14:textId="77777777" w:rsidR="00981AB8" w:rsidRDefault="00981AB8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059D5C" w14:textId="4D5EEF99" w:rsidR="00EB2817" w:rsidRPr="00CA48D5" w:rsidRDefault="005B6CEC" w:rsidP="00F1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48D5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CA48D5">
        <w:rPr>
          <w:rFonts w:ascii="Angsana New" w:hAnsi="Angsana New" w:hint="cs"/>
          <w:sz w:val="30"/>
          <w:szCs w:val="30"/>
          <w:cs/>
        </w:rPr>
        <w:t>งวด</w:t>
      </w:r>
      <w:r w:rsidR="000F30D1">
        <w:rPr>
          <w:rFonts w:ascii="Angsana New" w:hAnsi="Angsana New" w:hint="cs"/>
          <w:sz w:val="30"/>
          <w:szCs w:val="30"/>
          <w:cs/>
        </w:rPr>
        <w:t>สาม</w:t>
      </w:r>
      <w:r w:rsidR="00833121" w:rsidRPr="00832AE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F30D1" w:rsidRPr="000F30D1">
        <w:rPr>
          <w:rFonts w:ascii="Angsana New" w:hAnsi="Angsana New"/>
          <w:sz w:val="30"/>
          <w:szCs w:val="30"/>
        </w:rPr>
        <w:t xml:space="preserve">31 </w:t>
      </w:r>
      <w:r w:rsidR="000F30D1" w:rsidRPr="000F30D1">
        <w:rPr>
          <w:rFonts w:ascii="Angsana New" w:hAnsi="Angsana New"/>
          <w:sz w:val="30"/>
          <w:szCs w:val="30"/>
          <w:cs/>
        </w:rPr>
        <w:t xml:space="preserve">มีนาคม </w:t>
      </w:r>
      <w:r w:rsidR="000F30D1" w:rsidRPr="000F30D1">
        <w:rPr>
          <w:rFonts w:ascii="Angsana New" w:hAnsi="Angsana New"/>
          <w:sz w:val="30"/>
          <w:szCs w:val="30"/>
        </w:rPr>
        <w:t>256</w:t>
      </w:r>
      <w:r w:rsidR="000F30D1">
        <w:rPr>
          <w:rFonts w:ascii="Angsana New" w:hAnsi="Angsana New"/>
          <w:sz w:val="30"/>
          <w:szCs w:val="30"/>
        </w:rPr>
        <w:t xml:space="preserve">7 </w:t>
      </w:r>
      <w:r w:rsidRPr="00CA48D5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E1A9759" w14:textId="77777777" w:rsidR="00EB2817" w:rsidRDefault="00EB2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1321E3" w:rsidRPr="009433A9" w14:paraId="662F7776" w14:textId="77777777" w:rsidTr="0006056B">
        <w:tc>
          <w:tcPr>
            <w:tcW w:w="2132" w:type="pct"/>
          </w:tcPr>
          <w:p w14:paraId="645F6E4A" w14:textId="77777777" w:rsidR="001321E3" w:rsidRPr="009433A9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74" w:type="pct"/>
            <w:gridSpan w:val="3"/>
          </w:tcPr>
          <w:p w14:paraId="3C16ED77" w14:textId="77777777" w:rsidR="001321E3" w:rsidRPr="009433A9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6A0CD3D" w14:textId="77777777" w:rsidR="001321E3" w:rsidRPr="009433A9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71EE8349" w14:textId="77777777" w:rsidR="001321E3" w:rsidRPr="009433A9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0D1" w:rsidRPr="009433A9" w14:paraId="6808CA4F" w14:textId="77777777" w:rsidTr="0006056B">
        <w:tc>
          <w:tcPr>
            <w:tcW w:w="2132" w:type="pct"/>
          </w:tcPr>
          <w:p w14:paraId="4606D218" w14:textId="324B00CC" w:rsidR="000F30D1" w:rsidRPr="009433A9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14:paraId="0EB6AF99" w14:textId="6E90A787" w:rsidR="000F30D1" w:rsidRPr="009433A9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117B41FF" w14:textId="77777777" w:rsidR="000F30D1" w:rsidRPr="009433A9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9F9D11" w14:textId="150B9BC7" w:rsidR="000F30D1" w:rsidRPr="009433A9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46596F51" w14:textId="77777777" w:rsidR="000F30D1" w:rsidRPr="009433A9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0103D9B" w14:textId="23C3725D" w:rsidR="000F30D1" w:rsidRPr="009433A9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3A185294" w14:textId="77777777" w:rsidR="000F30D1" w:rsidRPr="009433A9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224C790" w14:textId="58D34FA3" w:rsidR="000F30D1" w:rsidRPr="009433A9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321E3" w:rsidRPr="009433A9" w14:paraId="11680FCC" w14:textId="77777777" w:rsidTr="0006056B">
        <w:tc>
          <w:tcPr>
            <w:tcW w:w="2132" w:type="pct"/>
          </w:tcPr>
          <w:p w14:paraId="3446213A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14:paraId="01757076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1E3" w:rsidRPr="009433A9" w14:paraId="58E0B0FF" w14:textId="77777777" w:rsidTr="0006056B">
        <w:tc>
          <w:tcPr>
            <w:tcW w:w="2132" w:type="pct"/>
          </w:tcPr>
          <w:p w14:paraId="6032D00A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1863E730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BA8EC9C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14:paraId="2A8A0426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BCDF9BA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77F218D4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DAF6911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D5E61F4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F30D1" w:rsidRPr="009433A9" w14:paraId="238E5FB6" w14:textId="77777777" w:rsidTr="0006056B">
        <w:tc>
          <w:tcPr>
            <w:tcW w:w="2132" w:type="pct"/>
          </w:tcPr>
          <w:p w14:paraId="3EF2FB15" w14:textId="77777777" w:rsidR="000F30D1" w:rsidRPr="009433A9" w:rsidRDefault="000F30D1" w:rsidP="000F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0A97234F" w14:textId="4C461531" w:rsidR="000F30D1" w:rsidRPr="009433A9" w:rsidRDefault="00F767E5" w:rsidP="000F30D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3323689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62FF63" w14:textId="590AEFB8" w:rsidR="000F30D1" w:rsidRPr="009433A9" w:rsidRDefault="000F30D1" w:rsidP="000F30D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8EC35BC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8D62CB1" w14:textId="4EF66178" w:rsidR="000F30D1" w:rsidRPr="009433A9" w:rsidRDefault="00F767E5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4,451</w:t>
            </w:r>
          </w:p>
        </w:tc>
        <w:tc>
          <w:tcPr>
            <w:tcW w:w="128" w:type="pct"/>
          </w:tcPr>
          <w:p w14:paraId="1B7D290B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B9C3AF4" w14:textId="11CA5F7F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21,809</w:t>
            </w:r>
          </w:p>
        </w:tc>
      </w:tr>
      <w:tr w:rsidR="000F30D1" w:rsidRPr="009433A9" w14:paraId="73706E2D" w14:textId="77777777" w:rsidTr="0006056B">
        <w:tc>
          <w:tcPr>
            <w:tcW w:w="2132" w:type="pct"/>
          </w:tcPr>
          <w:p w14:paraId="27FA7E05" w14:textId="77777777" w:rsidR="000F30D1" w:rsidRPr="009433A9" w:rsidRDefault="000F30D1" w:rsidP="000F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4FC1426F" w14:textId="37A7C827" w:rsidR="000F30D1" w:rsidRPr="009F2F68" w:rsidRDefault="00F767E5" w:rsidP="000F30D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41E7424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F5A5E6B" w14:textId="487EF05F" w:rsidR="000F30D1" w:rsidRPr="009433A9" w:rsidRDefault="000F30D1" w:rsidP="000F30D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28E52ACE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AA7E4F1" w14:textId="728829FE" w:rsidR="000F30D1" w:rsidRPr="009433A9" w:rsidRDefault="00F767E5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</w:t>
            </w:r>
            <w:r w:rsidR="008B7B15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28" w:type="pct"/>
          </w:tcPr>
          <w:p w14:paraId="1606F607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19236A" w14:textId="6D9FD141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1,914</w:t>
            </w:r>
          </w:p>
        </w:tc>
      </w:tr>
      <w:tr w:rsidR="000F30D1" w:rsidRPr="009433A9" w14:paraId="39E82640" w14:textId="77777777" w:rsidTr="0006056B">
        <w:tc>
          <w:tcPr>
            <w:tcW w:w="2132" w:type="pct"/>
          </w:tcPr>
          <w:p w14:paraId="3B3F97EE" w14:textId="77777777" w:rsidR="000F30D1" w:rsidRPr="009433A9" w:rsidRDefault="000F30D1" w:rsidP="000F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11B44860" w14:textId="3AB6415B" w:rsidR="000F30D1" w:rsidRPr="009433A9" w:rsidRDefault="00F767E5" w:rsidP="000F30D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C494638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217A6CA" w14:textId="2D0F90DC" w:rsidR="000F30D1" w:rsidRPr="009433A9" w:rsidRDefault="000F30D1" w:rsidP="000F30D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066620F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2CCA8A7" w14:textId="53ECF831" w:rsidR="000F30D1" w:rsidRPr="009433A9" w:rsidRDefault="00F767E5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</w:t>
            </w:r>
            <w:r w:rsidR="008B7B15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28" w:type="pct"/>
          </w:tcPr>
          <w:p w14:paraId="006EC1EC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4123781" w14:textId="5036B1D4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1,731</w:t>
            </w:r>
          </w:p>
        </w:tc>
      </w:tr>
      <w:tr w:rsidR="000F30D1" w:rsidRPr="009433A9" w14:paraId="2B86D29A" w14:textId="77777777" w:rsidTr="0006056B">
        <w:tc>
          <w:tcPr>
            <w:tcW w:w="2132" w:type="pct"/>
          </w:tcPr>
          <w:p w14:paraId="1A103C82" w14:textId="77777777" w:rsidR="000F30D1" w:rsidRPr="009433A9" w:rsidRDefault="000F30D1" w:rsidP="000F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7BEDFB86" w14:textId="7CF61AF1" w:rsidR="000F30D1" w:rsidRPr="009433A9" w:rsidRDefault="00F767E5" w:rsidP="000F30D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3D73BA3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17D514" w14:textId="1312CD68" w:rsidR="000F30D1" w:rsidRPr="009433A9" w:rsidRDefault="000F30D1" w:rsidP="000F30D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456134A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52EF278" w14:textId="6CC21403" w:rsidR="000F30D1" w:rsidRPr="009433A9" w:rsidRDefault="00F767E5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</w:t>
            </w:r>
          </w:p>
        </w:tc>
        <w:tc>
          <w:tcPr>
            <w:tcW w:w="128" w:type="pct"/>
          </w:tcPr>
          <w:p w14:paraId="0518D7B7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182D19" w14:textId="05FED084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264</w:t>
            </w:r>
          </w:p>
        </w:tc>
      </w:tr>
      <w:tr w:rsidR="000F30D1" w:rsidRPr="009433A9" w14:paraId="238B5EE6" w14:textId="77777777" w:rsidTr="0006056B">
        <w:tc>
          <w:tcPr>
            <w:tcW w:w="2132" w:type="pct"/>
          </w:tcPr>
          <w:p w14:paraId="7698B85B" w14:textId="77777777" w:rsidR="000F30D1" w:rsidRPr="009433A9" w:rsidRDefault="000F30D1" w:rsidP="000F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4" w:type="pct"/>
          </w:tcPr>
          <w:p w14:paraId="5BE5708B" w14:textId="7CA17AED" w:rsidR="000F30D1" w:rsidRPr="009433A9" w:rsidRDefault="00F767E5" w:rsidP="000F30D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C1B7D82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5AAA51E" w14:textId="40D6D718" w:rsidR="000F30D1" w:rsidRPr="009433A9" w:rsidRDefault="000F30D1" w:rsidP="000F30D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E8D2EEA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94D97A2" w14:textId="51B1C752" w:rsidR="000F30D1" w:rsidRPr="009433A9" w:rsidRDefault="00F767E5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4,224</w:t>
            </w:r>
          </w:p>
        </w:tc>
        <w:tc>
          <w:tcPr>
            <w:tcW w:w="128" w:type="pct"/>
          </w:tcPr>
          <w:p w14:paraId="50BEE669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69A2BB3" w14:textId="570EF0EF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3,732</w:t>
            </w:r>
          </w:p>
        </w:tc>
      </w:tr>
      <w:tr w:rsidR="000F30D1" w:rsidRPr="009433A9" w14:paraId="00B2370D" w14:textId="77777777" w:rsidTr="0006056B">
        <w:tc>
          <w:tcPr>
            <w:tcW w:w="2132" w:type="pct"/>
          </w:tcPr>
          <w:p w14:paraId="34C47479" w14:textId="77777777" w:rsidR="000F30D1" w:rsidRPr="009433A9" w:rsidRDefault="000F30D1" w:rsidP="000F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4" w:type="pct"/>
          </w:tcPr>
          <w:p w14:paraId="6FB51468" w14:textId="59F5CFEE" w:rsidR="000F30D1" w:rsidRPr="009433A9" w:rsidRDefault="00F767E5" w:rsidP="000F30D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0DCBA71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EE940D0" w14:textId="50D308B7" w:rsidR="000F30D1" w:rsidRPr="009433A9" w:rsidRDefault="000F30D1" w:rsidP="000F30D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5685B81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F8B4C17" w14:textId="2C3864BD" w:rsidR="000F30D1" w:rsidRPr="009433A9" w:rsidRDefault="00F767E5" w:rsidP="008B7B15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DF2DB3B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8D14E36" w14:textId="263FA5D6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</w:p>
        </w:tc>
      </w:tr>
      <w:tr w:rsidR="000F30D1" w:rsidRPr="009433A9" w14:paraId="78BE9C52" w14:textId="77777777" w:rsidTr="0006056B">
        <w:tc>
          <w:tcPr>
            <w:tcW w:w="2132" w:type="pct"/>
          </w:tcPr>
          <w:p w14:paraId="4FF6A17F" w14:textId="77777777" w:rsidR="000F30D1" w:rsidRPr="009433A9" w:rsidRDefault="000F30D1" w:rsidP="000F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439E72AF" w14:textId="4636C4C9" w:rsidR="000F30D1" w:rsidRPr="009433A9" w:rsidRDefault="00F767E5" w:rsidP="000F30D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0A277F2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3E0469E" w14:textId="2C6D4056" w:rsidR="000F30D1" w:rsidRPr="009433A9" w:rsidRDefault="000F30D1" w:rsidP="000F30D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E021515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0EF9FDF" w14:textId="262A9195" w:rsidR="000F30D1" w:rsidRPr="009433A9" w:rsidRDefault="00F767E5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14,645</w:t>
            </w:r>
          </w:p>
        </w:tc>
        <w:tc>
          <w:tcPr>
            <w:tcW w:w="128" w:type="pct"/>
          </w:tcPr>
          <w:p w14:paraId="23D4EE4D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AC6D3F8" w14:textId="44F7D39D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2,551</w:t>
            </w:r>
          </w:p>
        </w:tc>
      </w:tr>
      <w:tr w:rsidR="000F30D1" w:rsidRPr="009433A9" w14:paraId="15DD9FAC" w14:textId="77777777" w:rsidTr="0006056B">
        <w:tc>
          <w:tcPr>
            <w:tcW w:w="2132" w:type="pct"/>
          </w:tcPr>
          <w:p w14:paraId="437FDDB7" w14:textId="77777777" w:rsidR="000F30D1" w:rsidRPr="009433A9" w:rsidRDefault="000F30D1" w:rsidP="000F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1B698CED" w14:textId="3E283F5E" w:rsidR="000F30D1" w:rsidRPr="009433A9" w:rsidRDefault="00F767E5" w:rsidP="000F30D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B50129A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9E661C2" w14:textId="0BB62BE3" w:rsidR="000F30D1" w:rsidRPr="009433A9" w:rsidRDefault="000F30D1" w:rsidP="000F30D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64111B6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95162D5" w14:textId="4AF7EC6D" w:rsidR="000F30D1" w:rsidRPr="009433A9" w:rsidRDefault="00F767E5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128" w:type="pct"/>
          </w:tcPr>
          <w:p w14:paraId="72497EE9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896A251" w14:textId="65158FAB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</w:p>
        </w:tc>
      </w:tr>
      <w:tr w:rsidR="00833121" w:rsidRPr="009433A9" w14:paraId="797B387A" w14:textId="77777777" w:rsidTr="0006056B">
        <w:tc>
          <w:tcPr>
            <w:tcW w:w="2132" w:type="pct"/>
          </w:tcPr>
          <w:p w14:paraId="72433D55" w14:textId="77777777" w:rsidR="00833121" w:rsidRPr="00951973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4" w:type="pct"/>
          </w:tcPr>
          <w:p w14:paraId="1894DA65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218B198D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2" w:type="pct"/>
          </w:tcPr>
          <w:p w14:paraId="70600D49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2FEAAC45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7" w:type="pct"/>
          </w:tcPr>
          <w:p w14:paraId="58DFAB8E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17C55449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083F2500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0F30D1" w:rsidRPr="009433A9" w14:paraId="6B8C2482" w14:textId="77777777" w:rsidTr="0006056B">
        <w:tc>
          <w:tcPr>
            <w:tcW w:w="2132" w:type="pct"/>
            <w:shd w:val="clear" w:color="auto" w:fill="auto"/>
          </w:tcPr>
          <w:p w14:paraId="0732AB77" w14:textId="77777777" w:rsidR="000F30D1" w:rsidRPr="009433A9" w:rsidRDefault="000F30D1" w:rsidP="000F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14:paraId="3DE8B38C" w14:textId="2F652CC8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33CC7FF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DD135B6" w14:textId="00394052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0E066A2D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723F8EC" w14:textId="07FFED24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A112E88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032E51B" w14:textId="3E381164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8364A" w:rsidRPr="009433A9" w14:paraId="7A9524C1" w14:textId="77777777" w:rsidTr="0006056B">
        <w:tc>
          <w:tcPr>
            <w:tcW w:w="2132" w:type="pct"/>
            <w:shd w:val="clear" w:color="auto" w:fill="auto"/>
          </w:tcPr>
          <w:p w14:paraId="7A61780C" w14:textId="77777777" w:rsidR="0038364A" w:rsidRPr="009433A9" w:rsidRDefault="0038364A" w:rsidP="0038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08476910" w14:textId="40A64479" w:rsidR="0038364A" w:rsidRPr="00D401E3" w:rsidRDefault="0038364A" w:rsidP="003836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11,311</w:t>
            </w:r>
          </w:p>
        </w:tc>
        <w:tc>
          <w:tcPr>
            <w:tcW w:w="128" w:type="pct"/>
            <w:shd w:val="clear" w:color="auto" w:fill="auto"/>
          </w:tcPr>
          <w:p w14:paraId="3696324D" w14:textId="77777777" w:rsidR="0038364A" w:rsidRPr="00D401E3" w:rsidRDefault="0038364A" w:rsidP="003836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B14833F" w14:textId="459DA8C1" w:rsidR="0038364A" w:rsidRPr="00D401E3" w:rsidRDefault="0038364A" w:rsidP="0038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11,801</w:t>
            </w:r>
          </w:p>
        </w:tc>
        <w:tc>
          <w:tcPr>
            <w:tcW w:w="128" w:type="pct"/>
            <w:shd w:val="clear" w:color="auto" w:fill="auto"/>
          </w:tcPr>
          <w:p w14:paraId="1CFBE879" w14:textId="77777777" w:rsidR="0038364A" w:rsidRPr="00D401E3" w:rsidRDefault="0038364A" w:rsidP="003836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712229B" w14:textId="4C5FC2F0" w:rsidR="0038364A" w:rsidRPr="00D401E3" w:rsidRDefault="0038364A" w:rsidP="003836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11,311</w:t>
            </w:r>
          </w:p>
        </w:tc>
        <w:tc>
          <w:tcPr>
            <w:tcW w:w="128" w:type="pct"/>
            <w:shd w:val="clear" w:color="auto" w:fill="auto"/>
          </w:tcPr>
          <w:p w14:paraId="5DC65412" w14:textId="77777777" w:rsidR="0038364A" w:rsidRPr="00D401E3" w:rsidRDefault="0038364A" w:rsidP="003836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C94267C" w14:textId="10C64E54" w:rsidR="0038364A" w:rsidRPr="00D401E3" w:rsidRDefault="0038364A" w:rsidP="0038364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11,801</w:t>
            </w:r>
          </w:p>
        </w:tc>
      </w:tr>
      <w:tr w:rsidR="000F30D1" w:rsidRPr="009433A9" w14:paraId="644E7DCD" w14:textId="77777777" w:rsidTr="0006056B">
        <w:tc>
          <w:tcPr>
            <w:tcW w:w="2132" w:type="pct"/>
            <w:shd w:val="clear" w:color="auto" w:fill="auto"/>
          </w:tcPr>
          <w:p w14:paraId="46B00BC8" w14:textId="77777777" w:rsidR="000F30D1" w:rsidRPr="00951973" w:rsidRDefault="000F30D1" w:rsidP="000F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6AC0C14F" w14:textId="77777777" w:rsidR="000F30D1" w:rsidRPr="00951973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7FC4E2BD" w14:textId="77777777" w:rsidR="000F30D1" w:rsidRPr="00951973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2" w:type="pct"/>
            <w:shd w:val="clear" w:color="auto" w:fill="auto"/>
          </w:tcPr>
          <w:p w14:paraId="3F3B7435" w14:textId="77777777" w:rsidR="000F30D1" w:rsidRPr="00951973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66E5DF5B" w14:textId="77777777" w:rsidR="000F30D1" w:rsidRPr="00951973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7" w:type="pct"/>
            <w:shd w:val="clear" w:color="auto" w:fill="auto"/>
          </w:tcPr>
          <w:p w14:paraId="1BB6988D" w14:textId="77777777" w:rsidR="000F30D1" w:rsidRPr="00951973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470721AE" w14:textId="77777777" w:rsidR="000F30D1" w:rsidRPr="00951973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77A3DC7C" w14:textId="77777777" w:rsidR="000F30D1" w:rsidRPr="00951973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0F30D1" w:rsidRPr="009433A9" w14:paraId="556666C8" w14:textId="77777777" w:rsidTr="0006056B">
        <w:tc>
          <w:tcPr>
            <w:tcW w:w="2132" w:type="pct"/>
            <w:shd w:val="clear" w:color="auto" w:fill="auto"/>
          </w:tcPr>
          <w:p w14:paraId="323D0BF2" w14:textId="77777777" w:rsidR="000F30D1" w:rsidRPr="009433A9" w:rsidRDefault="000F30D1" w:rsidP="000F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shd w:val="clear" w:color="auto" w:fill="auto"/>
          </w:tcPr>
          <w:p w14:paraId="6B002106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7EFFC269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4D23141" w14:textId="4F02EA13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7EB84EDF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FB6AD0E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1E19EF98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4095749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F30D1" w:rsidRPr="009433A9" w14:paraId="71019C23" w14:textId="77777777" w:rsidTr="0006056B">
        <w:tc>
          <w:tcPr>
            <w:tcW w:w="2132" w:type="pct"/>
            <w:shd w:val="clear" w:color="auto" w:fill="auto"/>
          </w:tcPr>
          <w:p w14:paraId="5481E9A3" w14:textId="77777777" w:rsidR="000F30D1" w:rsidRPr="009433A9" w:rsidRDefault="000F30D1" w:rsidP="000F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69E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  <w:shd w:val="clear" w:color="auto" w:fill="auto"/>
          </w:tcPr>
          <w:p w14:paraId="16ECEA09" w14:textId="3E7E320B" w:rsidR="000F30D1" w:rsidRPr="009433A9" w:rsidRDefault="00F767E5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5,543</w:t>
            </w:r>
          </w:p>
        </w:tc>
        <w:tc>
          <w:tcPr>
            <w:tcW w:w="128" w:type="pct"/>
            <w:shd w:val="clear" w:color="auto" w:fill="auto"/>
          </w:tcPr>
          <w:p w14:paraId="19DB0A41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3250ED2" w14:textId="3DA1F2DD" w:rsidR="000F30D1" w:rsidRPr="002C2BA0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4,615</w:t>
            </w:r>
          </w:p>
        </w:tc>
        <w:tc>
          <w:tcPr>
            <w:tcW w:w="128" w:type="pct"/>
            <w:shd w:val="clear" w:color="auto" w:fill="auto"/>
          </w:tcPr>
          <w:p w14:paraId="3FB65266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083F12B" w14:textId="07610578" w:rsidR="000F30D1" w:rsidRPr="009433A9" w:rsidRDefault="00F767E5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5,543</w:t>
            </w:r>
          </w:p>
        </w:tc>
        <w:tc>
          <w:tcPr>
            <w:tcW w:w="128" w:type="pct"/>
            <w:shd w:val="clear" w:color="auto" w:fill="auto"/>
          </w:tcPr>
          <w:p w14:paraId="70C7CE7E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C49A9BD" w14:textId="16F501E8" w:rsidR="000F30D1" w:rsidRPr="00704690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4,615</w:t>
            </w:r>
          </w:p>
        </w:tc>
      </w:tr>
      <w:tr w:rsidR="000F30D1" w:rsidRPr="009433A9" w14:paraId="1F7E5180" w14:textId="77777777" w:rsidTr="0006056B">
        <w:tc>
          <w:tcPr>
            <w:tcW w:w="2132" w:type="pct"/>
            <w:shd w:val="clear" w:color="auto" w:fill="auto"/>
          </w:tcPr>
          <w:p w14:paraId="65CFDACE" w14:textId="77777777" w:rsidR="000F30D1" w:rsidRPr="009433A9" w:rsidRDefault="000F30D1" w:rsidP="000F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  <w:shd w:val="clear" w:color="auto" w:fill="auto"/>
          </w:tcPr>
          <w:p w14:paraId="720A06D8" w14:textId="42E004EF" w:rsidR="000F30D1" w:rsidRPr="009433A9" w:rsidRDefault="00F767E5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5,962</w:t>
            </w:r>
          </w:p>
        </w:tc>
        <w:tc>
          <w:tcPr>
            <w:tcW w:w="128" w:type="pct"/>
            <w:shd w:val="clear" w:color="auto" w:fill="auto"/>
          </w:tcPr>
          <w:p w14:paraId="05B58FE6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15E0EBF" w14:textId="08EEE5F3" w:rsidR="000F30D1" w:rsidRPr="002C2BA0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4,349</w:t>
            </w:r>
          </w:p>
        </w:tc>
        <w:tc>
          <w:tcPr>
            <w:tcW w:w="128" w:type="pct"/>
            <w:shd w:val="clear" w:color="auto" w:fill="auto"/>
          </w:tcPr>
          <w:p w14:paraId="306884F6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4C1A776" w14:textId="0A0C6D66" w:rsidR="000F30D1" w:rsidRPr="009433A9" w:rsidRDefault="00F767E5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5,962</w:t>
            </w:r>
          </w:p>
        </w:tc>
        <w:tc>
          <w:tcPr>
            <w:tcW w:w="128" w:type="pct"/>
            <w:shd w:val="clear" w:color="auto" w:fill="auto"/>
          </w:tcPr>
          <w:p w14:paraId="04422865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9146BF3" w14:textId="5056DA9A" w:rsidR="000F30D1" w:rsidRPr="00704690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4,349</w:t>
            </w:r>
          </w:p>
        </w:tc>
      </w:tr>
      <w:tr w:rsidR="000F30D1" w:rsidRPr="009433A9" w14:paraId="5F8A8033" w14:textId="77777777" w:rsidTr="0006056B">
        <w:tc>
          <w:tcPr>
            <w:tcW w:w="2132" w:type="pct"/>
            <w:shd w:val="clear" w:color="auto" w:fill="auto"/>
          </w:tcPr>
          <w:p w14:paraId="4C0957AB" w14:textId="77777777" w:rsidR="000F30D1" w:rsidRPr="009433A9" w:rsidRDefault="000F30D1" w:rsidP="000F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4" w:type="pct"/>
            <w:shd w:val="clear" w:color="auto" w:fill="auto"/>
          </w:tcPr>
          <w:p w14:paraId="1D750F7E" w14:textId="6AE296AB" w:rsidR="000F30D1" w:rsidRPr="009433A9" w:rsidRDefault="00F767E5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28" w:type="pct"/>
            <w:shd w:val="clear" w:color="auto" w:fill="auto"/>
          </w:tcPr>
          <w:p w14:paraId="2EE01C7B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6B16E00" w14:textId="4FF850B3" w:rsidR="000F30D1" w:rsidRPr="009433A9" w:rsidRDefault="000F30D1" w:rsidP="000F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128" w:type="pct"/>
            <w:shd w:val="clear" w:color="auto" w:fill="auto"/>
          </w:tcPr>
          <w:p w14:paraId="3FD5F59A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E3BFB9A" w14:textId="082A8D82" w:rsidR="000F30D1" w:rsidRPr="009433A9" w:rsidRDefault="00F767E5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28" w:type="pct"/>
            <w:shd w:val="clear" w:color="auto" w:fill="auto"/>
          </w:tcPr>
          <w:p w14:paraId="2E2FF094" w14:textId="77777777" w:rsidR="000F30D1" w:rsidRPr="009433A9" w:rsidRDefault="000F30D1" w:rsidP="000F3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02D28FF" w14:textId="2F0D1E10" w:rsidR="000F30D1" w:rsidRPr="009433A9" w:rsidRDefault="000F30D1" w:rsidP="000F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617</w:t>
            </w:r>
          </w:p>
        </w:tc>
      </w:tr>
      <w:tr w:rsidR="00513508" w:rsidRPr="009433A9" w14:paraId="56DC3F5B" w14:textId="77777777" w:rsidTr="0006056B">
        <w:tc>
          <w:tcPr>
            <w:tcW w:w="2132" w:type="pct"/>
            <w:shd w:val="clear" w:color="auto" w:fill="auto"/>
          </w:tcPr>
          <w:p w14:paraId="0F9904CF" w14:textId="77777777" w:rsidR="00513508" w:rsidRPr="009433A9" w:rsidRDefault="00513508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7C5A4147" w14:textId="4F652BE8" w:rsidR="00513508" w:rsidRPr="009433A9" w:rsidRDefault="00F767E5" w:rsidP="00D672F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D8736F5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75419B7" w14:textId="6E648607" w:rsidR="00513508" w:rsidRDefault="00513508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1,448</w:t>
            </w:r>
          </w:p>
        </w:tc>
        <w:tc>
          <w:tcPr>
            <w:tcW w:w="128" w:type="pct"/>
            <w:shd w:val="clear" w:color="auto" w:fill="auto"/>
          </w:tcPr>
          <w:p w14:paraId="306B4A9D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F1A274E" w14:textId="416AF806" w:rsidR="00513508" w:rsidRPr="009433A9" w:rsidRDefault="00F767E5" w:rsidP="00D672F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9628CA3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4BA36FC" w14:textId="5D9B5047" w:rsidR="00513508" w:rsidRDefault="00513508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1,448</w:t>
            </w:r>
          </w:p>
        </w:tc>
      </w:tr>
      <w:tr w:rsidR="00513508" w:rsidRPr="009433A9" w14:paraId="741B3E62" w14:textId="77777777" w:rsidTr="0006056B">
        <w:tc>
          <w:tcPr>
            <w:tcW w:w="2132" w:type="pct"/>
            <w:shd w:val="clear" w:color="auto" w:fill="auto"/>
          </w:tcPr>
          <w:p w14:paraId="6A304F24" w14:textId="77777777" w:rsidR="00513508" w:rsidRPr="009433A9" w:rsidRDefault="00513508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  <w:shd w:val="clear" w:color="auto" w:fill="auto"/>
          </w:tcPr>
          <w:p w14:paraId="5A591163" w14:textId="79D5F0D1" w:rsidR="00513508" w:rsidRPr="009433A9" w:rsidRDefault="00F767E5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128" w:type="pct"/>
            <w:shd w:val="clear" w:color="auto" w:fill="auto"/>
          </w:tcPr>
          <w:p w14:paraId="25FCDFBA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11FB776" w14:textId="6182932B" w:rsidR="00513508" w:rsidRPr="002C2BA0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128" w:type="pct"/>
            <w:shd w:val="clear" w:color="auto" w:fill="auto"/>
          </w:tcPr>
          <w:p w14:paraId="68CE225A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708B388" w14:textId="1EFA5D49" w:rsidR="00513508" w:rsidRPr="009433A9" w:rsidRDefault="00F767E5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128" w:type="pct"/>
            <w:shd w:val="clear" w:color="auto" w:fill="auto"/>
          </w:tcPr>
          <w:p w14:paraId="33DC4445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33D912" w14:textId="4A009D38" w:rsidR="00513508" w:rsidRPr="00704690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</w:p>
        </w:tc>
      </w:tr>
      <w:tr w:rsidR="00551A2D" w:rsidRPr="004A5C40" w14:paraId="0EF91225" w14:textId="77777777" w:rsidTr="0006056B">
        <w:tc>
          <w:tcPr>
            <w:tcW w:w="2132" w:type="pct"/>
            <w:shd w:val="clear" w:color="auto" w:fill="auto"/>
          </w:tcPr>
          <w:p w14:paraId="29284DBB" w14:textId="77777777" w:rsidR="00551A2D" w:rsidRPr="004A5C40" w:rsidRDefault="00551A2D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0A3AB902" w14:textId="77777777" w:rsidR="00551A2D" w:rsidRPr="004A5C40" w:rsidRDefault="00551A2D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09D82C70" w14:textId="77777777" w:rsidR="00551A2D" w:rsidRPr="004A5C40" w:rsidRDefault="00551A2D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22" w:type="pct"/>
            <w:shd w:val="clear" w:color="auto" w:fill="auto"/>
          </w:tcPr>
          <w:p w14:paraId="452D8CB2" w14:textId="77777777" w:rsidR="00551A2D" w:rsidRPr="004A5C40" w:rsidRDefault="00551A2D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7F7B517E" w14:textId="77777777" w:rsidR="00551A2D" w:rsidRPr="004A5C40" w:rsidRDefault="00551A2D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17" w:type="pct"/>
            <w:shd w:val="clear" w:color="auto" w:fill="auto"/>
          </w:tcPr>
          <w:p w14:paraId="38F23DE5" w14:textId="77777777" w:rsidR="00551A2D" w:rsidRPr="004A5C40" w:rsidRDefault="00551A2D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403D3C0E" w14:textId="77777777" w:rsidR="00551A2D" w:rsidRPr="004A5C40" w:rsidRDefault="00551A2D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0835B1F7" w14:textId="77777777" w:rsidR="00551A2D" w:rsidRPr="004A5C40" w:rsidRDefault="00551A2D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551A2D" w:rsidRPr="009433A9" w14:paraId="2460A9A3" w14:textId="77777777" w:rsidTr="0006056B">
        <w:tc>
          <w:tcPr>
            <w:tcW w:w="2132" w:type="pct"/>
            <w:shd w:val="clear" w:color="auto" w:fill="auto"/>
          </w:tcPr>
          <w:p w14:paraId="07762AB7" w14:textId="323B8D25" w:rsidR="00551A2D" w:rsidRPr="00551A2D" w:rsidRDefault="00551A2D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1A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24" w:type="pct"/>
            <w:shd w:val="clear" w:color="auto" w:fill="auto"/>
          </w:tcPr>
          <w:p w14:paraId="5B516EEB" w14:textId="77777777" w:rsidR="00551A2D" w:rsidRDefault="00551A2D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5E190F4D" w14:textId="77777777" w:rsidR="00551A2D" w:rsidRPr="009433A9" w:rsidRDefault="00551A2D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26CE653" w14:textId="77777777" w:rsidR="00551A2D" w:rsidRDefault="00551A2D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6CCC077" w14:textId="77777777" w:rsidR="00551A2D" w:rsidRPr="009433A9" w:rsidRDefault="00551A2D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800658F" w14:textId="77777777" w:rsidR="00551A2D" w:rsidRDefault="00551A2D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6244DEA3" w14:textId="77777777" w:rsidR="00551A2D" w:rsidRPr="009433A9" w:rsidRDefault="00551A2D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71DFC31" w14:textId="77777777" w:rsidR="00551A2D" w:rsidRDefault="00551A2D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A5C40" w:rsidRPr="009433A9" w14:paraId="02B31EF2" w14:textId="77777777" w:rsidTr="0006056B">
        <w:tc>
          <w:tcPr>
            <w:tcW w:w="2132" w:type="pct"/>
            <w:shd w:val="clear" w:color="auto" w:fill="auto"/>
          </w:tcPr>
          <w:p w14:paraId="3D12162A" w14:textId="28CBE380" w:rsidR="004A5C40" w:rsidRDefault="004A5C40" w:rsidP="004A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  <w:shd w:val="clear" w:color="auto" w:fill="auto"/>
          </w:tcPr>
          <w:p w14:paraId="79E92C76" w14:textId="1EC9C9BB" w:rsidR="004A5C40" w:rsidRDefault="004A5C40" w:rsidP="004A5C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2,751</w:t>
            </w:r>
          </w:p>
        </w:tc>
        <w:tc>
          <w:tcPr>
            <w:tcW w:w="128" w:type="pct"/>
            <w:shd w:val="clear" w:color="auto" w:fill="auto"/>
          </w:tcPr>
          <w:p w14:paraId="015B9798" w14:textId="77777777" w:rsidR="004A5C40" w:rsidRPr="009433A9" w:rsidRDefault="004A5C40" w:rsidP="004A5C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1D344E9" w14:textId="58F0F6B0" w:rsidR="004A5C40" w:rsidRDefault="004A5C40" w:rsidP="004A5C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2,232</w:t>
            </w:r>
          </w:p>
        </w:tc>
        <w:tc>
          <w:tcPr>
            <w:tcW w:w="128" w:type="pct"/>
            <w:shd w:val="clear" w:color="auto" w:fill="auto"/>
          </w:tcPr>
          <w:p w14:paraId="11077C4F" w14:textId="77777777" w:rsidR="004A5C40" w:rsidRPr="009433A9" w:rsidRDefault="004A5C40" w:rsidP="004A5C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738A39F" w14:textId="36BCB46F" w:rsidR="004A5C40" w:rsidRDefault="004A5C40" w:rsidP="004A5C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2,751</w:t>
            </w:r>
          </w:p>
        </w:tc>
        <w:tc>
          <w:tcPr>
            <w:tcW w:w="128" w:type="pct"/>
            <w:shd w:val="clear" w:color="auto" w:fill="auto"/>
          </w:tcPr>
          <w:p w14:paraId="02EA06CF" w14:textId="77777777" w:rsidR="004A5C40" w:rsidRPr="009433A9" w:rsidRDefault="004A5C40" w:rsidP="004A5C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713EE8A" w14:textId="0062E2F1" w:rsidR="004A5C40" w:rsidRDefault="004A5C40" w:rsidP="004A5C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2,232</w:t>
            </w:r>
          </w:p>
        </w:tc>
      </w:tr>
      <w:tr w:rsidR="00513508" w:rsidRPr="009433A9" w14:paraId="498A04E5" w14:textId="77777777" w:rsidTr="0006056B">
        <w:trPr>
          <w:trHeight w:val="272"/>
        </w:trPr>
        <w:tc>
          <w:tcPr>
            <w:tcW w:w="2132" w:type="pct"/>
          </w:tcPr>
          <w:p w14:paraId="3796D68D" w14:textId="77777777" w:rsidR="00513508" w:rsidRPr="00951973" w:rsidRDefault="00513508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4" w:type="pct"/>
          </w:tcPr>
          <w:p w14:paraId="30B1BEAF" w14:textId="77777777" w:rsidR="00513508" w:rsidRPr="00951973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2DED02C9" w14:textId="77777777" w:rsidR="00513508" w:rsidRPr="00951973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2" w:type="pct"/>
          </w:tcPr>
          <w:p w14:paraId="7890B03C" w14:textId="77777777" w:rsidR="00513508" w:rsidRPr="00951973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61C5D81E" w14:textId="77777777" w:rsidR="00513508" w:rsidRPr="00951973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7" w:type="pct"/>
          </w:tcPr>
          <w:p w14:paraId="7E00ED82" w14:textId="77777777" w:rsidR="00513508" w:rsidRPr="00951973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04A482AD" w14:textId="77777777" w:rsidR="00513508" w:rsidRPr="00951973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3635D06F" w14:textId="77777777" w:rsidR="00513508" w:rsidRPr="00951973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513508" w:rsidRPr="009433A9" w14:paraId="76C4BB11" w14:textId="77777777" w:rsidTr="0006056B">
        <w:tc>
          <w:tcPr>
            <w:tcW w:w="2132" w:type="pct"/>
          </w:tcPr>
          <w:p w14:paraId="4EEAA579" w14:textId="4A687348" w:rsidR="00513508" w:rsidRPr="009433A9" w:rsidRDefault="00513508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1ADAFC75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E13E4C0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C3B8832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52E4B5F6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B25895E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5A139D4F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D86C873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13508" w:rsidRPr="009433A9" w14:paraId="3EF252F7" w14:textId="77777777" w:rsidTr="0006056B">
        <w:tc>
          <w:tcPr>
            <w:tcW w:w="2132" w:type="pct"/>
          </w:tcPr>
          <w:p w14:paraId="74496C77" w14:textId="77777777" w:rsidR="00513508" w:rsidRPr="009433A9" w:rsidRDefault="00513508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24" w:type="pct"/>
          </w:tcPr>
          <w:p w14:paraId="3FD303A5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D3FB8DF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0A3F404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CD50F5A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4BAB7A1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A235D59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9C11293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13508" w:rsidRPr="009433A9" w14:paraId="6A71F63F" w14:textId="77777777" w:rsidTr="00741C7A">
        <w:tc>
          <w:tcPr>
            <w:tcW w:w="2132" w:type="pct"/>
          </w:tcPr>
          <w:p w14:paraId="7165A518" w14:textId="77777777" w:rsidR="00513508" w:rsidRPr="009433A9" w:rsidRDefault="00513508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637B81FA" w14:textId="6EFCAD9B" w:rsidR="00513508" w:rsidRPr="009433A9" w:rsidRDefault="00424D17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9,34</w:t>
            </w:r>
            <w:r w:rsidR="00C772F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8" w:type="pct"/>
          </w:tcPr>
          <w:p w14:paraId="14364231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0961AA3" w14:textId="17F10500" w:rsidR="00513508" w:rsidRPr="009433A9" w:rsidRDefault="00513508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7,560</w:t>
            </w:r>
          </w:p>
        </w:tc>
        <w:tc>
          <w:tcPr>
            <w:tcW w:w="128" w:type="pct"/>
          </w:tcPr>
          <w:p w14:paraId="1988819C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4E0FF76" w14:textId="6F113629" w:rsidR="00513508" w:rsidRPr="009433A9" w:rsidRDefault="00424D17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,724</w:t>
            </w:r>
          </w:p>
        </w:tc>
        <w:tc>
          <w:tcPr>
            <w:tcW w:w="128" w:type="pct"/>
          </w:tcPr>
          <w:p w14:paraId="66B52346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E172EF9" w14:textId="03AEA15A" w:rsidR="00513508" w:rsidRPr="009433A9" w:rsidRDefault="00513508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6,761</w:t>
            </w:r>
          </w:p>
        </w:tc>
      </w:tr>
      <w:tr w:rsidR="00D874CC" w:rsidRPr="009433A9" w14:paraId="140C811D" w14:textId="77777777" w:rsidTr="00741C7A">
        <w:tc>
          <w:tcPr>
            <w:tcW w:w="2132" w:type="pct"/>
          </w:tcPr>
          <w:p w14:paraId="0A14162A" w14:textId="3239F110" w:rsidR="00D874CC" w:rsidRPr="009433A9" w:rsidRDefault="00D874CC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A85B2C"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24" w:type="pct"/>
          </w:tcPr>
          <w:p w14:paraId="3FA30FB1" w14:textId="298D7F0B" w:rsidR="00D874CC" w:rsidRDefault="00825BA9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9,213</w:t>
            </w:r>
          </w:p>
        </w:tc>
        <w:tc>
          <w:tcPr>
            <w:tcW w:w="128" w:type="pct"/>
          </w:tcPr>
          <w:p w14:paraId="6D9DC93F" w14:textId="77777777" w:rsidR="00D874CC" w:rsidRPr="009433A9" w:rsidRDefault="00D874CC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93E6ED2" w14:textId="7122FD6A" w:rsidR="00D874CC" w:rsidRDefault="00CA44CD" w:rsidP="00CA44CD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B2E4EB9" w14:textId="77777777" w:rsidR="00D874CC" w:rsidRPr="009433A9" w:rsidRDefault="00D874CC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A8EE047" w14:textId="34991E0F" w:rsidR="00D874CC" w:rsidRDefault="00CA44CD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9,213</w:t>
            </w:r>
          </w:p>
        </w:tc>
        <w:tc>
          <w:tcPr>
            <w:tcW w:w="128" w:type="pct"/>
          </w:tcPr>
          <w:p w14:paraId="663EF229" w14:textId="77777777" w:rsidR="00D874CC" w:rsidRPr="009433A9" w:rsidRDefault="00D874CC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7DCFE17" w14:textId="222A1AE6" w:rsidR="00D874CC" w:rsidRDefault="00CA44CD" w:rsidP="00CA44CD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3508" w:rsidRPr="009433A9" w14:paraId="17BB0115" w14:textId="77777777" w:rsidTr="00741C7A">
        <w:tc>
          <w:tcPr>
            <w:tcW w:w="2132" w:type="pct"/>
          </w:tcPr>
          <w:p w14:paraId="3100CF64" w14:textId="77777777" w:rsidR="00513508" w:rsidRPr="009433A9" w:rsidRDefault="00513508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</w:tcPr>
          <w:p w14:paraId="0720F684" w14:textId="1930AF4A" w:rsidR="00513508" w:rsidRPr="009433A9" w:rsidRDefault="00424D17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C772F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8" w:type="pct"/>
          </w:tcPr>
          <w:p w14:paraId="169DC87F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E217FDC" w14:textId="4B30377D" w:rsidR="00513508" w:rsidRPr="009433A9" w:rsidRDefault="00513508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128" w:type="pct"/>
          </w:tcPr>
          <w:p w14:paraId="2632FEF4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D6B9CED" w14:textId="5D4D0E65" w:rsidR="00513508" w:rsidRPr="009433A9" w:rsidRDefault="00424D17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479</w:t>
            </w:r>
          </w:p>
        </w:tc>
        <w:tc>
          <w:tcPr>
            <w:tcW w:w="128" w:type="pct"/>
          </w:tcPr>
          <w:p w14:paraId="746FF21B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5A7F6FD" w14:textId="4529543F" w:rsidR="00513508" w:rsidRPr="009433A9" w:rsidRDefault="00513508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513508" w:rsidRPr="009433A9" w14:paraId="4C87302C" w14:textId="77777777" w:rsidTr="00A85B2C">
        <w:trPr>
          <w:trHeight w:val="343"/>
        </w:trPr>
        <w:tc>
          <w:tcPr>
            <w:tcW w:w="2132" w:type="pct"/>
          </w:tcPr>
          <w:p w14:paraId="7C254CCE" w14:textId="77777777" w:rsidR="00513508" w:rsidRPr="00056FE1" w:rsidRDefault="00513508" w:rsidP="0047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6F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056F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E00744C" w14:textId="5A1DF91B" w:rsidR="00513508" w:rsidRPr="009433A9" w:rsidRDefault="00A85B2C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19,044</w:t>
            </w:r>
          </w:p>
        </w:tc>
        <w:tc>
          <w:tcPr>
            <w:tcW w:w="128" w:type="pct"/>
          </w:tcPr>
          <w:p w14:paraId="327A4C05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8C32F70" w14:textId="51D8A543" w:rsidR="00513508" w:rsidRPr="009433A9" w:rsidRDefault="00513508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7,957</w:t>
            </w:r>
          </w:p>
        </w:tc>
        <w:tc>
          <w:tcPr>
            <w:tcW w:w="128" w:type="pct"/>
          </w:tcPr>
          <w:p w14:paraId="12FFAA71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53A60DA" w14:textId="225AEFDA" w:rsidR="00513508" w:rsidRPr="009433A9" w:rsidRDefault="00A85B2C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424D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128" w:type="pct"/>
          </w:tcPr>
          <w:p w14:paraId="5BA2870D" w14:textId="77777777" w:rsidR="00513508" w:rsidRPr="009433A9" w:rsidRDefault="00513508" w:rsidP="0051350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3E14E" w14:textId="3B6461E2" w:rsidR="00513508" w:rsidRPr="009433A9" w:rsidRDefault="00513508" w:rsidP="0051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7,158</w:t>
            </w:r>
          </w:p>
        </w:tc>
      </w:tr>
    </w:tbl>
    <w:p w14:paraId="2D2A16C7" w14:textId="42B89261" w:rsidR="001321E3" w:rsidRDefault="001321E3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73FFCA42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781D7C82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60BBAEAC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41B855F0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5561769C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295522BB" w14:textId="77777777" w:rsidR="002B7146" w:rsidRDefault="002B7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D89A3FA" w14:textId="4F37C388" w:rsidR="005376A0" w:rsidRDefault="005376A0" w:rsidP="00537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02BB7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 w:rsidRPr="00C02BB7">
        <w:rPr>
          <w:rFonts w:ascii="Angsana New" w:hAnsi="Angsana New"/>
          <w:sz w:val="30"/>
          <w:szCs w:val="30"/>
          <w:cs/>
        </w:rPr>
        <w:t xml:space="preserve"> ณ วันที่ </w:t>
      </w:r>
      <w:bookmarkStart w:id="0" w:name="_Hlk132022799"/>
      <w:r w:rsidR="00B13F7E">
        <w:rPr>
          <w:rFonts w:ascii="Angsana New" w:hAnsi="Angsana New"/>
          <w:sz w:val="30"/>
          <w:szCs w:val="30"/>
        </w:rPr>
        <w:t xml:space="preserve">31 </w:t>
      </w:r>
      <w:r w:rsidR="00B13F7E">
        <w:rPr>
          <w:rFonts w:ascii="Angsana New" w:hAnsi="Angsana New" w:hint="cs"/>
          <w:sz w:val="30"/>
          <w:szCs w:val="30"/>
          <w:cs/>
        </w:rPr>
        <w:t>มีนาคม</w:t>
      </w:r>
      <w:r w:rsidR="00B13F7E">
        <w:rPr>
          <w:rFonts w:ascii="Angsana New" w:hAnsi="Angsana New"/>
          <w:sz w:val="30"/>
          <w:szCs w:val="30"/>
        </w:rPr>
        <w:t xml:space="preserve"> </w:t>
      </w:r>
      <w:r w:rsidR="00B13F7E" w:rsidRPr="009433A9">
        <w:rPr>
          <w:rFonts w:ascii="Angsana New" w:hAnsi="Angsana New"/>
          <w:sz w:val="30"/>
          <w:szCs w:val="30"/>
        </w:rPr>
        <w:t>256</w:t>
      </w:r>
      <w:r w:rsidR="00B13F7E">
        <w:rPr>
          <w:rFonts w:ascii="Angsana New" w:hAnsi="Angsana New"/>
          <w:sz w:val="30"/>
          <w:szCs w:val="30"/>
        </w:rPr>
        <w:t>7</w:t>
      </w:r>
      <w:r w:rsidR="00B13F7E" w:rsidRPr="009433A9">
        <w:rPr>
          <w:rFonts w:ascii="Angsana New" w:hAnsi="Angsana New"/>
          <w:sz w:val="30"/>
          <w:szCs w:val="30"/>
          <w:cs/>
        </w:rPr>
        <w:t xml:space="preserve"> และ </w:t>
      </w:r>
      <w:r w:rsidR="00B13F7E" w:rsidRPr="009433A9">
        <w:rPr>
          <w:rFonts w:ascii="Angsana New" w:hAnsi="Angsana New"/>
          <w:sz w:val="30"/>
          <w:szCs w:val="30"/>
        </w:rPr>
        <w:t>31</w:t>
      </w:r>
      <w:r w:rsidR="00B13F7E" w:rsidRPr="009433A9">
        <w:rPr>
          <w:rFonts w:ascii="Angsana New" w:hAnsi="Angsana New"/>
          <w:sz w:val="30"/>
          <w:szCs w:val="30"/>
          <w:cs/>
        </w:rPr>
        <w:t xml:space="preserve"> </w:t>
      </w:r>
      <w:r w:rsidR="00B13F7E" w:rsidRPr="009433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13F7E" w:rsidRPr="009433A9">
        <w:rPr>
          <w:rFonts w:ascii="Angsana New" w:hAnsi="Angsana New" w:hint="cs"/>
          <w:sz w:val="30"/>
          <w:szCs w:val="30"/>
        </w:rPr>
        <w:t>256</w:t>
      </w:r>
      <w:r w:rsidR="00B13F7E">
        <w:rPr>
          <w:rFonts w:ascii="Angsana New" w:hAnsi="Angsana New"/>
          <w:sz w:val="30"/>
          <w:szCs w:val="30"/>
        </w:rPr>
        <w:t>6</w:t>
      </w:r>
      <w:r w:rsidR="00B13F7E" w:rsidRPr="009433A9">
        <w:rPr>
          <w:rFonts w:ascii="Angsana New" w:hAnsi="Angsana New" w:hint="cs"/>
          <w:sz w:val="30"/>
          <w:szCs w:val="30"/>
          <w:cs/>
        </w:rPr>
        <w:t xml:space="preserve"> </w:t>
      </w:r>
      <w:bookmarkEnd w:id="0"/>
      <w:r w:rsidRPr="00C02BB7">
        <w:rPr>
          <w:rFonts w:ascii="Angsana New" w:hAnsi="Angsana New"/>
          <w:sz w:val="30"/>
          <w:szCs w:val="30"/>
          <w:cs/>
        </w:rPr>
        <w:t>มีดังนี้</w:t>
      </w:r>
    </w:p>
    <w:p w14:paraId="43AEF6B2" w14:textId="77777777" w:rsidR="005376A0" w:rsidRPr="0093616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5"/>
        <w:gridCol w:w="274"/>
        <w:gridCol w:w="1099"/>
        <w:gridCol w:w="252"/>
        <w:gridCol w:w="1162"/>
        <w:gridCol w:w="277"/>
        <w:gridCol w:w="1108"/>
      </w:tblGrid>
      <w:tr w:rsidR="0097191A" w:rsidRPr="0097191A" w14:paraId="5E62135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AEC642" w14:textId="6FDD9F6F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8AD89" w14:textId="77777777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265FA0" w14:textId="77777777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2F4476" w14:textId="77777777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3F7E" w:rsidRPr="0097191A" w14:paraId="278B9517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C0F631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2B19569" w14:textId="78236D16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1BDAE4C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34D44239" w14:textId="298EA11E" w:rsidR="00B13F7E" w:rsidRPr="002202BB" w:rsidRDefault="00B13F7E" w:rsidP="00B13F7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6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FD496A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8F65701" w14:textId="3C2F5D7A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747FA0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9511B28" w14:textId="2DCC1226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13F7E" w:rsidRPr="0097191A" w14:paraId="0E591EB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8D04D0" w14:textId="243A57D2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3FE8458" w14:textId="30E4C0E3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5627E348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53472DA7" w14:textId="74C16FC4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CAF3A1B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95500DE" w14:textId="3C78ACFA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0EFD38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73152C80" w14:textId="58DA6EA5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321E3" w:rsidRPr="0097191A" w14:paraId="4837FA90" w14:textId="77777777" w:rsidTr="00A34F0C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FC21D5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2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AAA991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19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19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19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321E3" w:rsidRPr="0097191A" w14:paraId="002C9E05" w14:textId="77777777" w:rsidTr="00A34F0C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944CD1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47" w:type="dxa"/>
            <w:gridSpan w:val="7"/>
            <w:tcBorders>
              <w:top w:val="nil"/>
              <w:left w:val="nil"/>
              <w:right w:val="nil"/>
            </w:tcBorders>
          </w:tcPr>
          <w:p w14:paraId="2253B3FC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13F7E" w:rsidRPr="0097191A" w14:paraId="129B9A44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B6E6A1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5BA8CE6" w14:textId="34FD2ACF" w:rsidR="00B13F7E" w:rsidRPr="0097191A" w:rsidRDefault="00B57986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0BC36AF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0F8ABD55" w14:textId="249A2FA4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88E0C9E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5C86DFB7" w14:textId="79A473E3" w:rsidR="00B13F7E" w:rsidRPr="0097191A" w:rsidRDefault="00B57986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247,584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D4152E9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0E168FE9" w14:textId="47743F51" w:rsidR="00B13F7E" w:rsidRPr="0097191A" w:rsidRDefault="00DE767B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E767B">
              <w:rPr>
                <w:rFonts w:ascii="Angsana New" w:hAnsi="Angsana New" w:hint="cs"/>
                <w:sz w:val="30"/>
                <w:szCs w:val="30"/>
              </w:rPr>
              <w:t>262</w:t>
            </w:r>
            <w:r w:rsidR="00B13F7E">
              <w:rPr>
                <w:rFonts w:ascii="Angsana New" w:hAnsi="Angsana New"/>
                <w:sz w:val="30"/>
                <w:szCs w:val="30"/>
              </w:rPr>
              <w:t>,480</w:t>
            </w:r>
          </w:p>
        </w:tc>
      </w:tr>
      <w:tr w:rsidR="00B13F7E" w:rsidRPr="0097191A" w14:paraId="2EA7CAF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79D427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3ACCD7E0" w14:textId="31CA4898" w:rsidR="00B13F7E" w:rsidRPr="0097191A" w:rsidRDefault="00B57986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7,154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F828204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2CC2C4E5" w14:textId="4A2278ED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7085F2E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27384752" w14:textId="1129261F" w:rsidR="00B13F7E" w:rsidRPr="0097191A" w:rsidRDefault="00B57986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7,154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514E5F0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7DC5F729" w14:textId="151CE110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5,969</w:t>
            </w:r>
          </w:p>
        </w:tc>
      </w:tr>
      <w:tr w:rsidR="00B13F7E" w:rsidRPr="0097191A" w14:paraId="5F433C30" w14:textId="77777777" w:rsidTr="00B13B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92807EC" w14:textId="475FDDF2" w:rsidR="00B13F7E" w:rsidRPr="00B45C3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C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FC4C246" w14:textId="2BD8580F" w:rsidR="00B13F7E" w:rsidRPr="00B45C3D" w:rsidRDefault="00B57986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7,154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A5DEA98" w14:textId="77777777" w:rsidR="00B13F7E" w:rsidRPr="00B45C3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0FFDAA08" w14:textId="2785E77A" w:rsidR="00B13F7E" w:rsidRPr="00B45C3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5,968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1709C19" w14:textId="77777777" w:rsidR="00B13F7E" w:rsidRPr="00B45C3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28211E7C" w14:textId="2442E2A2" w:rsidR="00B13F7E" w:rsidRPr="00B45C3D" w:rsidRDefault="00B57986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254,738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199B45C1" w14:textId="77777777" w:rsidR="00B13F7E" w:rsidRPr="00B45C3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74CFB442" w14:textId="0FF2E188" w:rsidR="00B13F7E" w:rsidRPr="00B45C3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268,449</w:t>
            </w:r>
          </w:p>
        </w:tc>
      </w:tr>
      <w:tr w:rsidR="00B13F7E" w:rsidRPr="0097191A" w14:paraId="141B2F3F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CF3D9B" w14:textId="464B01CC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52547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7B0E8A" w14:textId="1D389550" w:rsidR="00B13F7E" w:rsidRDefault="00B57986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4E9BCEB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155B8" w14:textId="570E02D1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C423F38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03D35" w14:textId="76E0D8C2" w:rsidR="00B13F7E" w:rsidRDefault="009E20C9" w:rsidP="00501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-1" w:line="240" w:lineRule="auto"/>
              <w:ind w:right="-4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(43,995)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B8E975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0E0C0" w14:textId="73C2D32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(43,995)</w:t>
            </w:r>
          </w:p>
        </w:tc>
      </w:tr>
      <w:tr w:rsidR="00B13F7E" w:rsidRPr="0097191A" w14:paraId="0036409E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554C" w14:textId="396FCF76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" w:name="_Hlk141176242"/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F3035" w14:textId="25B0BF37" w:rsidR="00B13F7E" w:rsidRPr="0097191A" w:rsidRDefault="00B57986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7,154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35934CD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4B6441" w14:textId="4F8F016A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5,968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751EBE7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D3D20A" w14:textId="4C3B49E6" w:rsidR="00B13F7E" w:rsidRPr="0097191A" w:rsidRDefault="00B57986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E20C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E20C9">
              <w:rPr>
                <w:rFonts w:ascii="Angsana New" w:hAnsi="Angsana New"/>
                <w:b/>
                <w:bCs/>
                <w:sz w:val="30"/>
                <w:szCs w:val="30"/>
              </w:rPr>
              <w:t>743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52D8A4C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1F5615" w14:textId="142B7A94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224,454</w:t>
            </w:r>
          </w:p>
        </w:tc>
      </w:tr>
      <w:bookmarkEnd w:id="1"/>
      <w:tr w:rsidR="00B13F7E" w:rsidRPr="00D25851" w14:paraId="39DD622D" w14:textId="77777777" w:rsidTr="00A34F0C">
        <w:trPr>
          <w:trHeight w:val="26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C59B0D6" w14:textId="77777777" w:rsidR="00B13F7E" w:rsidRPr="00D25851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</w:tcPr>
          <w:p w14:paraId="57E1C780" w14:textId="77777777" w:rsidR="00B13F7E" w:rsidRPr="00D25851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BAF65DA" w14:textId="77777777" w:rsidR="00B13F7E" w:rsidRPr="00D25851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547" w:type="dxa"/>
            <w:gridSpan w:val="3"/>
            <w:tcBorders>
              <w:left w:val="nil"/>
              <w:right w:val="nil"/>
            </w:tcBorders>
          </w:tcPr>
          <w:p w14:paraId="62E30255" w14:textId="77777777" w:rsidR="00B13F7E" w:rsidRPr="00D25851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B13F7E" w:rsidRPr="0097191A" w14:paraId="4D368854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D0C3661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719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</w:tcPr>
          <w:p w14:paraId="588F25DE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AC8E98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left w:val="nil"/>
              <w:right w:val="nil"/>
            </w:tcBorders>
          </w:tcPr>
          <w:p w14:paraId="24E701A3" w14:textId="77777777" w:rsidR="00B13F7E" w:rsidRPr="0097191A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C4786" w:rsidRPr="0097191A" w14:paraId="34A1379C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18EE9C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1786A653" w14:textId="47E54C07" w:rsidR="00BC4786" w:rsidRPr="0097191A" w:rsidRDefault="00594CDB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3A774DA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6A3A9999" w14:textId="0C5C1B71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5236A95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1ABCB477" w14:textId="40E30D30" w:rsidR="00BC4786" w:rsidRPr="0097191A" w:rsidRDefault="00594CDB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11,614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4640701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1C6DA009" w14:textId="6BB1A25D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10,801</w:t>
            </w:r>
          </w:p>
        </w:tc>
      </w:tr>
      <w:tr w:rsidR="00BC4786" w:rsidRPr="0097191A" w14:paraId="655946BE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DF3A4F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39CCABFC" w14:textId="7F95376C" w:rsidR="00BC4786" w:rsidRPr="0097191A" w:rsidRDefault="00594CDB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8,330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BEEC0BA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1164AC24" w14:textId="4495835C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E2C8B43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6DE76D4B" w14:textId="483BF44B" w:rsidR="00BC4786" w:rsidRPr="0097191A" w:rsidRDefault="00594CDB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8,330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58BBEC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012E394F" w14:textId="18AEC100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8,770</w:t>
            </w:r>
          </w:p>
        </w:tc>
      </w:tr>
      <w:tr w:rsidR="00BC4786" w:rsidRPr="0097191A" w14:paraId="7CC955E7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FBC5F6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51E632A0" w14:textId="148A1A85" w:rsidR="00BC4786" w:rsidRPr="0097191A" w:rsidRDefault="00594CDB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5,022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0731102D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00463EFB" w14:textId="36DD3AF0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4,476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AD23E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04AB3" w14:textId="12F429F8" w:rsidR="00BC4786" w:rsidRPr="0097191A" w:rsidRDefault="00594CDB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5,022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8E8367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1053E01C" w14:textId="032ED02E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4,476</w:t>
            </w:r>
          </w:p>
        </w:tc>
      </w:tr>
      <w:tr w:rsidR="00BC4786" w:rsidRPr="0097191A" w14:paraId="5702EBB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86E9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18C90" w14:textId="1B44959A" w:rsidR="00BC4786" w:rsidRPr="0097191A" w:rsidRDefault="00594CDB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13,352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00A23B8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08EE30" w14:textId="602ACCD9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13,246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1A65E97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877BFB" w14:textId="68816AA6" w:rsidR="00BC4786" w:rsidRPr="00C34AAF" w:rsidRDefault="00594CDB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24,966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AC1DB6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FC7436" w14:textId="35F52A83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24,047</w:t>
            </w:r>
          </w:p>
        </w:tc>
      </w:tr>
      <w:tr w:rsidR="00BC4786" w:rsidRPr="00D25851" w14:paraId="2E55048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1BC7A" w14:textId="77777777" w:rsidR="00BC4786" w:rsidRPr="00D25851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8531D" w14:textId="77777777" w:rsidR="00BC4786" w:rsidRPr="00D25851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C393B41" w14:textId="77777777" w:rsidR="00BC4786" w:rsidRPr="00D25851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A2FD89" w14:textId="77777777" w:rsidR="00BC4786" w:rsidRPr="00D25851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39E55134" w14:textId="77777777" w:rsidR="00BC4786" w:rsidRPr="00D25851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908F7" w14:textId="77777777" w:rsidR="00BC4786" w:rsidRPr="00D25851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3189B3BD" w14:textId="77777777" w:rsidR="00BC4786" w:rsidRPr="00D25851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C1227E" w14:textId="77777777" w:rsidR="00BC4786" w:rsidRPr="00D25851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</w:tr>
      <w:tr w:rsidR="00BC4786" w:rsidRPr="0097191A" w14:paraId="6E380952" w14:textId="77777777" w:rsidTr="00A34F0C">
        <w:trPr>
          <w:trHeight w:val="34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F471" w14:textId="3268425F" w:rsidR="00BC4786" w:rsidRPr="000A117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11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37F4390A" w14:textId="77777777" w:rsidR="00BC4786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F3D11FF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54E8238D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8A8AFBD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AC57F" w14:textId="77777777" w:rsidR="00BC4786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D2758D3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49877FA0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BC4786" w:rsidRPr="0097191A" w14:paraId="38841F31" w14:textId="77777777" w:rsidTr="00EA2B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DA5A9" w14:textId="7483929A" w:rsidR="00BC4786" w:rsidRPr="000A117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A117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77D8F791" w14:textId="1F3D26D1" w:rsidR="00BC4786" w:rsidRPr="00C120E7" w:rsidRDefault="00B70DA8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9E7834" w14:textId="77777777" w:rsidR="00BC4786" w:rsidRPr="00C120E7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2F763D7B" w14:textId="1E431375" w:rsidR="00BC4786" w:rsidRPr="00C120E7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621624F" w14:textId="77777777" w:rsidR="00BC4786" w:rsidRPr="00C120E7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56D9B" w14:textId="15C68875" w:rsidR="00BC4786" w:rsidRPr="004D09ED" w:rsidRDefault="00C772F5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2,494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160AA548" w14:textId="77777777" w:rsidR="00BC4786" w:rsidRPr="00C120E7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31738A0F" w14:textId="14D2202D" w:rsidR="00BC4786" w:rsidRPr="00C120E7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</w:tr>
      <w:tr w:rsidR="00BC4786" w:rsidRPr="0097191A" w14:paraId="26828FB8" w14:textId="77777777" w:rsidTr="00EA2B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1B59" w14:textId="201A3B85" w:rsidR="00BC4786" w:rsidRPr="000A117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6162D" w14:textId="0806EADC" w:rsidR="00BC4786" w:rsidRPr="00C120E7" w:rsidRDefault="00B70DA8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ED851A" w14:textId="77777777" w:rsidR="00BC4786" w:rsidRPr="00C120E7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81E99" w14:textId="0E4E3DE2" w:rsidR="00BC4786" w:rsidRPr="00C120E7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05A997E" w14:textId="77777777" w:rsidR="00BC4786" w:rsidRPr="00C120E7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F3C4E" w14:textId="02CEA82D" w:rsidR="00BC4786" w:rsidRPr="004D09ED" w:rsidRDefault="00C772F5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="004D7C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494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19796BC2" w14:textId="77777777" w:rsidR="00BC4786" w:rsidRPr="00C120E7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7A8C6" w14:textId="5C2913FF" w:rsidR="00BC4786" w:rsidRPr="00C120E7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2,235</w:t>
            </w:r>
          </w:p>
        </w:tc>
      </w:tr>
      <w:tr w:rsidR="00BC4786" w:rsidRPr="00847EA3" w14:paraId="3D728D5F" w14:textId="77777777" w:rsidTr="0070136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2BAE4" w14:textId="77777777" w:rsidR="00BC4786" w:rsidRPr="00847EA3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88BCE1" w14:textId="77777777" w:rsidR="00BC4786" w:rsidRPr="00847EA3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5C2EDE9" w14:textId="77777777" w:rsidR="00BC4786" w:rsidRPr="00847EA3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2DEC3F" w14:textId="77777777" w:rsidR="00BC4786" w:rsidRPr="00847EA3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6CCF63E" w14:textId="77777777" w:rsidR="00BC4786" w:rsidRPr="00847EA3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0F7BB2" w14:textId="77777777" w:rsidR="00BC4786" w:rsidRPr="00847EA3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D0926F8" w14:textId="77777777" w:rsidR="00BC4786" w:rsidRPr="00847EA3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28C0A0" w14:textId="77777777" w:rsidR="00BC4786" w:rsidRPr="00847EA3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</w:rPr>
            </w:pPr>
          </w:p>
        </w:tc>
      </w:tr>
      <w:tr w:rsidR="00BC4786" w:rsidRPr="0097191A" w14:paraId="25F46AD9" w14:textId="77777777" w:rsidTr="00847EA3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604478" w14:textId="464F775F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5247" w:type="dxa"/>
            <w:gridSpan w:val="7"/>
            <w:tcBorders>
              <w:left w:val="nil"/>
              <w:right w:val="nil"/>
            </w:tcBorders>
          </w:tcPr>
          <w:p w14:paraId="722F91AC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C4786" w:rsidRPr="0097191A" w14:paraId="58C7F750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B3C7F2" w14:textId="39B04FB9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080A62D6" w14:textId="34C95556" w:rsidR="00BC4786" w:rsidRPr="00CB2759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17E7001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3A9B9C0C" w14:textId="2ADB9341" w:rsidR="00BC4786" w:rsidRPr="002855D9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EBE4F59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65F7051D" w14:textId="00DF82BB" w:rsidR="00BC4786" w:rsidRPr="00E55A5E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08C0612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26D1C6E5" w14:textId="19A6F31D" w:rsidR="00BC4786" w:rsidRPr="002855D9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C4786" w:rsidRPr="0097191A" w14:paraId="6FAF9F63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A6793C7" w14:textId="6F6D8D1D" w:rsidR="00BC4786" w:rsidRPr="00435000" w:rsidRDefault="00BC4786" w:rsidP="00BC4786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5000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29CF95B" w14:textId="0C6C9F9D" w:rsidR="00BC4786" w:rsidRPr="00D92A6C" w:rsidRDefault="00B70DA8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B16FD84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5C08622E" w14:textId="38CC87FB" w:rsidR="00BC4786" w:rsidRPr="002855D9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8AB6583" w14:textId="77777777" w:rsidR="00BC4786" w:rsidRPr="002855D9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72623485" w14:textId="1E23312D" w:rsidR="00BC4786" w:rsidRPr="00E55A5E" w:rsidRDefault="00E55A5E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E55A5E">
              <w:rPr>
                <w:rFonts w:ascii="Angsana New" w:hAnsi="Angsana New"/>
                <w:sz w:val="30"/>
                <w:szCs w:val="30"/>
              </w:rPr>
              <w:t>1,428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C85BBAB" w14:textId="77777777" w:rsidR="00BC4786" w:rsidRPr="00B26300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717D5194" w14:textId="12CC3EC2" w:rsidR="00BC4786" w:rsidRPr="002855D9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</w:tr>
      <w:tr w:rsidR="00BC4786" w:rsidRPr="0097191A" w14:paraId="730FE885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0B8EB2" w14:textId="7054DBA5" w:rsidR="00BC4786" w:rsidRPr="00435000" w:rsidRDefault="00BC4786" w:rsidP="00BC4786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500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386E1623" w14:textId="3E340B86" w:rsidR="00BC4786" w:rsidRPr="00D92A6C" w:rsidRDefault="00B70DA8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253FD86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1B320275" w14:textId="1989700B" w:rsidR="00BC4786" w:rsidRPr="00D92A6C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894F0E2" w14:textId="77777777" w:rsidR="00BC4786" w:rsidRPr="00D92A6C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34E9F8A7" w14:textId="4B1A93BF" w:rsidR="00BC4786" w:rsidRPr="00E55A5E" w:rsidRDefault="00E55A5E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E55A5E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0EF4DD63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62DDD3B6" w14:textId="40906128" w:rsidR="00BC4786" w:rsidRPr="002855D9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</w:tr>
      <w:tr w:rsidR="00BC4786" w:rsidRPr="0097191A" w14:paraId="587FF031" w14:textId="77777777" w:rsidTr="00620B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2D7AB" w14:textId="77E6D9CC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87DF5" w14:textId="0B4D6544" w:rsidR="00BC4786" w:rsidRPr="00D92A6C" w:rsidRDefault="00C772F5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704FABE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142397" w14:textId="489C10E4" w:rsidR="00BC4786" w:rsidRPr="002855D9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0A62629" w14:textId="77777777" w:rsidR="00BC4786" w:rsidRPr="002855D9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129F40" w14:textId="7FE13EA3" w:rsidR="00BC4786" w:rsidRPr="00E55A5E" w:rsidRDefault="00E55A5E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A5E">
              <w:rPr>
                <w:rFonts w:ascii="Angsana New" w:hAnsi="Angsana New"/>
                <w:b/>
                <w:bCs/>
                <w:sz w:val="30"/>
                <w:szCs w:val="30"/>
              </w:rPr>
              <w:t>2,172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2744878" w14:textId="77777777" w:rsidR="00BC4786" w:rsidRPr="0097191A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D04DA" w14:textId="7DEC1CB6" w:rsidR="00BC4786" w:rsidRPr="002855D9" w:rsidRDefault="00BC4786" w:rsidP="00BC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2,517</w:t>
            </w:r>
          </w:p>
        </w:tc>
      </w:tr>
    </w:tbl>
    <w:p w14:paraId="47FFE9ED" w14:textId="7B66A09D" w:rsidR="00531BF7" w:rsidRDefault="00531BF7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</w:rPr>
      </w:pPr>
    </w:p>
    <w:p w14:paraId="2B2C9F39" w14:textId="77777777" w:rsidR="00531BF7" w:rsidRDefault="00531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4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40"/>
        <w:gridCol w:w="1170"/>
      </w:tblGrid>
      <w:tr w:rsidR="009F324F" w:rsidRPr="003955AD" w14:paraId="7722F95C" w14:textId="77777777" w:rsidTr="00A22759">
        <w:trPr>
          <w:trHeight w:val="351"/>
          <w:tblHeader/>
        </w:trPr>
        <w:tc>
          <w:tcPr>
            <w:tcW w:w="4140" w:type="dxa"/>
            <w:shd w:val="clear" w:color="auto" w:fill="auto"/>
            <w:vAlign w:val="bottom"/>
          </w:tcPr>
          <w:p w14:paraId="336AC299" w14:textId="408D2910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947CC1C" w14:textId="787B4AD8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58AABB" w14:textId="77777777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0" w:type="dxa"/>
            <w:gridSpan w:val="3"/>
          </w:tcPr>
          <w:p w14:paraId="31572493" w14:textId="338B126B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3F7E" w:rsidRPr="003955AD" w14:paraId="310D8C52" w14:textId="77777777" w:rsidTr="00A22759">
        <w:trPr>
          <w:trHeight w:val="398"/>
          <w:tblHeader/>
        </w:trPr>
        <w:tc>
          <w:tcPr>
            <w:tcW w:w="4140" w:type="dxa"/>
            <w:shd w:val="clear" w:color="auto" w:fill="auto"/>
            <w:vAlign w:val="bottom"/>
          </w:tcPr>
          <w:p w14:paraId="13C53616" w14:textId="77777777" w:rsidR="00B13F7E" w:rsidRPr="003955A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8B6F73" w14:textId="25717440" w:rsidR="00B13F7E" w:rsidRPr="003955A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8E25D95" w14:textId="77777777" w:rsidR="00B13F7E" w:rsidRPr="003955A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0BF32" w14:textId="7B426A32" w:rsidR="00B13F7E" w:rsidRPr="003955A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FF1A6EE" w14:textId="77777777" w:rsidR="00B13F7E" w:rsidRPr="003955A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8A5106" w14:textId="23A06939" w:rsidR="00B13F7E" w:rsidRPr="003955A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</w:tcPr>
          <w:p w14:paraId="613F7F05" w14:textId="44D41DDC" w:rsidR="00B13F7E" w:rsidRPr="003955A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9D77E7" w14:textId="56EF8E50" w:rsidR="00B13F7E" w:rsidRPr="003955A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13F7E" w:rsidRPr="003955AD" w14:paraId="1F1A44F7" w14:textId="77777777" w:rsidTr="00A22759">
        <w:trPr>
          <w:trHeight w:val="360"/>
        </w:trPr>
        <w:tc>
          <w:tcPr>
            <w:tcW w:w="4140" w:type="dxa"/>
            <w:shd w:val="clear" w:color="auto" w:fill="auto"/>
            <w:vAlign w:val="bottom"/>
          </w:tcPr>
          <w:p w14:paraId="6FCCF07D" w14:textId="04C32360" w:rsidR="00B13F7E" w:rsidRPr="003955A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68479092"/>
            <w:r w:rsidRPr="003955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bookmarkEnd w:id="2"/>
          </w:p>
        </w:tc>
        <w:tc>
          <w:tcPr>
            <w:tcW w:w="1080" w:type="dxa"/>
            <w:shd w:val="clear" w:color="auto" w:fill="auto"/>
          </w:tcPr>
          <w:p w14:paraId="0340D79B" w14:textId="634B9503" w:rsidR="00B13F7E" w:rsidRPr="003955A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E35F54D" w14:textId="77777777" w:rsidR="00B13F7E" w:rsidRPr="003955A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D2CA8" w14:textId="5971D4EE" w:rsidR="00B13F7E" w:rsidRPr="003955A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19773D1" w14:textId="77777777" w:rsidR="00B13F7E" w:rsidRPr="003955A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330131" w14:textId="35A30C09" w:rsidR="00B13F7E" w:rsidRPr="003955A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699C0DF4" w14:textId="0D530D54" w:rsidR="00B13F7E" w:rsidRPr="003955A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F5E9E2" w14:textId="7A644595" w:rsidR="00B13F7E" w:rsidRPr="003955AD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321E3" w:rsidRPr="003955AD" w14:paraId="05D1F061" w14:textId="77777777" w:rsidTr="00A22759">
        <w:trPr>
          <w:trHeight w:val="362"/>
        </w:trPr>
        <w:tc>
          <w:tcPr>
            <w:tcW w:w="4140" w:type="dxa"/>
            <w:shd w:val="clear" w:color="auto" w:fill="auto"/>
          </w:tcPr>
          <w:p w14:paraId="4DD4849B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0" w:type="dxa"/>
            <w:gridSpan w:val="7"/>
          </w:tcPr>
          <w:p w14:paraId="518C136C" w14:textId="2A42D95E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55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73C4" w:rsidRPr="003955AD" w14:paraId="6724ECEE" w14:textId="77777777" w:rsidTr="00A22759">
        <w:trPr>
          <w:trHeight w:val="341"/>
        </w:trPr>
        <w:tc>
          <w:tcPr>
            <w:tcW w:w="4140" w:type="dxa"/>
            <w:shd w:val="clear" w:color="auto" w:fill="auto"/>
          </w:tcPr>
          <w:p w14:paraId="41FA0A11" w14:textId="45516003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92EF010" w14:textId="72C4B4CA" w:rsidR="00BA73C4" w:rsidRPr="003955AD" w:rsidRDefault="00E55A5E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06C37" w14:textId="77777777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91CA02" w14:textId="07B5C502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5C20CD" w14:textId="77777777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D9C137" w14:textId="5636B9A8" w:rsidR="00BA73C4" w:rsidRPr="003955AD" w:rsidRDefault="00E55A5E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308,796</w:t>
            </w:r>
          </w:p>
        </w:tc>
        <w:tc>
          <w:tcPr>
            <w:tcW w:w="240" w:type="dxa"/>
            <w:shd w:val="clear" w:color="auto" w:fill="auto"/>
          </w:tcPr>
          <w:p w14:paraId="255F4377" w14:textId="1FB535B2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A71D89" w14:textId="6268CE9C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325,491</w:t>
            </w:r>
          </w:p>
        </w:tc>
      </w:tr>
      <w:tr w:rsidR="00BA73C4" w:rsidRPr="003955AD" w14:paraId="0DE4A68E" w14:textId="77777777" w:rsidTr="00A22759">
        <w:trPr>
          <w:trHeight w:val="396"/>
        </w:trPr>
        <w:tc>
          <w:tcPr>
            <w:tcW w:w="4140" w:type="dxa"/>
            <w:shd w:val="clear" w:color="auto" w:fill="auto"/>
          </w:tcPr>
          <w:p w14:paraId="7879C957" w14:textId="16D4C7AE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6729C75" w14:textId="41DFD1C6" w:rsidR="00BA73C4" w:rsidRPr="003955AD" w:rsidRDefault="00E55A5E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349,120</w:t>
            </w:r>
          </w:p>
        </w:tc>
        <w:tc>
          <w:tcPr>
            <w:tcW w:w="270" w:type="dxa"/>
          </w:tcPr>
          <w:p w14:paraId="1C1B7411" w14:textId="77777777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5E4E3" w14:textId="63539253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398,120</w:t>
            </w:r>
          </w:p>
        </w:tc>
        <w:tc>
          <w:tcPr>
            <w:tcW w:w="270" w:type="dxa"/>
          </w:tcPr>
          <w:p w14:paraId="108AED5B" w14:textId="77777777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0AF57" w14:textId="388712E1" w:rsidR="00BA73C4" w:rsidRPr="003955AD" w:rsidRDefault="00E55A5E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349,120</w:t>
            </w:r>
          </w:p>
        </w:tc>
        <w:tc>
          <w:tcPr>
            <w:tcW w:w="240" w:type="dxa"/>
            <w:shd w:val="clear" w:color="auto" w:fill="auto"/>
          </w:tcPr>
          <w:p w14:paraId="65E8FADC" w14:textId="0DD5FC67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9AE8DF" w14:textId="69CB10CF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398,120</w:t>
            </w:r>
          </w:p>
        </w:tc>
      </w:tr>
      <w:tr w:rsidR="00BA73C4" w:rsidRPr="003955AD" w14:paraId="436F321E" w14:textId="77777777" w:rsidTr="00A22759">
        <w:trPr>
          <w:trHeight w:val="351"/>
        </w:trPr>
        <w:tc>
          <w:tcPr>
            <w:tcW w:w="4140" w:type="dxa"/>
            <w:shd w:val="clear" w:color="auto" w:fill="auto"/>
          </w:tcPr>
          <w:p w14:paraId="702B9A9E" w14:textId="568FCC8D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D7B5C" w14:textId="4DBA0B46" w:rsidR="00BA73C4" w:rsidRPr="003955AD" w:rsidRDefault="00E55A5E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349,120</w:t>
            </w:r>
          </w:p>
        </w:tc>
        <w:tc>
          <w:tcPr>
            <w:tcW w:w="270" w:type="dxa"/>
          </w:tcPr>
          <w:p w14:paraId="52FA2112" w14:textId="77777777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AC1A1D" w14:textId="54912710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398,120</w:t>
            </w:r>
          </w:p>
        </w:tc>
        <w:tc>
          <w:tcPr>
            <w:tcW w:w="270" w:type="dxa"/>
          </w:tcPr>
          <w:p w14:paraId="3EAB48D6" w14:textId="77777777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6926BD" w14:textId="2DD8D734" w:rsidR="00BA73C4" w:rsidRPr="003955AD" w:rsidRDefault="00E55A5E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657,916</w:t>
            </w:r>
          </w:p>
        </w:tc>
        <w:tc>
          <w:tcPr>
            <w:tcW w:w="240" w:type="dxa"/>
            <w:shd w:val="clear" w:color="auto" w:fill="auto"/>
          </w:tcPr>
          <w:p w14:paraId="11F24B25" w14:textId="4F9C6F5D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27CEB" w14:textId="6B4BE24A" w:rsidR="00BA73C4" w:rsidRPr="003955A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723,61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BA73C4" w:rsidRPr="00CA3312" w14:paraId="16CBE99C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3E0F957F" w14:textId="77777777" w:rsidR="00BA73C4" w:rsidRPr="00CA3312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76E6FEDA" w14:textId="77777777" w:rsidR="00BA73C4" w:rsidRPr="00CA3312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73C4" w:rsidRPr="009433A9" w14:paraId="20248E50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02DE4DB" w14:textId="3BC1748F" w:rsidR="00BA73C4" w:rsidRPr="009433A9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80" w:type="dxa"/>
            <w:gridSpan w:val="7"/>
          </w:tcPr>
          <w:p w14:paraId="54CEE498" w14:textId="05169AC8" w:rsidR="00BA73C4" w:rsidRPr="00806DA4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73C4" w:rsidRPr="009433A9" w14:paraId="3A3EDA42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AA971DD" w14:textId="5EE7A8E9" w:rsidR="00BA73C4" w:rsidRPr="009433A9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181FA2F" w14:textId="1EF725C4" w:rsidR="00BA73C4" w:rsidRPr="00696C17" w:rsidRDefault="00E55A5E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67C12E" w14:textId="77777777" w:rsidR="00BA73C4" w:rsidRPr="00696C17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ACEF6" w14:textId="2A7216DA" w:rsidR="00BA73C4" w:rsidRPr="00696C17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9297A0" w14:textId="77777777" w:rsidR="00BA73C4" w:rsidRPr="00696C17" w:rsidRDefault="00BA73C4" w:rsidP="00BA73C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CF89F3" w14:textId="3B3B57E1" w:rsidR="00BA73C4" w:rsidRPr="00696C17" w:rsidRDefault="00E55A5E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3,670</w:t>
            </w:r>
          </w:p>
        </w:tc>
        <w:tc>
          <w:tcPr>
            <w:tcW w:w="240" w:type="dxa"/>
          </w:tcPr>
          <w:p w14:paraId="4FEC0B4A" w14:textId="77777777" w:rsidR="00BA73C4" w:rsidRPr="00696C17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9F1D2" w14:textId="40A1D211" w:rsidR="00BA73C4" w:rsidRPr="00696C17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13,279</w:t>
            </w:r>
          </w:p>
        </w:tc>
      </w:tr>
      <w:tr w:rsidR="00BA73C4" w:rsidRPr="009433A9" w14:paraId="78E5B7FD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4C4C4E3F" w14:textId="4F8F1185" w:rsidR="00BA73C4" w:rsidRPr="009433A9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629DE1" w14:textId="63541B77" w:rsidR="00BA73C4" w:rsidRPr="00696C17" w:rsidRDefault="00372D79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304F9628" w14:textId="77777777" w:rsidR="00BA73C4" w:rsidRPr="00696C17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405911" w14:textId="75E364AF" w:rsidR="00BA73C4" w:rsidRPr="00696C17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57A5C787" w14:textId="77777777" w:rsidR="00BA73C4" w:rsidRPr="00696C17" w:rsidRDefault="00BA73C4" w:rsidP="00BA73C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E464AE" w14:textId="1FB16754" w:rsidR="00BA73C4" w:rsidRPr="00696C17" w:rsidRDefault="00E55A5E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40" w:type="dxa"/>
          </w:tcPr>
          <w:p w14:paraId="0DF72A80" w14:textId="77777777" w:rsidR="00BA73C4" w:rsidRPr="00696C17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262852" w14:textId="1B04A694" w:rsidR="00BA73C4" w:rsidRPr="00696C17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BA73C4" w:rsidRPr="009433A9" w14:paraId="7482EB52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646A548" w14:textId="2A6D5DC4" w:rsidR="00BA73C4" w:rsidRPr="00696C17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6C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FA0FD" w14:textId="09E6B128" w:rsidR="00BA73C4" w:rsidRDefault="00372D79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170FB7B2" w14:textId="77777777" w:rsidR="00BA73C4" w:rsidRPr="009433A9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6DA77" w14:textId="2F9A9652" w:rsidR="00BA73C4" w:rsidRPr="00376CC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0EF7E6EB" w14:textId="77777777" w:rsidR="00BA73C4" w:rsidRPr="008F575E" w:rsidRDefault="00BA73C4" w:rsidP="00BA73C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62771F" w14:textId="51D6CA91" w:rsidR="00BA73C4" w:rsidRDefault="00E55A5E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3,857</w:t>
            </w:r>
          </w:p>
        </w:tc>
        <w:tc>
          <w:tcPr>
            <w:tcW w:w="240" w:type="dxa"/>
          </w:tcPr>
          <w:p w14:paraId="7780D17A" w14:textId="77777777" w:rsidR="00BA73C4" w:rsidRPr="009433A9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F120C5" w14:textId="1C772B6C" w:rsidR="00BA73C4" w:rsidRPr="00625002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13,466</w:t>
            </w:r>
          </w:p>
        </w:tc>
      </w:tr>
      <w:tr w:rsidR="00BA73C4" w:rsidRPr="008A4368" w14:paraId="7B24C5FE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45EBAF57" w14:textId="77777777" w:rsidR="00BA73C4" w:rsidRPr="008A4368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DB2759E" w14:textId="77777777" w:rsidR="00BA73C4" w:rsidRPr="008A4368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25731F9" w14:textId="77777777" w:rsidR="00BA73C4" w:rsidRPr="008A4368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24F5CD" w14:textId="77777777" w:rsidR="00BA73C4" w:rsidRPr="008A4368" w:rsidRDefault="00BA73C4" w:rsidP="00BA73C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2F672DD" w14:textId="77777777" w:rsidR="00BA73C4" w:rsidRPr="008A4368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A18DBB" w14:textId="77777777" w:rsidR="00BA73C4" w:rsidRPr="008A4368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" w:type="dxa"/>
          </w:tcPr>
          <w:p w14:paraId="17C72C1B" w14:textId="77777777" w:rsidR="00BA73C4" w:rsidRPr="008A4368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F3D44F" w14:textId="77777777" w:rsidR="00BA73C4" w:rsidRPr="008A4368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33922" w:rsidRPr="00C33922" w14:paraId="0208D343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484A833" w14:textId="7248E0E0" w:rsidR="00C33922" w:rsidRPr="00C33922" w:rsidRDefault="003A3CB7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0355E48" w14:textId="77777777" w:rsidR="00C33922" w:rsidRPr="00C33922" w:rsidRDefault="00C33922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EBB02" w14:textId="77777777" w:rsidR="00C33922" w:rsidRPr="00C33922" w:rsidRDefault="00C33922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09272C" w14:textId="77777777" w:rsidR="00C33922" w:rsidRPr="00C33922" w:rsidRDefault="00C33922" w:rsidP="00BA73C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0AEF5" w14:textId="77777777" w:rsidR="00C33922" w:rsidRPr="00C33922" w:rsidRDefault="00C33922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B4BD08" w14:textId="77777777" w:rsidR="00C33922" w:rsidRPr="00C33922" w:rsidRDefault="00C33922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1C48F16" w14:textId="77777777" w:rsidR="00C33922" w:rsidRPr="00C33922" w:rsidRDefault="00C33922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B1F4CA" w14:textId="77777777" w:rsidR="00C33922" w:rsidRPr="00C33922" w:rsidRDefault="00C33922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33922" w:rsidRPr="00C33922" w14:paraId="6BFFC3D9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9BBAB28" w14:textId="3BAE2172" w:rsidR="00C33922" w:rsidRPr="00C33922" w:rsidRDefault="003A3CB7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2FA2144B" w14:textId="77777777" w:rsidR="00C33922" w:rsidRPr="00C33922" w:rsidRDefault="00C33922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15756" w14:textId="77777777" w:rsidR="00C33922" w:rsidRPr="00C33922" w:rsidRDefault="00C33922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B07322" w14:textId="77777777" w:rsidR="00C33922" w:rsidRPr="00C33922" w:rsidRDefault="00C33922" w:rsidP="00BA73C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DA09E" w14:textId="77777777" w:rsidR="00C33922" w:rsidRPr="00C33922" w:rsidRDefault="00C33922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4788E5" w14:textId="77777777" w:rsidR="00C33922" w:rsidRPr="00C33922" w:rsidRDefault="00C33922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A5B80B6" w14:textId="77777777" w:rsidR="00C33922" w:rsidRPr="00C33922" w:rsidRDefault="00C33922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59B34" w14:textId="77777777" w:rsidR="00C33922" w:rsidRPr="00C33922" w:rsidRDefault="00C33922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A3CB7" w:rsidRPr="00C33922" w14:paraId="14B74CF7" w14:textId="77777777" w:rsidTr="003A3CB7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F919084" w14:textId="3BBE27FB" w:rsidR="003A3CB7" w:rsidRPr="00C33922" w:rsidRDefault="003A3CB7" w:rsidP="003A3CB7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5000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2E61EA73" w14:textId="179F7CC6" w:rsidR="003A3CB7" w:rsidRPr="00C80D35" w:rsidRDefault="003877DF" w:rsidP="0038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7D6C1717" w14:textId="77777777" w:rsidR="003A3CB7" w:rsidRPr="00C33922" w:rsidRDefault="003A3CB7" w:rsidP="003A3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BEBAFA" w14:textId="722BACBB" w:rsidR="003A3CB7" w:rsidRPr="00C33922" w:rsidRDefault="003A3CB7" w:rsidP="003A3CB7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3C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17D8C5" w14:textId="77777777" w:rsidR="003A3CB7" w:rsidRPr="00C33922" w:rsidRDefault="003A3CB7" w:rsidP="003A3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E3D024" w14:textId="7ED4B4AA" w:rsidR="003A3CB7" w:rsidRPr="00C80D35" w:rsidRDefault="003877DF" w:rsidP="00B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40" w:type="dxa"/>
          </w:tcPr>
          <w:p w14:paraId="55B4AEFF" w14:textId="77777777" w:rsidR="003A3CB7" w:rsidRPr="00C33922" w:rsidRDefault="003A3CB7" w:rsidP="003A3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AA5624" w14:textId="7B490E37" w:rsidR="003A3CB7" w:rsidRPr="003A3CB7" w:rsidRDefault="003A3CB7" w:rsidP="003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5" w:right="20"/>
              <w:rPr>
                <w:rFonts w:ascii="Angsana New" w:hAnsi="Angsana New"/>
                <w:sz w:val="30"/>
                <w:szCs w:val="30"/>
              </w:rPr>
            </w:pPr>
            <w:r w:rsidRPr="003A3C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3CB7" w:rsidRPr="00C33922" w14:paraId="71E3618A" w14:textId="77777777" w:rsidTr="003A3CB7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5F5BB0EA" w14:textId="09109164" w:rsidR="003A3CB7" w:rsidRPr="00C33922" w:rsidRDefault="003A3CB7" w:rsidP="003A3CB7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500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EF119" w14:textId="1B588575" w:rsidR="003A3CB7" w:rsidRPr="00C80D35" w:rsidRDefault="003877DF" w:rsidP="0038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24,482</w:t>
            </w:r>
          </w:p>
        </w:tc>
        <w:tc>
          <w:tcPr>
            <w:tcW w:w="270" w:type="dxa"/>
          </w:tcPr>
          <w:p w14:paraId="7B944217" w14:textId="77777777" w:rsidR="003A3CB7" w:rsidRPr="00C33922" w:rsidRDefault="003A3CB7" w:rsidP="003A3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B86FC9" w14:textId="108E6FB5" w:rsidR="003A3CB7" w:rsidRPr="00C33922" w:rsidRDefault="003A3CB7" w:rsidP="003A3CB7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3C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51636" w14:textId="77777777" w:rsidR="003A3CB7" w:rsidRPr="00C33922" w:rsidRDefault="003A3CB7" w:rsidP="003A3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51E532" w14:textId="5D16D185" w:rsidR="003A3CB7" w:rsidRPr="00C80D35" w:rsidRDefault="00B6384C" w:rsidP="00B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24,482</w:t>
            </w:r>
          </w:p>
        </w:tc>
        <w:tc>
          <w:tcPr>
            <w:tcW w:w="240" w:type="dxa"/>
          </w:tcPr>
          <w:p w14:paraId="0BD275E6" w14:textId="77777777" w:rsidR="003A3CB7" w:rsidRPr="00C33922" w:rsidRDefault="003A3CB7" w:rsidP="003A3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01BE04" w14:textId="3CB35F46" w:rsidR="003A3CB7" w:rsidRPr="003A3CB7" w:rsidRDefault="003A3CB7" w:rsidP="003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5" w:right="20"/>
              <w:rPr>
                <w:rFonts w:ascii="Angsana New" w:hAnsi="Angsana New"/>
                <w:sz w:val="30"/>
                <w:szCs w:val="30"/>
              </w:rPr>
            </w:pPr>
            <w:r w:rsidRPr="003A3C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3CB7" w:rsidRPr="00C33922" w14:paraId="09DBCB19" w14:textId="77777777" w:rsidTr="003A3CB7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2B0C2EA" w14:textId="0F31C9AD" w:rsidR="003A3CB7" w:rsidRPr="003A3CB7" w:rsidRDefault="003A3CB7" w:rsidP="003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3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325DF3" w14:textId="2D291376" w:rsidR="003A3CB7" w:rsidRPr="00C80D35" w:rsidRDefault="003877DF" w:rsidP="0038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25,102</w:t>
            </w:r>
          </w:p>
        </w:tc>
        <w:tc>
          <w:tcPr>
            <w:tcW w:w="270" w:type="dxa"/>
          </w:tcPr>
          <w:p w14:paraId="114B3668" w14:textId="77777777" w:rsidR="003A3CB7" w:rsidRPr="00C33922" w:rsidRDefault="003A3CB7" w:rsidP="003A3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2E277" w14:textId="5639C862" w:rsidR="003A3CB7" w:rsidRPr="003A3CB7" w:rsidRDefault="003A3CB7" w:rsidP="003A3CB7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CB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66A8EE" w14:textId="77777777" w:rsidR="003A3CB7" w:rsidRPr="00C33922" w:rsidRDefault="003A3CB7" w:rsidP="003A3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6B60B0" w14:textId="6C64A034" w:rsidR="003A3CB7" w:rsidRPr="00C80D35" w:rsidRDefault="003877DF" w:rsidP="00B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77DF">
              <w:rPr>
                <w:rFonts w:ascii="Angsana New" w:hAnsi="Angsana New"/>
                <w:b/>
                <w:bCs/>
                <w:sz w:val="30"/>
                <w:szCs w:val="30"/>
              </w:rPr>
              <w:t>25,102</w:t>
            </w:r>
          </w:p>
        </w:tc>
        <w:tc>
          <w:tcPr>
            <w:tcW w:w="240" w:type="dxa"/>
          </w:tcPr>
          <w:p w14:paraId="3E6942EA" w14:textId="77777777" w:rsidR="003A3CB7" w:rsidRPr="00C33922" w:rsidRDefault="003A3CB7" w:rsidP="003A3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38D1F6" w14:textId="01C92B73" w:rsidR="003A3CB7" w:rsidRPr="003A3CB7" w:rsidRDefault="003A3CB7" w:rsidP="003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CB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33922" w:rsidRPr="008A4368" w14:paraId="4B1E4D6B" w14:textId="77777777" w:rsidTr="003A3CB7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EF59A6C" w14:textId="77777777" w:rsidR="00C33922" w:rsidRPr="008A4368" w:rsidRDefault="00C33922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31EA10" w14:textId="77777777" w:rsidR="00C33922" w:rsidRPr="008A4368" w:rsidRDefault="00C33922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8ED56EE" w14:textId="77777777" w:rsidR="00C33922" w:rsidRPr="008A4368" w:rsidRDefault="00C33922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2CD09C" w14:textId="77777777" w:rsidR="00C33922" w:rsidRPr="008A4368" w:rsidRDefault="00C33922" w:rsidP="00BA73C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64BDCF1" w14:textId="77777777" w:rsidR="00C33922" w:rsidRPr="008A4368" w:rsidRDefault="00C33922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67F573" w14:textId="77777777" w:rsidR="00C33922" w:rsidRPr="008A4368" w:rsidRDefault="00C33922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" w:type="dxa"/>
          </w:tcPr>
          <w:p w14:paraId="2A4005D6" w14:textId="77777777" w:rsidR="00C33922" w:rsidRPr="008A4368" w:rsidRDefault="00C33922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2C9A09" w14:textId="77777777" w:rsidR="00C33922" w:rsidRPr="008A4368" w:rsidRDefault="00C33922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A73C4" w:rsidRPr="009433A9" w14:paraId="089F1874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977836E" w14:textId="620BCB87" w:rsidR="00BA73C4" w:rsidRPr="00F521D7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78FA12C9" w14:textId="77777777" w:rsidR="00BA73C4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AFA4BA" w14:textId="77777777" w:rsidR="00BA73C4" w:rsidRPr="007A2D1C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4F4936" w14:textId="77777777" w:rsidR="00BA73C4" w:rsidRPr="007A2D1C" w:rsidRDefault="00BA73C4" w:rsidP="00BA73C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88E10" w14:textId="77777777" w:rsidR="00BA73C4" w:rsidRPr="007A2D1C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EAF70" w14:textId="77777777" w:rsidR="00BA73C4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A0D3B4B" w14:textId="77777777" w:rsidR="00BA73C4" w:rsidRPr="007A2D1C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8A3C2" w14:textId="77777777" w:rsidR="00BA73C4" w:rsidRPr="00625002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73C4" w:rsidRPr="009433A9" w14:paraId="43D74D8C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FC34023" w14:textId="77777777" w:rsidR="00BA73C4" w:rsidRPr="009433A9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21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0803AA8" w14:textId="4B5C5D12" w:rsidR="00BA73C4" w:rsidRPr="00C120E7" w:rsidRDefault="00EE0D73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73340" w14:textId="77777777" w:rsidR="00BA73C4" w:rsidRPr="000F71ED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5C73C" w14:textId="3678933E" w:rsidR="00BA73C4" w:rsidRPr="000F71E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C9305B" w14:textId="77777777" w:rsidR="00BA73C4" w:rsidRPr="007A2D1C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50B839" w14:textId="7231EDA5" w:rsidR="00BA73C4" w:rsidRPr="00A649DB" w:rsidRDefault="00EE0D73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40" w:type="dxa"/>
          </w:tcPr>
          <w:p w14:paraId="2BB84025" w14:textId="77777777" w:rsidR="00BA73C4" w:rsidRPr="007A2D1C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819253" w14:textId="4B0DC32C" w:rsidR="00BA73C4" w:rsidRPr="00625002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BA73C4" w:rsidRPr="00C120E7" w14:paraId="327794D4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540C2C9" w14:textId="73368762" w:rsidR="00BA73C4" w:rsidRPr="00F521D7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535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7D5A21" w14:textId="316B644A" w:rsidR="00BA73C4" w:rsidRPr="00BA224D" w:rsidRDefault="00EE0D73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F79E46" w14:textId="77777777" w:rsidR="00BA73C4" w:rsidRPr="00E4656F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7FA7B1" w14:textId="4AB57555" w:rsidR="00BA73C4" w:rsidRPr="00BA224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550F6FC" w14:textId="77777777" w:rsidR="00BA73C4" w:rsidRPr="007A2D1C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1FF88A" w14:textId="0076C06A" w:rsidR="00BA73C4" w:rsidRPr="00BA224D" w:rsidRDefault="00EE0D73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3B8E9B8D" w14:textId="77777777" w:rsidR="00BA73C4" w:rsidRPr="000F71ED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F24CC2" w14:textId="6A0558EE" w:rsidR="00BA73C4" w:rsidRPr="000F71E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A73C4" w:rsidRPr="00934366" w14:paraId="24E97FC2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42FDF0C" w14:textId="0DF49EDC" w:rsidR="00BA73C4" w:rsidRPr="00934366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3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8C82EA" w14:textId="7FF3422C" w:rsidR="00BA73C4" w:rsidRPr="00934366" w:rsidRDefault="00EE0D73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886FD49" w14:textId="77777777" w:rsidR="00BA73C4" w:rsidRPr="00934366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AFAEC9" w14:textId="2E63267B" w:rsidR="00BA73C4" w:rsidRPr="00934366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D149FC" w14:textId="77777777" w:rsidR="00BA73C4" w:rsidRPr="00934366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010C6" w14:textId="26B365FD" w:rsidR="00BA73C4" w:rsidRPr="00934366" w:rsidRDefault="00EE0D73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40" w:type="dxa"/>
          </w:tcPr>
          <w:p w14:paraId="4A608007" w14:textId="77777777" w:rsidR="00BA73C4" w:rsidRPr="00934366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C6F5F" w14:textId="6A319C84" w:rsidR="00BA73C4" w:rsidRPr="00934366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</w:p>
        </w:tc>
      </w:tr>
    </w:tbl>
    <w:p w14:paraId="63D7927B" w14:textId="77777777" w:rsidR="006C5DD8" w:rsidRPr="00CA3312" w:rsidRDefault="006C5DD8" w:rsidP="00692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170"/>
      </w:tblGrid>
      <w:tr w:rsidR="00B13F7E" w:rsidRPr="009433A9" w14:paraId="3AD24A6A" w14:textId="77777777" w:rsidTr="00733CD4">
        <w:trPr>
          <w:trHeight w:val="403"/>
        </w:trPr>
        <w:tc>
          <w:tcPr>
            <w:tcW w:w="4140" w:type="dxa"/>
            <w:vAlign w:val="bottom"/>
          </w:tcPr>
          <w:p w14:paraId="5137753B" w14:textId="77777777" w:rsidR="00B13F7E" w:rsidRPr="009433A9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4900DAE9" w14:textId="0B4995C9" w:rsidR="00B13F7E" w:rsidRPr="009433A9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E21C16" w14:textId="77777777" w:rsidR="00B13F7E" w:rsidRPr="009433A9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965B08" w14:textId="1367AC4C" w:rsidR="00B13F7E" w:rsidRPr="009433A9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53B45" w14:textId="77777777" w:rsidR="00B13F7E" w:rsidRPr="009433A9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34A553" w14:textId="72251370" w:rsidR="00B13F7E" w:rsidRPr="009433A9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752BF" w14:textId="77777777" w:rsidR="00B13F7E" w:rsidRPr="009433A9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5EFED" w14:textId="33417B54" w:rsidR="00B13F7E" w:rsidRPr="009433A9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73C4" w:rsidRPr="009433A9" w14:paraId="384380D5" w14:textId="77777777" w:rsidTr="00733CD4">
        <w:trPr>
          <w:trHeight w:val="403"/>
        </w:trPr>
        <w:tc>
          <w:tcPr>
            <w:tcW w:w="4140" w:type="dxa"/>
            <w:shd w:val="clear" w:color="auto" w:fill="auto"/>
          </w:tcPr>
          <w:p w14:paraId="12450323" w14:textId="7A957C24" w:rsidR="00BA73C4" w:rsidRPr="009433A9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A41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B04F1AD" w14:textId="68B07E37" w:rsidR="00BA73C4" w:rsidRPr="00B87066" w:rsidRDefault="00FE65BA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02AD43" w14:textId="77777777" w:rsidR="00BA73C4" w:rsidRPr="00696C17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295DD" w14:textId="1609E636" w:rsidR="00BA73C4" w:rsidRPr="00B87066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CBFD11" w14:textId="77777777" w:rsidR="00BA73C4" w:rsidRPr="00696C17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C5076B" w14:textId="36FF8FA6" w:rsidR="00BA73C4" w:rsidRPr="00625002" w:rsidRDefault="00EE0D73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34,600</w:t>
            </w:r>
          </w:p>
        </w:tc>
        <w:tc>
          <w:tcPr>
            <w:tcW w:w="270" w:type="dxa"/>
          </w:tcPr>
          <w:p w14:paraId="3FBA7641" w14:textId="77777777" w:rsidR="00BA73C4" w:rsidRPr="009433A9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0963B9" w14:textId="5F49A206" w:rsidR="00BA73C4" w:rsidRPr="000F71E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</w:tr>
      <w:tr w:rsidR="00BA73C4" w:rsidRPr="009433A9" w14:paraId="40A931FC" w14:textId="77777777" w:rsidTr="00733CD4">
        <w:trPr>
          <w:trHeight w:val="403"/>
        </w:trPr>
        <w:tc>
          <w:tcPr>
            <w:tcW w:w="4140" w:type="dxa"/>
            <w:shd w:val="clear" w:color="auto" w:fill="auto"/>
          </w:tcPr>
          <w:p w14:paraId="709D0A53" w14:textId="4C487F64" w:rsidR="00BA73C4" w:rsidRPr="00712F4F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12F4F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CF8A44" w14:textId="26A35DBE" w:rsidR="00BA73C4" w:rsidRPr="00B87066" w:rsidRDefault="00FE65BA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201,500</w:t>
            </w:r>
          </w:p>
        </w:tc>
        <w:tc>
          <w:tcPr>
            <w:tcW w:w="270" w:type="dxa"/>
          </w:tcPr>
          <w:p w14:paraId="71F84484" w14:textId="77777777" w:rsidR="00BA73C4" w:rsidRPr="00696C17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6978C8" w14:textId="14D157C0" w:rsidR="00BA73C4" w:rsidRPr="00B87066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  <w:tc>
          <w:tcPr>
            <w:tcW w:w="270" w:type="dxa"/>
          </w:tcPr>
          <w:p w14:paraId="554B822C" w14:textId="77777777" w:rsidR="00BA73C4" w:rsidRPr="00696C17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CDB2F1" w14:textId="213F1E95" w:rsidR="00BA73C4" w:rsidRPr="00625002" w:rsidRDefault="00EE0D73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201,500</w:t>
            </w:r>
          </w:p>
        </w:tc>
        <w:tc>
          <w:tcPr>
            <w:tcW w:w="270" w:type="dxa"/>
          </w:tcPr>
          <w:p w14:paraId="0A56A30B" w14:textId="77777777" w:rsidR="00BA73C4" w:rsidRPr="009433A9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B98828" w14:textId="26D9B5E5" w:rsidR="00BA73C4" w:rsidRPr="00625002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</w:tr>
      <w:tr w:rsidR="00BA73C4" w:rsidRPr="009433A9" w14:paraId="1197DFD6" w14:textId="77777777" w:rsidTr="00733CD4">
        <w:trPr>
          <w:trHeight w:val="403"/>
        </w:trPr>
        <w:tc>
          <w:tcPr>
            <w:tcW w:w="4140" w:type="dxa"/>
            <w:shd w:val="clear" w:color="auto" w:fill="auto"/>
          </w:tcPr>
          <w:p w14:paraId="37603472" w14:textId="6BC9EF45" w:rsidR="00BA73C4" w:rsidRPr="00712F4F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F68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AC518F" w14:textId="592EE872" w:rsidR="00BA73C4" w:rsidRPr="000F71ED" w:rsidRDefault="00FE65BA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201,500</w:t>
            </w:r>
          </w:p>
        </w:tc>
        <w:tc>
          <w:tcPr>
            <w:tcW w:w="270" w:type="dxa"/>
          </w:tcPr>
          <w:p w14:paraId="3BC1A311" w14:textId="77777777" w:rsidR="00BA73C4" w:rsidRPr="00696C17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99A9A5" w14:textId="3E201016" w:rsidR="00BA73C4" w:rsidRPr="000F71E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201,120</w:t>
            </w:r>
          </w:p>
        </w:tc>
        <w:tc>
          <w:tcPr>
            <w:tcW w:w="270" w:type="dxa"/>
          </w:tcPr>
          <w:p w14:paraId="380DCE4C" w14:textId="77777777" w:rsidR="00BA73C4" w:rsidRPr="00696C17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00BA9" w14:textId="4EC16DDF" w:rsidR="00BA73C4" w:rsidRPr="001D2F56" w:rsidRDefault="00EE0D73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236,100</w:t>
            </w:r>
          </w:p>
        </w:tc>
        <w:tc>
          <w:tcPr>
            <w:tcW w:w="270" w:type="dxa"/>
          </w:tcPr>
          <w:p w14:paraId="70BC01E5" w14:textId="77777777" w:rsidR="00BA73C4" w:rsidRPr="009433A9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A1B489" w14:textId="0923D362" w:rsidR="00BA73C4" w:rsidRPr="00625002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233,120</w:t>
            </w:r>
          </w:p>
        </w:tc>
      </w:tr>
    </w:tbl>
    <w:p w14:paraId="577FE724" w14:textId="3C48A7DF" w:rsidR="00F435C4" w:rsidRDefault="00F4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28"/>
          <w:szCs w:val="28"/>
        </w:rPr>
      </w:pPr>
    </w:p>
    <w:p w14:paraId="4A5CE045" w14:textId="77777777" w:rsidR="00F435C4" w:rsidRDefault="00F4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28"/>
          <w:szCs w:val="28"/>
        </w:rPr>
      </w:pPr>
      <w:r>
        <w:rPr>
          <w:rFonts w:ascii="Angsana New" w:hAnsi="Angsana New"/>
          <w:bCs/>
          <w:i/>
          <w:iCs/>
          <w:sz w:val="28"/>
          <w:szCs w:val="28"/>
        </w:rPr>
        <w:br w:type="page"/>
      </w:r>
    </w:p>
    <w:p w14:paraId="2856EF4D" w14:textId="66196DB9" w:rsidR="0079593A" w:rsidRPr="009433A9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9433A9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สัญญาสำคัญกับกิจการที่เกี่ยวข้องกัน</w:t>
      </w:r>
    </w:p>
    <w:p w14:paraId="0D6DDD5C" w14:textId="77777777" w:rsidR="0084324E" w:rsidRPr="00F435C4" w:rsidRDefault="0084324E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21190BD" w14:textId="7E6B7A60" w:rsidR="00C13248" w:rsidRPr="00372D79" w:rsidRDefault="00983F67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3F67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983F67">
        <w:rPr>
          <w:rFonts w:ascii="Angsana New" w:hAnsi="Angsana New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 xml:space="preserve">2567 </w:t>
      </w:r>
      <w:r w:rsidR="003B702C">
        <w:rPr>
          <w:rFonts w:ascii="Angsana New" w:hAnsi="Angsana New" w:hint="cs"/>
          <w:sz w:val="30"/>
          <w:szCs w:val="30"/>
          <w:cs/>
        </w:rPr>
        <w:t>มี</w:t>
      </w:r>
      <w:r w:rsidR="00C13248" w:rsidRPr="00372D79">
        <w:rPr>
          <w:rFonts w:ascii="Angsana New" w:hAnsi="Angsana New"/>
          <w:sz w:val="30"/>
          <w:szCs w:val="30"/>
          <w:cs/>
        </w:rPr>
        <w:t>การเปลี่ยนแปลงที่มีสาระสำคัญของสัญญาที่ทำกับกิจการที่เกี่ยวข้องกัน มีดังนี้</w:t>
      </w:r>
      <w:r w:rsidR="00C13248" w:rsidRPr="00372D79">
        <w:rPr>
          <w:rFonts w:ascii="Angsana New" w:hAnsi="Angsana New"/>
          <w:sz w:val="30"/>
          <w:szCs w:val="30"/>
        </w:rPr>
        <w:t> </w:t>
      </w:r>
    </w:p>
    <w:p w14:paraId="0EF8D22E" w14:textId="77777777" w:rsidR="00C13248" w:rsidRPr="00F435C4" w:rsidRDefault="00C13248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  <w:cs/>
        </w:rPr>
      </w:pPr>
    </w:p>
    <w:p w14:paraId="48823363" w14:textId="17C7DA48" w:rsidR="006B3D30" w:rsidRDefault="00850E2F" w:rsidP="00936160">
      <w:pPr>
        <w:spacing w:line="240" w:lineRule="auto"/>
        <w:ind w:left="531" w:right="-25"/>
        <w:jc w:val="thaiDistribute"/>
        <w:rPr>
          <w:rFonts w:ascii="Angsana New" w:hAnsi="Angsana New"/>
          <w:sz w:val="30"/>
          <w:szCs w:val="30"/>
        </w:rPr>
      </w:pPr>
      <w:r w:rsidRPr="00850E2F">
        <w:rPr>
          <w:rFonts w:ascii="Angsana New" w:hAnsi="Angsana New"/>
          <w:sz w:val="30"/>
          <w:szCs w:val="30"/>
          <w:cs/>
        </w:rPr>
        <w:t>บริษัทได้ทำสัญญาว่าจ้างจัดหาบุคลากร พนักงานขับรถ พนักงานประจำรถบรรทุกหัวลากกับกิจการที่เกี่ยวข้องกันแห่งหนึ่ง โดยมีอัตราค่าบริการ</w:t>
      </w:r>
      <w:r w:rsidR="003B702C">
        <w:rPr>
          <w:rFonts w:ascii="Angsana New" w:hAnsi="Angsana New" w:hint="cs"/>
          <w:sz w:val="30"/>
          <w:szCs w:val="30"/>
          <w:cs/>
        </w:rPr>
        <w:t>ตามที่กำหนด</w:t>
      </w:r>
      <w:r w:rsidRPr="00850E2F">
        <w:rPr>
          <w:rFonts w:ascii="Angsana New" w:hAnsi="Angsana New"/>
          <w:sz w:val="30"/>
          <w:szCs w:val="30"/>
          <w:cs/>
        </w:rPr>
        <w:t xml:space="preserve">ในสัญญา โดยสัญญาจะสิ้นสุดในเดือนธันวาคม </w:t>
      </w:r>
      <w:r>
        <w:rPr>
          <w:rFonts w:ascii="Angsana New" w:hAnsi="Angsana New"/>
          <w:sz w:val="30"/>
          <w:szCs w:val="30"/>
        </w:rPr>
        <w:t>2568</w:t>
      </w:r>
    </w:p>
    <w:p w14:paraId="0C482420" w14:textId="77777777" w:rsidR="00850E2F" w:rsidRPr="00F435C4" w:rsidRDefault="00850E2F" w:rsidP="00936160">
      <w:pPr>
        <w:spacing w:line="240" w:lineRule="auto"/>
        <w:ind w:left="531" w:right="-25"/>
        <w:jc w:val="thaiDistribute"/>
        <w:rPr>
          <w:rFonts w:ascii="Angsana New" w:hAnsi="Angsana New"/>
          <w:sz w:val="24"/>
          <w:szCs w:val="24"/>
        </w:rPr>
      </w:pPr>
    </w:p>
    <w:p w14:paraId="39FCB2BA" w14:textId="713B28F0" w:rsidR="00A40D2F" w:rsidRDefault="004050F7" w:rsidP="004050F7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894A82">
        <w:rPr>
          <w:rFonts w:ascii="Angsana New" w:hAnsi="Angsana New"/>
          <w:b/>
          <w:sz w:val="30"/>
          <w:szCs w:val="30"/>
          <w:cs/>
        </w:rPr>
        <w:t xml:space="preserve">บริษัทได้ทำสัญญากู้ยืมเงินจากกรรมการโดยมีวงเงินกู้ยืมจำนวน </w:t>
      </w:r>
      <w:r w:rsidR="009D07F7" w:rsidRPr="00894A82">
        <w:rPr>
          <w:rFonts w:ascii="Angsana New" w:hAnsi="Angsana New"/>
          <w:bCs/>
          <w:sz w:val="30"/>
          <w:szCs w:val="30"/>
        </w:rPr>
        <w:t>201.5</w:t>
      </w:r>
      <w:r w:rsidRPr="00894A82">
        <w:rPr>
          <w:rFonts w:ascii="Angsana New" w:hAnsi="Angsana New"/>
          <w:b/>
          <w:sz w:val="30"/>
          <w:szCs w:val="30"/>
          <w:cs/>
        </w:rPr>
        <w:t xml:space="preserve"> ล้านบาท ซึ่งมีอัตราดอกเบี้ยร้อยละ </w:t>
      </w:r>
      <w:r w:rsidR="00894A82" w:rsidRPr="00894A82">
        <w:rPr>
          <w:rFonts w:ascii="Angsana New" w:hAnsi="Angsana New"/>
          <w:bCs/>
          <w:sz w:val="30"/>
          <w:szCs w:val="30"/>
        </w:rPr>
        <w:t>5.33</w:t>
      </w:r>
      <w:r w:rsidRPr="00894A82">
        <w:rPr>
          <w:rFonts w:ascii="Angsana New" w:hAnsi="Angsana New"/>
          <w:b/>
          <w:sz w:val="30"/>
          <w:szCs w:val="30"/>
          <w:cs/>
        </w:rPr>
        <w:t xml:space="preserve"> ต่อปี</w:t>
      </w:r>
      <w:r w:rsidRPr="00894A8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1D57A7" w:rsidRPr="001D57A7">
        <w:rPr>
          <w:rFonts w:ascii="Angsana New" w:hAnsi="Angsana New"/>
          <w:b/>
          <w:sz w:val="30"/>
          <w:szCs w:val="30"/>
          <w:cs/>
        </w:rPr>
        <w:t>ซึ่งสัญญาดังกล่าวจะสิ้นสุดตามที่ระบุในสัญญา</w:t>
      </w:r>
    </w:p>
    <w:p w14:paraId="04F5497C" w14:textId="77777777" w:rsidR="00F949B1" w:rsidRPr="00F435C4" w:rsidRDefault="00F949B1" w:rsidP="004050F7">
      <w:pPr>
        <w:spacing w:line="240" w:lineRule="auto"/>
        <w:ind w:left="531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0CC0578E" w14:textId="2CC43868" w:rsidR="00F30622" w:rsidRPr="008152FD" w:rsidRDefault="00F30622" w:rsidP="00CC055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8152FD">
        <w:rPr>
          <w:rFonts w:ascii="Angsana New" w:hAnsi="Angsana New" w:hint="cs"/>
          <w:bCs/>
          <w:sz w:val="30"/>
          <w:szCs w:val="30"/>
          <w:cs/>
        </w:rPr>
        <w:t>ลูกหนี้การค้า</w:t>
      </w:r>
      <w:r w:rsidR="00322D32" w:rsidRPr="008152FD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</w:p>
    <w:p w14:paraId="42721DBF" w14:textId="15C19305" w:rsidR="00F30622" w:rsidRPr="00F435C4" w:rsidRDefault="00F30622" w:rsidP="00B81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68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4"/>
        <w:gridCol w:w="1120"/>
        <w:gridCol w:w="321"/>
        <w:gridCol w:w="855"/>
        <w:gridCol w:w="263"/>
        <w:gridCol w:w="8"/>
        <w:gridCol w:w="49"/>
        <w:gridCol w:w="185"/>
        <w:gridCol w:w="935"/>
        <w:gridCol w:w="231"/>
        <w:gridCol w:w="6"/>
        <w:gridCol w:w="41"/>
        <w:gridCol w:w="134"/>
        <w:gridCol w:w="6"/>
        <w:gridCol w:w="1022"/>
        <w:gridCol w:w="139"/>
        <w:gridCol w:w="131"/>
        <w:gridCol w:w="57"/>
        <w:gridCol w:w="1122"/>
        <w:gridCol w:w="41"/>
        <w:gridCol w:w="6"/>
      </w:tblGrid>
      <w:tr w:rsidR="003955AD" w:rsidRPr="00E52547" w14:paraId="20D7F101" w14:textId="77777777" w:rsidTr="00F435C4">
        <w:trPr>
          <w:gridAfter w:val="1"/>
          <w:wAfter w:w="6" w:type="dxa"/>
          <w:cantSplit/>
        </w:trPr>
        <w:tc>
          <w:tcPr>
            <w:tcW w:w="3014" w:type="dxa"/>
            <w:vAlign w:val="bottom"/>
            <w:hideMark/>
          </w:tcPr>
          <w:p w14:paraId="1404A279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  <w:gridSpan w:val="2"/>
          </w:tcPr>
          <w:p w14:paraId="10D9BCC6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526" w:type="dxa"/>
            <w:gridSpan w:val="7"/>
            <w:vAlign w:val="bottom"/>
          </w:tcPr>
          <w:p w14:paraId="0C2BAFFB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254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181" w:type="dxa"/>
            <w:gridSpan w:val="3"/>
          </w:tcPr>
          <w:p w14:paraId="030ADE91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18" w:type="dxa"/>
            <w:gridSpan w:val="7"/>
            <w:vAlign w:val="bottom"/>
          </w:tcPr>
          <w:p w14:paraId="530924DC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B13F7E" w:rsidRPr="00E52547" w14:paraId="7C036794" w14:textId="77777777" w:rsidTr="00F435C4">
        <w:trPr>
          <w:cantSplit/>
        </w:trPr>
        <w:tc>
          <w:tcPr>
            <w:tcW w:w="3014" w:type="dxa"/>
            <w:vAlign w:val="bottom"/>
          </w:tcPr>
          <w:p w14:paraId="17457F1E" w14:textId="77777777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  <w:gridSpan w:val="2"/>
          </w:tcPr>
          <w:p w14:paraId="602A6DE0" w14:textId="77777777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5" w:type="dxa"/>
            <w:gridSpan w:val="4"/>
          </w:tcPr>
          <w:p w14:paraId="56C60B42" w14:textId="023D0890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5" w:type="dxa"/>
          </w:tcPr>
          <w:p w14:paraId="06AAB780" w14:textId="77777777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5E4E58C7" w14:textId="54FC5591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1" w:type="dxa"/>
            <w:gridSpan w:val="3"/>
          </w:tcPr>
          <w:p w14:paraId="7EB0BBBB" w14:textId="77777777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5D1EF549" w14:textId="2F21E676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8" w:type="dxa"/>
            <w:gridSpan w:val="2"/>
          </w:tcPr>
          <w:p w14:paraId="07B4D135" w14:textId="77777777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3ECA9002" w14:textId="1CA1F48B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13F7E" w:rsidRPr="00E52547" w14:paraId="214ED1AE" w14:textId="77777777" w:rsidTr="00F435C4">
        <w:trPr>
          <w:cantSplit/>
        </w:trPr>
        <w:tc>
          <w:tcPr>
            <w:tcW w:w="3014" w:type="dxa"/>
            <w:vAlign w:val="bottom"/>
          </w:tcPr>
          <w:p w14:paraId="29A98437" w14:textId="77777777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  <w:gridSpan w:val="2"/>
          </w:tcPr>
          <w:p w14:paraId="6741F7BD" w14:textId="77777777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E525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75" w:type="dxa"/>
            <w:gridSpan w:val="4"/>
          </w:tcPr>
          <w:p w14:paraId="68C9EB9E" w14:textId="096290CD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5" w:type="dxa"/>
          </w:tcPr>
          <w:p w14:paraId="25610410" w14:textId="77777777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15E5905D" w14:textId="7D8F3654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1" w:type="dxa"/>
            <w:gridSpan w:val="3"/>
          </w:tcPr>
          <w:p w14:paraId="22DFFC41" w14:textId="77777777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05DD137F" w14:textId="0D6B2AF2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bidi="ar-SA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8" w:type="dxa"/>
            <w:gridSpan w:val="2"/>
          </w:tcPr>
          <w:p w14:paraId="0D41A65D" w14:textId="77777777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2A97EC3E" w14:textId="3D95E46C" w:rsidR="00B13F7E" w:rsidRPr="00E52547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321E3" w:rsidRPr="00E52547" w14:paraId="6CFA014D" w14:textId="77777777" w:rsidTr="00F435C4">
        <w:trPr>
          <w:cantSplit/>
          <w:trHeight w:val="335"/>
        </w:trPr>
        <w:tc>
          <w:tcPr>
            <w:tcW w:w="3014" w:type="dxa"/>
            <w:vAlign w:val="bottom"/>
            <w:hideMark/>
          </w:tcPr>
          <w:p w14:paraId="67CEBAC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41" w:type="dxa"/>
            <w:gridSpan w:val="2"/>
          </w:tcPr>
          <w:p w14:paraId="00E14C54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231" w:type="dxa"/>
            <w:gridSpan w:val="18"/>
            <w:vAlign w:val="bottom"/>
            <w:hideMark/>
          </w:tcPr>
          <w:p w14:paraId="5E39DDAC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E5254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E525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1321E3" w:rsidRPr="00E52547" w14:paraId="72029DD5" w14:textId="77777777" w:rsidTr="00F435C4">
        <w:trPr>
          <w:cantSplit/>
        </w:trPr>
        <w:tc>
          <w:tcPr>
            <w:tcW w:w="3014" w:type="dxa"/>
            <w:hideMark/>
          </w:tcPr>
          <w:p w14:paraId="4E10C8E7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1" w:type="dxa"/>
            <w:gridSpan w:val="2"/>
          </w:tcPr>
          <w:p w14:paraId="74F82F57" w14:textId="74A1ECB0" w:rsidR="001321E3" w:rsidRPr="00E52547" w:rsidRDefault="00AE14D5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5" w:type="dxa"/>
            <w:gridSpan w:val="4"/>
          </w:tcPr>
          <w:p w14:paraId="703D0C3F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5" w:type="dxa"/>
          </w:tcPr>
          <w:p w14:paraId="710BBF99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6AC25461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gridSpan w:val="3"/>
          </w:tcPr>
          <w:p w14:paraId="3C2BFA8F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7E381A4F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8" w:type="dxa"/>
            <w:gridSpan w:val="2"/>
          </w:tcPr>
          <w:p w14:paraId="49564B26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0E8DD3CA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98201D" w:rsidRPr="00E52547" w14:paraId="420732B4" w14:textId="77777777" w:rsidTr="00F435C4">
        <w:trPr>
          <w:cantSplit/>
        </w:trPr>
        <w:tc>
          <w:tcPr>
            <w:tcW w:w="3014" w:type="dxa"/>
          </w:tcPr>
          <w:p w14:paraId="696DF015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1" w:type="dxa"/>
            <w:gridSpan w:val="2"/>
          </w:tcPr>
          <w:p w14:paraId="39A051A3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gridSpan w:val="4"/>
          </w:tcPr>
          <w:p w14:paraId="5668A54B" w14:textId="6F65FF22" w:rsidR="0098201D" w:rsidRPr="00E52547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7,154</w:t>
            </w:r>
          </w:p>
        </w:tc>
        <w:tc>
          <w:tcPr>
            <w:tcW w:w="185" w:type="dxa"/>
          </w:tcPr>
          <w:p w14:paraId="079A083D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3B3AC568" w14:textId="3807B83A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5,968</w:t>
            </w:r>
          </w:p>
        </w:tc>
        <w:tc>
          <w:tcPr>
            <w:tcW w:w="181" w:type="dxa"/>
            <w:gridSpan w:val="3"/>
          </w:tcPr>
          <w:p w14:paraId="58B3F7ED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0B3B3470" w14:textId="50C00E47" w:rsidR="0098201D" w:rsidRPr="00E52547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254,738</w:t>
            </w:r>
          </w:p>
        </w:tc>
        <w:tc>
          <w:tcPr>
            <w:tcW w:w="188" w:type="dxa"/>
            <w:gridSpan w:val="2"/>
          </w:tcPr>
          <w:p w14:paraId="79577165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2AA61F30" w14:textId="0C9594A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297A88">
              <w:rPr>
                <w:rFonts w:ascii="Angsana New" w:hAnsi="Angsana New"/>
                <w:sz w:val="30"/>
                <w:szCs w:val="30"/>
              </w:rPr>
              <w:t>268,449</w:t>
            </w:r>
          </w:p>
        </w:tc>
      </w:tr>
      <w:tr w:rsidR="0098201D" w:rsidRPr="00E52547" w14:paraId="0AAE1BAF" w14:textId="77777777" w:rsidTr="00F435C4">
        <w:trPr>
          <w:cantSplit/>
        </w:trPr>
        <w:tc>
          <w:tcPr>
            <w:tcW w:w="3014" w:type="dxa"/>
          </w:tcPr>
          <w:p w14:paraId="2930FB0F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525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1" w:type="dxa"/>
            <w:gridSpan w:val="2"/>
          </w:tcPr>
          <w:p w14:paraId="571C35DB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gridSpan w:val="4"/>
            <w:tcBorders>
              <w:bottom w:val="single" w:sz="4" w:space="0" w:color="auto"/>
            </w:tcBorders>
          </w:tcPr>
          <w:p w14:paraId="704AF05E" w14:textId="1C6737A7" w:rsidR="0098201D" w:rsidRPr="00E52547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13,352</w:t>
            </w:r>
          </w:p>
        </w:tc>
        <w:tc>
          <w:tcPr>
            <w:tcW w:w="185" w:type="dxa"/>
          </w:tcPr>
          <w:p w14:paraId="05F42FE0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14:paraId="03DD633E" w14:textId="1B335FC4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13,246</w:t>
            </w:r>
          </w:p>
        </w:tc>
        <w:tc>
          <w:tcPr>
            <w:tcW w:w="181" w:type="dxa"/>
            <w:gridSpan w:val="3"/>
          </w:tcPr>
          <w:p w14:paraId="5F350435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0FEF586C" w14:textId="2755496A" w:rsidR="0098201D" w:rsidRPr="00E52547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24,966</w:t>
            </w:r>
          </w:p>
        </w:tc>
        <w:tc>
          <w:tcPr>
            <w:tcW w:w="188" w:type="dxa"/>
            <w:gridSpan w:val="2"/>
          </w:tcPr>
          <w:p w14:paraId="6C1FE1AD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</w:tcPr>
          <w:p w14:paraId="1E219DC4" w14:textId="617489D5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24,047</w:t>
            </w:r>
          </w:p>
        </w:tc>
      </w:tr>
      <w:tr w:rsidR="0098201D" w:rsidRPr="006C0E48" w14:paraId="4826FD74" w14:textId="77777777" w:rsidTr="00F435C4">
        <w:trPr>
          <w:cantSplit/>
        </w:trPr>
        <w:tc>
          <w:tcPr>
            <w:tcW w:w="3014" w:type="dxa"/>
          </w:tcPr>
          <w:p w14:paraId="5468B3E2" w14:textId="77777777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  <w:gridSpan w:val="2"/>
          </w:tcPr>
          <w:p w14:paraId="4FC9BE7E" w14:textId="77777777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9DB601" w14:textId="48221C29" w:rsidR="0098201D" w:rsidRPr="006C0E48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20,506</w:t>
            </w:r>
          </w:p>
        </w:tc>
        <w:tc>
          <w:tcPr>
            <w:tcW w:w="185" w:type="dxa"/>
          </w:tcPr>
          <w:p w14:paraId="025BE9C2" w14:textId="77777777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235D18" w14:textId="1CED9BC0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19,214</w:t>
            </w:r>
          </w:p>
        </w:tc>
        <w:tc>
          <w:tcPr>
            <w:tcW w:w="181" w:type="dxa"/>
            <w:gridSpan w:val="3"/>
          </w:tcPr>
          <w:p w14:paraId="36B71C3E" w14:textId="77777777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33BAF" w14:textId="657557EF" w:rsidR="0098201D" w:rsidRPr="006C0E48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279,704</w:t>
            </w:r>
          </w:p>
        </w:tc>
        <w:tc>
          <w:tcPr>
            <w:tcW w:w="188" w:type="dxa"/>
            <w:gridSpan w:val="2"/>
          </w:tcPr>
          <w:p w14:paraId="41D57527" w14:textId="77777777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FC2512" w14:textId="4ED88EF0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292,496</w:t>
            </w:r>
          </w:p>
        </w:tc>
      </w:tr>
      <w:tr w:rsidR="0098201D" w:rsidRPr="00B76FB6" w14:paraId="6D884408" w14:textId="77777777" w:rsidTr="00F435C4">
        <w:trPr>
          <w:cantSplit/>
        </w:trPr>
        <w:tc>
          <w:tcPr>
            <w:tcW w:w="3014" w:type="dxa"/>
          </w:tcPr>
          <w:p w14:paraId="1AD623C9" w14:textId="77777777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  <w:gridSpan w:val="2"/>
          </w:tcPr>
          <w:p w14:paraId="242784ED" w14:textId="77777777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</w:tcBorders>
          </w:tcPr>
          <w:p w14:paraId="1B2346B3" w14:textId="77777777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5" w:type="dxa"/>
          </w:tcPr>
          <w:p w14:paraId="335C0942" w14:textId="77777777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</w:tcBorders>
          </w:tcPr>
          <w:p w14:paraId="6CDC06B6" w14:textId="77777777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gridSpan w:val="3"/>
          </w:tcPr>
          <w:p w14:paraId="4FFA56DF" w14:textId="77777777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51E3926F" w14:textId="77777777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22759BF8" w14:textId="77777777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</w:tcPr>
          <w:p w14:paraId="14ED454C" w14:textId="77777777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201D" w:rsidRPr="00E52547" w14:paraId="44C632F3" w14:textId="77777777" w:rsidTr="00F435C4">
        <w:trPr>
          <w:cantSplit/>
        </w:trPr>
        <w:tc>
          <w:tcPr>
            <w:tcW w:w="3014" w:type="dxa"/>
            <w:hideMark/>
          </w:tcPr>
          <w:p w14:paraId="1FA6D56E" w14:textId="120C9136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E525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52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441" w:type="dxa"/>
            <w:gridSpan w:val="2"/>
          </w:tcPr>
          <w:p w14:paraId="5E568D70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</w:tcPr>
          <w:p w14:paraId="397CEF88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5" w:type="dxa"/>
          </w:tcPr>
          <w:p w14:paraId="08FE1930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171905AE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gridSpan w:val="3"/>
          </w:tcPr>
          <w:p w14:paraId="35FBA360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11B77870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46941D01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3B2991AB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201D" w:rsidRPr="00E52547" w14:paraId="3A03984B" w14:textId="77777777" w:rsidTr="00F435C4">
        <w:trPr>
          <w:cantSplit/>
        </w:trPr>
        <w:tc>
          <w:tcPr>
            <w:tcW w:w="3014" w:type="dxa"/>
          </w:tcPr>
          <w:p w14:paraId="029D685A" w14:textId="77777777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589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1" w:type="dxa"/>
            <w:gridSpan w:val="2"/>
          </w:tcPr>
          <w:p w14:paraId="6BB8F087" w14:textId="77777777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</w:tcPr>
          <w:p w14:paraId="30F04EDA" w14:textId="5A950D91" w:rsidR="0098201D" w:rsidRPr="008F589B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F589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  <w:r w:rsidR="00464BB8" w:rsidRPr="008F589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47</w:t>
            </w:r>
            <w:r w:rsidRPr="008F589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="00464BB8" w:rsidRPr="008F589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469</w:t>
            </w:r>
          </w:p>
        </w:tc>
        <w:tc>
          <w:tcPr>
            <w:tcW w:w="185" w:type="dxa"/>
          </w:tcPr>
          <w:p w14:paraId="0E0DC9A8" w14:textId="77777777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41FDD7F2" w14:textId="627CDB68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8F589B">
              <w:rPr>
                <w:rFonts w:asciiTheme="majorBidi" w:hAnsiTheme="majorBidi" w:cstheme="majorBidi"/>
                <w:sz w:val="30"/>
                <w:szCs w:val="30"/>
              </w:rPr>
              <w:t>457,186</w:t>
            </w:r>
          </w:p>
        </w:tc>
        <w:tc>
          <w:tcPr>
            <w:tcW w:w="181" w:type="dxa"/>
            <w:gridSpan w:val="3"/>
          </w:tcPr>
          <w:p w14:paraId="4252354E" w14:textId="77777777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66D3DBBB" w14:textId="5B1E891A" w:rsidR="0098201D" w:rsidRPr="008F589B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8F589B">
              <w:rPr>
                <w:rFonts w:ascii="Angsana New" w:hAnsi="Angsana New"/>
                <w:sz w:val="30"/>
                <w:szCs w:val="30"/>
              </w:rPr>
              <w:t>3</w:t>
            </w:r>
            <w:r w:rsidR="00464BB8" w:rsidRPr="008F589B">
              <w:rPr>
                <w:rFonts w:ascii="Angsana New" w:hAnsi="Angsana New"/>
                <w:sz w:val="30"/>
                <w:szCs w:val="30"/>
              </w:rPr>
              <w:t>85</w:t>
            </w:r>
            <w:r w:rsidRPr="008F589B">
              <w:rPr>
                <w:rFonts w:ascii="Angsana New" w:hAnsi="Angsana New"/>
                <w:sz w:val="30"/>
                <w:szCs w:val="30"/>
              </w:rPr>
              <w:t>,</w:t>
            </w:r>
            <w:r w:rsidR="00464BB8" w:rsidRPr="008F589B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88" w:type="dxa"/>
            <w:gridSpan w:val="2"/>
          </w:tcPr>
          <w:p w14:paraId="68A19270" w14:textId="77777777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197BB60C" w14:textId="64F06FDE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8F589B">
              <w:rPr>
                <w:rFonts w:ascii="Angsana New" w:hAnsi="Angsana New"/>
                <w:sz w:val="30"/>
                <w:szCs w:val="30"/>
              </w:rPr>
              <w:t>402,955</w:t>
            </w:r>
          </w:p>
        </w:tc>
      </w:tr>
      <w:tr w:rsidR="001711BC" w:rsidRPr="00E52547" w14:paraId="41918166" w14:textId="77777777" w:rsidTr="00F435C4">
        <w:trPr>
          <w:cantSplit/>
        </w:trPr>
        <w:tc>
          <w:tcPr>
            <w:tcW w:w="3014" w:type="dxa"/>
            <w:shd w:val="clear" w:color="auto" w:fill="auto"/>
          </w:tcPr>
          <w:p w14:paraId="720CCA6E" w14:textId="0E7A031A" w:rsidR="001711BC" w:rsidRPr="008F589B" w:rsidRDefault="008F2C88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</w:rPr>
            </w:pPr>
            <w:r w:rsidRPr="008F589B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FA569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1" w:type="dxa"/>
            <w:gridSpan w:val="2"/>
            <w:shd w:val="clear" w:color="auto" w:fill="auto"/>
          </w:tcPr>
          <w:p w14:paraId="6FBEC223" w14:textId="155D8753" w:rsidR="001711BC" w:rsidRPr="00FA569C" w:rsidRDefault="00FA569C" w:rsidP="00FA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56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175" w:type="dxa"/>
            <w:gridSpan w:val="4"/>
            <w:shd w:val="clear" w:color="auto" w:fill="auto"/>
          </w:tcPr>
          <w:p w14:paraId="042AB360" w14:textId="7D60F1FB" w:rsidR="001711BC" w:rsidRPr="008F589B" w:rsidRDefault="00DA64DB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F589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49,683</w:t>
            </w:r>
          </w:p>
        </w:tc>
        <w:tc>
          <w:tcPr>
            <w:tcW w:w="185" w:type="dxa"/>
            <w:shd w:val="clear" w:color="auto" w:fill="auto"/>
          </w:tcPr>
          <w:p w14:paraId="75302AAF" w14:textId="77777777" w:rsidR="001711BC" w:rsidRPr="008F589B" w:rsidRDefault="001711BC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  <w:shd w:val="clear" w:color="auto" w:fill="auto"/>
          </w:tcPr>
          <w:p w14:paraId="53E28059" w14:textId="58DD8400" w:rsidR="001711BC" w:rsidRPr="008F589B" w:rsidRDefault="00DA64DB" w:rsidP="00D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F58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3"/>
            <w:shd w:val="clear" w:color="auto" w:fill="auto"/>
          </w:tcPr>
          <w:p w14:paraId="3362AB14" w14:textId="77777777" w:rsidR="001711BC" w:rsidRPr="008F589B" w:rsidRDefault="001711BC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6B49E273" w14:textId="705E6EFE" w:rsidR="001711BC" w:rsidRPr="008F589B" w:rsidRDefault="00DA64DB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8F589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49,683</w:t>
            </w:r>
          </w:p>
        </w:tc>
        <w:tc>
          <w:tcPr>
            <w:tcW w:w="188" w:type="dxa"/>
            <w:gridSpan w:val="2"/>
            <w:shd w:val="clear" w:color="auto" w:fill="auto"/>
          </w:tcPr>
          <w:p w14:paraId="0C813ADC" w14:textId="77777777" w:rsidR="001711BC" w:rsidRPr="008F589B" w:rsidRDefault="001711BC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shd w:val="clear" w:color="auto" w:fill="auto"/>
          </w:tcPr>
          <w:p w14:paraId="54BBBEBF" w14:textId="451DD69B" w:rsidR="001711BC" w:rsidRPr="008F589B" w:rsidRDefault="00DA64DB" w:rsidP="00D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8F589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201D" w:rsidRPr="00E52547" w14:paraId="3B8FB210" w14:textId="77777777" w:rsidTr="00F435C4">
        <w:trPr>
          <w:cantSplit/>
        </w:trPr>
        <w:tc>
          <w:tcPr>
            <w:tcW w:w="3014" w:type="dxa"/>
          </w:tcPr>
          <w:p w14:paraId="36F635FC" w14:textId="649A3496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589B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441" w:type="dxa"/>
            <w:gridSpan w:val="2"/>
          </w:tcPr>
          <w:p w14:paraId="1E81DBFE" w14:textId="77777777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</w:tcPr>
          <w:p w14:paraId="76E151C6" w14:textId="08D2C366" w:rsidR="0098201D" w:rsidRPr="008F589B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F589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16,686</w:t>
            </w:r>
          </w:p>
        </w:tc>
        <w:tc>
          <w:tcPr>
            <w:tcW w:w="185" w:type="dxa"/>
          </w:tcPr>
          <w:p w14:paraId="3D0B031B" w14:textId="77777777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6A82E51E" w14:textId="6AFA09A2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8F589B">
              <w:rPr>
                <w:rFonts w:asciiTheme="majorBidi" w:hAnsiTheme="majorBidi" w:cstheme="majorBidi"/>
                <w:sz w:val="30"/>
                <w:szCs w:val="30"/>
              </w:rPr>
              <w:t>15,702</w:t>
            </w:r>
          </w:p>
        </w:tc>
        <w:tc>
          <w:tcPr>
            <w:tcW w:w="181" w:type="dxa"/>
            <w:gridSpan w:val="3"/>
          </w:tcPr>
          <w:p w14:paraId="3A9CA696" w14:textId="77777777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26AF978B" w14:textId="566E4BBB" w:rsidR="0098201D" w:rsidRPr="008F589B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8F589B">
              <w:rPr>
                <w:rFonts w:ascii="Angsana New" w:hAnsi="Angsana New"/>
                <w:sz w:val="30"/>
                <w:szCs w:val="30"/>
              </w:rPr>
              <w:t>6,845</w:t>
            </w:r>
          </w:p>
        </w:tc>
        <w:tc>
          <w:tcPr>
            <w:tcW w:w="188" w:type="dxa"/>
            <w:gridSpan w:val="2"/>
          </w:tcPr>
          <w:p w14:paraId="39557B2D" w14:textId="77777777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1F63325C" w14:textId="770079F4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8F589B">
              <w:rPr>
                <w:rFonts w:ascii="Angsana New" w:hAnsi="Angsana New"/>
                <w:sz w:val="30"/>
                <w:szCs w:val="30"/>
              </w:rPr>
              <w:t>5,872</w:t>
            </w:r>
          </w:p>
        </w:tc>
      </w:tr>
      <w:tr w:rsidR="0098201D" w:rsidRPr="00E52547" w14:paraId="00067F7F" w14:textId="77777777" w:rsidTr="00F435C4">
        <w:trPr>
          <w:cantSplit/>
        </w:trPr>
        <w:tc>
          <w:tcPr>
            <w:tcW w:w="3014" w:type="dxa"/>
          </w:tcPr>
          <w:p w14:paraId="12AEE3F6" w14:textId="598A07C5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589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41" w:type="dxa"/>
            <w:gridSpan w:val="2"/>
          </w:tcPr>
          <w:p w14:paraId="5A6C072B" w14:textId="77777777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</w:tcPr>
          <w:p w14:paraId="7D5BDC4D" w14:textId="684869F9" w:rsidR="0098201D" w:rsidRPr="008F589B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F589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</w:t>
            </w:r>
            <w:r w:rsidR="006F52FB" w:rsidRPr="008F589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,6</w:t>
            </w:r>
            <w:r w:rsidR="00622B73" w:rsidRPr="008F589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</w:t>
            </w:r>
          </w:p>
        </w:tc>
        <w:tc>
          <w:tcPr>
            <w:tcW w:w="185" w:type="dxa"/>
          </w:tcPr>
          <w:p w14:paraId="481F7474" w14:textId="77777777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79C350FE" w14:textId="1550786D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8F589B">
              <w:rPr>
                <w:rFonts w:asciiTheme="majorBidi" w:hAnsiTheme="majorBidi" w:cstheme="majorBidi"/>
                <w:sz w:val="30"/>
                <w:szCs w:val="30"/>
              </w:rPr>
              <w:t>15,064</w:t>
            </w:r>
          </w:p>
        </w:tc>
        <w:tc>
          <w:tcPr>
            <w:tcW w:w="181" w:type="dxa"/>
            <w:gridSpan w:val="3"/>
          </w:tcPr>
          <w:p w14:paraId="55070BB8" w14:textId="77777777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0A597DF8" w14:textId="4378C34B" w:rsidR="0098201D" w:rsidRPr="008F589B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8F589B">
              <w:rPr>
                <w:rFonts w:ascii="Angsana New" w:hAnsi="Angsana New"/>
                <w:sz w:val="30"/>
                <w:szCs w:val="30"/>
              </w:rPr>
              <w:t>16,290</w:t>
            </w:r>
          </w:p>
        </w:tc>
        <w:tc>
          <w:tcPr>
            <w:tcW w:w="188" w:type="dxa"/>
            <w:gridSpan w:val="2"/>
          </w:tcPr>
          <w:p w14:paraId="26424AB1" w14:textId="77777777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58383999" w14:textId="68536B77" w:rsidR="0098201D" w:rsidRPr="008F589B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8F589B">
              <w:rPr>
                <w:rFonts w:ascii="Angsana New" w:hAnsi="Angsana New"/>
                <w:sz w:val="30"/>
                <w:szCs w:val="30"/>
              </w:rPr>
              <w:t>10,271</w:t>
            </w:r>
          </w:p>
        </w:tc>
      </w:tr>
      <w:tr w:rsidR="0098201D" w:rsidRPr="007025A4" w14:paraId="30E9823D" w14:textId="77777777" w:rsidTr="00F435C4">
        <w:trPr>
          <w:cantSplit/>
        </w:trPr>
        <w:tc>
          <w:tcPr>
            <w:tcW w:w="3014" w:type="dxa"/>
          </w:tcPr>
          <w:p w14:paraId="7B0C17D3" w14:textId="77777777" w:rsidR="0098201D" w:rsidRPr="007025A4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25A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7025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25A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1" w:type="dxa"/>
            <w:gridSpan w:val="2"/>
          </w:tcPr>
          <w:p w14:paraId="19FAE926" w14:textId="77777777" w:rsidR="0098201D" w:rsidRPr="007025A4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bottom w:val="single" w:sz="4" w:space="0" w:color="auto"/>
            </w:tcBorders>
          </w:tcPr>
          <w:p w14:paraId="49CF1512" w14:textId="1E2E67A4" w:rsidR="0098201D" w:rsidRPr="007025A4" w:rsidRDefault="00DA64DB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25A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  <w:r w:rsidR="007025A4" w:rsidRPr="007025A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42517" w:rsidRPr="007025A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="007025A4" w:rsidRPr="007025A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199</w:t>
            </w:r>
          </w:p>
        </w:tc>
        <w:tc>
          <w:tcPr>
            <w:tcW w:w="185" w:type="dxa"/>
          </w:tcPr>
          <w:p w14:paraId="28682B35" w14:textId="77777777" w:rsidR="0098201D" w:rsidRPr="007025A4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14:paraId="3F4E57A9" w14:textId="015A3DA5" w:rsidR="0098201D" w:rsidRPr="007025A4" w:rsidRDefault="007025A4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7025A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98201D" w:rsidRPr="007025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5A4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181" w:type="dxa"/>
            <w:gridSpan w:val="3"/>
          </w:tcPr>
          <w:p w14:paraId="3B85CC35" w14:textId="77777777" w:rsidR="0098201D" w:rsidRPr="007025A4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16F7D09E" w14:textId="303F8AD8" w:rsidR="0098201D" w:rsidRPr="007025A4" w:rsidRDefault="00E67B65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7025A4">
              <w:rPr>
                <w:rFonts w:ascii="Angsana New" w:hAnsi="Angsana New"/>
                <w:sz w:val="30"/>
                <w:szCs w:val="30"/>
              </w:rPr>
              <w:t>10,</w:t>
            </w:r>
            <w:r w:rsidR="007025A4" w:rsidRPr="007025A4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88" w:type="dxa"/>
            <w:gridSpan w:val="2"/>
          </w:tcPr>
          <w:p w14:paraId="3C0AFC30" w14:textId="77777777" w:rsidR="0098201D" w:rsidRPr="007025A4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2" w:right="-81" w:firstLine="8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</w:tcPr>
          <w:p w14:paraId="0C799F86" w14:textId="2A200CA4" w:rsidR="0098201D" w:rsidRPr="007025A4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7025A4">
              <w:rPr>
                <w:rFonts w:ascii="Angsana New" w:hAnsi="Angsana New"/>
                <w:sz w:val="30"/>
                <w:szCs w:val="30"/>
              </w:rPr>
              <w:t>16,</w:t>
            </w:r>
            <w:r w:rsidR="007025A4" w:rsidRPr="007025A4">
              <w:rPr>
                <w:rFonts w:ascii="Angsana New" w:hAnsi="Angsana New"/>
                <w:sz w:val="30"/>
                <w:szCs w:val="30"/>
              </w:rPr>
              <w:t>701</w:t>
            </w:r>
          </w:p>
        </w:tc>
      </w:tr>
      <w:tr w:rsidR="0098201D" w:rsidRPr="007025A4" w14:paraId="5F86D311" w14:textId="77777777" w:rsidTr="00F435C4">
        <w:trPr>
          <w:cantSplit/>
        </w:trPr>
        <w:tc>
          <w:tcPr>
            <w:tcW w:w="3014" w:type="dxa"/>
          </w:tcPr>
          <w:p w14:paraId="09363E99" w14:textId="77777777" w:rsidR="0098201D" w:rsidRPr="007025A4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  <w:gridSpan w:val="2"/>
          </w:tcPr>
          <w:p w14:paraId="010C1E4C" w14:textId="77777777" w:rsidR="0098201D" w:rsidRPr="007025A4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F2EB41" w14:textId="05BA10B9" w:rsidR="0098201D" w:rsidRPr="007025A4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025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 w:rsidR="00313FD0" w:rsidRPr="007025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55</w:t>
            </w:r>
            <w:r w:rsidRPr="007025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313FD0" w:rsidRPr="007025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652</w:t>
            </w:r>
          </w:p>
        </w:tc>
        <w:tc>
          <w:tcPr>
            <w:tcW w:w="185" w:type="dxa"/>
          </w:tcPr>
          <w:p w14:paraId="2A37E572" w14:textId="77777777" w:rsidR="0098201D" w:rsidRPr="007025A4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6A1AA2" w14:textId="02E02DBB" w:rsidR="0098201D" w:rsidRPr="007025A4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5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510,394</w:t>
            </w:r>
          </w:p>
        </w:tc>
        <w:tc>
          <w:tcPr>
            <w:tcW w:w="181" w:type="dxa"/>
            <w:gridSpan w:val="3"/>
          </w:tcPr>
          <w:p w14:paraId="2A8C98FC" w14:textId="77777777" w:rsidR="0098201D" w:rsidRPr="007025A4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D5D71B" w14:textId="32E99242" w:rsidR="0098201D" w:rsidRPr="007025A4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5A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13FD0" w:rsidRPr="007025A4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7025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13FD0" w:rsidRPr="007025A4">
              <w:rPr>
                <w:rFonts w:ascii="Angsana New" w:hAnsi="Angsana New"/>
                <w:b/>
                <w:bCs/>
                <w:sz w:val="30"/>
                <w:szCs w:val="30"/>
              </w:rPr>
              <w:t>470</w:t>
            </w:r>
          </w:p>
        </w:tc>
        <w:tc>
          <w:tcPr>
            <w:tcW w:w="188" w:type="dxa"/>
            <w:gridSpan w:val="2"/>
          </w:tcPr>
          <w:p w14:paraId="1CAA25AA" w14:textId="77777777" w:rsidR="0098201D" w:rsidRPr="007025A4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73B22A" w14:textId="3482AA5C" w:rsidR="0098201D" w:rsidRPr="007025A4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5A4">
              <w:rPr>
                <w:rFonts w:ascii="Angsana New" w:hAnsi="Angsana New"/>
                <w:b/>
                <w:bCs/>
                <w:sz w:val="30"/>
                <w:szCs w:val="30"/>
              </w:rPr>
              <w:t>435,799</w:t>
            </w:r>
          </w:p>
        </w:tc>
      </w:tr>
      <w:tr w:rsidR="0098201D" w:rsidRPr="00B76FB6" w14:paraId="6D985370" w14:textId="77777777" w:rsidTr="00F435C4">
        <w:trPr>
          <w:cantSplit/>
        </w:trPr>
        <w:tc>
          <w:tcPr>
            <w:tcW w:w="3014" w:type="dxa"/>
          </w:tcPr>
          <w:p w14:paraId="525C1CE6" w14:textId="77777777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gridSpan w:val="2"/>
          </w:tcPr>
          <w:p w14:paraId="32CD88B6" w14:textId="77777777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</w:tcBorders>
          </w:tcPr>
          <w:p w14:paraId="120269D7" w14:textId="745E19E9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5" w:type="dxa"/>
          </w:tcPr>
          <w:p w14:paraId="01A307AB" w14:textId="77777777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</w:tcBorders>
          </w:tcPr>
          <w:p w14:paraId="6669E530" w14:textId="77777777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gridSpan w:val="3"/>
          </w:tcPr>
          <w:p w14:paraId="078A59E1" w14:textId="77777777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61A6B9D8" w14:textId="77777777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54347AA5" w14:textId="77777777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</w:tcPr>
          <w:p w14:paraId="7C51EA59" w14:textId="77777777" w:rsidR="0098201D" w:rsidRPr="00B76FB6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201D" w:rsidRPr="006C0E48" w14:paraId="75C360AD" w14:textId="77777777" w:rsidTr="00F435C4">
        <w:trPr>
          <w:cantSplit/>
        </w:trPr>
        <w:tc>
          <w:tcPr>
            <w:tcW w:w="3014" w:type="dxa"/>
            <w:hideMark/>
          </w:tcPr>
          <w:p w14:paraId="07C5DA50" w14:textId="77777777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gridSpan w:val="2"/>
          </w:tcPr>
          <w:p w14:paraId="4C54F4D2" w14:textId="77777777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</w:tcPr>
          <w:p w14:paraId="7240FA3F" w14:textId="123CA879" w:rsidR="0098201D" w:rsidRPr="006C0E48" w:rsidRDefault="00363CD2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576</w:t>
            </w:r>
            <w:r w:rsidR="00642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158</w:t>
            </w:r>
          </w:p>
        </w:tc>
        <w:tc>
          <w:tcPr>
            <w:tcW w:w="185" w:type="dxa"/>
          </w:tcPr>
          <w:p w14:paraId="41CD3A8C" w14:textId="77777777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794BE9D8" w14:textId="0177BD28" w:rsidR="0098201D" w:rsidRPr="006C0E48" w:rsidRDefault="00C862E1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</w:t>
            </w:r>
            <w:r w:rsidR="0098201D" w:rsidRPr="00297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181" w:type="dxa"/>
            <w:gridSpan w:val="3"/>
          </w:tcPr>
          <w:p w14:paraId="7056ED44" w14:textId="77777777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51D935D3" w14:textId="40A1D2D4" w:rsidR="0098201D" w:rsidRPr="006C0E48" w:rsidRDefault="00363CD2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749</w:t>
            </w:r>
            <w:r w:rsidR="006425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188" w:type="dxa"/>
            <w:gridSpan w:val="2"/>
          </w:tcPr>
          <w:p w14:paraId="14F2BDB1" w14:textId="77777777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3F63E134" w14:textId="62081F4B" w:rsidR="0098201D" w:rsidRPr="006C0E48" w:rsidRDefault="00890728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  <w:r w:rsidR="0098201D" w:rsidRPr="00297A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295</w:t>
            </w:r>
          </w:p>
        </w:tc>
      </w:tr>
      <w:tr w:rsidR="0098201D" w:rsidRPr="00E52547" w14:paraId="0B50D73C" w14:textId="77777777" w:rsidTr="00F435C4">
        <w:trPr>
          <w:cantSplit/>
        </w:trPr>
        <w:tc>
          <w:tcPr>
            <w:tcW w:w="4455" w:type="dxa"/>
            <w:gridSpan w:val="3"/>
          </w:tcPr>
          <w:p w14:paraId="150E8D3B" w14:textId="77806008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525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5254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5" w:type="dxa"/>
            <w:gridSpan w:val="4"/>
          </w:tcPr>
          <w:p w14:paraId="6A4CD969" w14:textId="5B883F3C" w:rsidR="0098201D" w:rsidRPr="00E52547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</w:t>
            </w:r>
            <w:r w:rsidR="00363CD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="00363CD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668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5" w:type="dxa"/>
          </w:tcPr>
          <w:p w14:paraId="213D8E34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51851A6F" w14:textId="2491DFEC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(51,363)</w:t>
            </w:r>
          </w:p>
        </w:tc>
        <w:tc>
          <w:tcPr>
            <w:tcW w:w="181" w:type="dxa"/>
            <w:gridSpan w:val="3"/>
          </w:tcPr>
          <w:p w14:paraId="7A540157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03C471D4" w14:textId="27067410" w:rsidR="0098201D" w:rsidRPr="008F74CA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(98,314)</w:t>
            </w:r>
          </w:p>
        </w:tc>
        <w:tc>
          <w:tcPr>
            <w:tcW w:w="188" w:type="dxa"/>
            <w:gridSpan w:val="2"/>
          </w:tcPr>
          <w:p w14:paraId="224F7203" w14:textId="77777777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5CD5A612" w14:textId="161A7286" w:rsidR="0098201D" w:rsidRPr="00E52547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297A88">
              <w:rPr>
                <w:rFonts w:ascii="Angsana New" w:hAnsi="Angsana New"/>
                <w:sz w:val="30"/>
                <w:szCs w:val="30"/>
              </w:rPr>
              <w:t>(92,756)</w:t>
            </w:r>
          </w:p>
        </w:tc>
      </w:tr>
      <w:tr w:rsidR="0098201D" w:rsidRPr="006C0E48" w14:paraId="4358A4B9" w14:textId="77777777" w:rsidTr="00F435C4">
        <w:trPr>
          <w:cantSplit/>
        </w:trPr>
        <w:tc>
          <w:tcPr>
            <w:tcW w:w="3014" w:type="dxa"/>
            <w:hideMark/>
          </w:tcPr>
          <w:p w14:paraId="55D1AF0B" w14:textId="77777777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1" w:type="dxa"/>
            <w:gridSpan w:val="2"/>
          </w:tcPr>
          <w:p w14:paraId="6835262A" w14:textId="77777777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A060C0C" w14:textId="482CE906" w:rsidR="0098201D" w:rsidRPr="006C0E48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</w:t>
            </w:r>
            <w:r w:rsidR="00363C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="00363C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490</w:t>
            </w:r>
          </w:p>
        </w:tc>
        <w:tc>
          <w:tcPr>
            <w:tcW w:w="185" w:type="dxa"/>
          </w:tcPr>
          <w:p w14:paraId="35090CB0" w14:textId="04DF7116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7389E18" w14:textId="3F31AE0E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478,245</w:t>
            </w:r>
          </w:p>
        </w:tc>
        <w:tc>
          <w:tcPr>
            <w:tcW w:w="181" w:type="dxa"/>
            <w:gridSpan w:val="3"/>
          </w:tcPr>
          <w:p w14:paraId="1215D69D" w14:textId="77777777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D6FAFB" w14:textId="1F79FCF5" w:rsidR="0098201D" w:rsidRPr="008F74CA" w:rsidRDefault="00642517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363CD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63CD2">
              <w:rPr>
                <w:rFonts w:ascii="Angsana New" w:hAnsi="Angsana New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188" w:type="dxa"/>
            <w:gridSpan w:val="2"/>
          </w:tcPr>
          <w:p w14:paraId="546766FE" w14:textId="77777777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E70933" w14:textId="0A32CDF7" w:rsidR="0098201D" w:rsidRPr="006C0E48" w:rsidRDefault="0098201D" w:rsidP="0098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635,539</w:t>
            </w:r>
          </w:p>
        </w:tc>
      </w:tr>
      <w:tr w:rsidR="005644D0" w:rsidRPr="001803A2" w14:paraId="3618F042" w14:textId="77777777" w:rsidTr="00F435C4">
        <w:trPr>
          <w:gridAfter w:val="2"/>
          <w:wAfter w:w="47" w:type="dxa"/>
          <w:cantSplit/>
          <w:tblHeader/>
        </w:trPr>
        <w:tc>
          <w:tcPr>
            <w:tcW w:w="4134" w:type="dxa"/>
            <w:gridSpan w:val="2"/>
            <w:vAlign w:val="bottom"/>
            <w:hideMark/>
          </w:tcPr>
          <w:p w14:paraId="2A89DED8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1803A2">
              <w:rPr>
                <w:rFonts w:ascii="Angsana New" w:hAnsi="Angsana New"/>
                <w:bCs/>
                <w:sz w:val="30"/>
                <w:szCs w:val="30"/>
                <w:cs/>
                <w:lang w:val="en-GB" w:bidi="ar-SA"/>
              </w:rPr>
              <w:lastRenderedPageBreak/>
              <w:br w:type="page"/>
            </w:r>
            <w:r w:rsidRPr="001803A2">
              <w:rPr>
                <w:rFonts w:ascii="Times New Roman" w:hAnsi="Times New Roman"/>
                <w:sz w:val="30"/>
                <w:szCs w:val="30"/>
                <w:lang w:val="en-GB" w:bidi="ar-SA"/>
              </w:rPr>
              <w:br w:type="column"/>
            </w:r>
          </w:p>
        </w:tc>
        <w:tc>
          <w:tcPr>
            <w:tcW w:w="2616" w:type="dxa"/>
            <w:gridSpan w:val="7"/>
            <w:vAlign w:val="bottom"/>
          </w:tcPr>
          <w:p w14:paraId="0636BD58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1803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278" w:type="dxa"/>
            <w:gridSpan w:val="3"/>
          </w:tcPr>
          <w:p w14:paraId="7D0A92C6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1" w:type="dxa"/>
            <w:gridSpan w:val="7"/>
            <w:vAlign w:val="bottom"/>
          </w:tcPr>
          <w:p w14:paraId="19ADA829" w14:textId="77777777" w:rsidR="005644D0" w:rsidRPr="001803A2" w:rsidRDefault="005644D0" w:rsidP="001D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3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B13F7E" w:rsidRPr="001803A2" w14:paraId="2037B036" w14:textId="77777777" w:rsidTr="00F435C4">
        <w:trPr>
          <w:gridAfter w:val="2"/>
          <w:wAfter w:w="47" w:type="dxa"/>
          <w:cantSplit/>
          <w:tblHeader/>
        </w:trPr>
        <w:tc>
          <w:tcPr>
            <w:tcW w:w="4134" w:type="dxa"/>
            <w:gridSpan w:val="2"/>
            <w:vAlign w:val="bottom"/>
          </w:tcPr>
          <w:p w14:paraId="75C5D2C3" w14:textId="77777777" w:rsidR="00B13F7E" w:rsidRPr="001803A2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  <w:gridSpan w:val="2"/>
          </w:tcPr>
          <w:p w14:paraId="41338B49" w14:textId="3DD690AC" w:rsidR="00B13F7E" w:rsidRPr="001803A2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1" w:type="dxa"/>
            <w:gridSpan w:val="2"/>
          </w:tcPr>
          <w:p w14:paraId="71734084" w14:textId="77777777" w:rsidR="00B13F7E" w:rsidRPr="001803A2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6D7EEF5A" w14:textId="17892A45" w:rsidR="00B13F7E" w:rsidRPr="001803A2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8" w:type="dxa"/>
            <w:gridSpan w:val="3"/>
          </w:tcPr>
          <w:p w14:paraId="39B14303" w14:textId="77777777" w:rsidR="00B13F7E" w:rsidRPr="001803A2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6064928B" w14:textId="1C111D83" w:rsidR="00B13F7E" w:rsidRPr="001803A2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0D56D124" w14:textId="77777777" w:rsidR="00B13F7E" w:rsidRPr="001803A2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56A2021B" w14:textId="14A91CCB" w:rsidR="00B13F7E" w:rsidRPr="001803A2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13F7E" w:rsidRPr="001803A2" w14:paraId="73763DAA" w14:textId="77777777" w:rsidTr="00F435C4">
        <w:trPr>
          <w:gridAfter w:val="2"/>
          <w:wAfter w:w="47" w:type="dxa"/>
          <w:cantSplit/>
          <w:tblHeader/>
        </w:trPr>
        <w:tc>
          <w:tcPr>
            <w:tcW w:w="4134" w:type="dxa"/>
            <w:gridSpan w:val="2"/>
            <w:vAlign w:val="bottom"/>
          </w:tcPr>
          <w:p w14:paraId="136FB866" w14:textId="77777777" w:rsidR="00B13F7E" w:rsidRPr="001803A2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6" w:type="dxa"/>
            <w:gridSpan w:val="2"/>
          </w:tcPr>
          <w:p w14:paraId="4001DE0C" w14:textId="745F6EC4" w:rsidR="00B13F7E" w:rsidRPr="001803A2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1" w:type="dxa"/>
            <w:gridSpan w:val="2"/>
          </w:tcPr>
          <w:p w14:paraId="22B046A8" w14:textId="77777777" w:rsidR="00B13F7E" w:rsidRPr="001803A2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5F935BC5" w14:textId="280650CF" w:rsidR="00B13F7E" w:rsidRPr="001803A2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8" w:type="dxa"/>
            <w:gridSpan w:val="3"/>
          </w:tcPr>
          <w:p w14:paraId="33346C02" w14:textId="77777777" w:rsidR="00B13F7E" w:rsidRPr="001803A2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7D206197" w14:textId="59F1772B" w:rsidR="00B13F7E" w:rsidRPr="001803A2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5E4CC807" w14:textId="77777777" w:rsidR="00B13F7E" w:rsidRPr="001803A2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42A29D38" w14:textId="7A2FF47C" w:rsidR="00B13F7E" w:rsidRPr="001803A2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321E3" w:rsidRPr="001803A2" w14:paraId="3BFD6DA3" w14:textId="77777777" w:rsidTr="00F435C4">
        <w:trPr>
          <w:gridAfter w:val="2"/>
          <w:wAfter w:w="47" w:type="dxa"/>
          <w:cantSplit/>
          <w:tblHeader/>
        </w:trPr>
        <w:tc>
          <w:tcPr>
            <w:tcW w:w="4134" w:type="dxa"/>
            <w:gridSpan w:val="2"/>
            <w:vAlign w:val="bottom"/>
            <w:hideMark/>
          </w:tcPr>
          <w:p w14:paraId="1A28982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05" w:type="dxa"/>
            <w:gridSpan w:val="17"/>
            <w:vAlign w:val="bottom"/>
            <w:hideMark/>
          </w:tcPr>
          <w:p w14:paraId="22629BB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1803A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1803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1321E3" w:rsidRPr="001803A2" w14:paraId="72F6AF96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  <w:vAlign w:val="bottom"/>
          </w:tcPr>
          <w:p w14:paraId="0463E71A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803A2">
              <w:rPr>
                <w:rFonts w:ascii="Angsana New" w:hAnsi="Angsana New"/>
                <w:b/>
                <w:bCs/>
                <w:sz w:val="30"/>
                <w:szCs w:val="30"/>
                <w:cs/>
                <w:lang w:bidi="ar-SA"/>
              </w:rPr>
              <w:t>กิจการที่เกี่ยวข้องกัน</w:t>
            </w:r>
          </w:p>
        </w:tc>
        <w:tc>
          <w:tcPr>
            <w:tcW w:w="5505" w:type="dxa"/>
            <w:gridSpan w:val="17"/>
            <w:vAlign w:val="bottom"/>
          </w:tcPr>
          <w:p w14:paraId="07A57E9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6252FF" w:rsidRPr="001803A2" w14:paraId="55D5D532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7CBAFEEE" w14:textId="77777777" w:rsidR="006252FF" w:rsidRPr="001803A2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6" w:type="dxa"/>
            <w:gridSpan w:val="2"/>
          </w:tcPr>
          <w:p w14:paraId="2CD2F0F7" w14:textId="39D5663F" w:rsidR="006252FF" w:rsidRPr="005A7888" w:rsidRDefault="00394DF7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83964" w:rsidRPr="005A78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7888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71" w:type="dxa"/>
            <w:gridSpan w:val="2"/>
          </w:tcPr>
          <w:p w14:paraId="3372FAFD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5D138BC8" w14:textId="656EA3FD" w:rsidR="006252FF" w:rsidRPr="005A7888" w:rsidRDefault="000420C6" w:rsidP="0004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252FF" w:rsidRPr="005A7888">
              <w:rPr>
                <w:rFonts w:asciiTheme="majorBidi" w:hAnsiTheme="majorBidi" w:cstheme="majorBidi"/>
                <w:sz w:val="30"/>
                <w:szCs w:val="30"/>
              </w:rPr>
              <w:t>,410</w:t>
            </w:r>
          </w:p>
        </w:tc>
        <w:tc>
          <w:tcPr>
            <w:tcW w:w="278" w:type="dxa"/>
            <w:gridSpan w:val="3"/>
          </w:tcPr>
          <w:p w14:paraId="51E6699F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0F6EDD2B" w14:textId="5F710659" w:rsidR="006252FF" w:rsidRPr="005A7888" w:rsidRDefault="00783964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4DF7" w:rsidRPr="005A788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A78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4DF7" w:rsidRPr="005A7888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270" w:type="dxa"/>
            <w:gridSpan w:val="2"/>
          </w:tcPr>
          <w:p w14:paraId="2B277D62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2501EC60" w14:textId="46B9466C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11,782</w:t>
            </w:r>
          </w:p>
        </w:tc>
      </w:tr>
      <w:tr w:rsidR="006252FF" w:rsidRPr="001803A2" w14:paraId="24B03E94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0760D375" w14:textId="77777777" w:rsidR="006252FF" w:rsidRPr="001803A2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6" w:type="dxa"/>
            <w:gridSpan w:val="2"/>
          </w:tcPr>
          <w:p w14:paraId="289CDF63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1" w:type="dxa"/>
            <w:gridSpan w:val="2"/>
          </w:tcPr>
          <w:p w14:paraId="25328F11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1FA73833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8" w:type="dxa"/>
            <w:gridSpan w:val="3"/>
          </w:tcPr>
          <w:p w14:paraId="6D23B8C4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0E7438E8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1BB7DFF2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7816FB36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6252FF" w:rsidRPr="001803A2" w14:paraId="69F06875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185D8644" w14:textId="77777777" w:rsidR="006252FF" w:rsidRPr="001803A2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1803A2">
              <w:rPr>
                <w:rFonts w:ascii="Angsana New" w:hAnsi="Angsana New"/>
                <w:sz w:val="30"/>
                <w:szCs w:val="30"/>
              </w:rPr>
              <w:t>3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56F491A7" w14:textId="480AA7DF" w:rsidR="006252FF" w:rsidRPr="005A7888" w:rsidRDefault="00783964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gridSpan w:val="2"/>
          </w:tcPr>
          <w:p w14:paraId="7F84A149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1E2C63C2" w14:textId="154E9D2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3"/>
          </w:tcPr>
          <w:p w14:paraId="27FBD53B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0330046A" w14:textId="2F57090C" w:rsidR="006252FF" w:rsidRPr="005A7888" w:rsidRDefault="00302323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1,442</w:t>
            </w:r>
          </w:p>
        </w:tc>
        <w:tc>
          <w:tcPr>
            <w:tcW w:w="270" w:type="dxa"/>
            <w:gridSpan w:val="2"/>
          </w:tcPr>
          <w:p w14:paraId="64261106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23680E11" w14:textId="4CCF6B62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</w:tr>
      <w:tr w:rsidR="006252FF" w:rsidRPr="001803A2" w14:paraId="5FE2AD1A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46E438E1" w14:textId="77777777" w:rsidR="006252FF" w:rsidRPr="001803A2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3C66EA8D" w14:textId="5BD6E86E" w:rsidR="006252FF" w:rsidRPr="005A7888" w:rsidRDefault="00783964" w:rsidP="00F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88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gridSpan w:val="2"/>
          </w:tcPr>
          <w:p w14:paraId="534102C1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3"/>
          </w:tcPr>
          <w:p w14:paraId="001396A9" w14:textId="03EFA5E2" w:rsidR="006252FF" w:rsidRPr="005A7888" w:rsidRDefault="006252FF" w:rsidP="005A7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2,558</w:t>
            </w:r>
          </w:p>
        </w:tc>
        <w:tc>
          <w:tcPr>
            <w:tcW w:w="278" w:type="dxa"/>
            <w:gridSpan w:val="3"/>
          </w:tcPr>
          <w:p w14:paraId="0A877E21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0AFE7C54" w14:textId="54046746" w:rsidR="006252FF" w:rsidRPr="005A7888" w:rsidRDefault="00783964" w:rsidP="00F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5FF45675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3BA5BA23" w14:textId="4C5779C0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6252FF" w:rsidRPr="001803A2" w14:paraId="3B7BEB8C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161796DD" w14:textId="77777777" w:rsidR="006252FF" w:rsidRPr="001803A2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/>
                <w:sz w:val="30"/>
                <w:szCs w:val="30"/>
              </w:rPr>
              <w:t>6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-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12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22035CA7" w14:textId="5E9FBCAB" w:rsidR="006252FF" w:rsidRPr="005A7888" w:rsidRDefault="00783964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A788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1" w:type="dxa"/>
            <w:gridSpan w:val="2"/>
          </w:tcPr>
          <w:p w14:paraId="76062744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651D492C" w14:textId="1BBB71DF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3"/>
          </w:tcPr>
          <w:p w14:paraId="2F8D055C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5013753C" w14:textId="77B35EBA" w:rsidR="006252FF" w:rsidRPr="005A7888" w:rsidRDefault="00783964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74,402</w:t>
            </w:r>
          </w:p>
        </w:tc>
        <w:tc>
          <w:tcPr>
            <w:tcW w:w="270" w:type="dxa"/>
            <w:gridSpan w:val="2"/>
          </w:tcPr>
          <w:p w14:paraId="15855E55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3880AD0F" w14:textId="52E68AD9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74,540</w:t>
            </w:r>
          </w:p>
        </w:tc>
      </w:tr>
      <w:tr w:rsidR="006252FF" w:rsidRPr="001803A2" w14:paraId="4FFA9FB9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1C081E32" w14:textId="77777777" w:rsidR="006252FF" w:rsidRPr="001803A2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B30D0" w14:textId="3115DDDD" w:rsidR="006252FF" w:rsidRPr="005A7888" w:rsidRDefault="00783964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A788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1" w:type="dxa"/>
            <w:gridSpan w:val="2"/>
          </w:tcPr>
          <w:p w14:paraId="570C94CC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52C0E" w14:textId="010C3648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3"/>
          </w:tcPr>
          <w:p w14:paraId="7967D5AC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D175B" w14:textId="3BF54404" w:rsidR="006252FF" w:rsidRPr="005A7888" w:rsidRDefault="00783964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168,08</w:t>
            </w:r>
            <w:r w:rsidR="00302323" w:rsidRPr="005A78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  <w:gridSpan w:val="2"/>
          </w:tcPr>
          <w:p w14:paraId="1CF5B8E1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259C5" w14:textId="71698756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180,968</w:t>
            </w:r>
          </w:p>
        </w:tc>
      </w:tr>
      <w:tr w:rsidR="006252FF" w:rsidRPr="001803A2" w14:paraId="126C2223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5CCE6F25" w14:textId="77777777" w:rsidR="006252FF" w:rsidRPr="001803A2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AD0B4" w14:textId="4FCEEDDF" w:rsidR="006252FF" w:rsidRPr="005A7888" w:rsidRDefault="00302323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78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  <w:r w:rsidR="00783964" w:rsidRPr="005A78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78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71" w:type="dxa"/>
            <w:gridSpan w:val="2"/>
          </w:tcPr>
          <w:p w14:paraId="467589AB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F3DC3" w14:textId="4C8B1975" w:rsidR="006252FF" w:rsidRPr="005A7888" w:rsidRDefault="006252FF" w:rsidP="005A7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5,968</w:t>
            </w:r>
          </w:p>
        </w:tc>
        <w:tc>
          <w:tcPr>
            <w:tcW w:w="278" w:type="dxa"/>
            <w:gridSpan w:val="3"/>
          </w:tcPr>
          <w:p w14:paraId="7D61371B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BFBC6" w14:textId="5D494686" w:rsidR="006252FF" w:rsidRPr="005A7888" w:rsidRDefault="00783964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78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254,738</w:t>
            </w:r>
          </w:p>
        </w:tc>
        <w:tc>
          <w:tcPr>
            <w:tcW w:w="270" w:type="dxa"/>
            <w:gridSpan w:val="2"/>
          </w:tcPr>
          <w:p w14:paraId="3646A33D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EF11980" w14:textId="7879ECA5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268,449</w:t>
            </w:r>
          </w:p>
        </w:tc>
      </w:tr>
      <w:tr w:rsidR="006252FF" w:rsidRPr="001803A2" w14:paraId="668AD879" w14:textId="77777777" w:rsidTr="00F435C4">
        <w:trPr>
          <w:gridAfter w:val="2"/>
          <w:wAfter w:w="47" w:type="dxa"/>
          <w:cantSplit/>
          <w:trHeight w:val="71"/>
        </w:trPr>
        <w:tc>
          <w:tcPr>
            <w:tcW w:w="4134" w:type="dxa"/>
            <w:gridSpan w:val="2"/>
            <w:vAlign w:val="bottom"/>
            <w:hideMark/>
          </w:tcPr>
          <w:p w14:paraId="59665C00" w14:textId="77777777" w:rsidR="006252FF" w:rsidRPr="001803A2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44A2F" w14:textId="284A5292" w:rsidR="006252FF" w:rsidRPr="005A7888" w:rsidRDefault="00783964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EFED347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C1B57" w14:textId="0F5C8B4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3"/>
            <w:vAlign w:val="bottom"/>
          </w:tcPr>
          <w:p w14:paraId="72B1BC8F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B9FA1" w14:textId="1FF6F394" w:rsidR="006252FF" w:rsidRPr="005A7888" w:rsidRDefault="00783964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(43,995)</w:t>
            </w:r>
          </w:p>
        </w:tc>
        <w:tc>
          <w:tcPr>
            <w:tcW w:w="270" w:type="dxa"/>
            <w:gridSpan w:val="2"/>
            <w:vAlign w:val="bottom"/>
          </w:tcPr>
          <w:p w14:paraId="1847A9B3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045F313" w14:textId="78786043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(43,995)</w:t>
            </w:r>
          </w:p>
        </w:tc>
      </w:tr>
      <w:tr w:rsidR="006252FF" w:rsidRPr="001803A2" w14:paraId="65CB3385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779F791D" w14:textId="77777777" w:rsidR="006252FF" w:rsidRPr="001803A2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6419A" w14:textId="43481310" w:rsidR="006252FF" w:rsidRPr="005A7888" w:rsidRDefault="00302323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</w:t>
            </w:r>
            <w:r w:rsidR="00783964" w:rsidRPr="005A78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5A78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154</w:t>
            </w:r>
          </w:p>
        </w:tc>
        <w:tc>
          <w:tcPr>
            <w:tcW w:w="271" w:type="dxa"/>
            <w:gridSpan w:val="2"/>
          </w:tcPr>
          <w:p w14:paraId="713F725B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2FCDA" w14:textId="6C57E5B4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5,968</w:t>
            </w:r>
          </w:p>
        </w:tc>
        <w:tc>
          <w:tcPr>
            <w:tcW w:w="278" w:type="dxa"/>
            <w:gridSpan w:val="3"/>
          </w:tcPr>
          <w:p w14:paraId="357B1156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4D76C" w14:textId="3FEE4FEA" w:rsidR="006252FF" w:rsidRPr="005A7888" w:rsidRDefault="00783964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210,743</w:t>
            </w:r>
          </w:p>
        </w:tc>
        <w:tc>
          <w:tcPr>
            <w:tcW w:w="270" w:type="dxa"/>
            <w:gridSpan w:val="2"/>
          </w:tcPr>
          <w:p w14:paraId="4AD93981" w14:textId="77777777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0A7FD997" w14:textId="3D11E0F4" w:rsidR="006252FF" w:rsidRPr="005A7888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A78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224,454</w:t>
            </w:r>
          </w:p>
        </w:tc>
      </w:tr>
      <w:tr w:rsidR="009B7721" w:rsidRPr="001803A2" w14:paraId="49846079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</w:tcPr>
          <w:p w14:paraId="5D00207B" w14:textId="77777777" w:rsidR="009B7721" w:rsidRPr="001803A2" w:rsidRDefault="009B7721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8EAFDA6" w14:textId="77777777" w:rsidR="009B7721" w:rsidRPr="001803A2" w:rsidRDefault="009B7721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1" w:type="dxa"/>
            <w:gridSpan w:val="2"/>
          </w:tcPr>
          <w:p w14:paraId="1A11C9E2" w14:textId="77777777" w:rsidR="009B7721" w:rsidRPr="001803A2" w:rsidRDefault="009B7721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77AB141" w14:textId="77777777" w:rsidR="009B7721" w:rsidRDefault="009B7721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3"/>
          </w:tcPr>
          <w:p w14:paraId="78EECF65" w14:textId="77777777" w:rsidR="009B7721" w:rsidRPr="001803A2" w:rsidRDefault="009B7721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C974C26" w14:textId="77777777" w:rsidR="009B7721" w:rsidRPr="001803A2" w:rsidRDefault="009B7721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535154C0" w14:textId="77777777" w:rsidR="009B7721" w:rsidRPr="001803A2" w:rsidRDefault="009B7721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single" w:sz="2" w:space="0" w:color="auto"/>
            </w:tcBorders>
          </w:tcPr>
          <w:p w14:paraId="722D28D5" w14:textId="77777777" w:rsidR="009B7721" w:rsidRPr="00E87059" w:rsidRDefault="009B7721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252FF" w:rsidRPr="001803A2" w14:paraId="58F61E73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</w:tcPr>
          <w:p w14:paraId="193E86D1" w14:textId="77777777" w:rsidR="006252FF" w:rsidRPr="00037FD4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176" w:type="dxa"/>
            <w:gridSpan w:val="2"/>
          </w:tcPr>
          <w:p w14:paraId="0EC6B607" w14:textId="77777777" w:rsidR="006252FF" w:rsidRPr="001803A2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3" w:type="dxa"/>
          </w:tcPr>
          <w:p w14:paraId="7841E38F" w14:textId="77777777" w:rsidR="006252FF" w:rsidRPr="001803A2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12C3EDEC" w14:textId="77777777" w:rsidR="006252FF" w:rsidRPr="001803A2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8" w:type="dxa"/>
            <w:gridSpan w:val="3"/>
          </w:tcPr>
          <w:p w14:paraId="018B2BB6" w14:textId="77777777" w:rsidR="006252FF" w:rsidRPr="001803A2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5318A8B4" w14:textId="77777777" w:rsidR="006252FF" w:rsidRPr="001803A2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740CD515" w14:textId="77777777" w:rsidR="006252FF" w:rsidRPr="001803A2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2B578E2D" w14:textId="77777777" w:rsidR="006252FF" w:rsidRPr="001803A2" w:rsidRDefault="006252FF" w:rsidP="0062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B7721" w:rsidRPr="001803A2" w14:paraId="2A96666F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74FB1444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6" w:type="dxa"/>
            <w:gridSpan w:val="2"/>
          </w:tcPr>
          <w:p w14:paraId="5F456385" w14:textId="1C2B800C" w:rsidR="009B7721" w:rsidRPr="00F06938" w:rsidRDefault="00783964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309,410</w:t>
            </w:r>
          </w:p>
        </w:tc>
        <w:tc>
          <w:tcPr>
            <w:tcW w:w="263" w:type="dxa"/>
          </w:tcPr>
          <w:p w14:paraId="0407D809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3BF78844" w14:textId="17214CE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B7721">
              <w:rPr>
                <w:rFonts w:ascii="Angsana New" w:hAnsi="Angsana New" w:hint="cs"/>
                <w:sz w:val="30"/>
                <w:szCs w:val="30"/>
              </w:rPr>
              <w:t>305,100</w:t>
            </w:r>
          </w:p>
        </w:tc>
        <w:tc>
          <w:tcPr>
            <w:tcW w:w="278" w:type="dxa"/>
            <w:gridSpan w:val="3"/>
          </w:tcPr>
          <w:p w14:paraId="22337EFB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2C9B3AB4" w14:textId="6D708253" w:rsidR="009B7721" w:rsidRPr="009B7721" w:rsidRDefault="00783964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268,08</w:t>
            </w:r>
            <w:r w:rsidR="00F40C22">
              <w:rPr>
                <w:rFonts w:ascii="Angsana New" w:hAnsi="Angsana New"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70" w:type="dxa"/>
            <w:gridSpan w:val="2"/>
          </w:tcPr>
          <w:p w14:paraId="5A27C4DC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42B811F9" w14:textId="3113A3BF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B7721">
              <w:rPr>
                <w:rFonts w:ascii="Angsana New" w:hAnsi="Angsana New" w:hint="cs"/>
                <w:sz w:val="30"/>
                <w:szCs w:val="30"/>
              </w:rPr>
              <w:t>268,177</w:t>
            </w:r>
          </w:p>
        </w:tc>
      </w:tr>
      <w:tr w:rsidR="009B7721" w:rsidRPr="001803A2" w14:paraId="1C55D6B6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66E47628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6" w:type="dxa"/>
            <w:gridSpan w:val="2"/>
          </w:tcPr>
          <w:p w14:paraId="6595C175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3" w:type="dxa"/>
          </w:tcPr>
          <w:p w14:paraId="3D2B990B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4C9B1848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8" w:type="dxa"/>
            <w:gridSpan w:val="3"/>
          </w:tcPr>
          <w:p w14:paraId="74FF6176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044AEDDF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49943D2F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56FBFE41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9B7721" w:rsidRPr="001803A2" w14:paraId="53443345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241AC874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1803A2">
              <w:rPr>
                <w:rFonts w:ascii="Angsana New" w:hAnsi="Angsana New"/>
                <w:sz w:val="30"/>
                <w:szCs w:val="30"/>
              </w:rPr>
              <w:t>3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3288D6CB" w14:textId="77BB27E3" w:rsidR="009B7721" w:rsidRPr="001803A2" w:rsidRDefault="00F40C22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</w:t>
            </w:r>
            <w:r w:rsidR="0078396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389</w:t>
            </w:r>
          </w:p>
        </w:tc>
        <w:tc>
          <w:tcPr>
            <w:tcW w:w="263" w:type="dxa"/>
          </w:tcPr>
          <w:p w14:paraId="46A4FC9E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427C0F31" w14:textId="738FF94E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B7721">
              <w:rPr>
                <w:rFonts w:ascii="Angsana New" w:hAnsi="Angsana New" w:hint="cs"/>
                <w:sz w:val="30"/>
                <w:szCs w:val="30"/>
              </w:rPr>
              <w:t>52,809</w:t>
            </w:r>
          </w:p>
        </w:tc>
        <w:tc>
          <w:tcPr>
            <w:tcW w:w="278" w:type="dxa"/>
            <w:gridSpan w:val="3"/>
          </w:tcPr>
          <w:p w14:paraId="2C5FA3D1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6C1C5AAC" w14:textId="65F8A6FC" w:rsidR="009B7721" w:rsidRPr="009B7721" w:rsidRDefault="00A768D6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</w:t>
            </w:r>
            <w:r w:rsidR="00783964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956</w:t>
            </w:r>
          </w:p>
        </w:tc>
        <w:tc>
          <w:tcPr>
            <w:tcW w:w="270" w:type="dxa"/>
            <w:gridSpan w:val="2"/>
          </w:tcPr>
          <w:p w14:paraId="16CF58D8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2B9020B9" w14:textId="597DA91B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B7721">
              <w:rPr>
                <w:rFonts w:ascii="Angsana New" w:hAnsi="Angsana New" w:hint="cs"/>
                <w:sz w:val="30"/>
                <w:szCs w:val="30"/>
              </w:rPr>
              <w:t>39,797</w:t>
            </w:r>
          </w:p>
        </w:tc>
      </w:tr>
      <w:tr w:rsidR="009B7721" w:rsidRPr="001803A2" w14:paraId="741375B2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7A6FC4A4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2CD7BAF8" w14:textId="151CE4B7" w:rsidR="009B7721" w:rsidRPr="001803A2" w:rsidRDefault="00783964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</w:t>
            </w:r>
            <w:r w:rsidR="00D146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="00D146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571</w:t>
            </w:r>
          </w:p>
        </w:tc>
        <w:tc>
          <w:tcPr>
            <w:tcW w:w="263" w:type="dxa"/>
          </w:tcPr>
          <w:p w14:paraId="6B2C8B71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26EE559B" w14:textId="755C18CC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B7721">
              <w:rPr>
                <w:rFonts w:ascii="Angsana New" w:hAnsi="Angsana New" w:hint="cs"/>
                <w:sz w:val="30"/>
                <w:szCs w:val="30"/>
              </w:rPr>
              <w:t>40,148</w:t>
            </w:r>
          </w:p>
        </w:tc>
        <w:tc>
          <w:tcPr>
            <w:tcW w:w="278" w:type="dxa"/>
            <w:gridSpan w:val="3"/>
          </w:tcPr>
          <w:p w14:paraId="2056CFFC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3D75C49F" w14:textId="1F4BC2D3" w:rsidR="009B7721" w:rsidRPr="00783964" w:rsidRDefault="00783964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36,274</w:t>
            </w:r>
          </w:p>
        </w:tc>
        <w:tc>
          <w:tcPr>
            <w:tcW w:w="270" w:type="dxa"/>
            <w:gridSpan w:val="2"/>
          </w:tcPr>
          <w:p w14:paraId="6A04EBF0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59DC50C5" w14:textId="44CD5F0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B7721">
              <w:rPr>
                <w:rFonts w:ascii="Angsana New" w:hAnsi="Angsana New" w:hint="cs"/>
                <w:sz w:val="30"/>
                <w:szCs w:val="30"/>
              </w:rPr>
              <w:t>39,298</w:t>
            </w:r>
          </w:p>
        </w:tc>
      </w:tr>
      <w:tr w:rsidR="009B7721" w:rsidRPr="001803A2" w14:paraId="42ED447B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29972F97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/>
                <w:sz w:val="30"/>
                <w:szCs w:val="30"/>
              </w:rPr>
              <w:t>6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-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12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28098C7F" w14:textId="432B91EA" w:rsidR="009B7721" w:rsidRPr="001803A2" w:rsidRDefault="00783964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27,</w:t>
            </w:r>
            <w:r w:rsidR="00D146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663</w:t>
            </w:r>
          </w:p>
        </w:tc>
        <w:tc>
          <w:tcPr>
            <w:tcW w:w="263" w:type="dxa"/>
          </w:tcPr>
          <w:p w14:paraId="115FB969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20589962" w14:textId="693046DD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B7721">
              <w:rPr>
                <w:rFonts w:ascii="Angsana New" w:hAnsi="Angsana New" w:hint="cs"/>
                <w:sz w:val="30"/>
                <w:szCs w:val="30"/>
              </w:rPr>
              <w:t>11,582</w:t>
            </w:r>
          </w:p>
        </w:tc>
        <w:tc>
          <w:tcPr>
            <w:tcW w:w="278" w:type="dxa"/>
            <w:gridSpan w:val="3"/>
          </w:tcPr>
          <w:p w14:paraId="02010CD6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7D56251C" w14:textId="74921371" w:rsidR="009B7721" w:rsidRPr="009B7721" w:rsidRDefault="00783964" w:rsidP="00A7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26,193</w:t>
            </w:r>
          </w:p>
        </w:tc>
        <w:tc>
          <w:tcPr>
            <w:tcW w:w="270" w:type="dxa"/>
            <w:gridSpan w:val="2"/>
          </w:tcPr>
          <w:p w14:paraId="6CDAAC4A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1C10933D" w14:textId="15C370CE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B7721">
              <w:rPr>
                <w:rFonts w:ascii="Angsana New" w:hAnsi="Angsana New" w:hint="cs"/>
                <w:sz w:val="30"/>
                <w:szCs w:val="30"/>
              </w:rPr>
              <w:t>10,265</w:t>
            </w:r>
          </w:p>
        </w:tc>
      </w:tr>
      <w:tr w:rsidR="009B7721" w:rsidRPr="001803A2" w14:paraId="1C5FFF5A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2368FACD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A5554" w14:textId="30B13638" w:rsidR="009B7721" w:rsidRPr="001803A2" w:rsidRDefault="00783964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47,436</w:t>
            </w:r>
          </w:p>
        </w:tc>
        <w:tc>
          <w:tcPr>
            <w:tcW w:w="263" w:type="dxa"/>
          </w:tcPr>
          <w:p w14:paraId="43583C9A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9A58E" w14:textId="7C1B76C1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B7721">
              <w:rPr>
                <w:rFonts w:ascii="Angsana New" w:hAnsi="Angsana New" w:hint="cs"/>
                <w:sz w:val="30"/>
                <w:szCs w:val="30"/>
              </w:rPr>
              <w:t>47,547</w:t>
            </w:r>
          </w:p>
        </w:tc>
        <w:tc>
          <w:tcPr>
            <w:tcW w:w="278" w:type="dxa"/>
            <w:gridSpan w:val="3"/>
          </w:tcPr>
          <w:p w14:paraId="11F1089D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42236" w14:textId="2863AA79" w:rsidR="009B7721" w:rsidRPr="009B7721" w:rsidRDefault="00783964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45,418</w:t>
            </w:r>
          </w:p>
        </w:tc>
        <w:tc>
          <w:tcPr>
            <w:tcW w:w="270" w:type="dxa"/>
            <w:gridSpan w:val="2"/>
          </w:tcPr>
          <w:p w14:paraId="59014DC7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1B52B" w14:textId="05CB3979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B7721">
              <w:rPr>
                <w:rFonts w:ascii="Angsana New" w:hAnsi="Angsana New" w:hint="cs"/>
                <w:sz w:val="30"/>
                <w:szCs w:val="30"/>
              </w:rPr>
              <w:t>45,418</w:t>
            </w:r>
          </w:p>
        </w:tc>
      </w:tr>
      <w:tr w:rsidR="009B7721" w:rsidRPr="001803A2" w14:paraId="34BBB319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29D3D32C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910A8" w14:textId="64A4B9C7" w:rsidR="009B7721" w:rsidRPr="001803A2" w:rsidRDefault="00D1468F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447</w:t>
            </w:r>
            <w:r w:rsidR="00783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469</w:t>
            </w:r>
          </w:p>
        </w:tc>
        <w:tc>
          <w:tcPr>
            <w:tcW w:w="263" w:type="dxa"/>
          </w:tcPr>
          <w:p w14:paraId="79E0D66B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EBB76" w14:textId="44A7CE96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B7721">
              <w:rPr>
                <w:rFonts w:ascii="Angsana New" w:hAnsi="Angsana New" w:hint="cs"/>
                <w:b/>
                <w:bCs/>
                <w:sz w:val="30"/>
                <w:szCs w:val="30"/>
              </w:rPr>
              <w:t>457,186</w:t>
            </w:r>
          </w:p>
        </w:tc>
        <w:tc>
          <w:tcPr>
            <w:tcW w:w="278" w:type="dxa"/>
            <w:gridSpan w:val="3"/>
          </w:tcPr>
          <w:p w14:paraId="1BBA699F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2C4BD" w14:textId="4E64D776" w:rsidR="009B7721" w:rsidRPr="009B7721" w:rsidRDefault="00783964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="00A768D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A768D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921</w:t>
            </w:r>
          </w:p>
        </w:tc>
        <w:tc>
          <w:tcPr>
            <w:tcW w:w="270" w:type="dxa"/>
            <w:gridSpan w:val="2"/>
          </w:tcPr>
          <w:p w14:paraId="22F2678B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7B1404" w14:textId="606897FE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B7721">
              <w:rPr>
                <w:rFonts w:ascii="Angsana New" w:hAnsi="Angsana New" w:hint="cs"/>
                <w:b/>
                <w:bCs/>
                <w:sz w:val="30"/>
                <w:szCs w:val="30"/>
              </w:rPr>
              <w:t>402,955</w:t>
            </w:r>
          </w:p>
        </w:tc>
      </w:tr>
      <w:tr w:rsidR="009B7721" w:rsidRPr="001803A2" w14:paraId="15FFA1AD" w14:textId="77777777" w:rsidTr="00F435C4">
        <w:trPr>
          <w:gridAfter w:val="2"/>
          <w:wAfter w:w="47" w:type="dxa"/>
          <w:cantSplit/>
          <w:trHeight w:val="71"/>
        </w:trPr>
        <w:tc>
          <w:tcPr>
            <w:tcW w:w="4134" w:type="dxa"/>
            <w:gridSpan w:val="2"/>
            <w:vAlign w:val="bottom"/>
            <w:hideMark/>
          </w:tcPr>
          <w:p w14:paraId="1FD2912A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7ABE2" w14:textId="45BD3B34" w:rsidR="009B7721" w:rsidRPr="001803A2" w:rsidRDefault="00783964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</w:t>
            </w:r>
            <w:r w:rsidR="00D146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="00D146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668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3" w:type="dxa"/>
            <w:vAlign w:val="bottom"/>
          </w:tcPr>
          <w:p w14:paraId="6329DCB5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50343" w14:textId="74AD2FB9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B7721">
              <w:rPr>
                <w:rFonts w:ascii="Angsana New" w:hAnsi="Angsana New" w:hint="cs"/>
                <w:sz w:val="30"/>
                <w:szCs w:val="30"/>
              </w:rPr>
              <w:t>(51,363)</w:t>
            </w:r>
          </w:p>
        </w:tc>
        <w:tc>
          <w:tcPr>
            <w:tcW w:w="278" w:type="dxa"/>
            <w:gridSpan w:val="3"/>
            <w:vAlign w:val="bottom"/>
          </w:tcPr>
          <w:p w14:paraId="535B16AD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1D5EB" w14:textId="12CB1094" w:rsidR="009B7721" w:rsidRPr="009B7721" w:rsidRDefault="00783964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(54,319)</w:t>
            </w:r>
          </w:p>
        </w:tc>
        <w:tc>
          <w:tcPr>
            <w:tcW w:w="270" w:type="dxa"/>
            <w:gridSpan w:val="2"/>
            <w:vAlign w:val="bottom"/>
          </w:tcPr>
          <w:p w14:paraId="57F887DD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4810DE9" w14:textId="279BDE9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B7721">
              <w:rPr>
                <w:rFonts w:ascii="Angsana New" w:hAnsi="Angsana New" w:hint="cs"/>
                <w:sz w:val="30"/>
                <w:szCs w:val="30"/>
              </w:rPr>
              <w:t>(48,761)</w:t>
            </w:r>
          </w:p>
        </w:tc>
      </w:tr>
      <w:tr w:rsidR="009B7721" w:rsidRPr="001803A2" w14:paraId="176D1FA6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0AEA3168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6282A" w14:textId="6712B854" w:rsidR="009B7721" w:rsidRPr="001803A2" w:rsidRDefault="008F3689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  <w:r w:rsidR="007839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263" w:type="dxa"/>
          </w:tcPr>
          <w:p w14:paraId="30EFB4BE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59C8F" w14:textId="330CC73E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B7721">
              <w:rPr>
                <w:rFonts w:ascii="Angsana New" w:hAnsi="Angsana New" w:hint="cs"/>
                <w:b/>
                <w:bCs/>
                <w:sz w:val="30"/>
                <w:szCs w:val="30"/>
              </w:rPr>
              <w:t>405,823</w:t>
            </w:r>
          </w:p>
        </w:tc>
        <w:tc>
          <w:tcPr>
            <w:tcW w:w="278" w:type="dxa"/>
            <w:gridSpan w:val="3"/>
          </w:tcPr>
          <w:p w14:paraId="47841B5A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1A19D9" w14:textId="2AC35023" w:rsidR="009B7721" w:rsidRPr="009B7721" w:rsidRDefault="00783964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768D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768D6">
              <w:rPr>
                <w:rFonts w:ascii="Angsana New" w:hAnsi="Angsana New"/>
                <w:b/>
                <w:bCs/>
                <w:sz w:val="30"/>
                <w:szCs w:val="30"/>
              </w:rPr>
              <w:t>602</w:t>
            </w:r>
          </w:p>
        </w:tc>
        <w:tc>
          <w:tcPr>
            <w:tcW w:w="270" w:type="dxa"/>
            <w:gridSpan w:val="2"/>
          </w:tcPr>
          <w:p w14:paraId="2E5E5E9E" w14:textId="2910CB0C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7560A37E" w14:textId="21B70F3D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B7721">
              <w:rPr>
                <w:rFonts w:ascii="Angsana New" w:hAnsi="Angsana New" w:hint="cs"/>
                <w:b/>
                <w:bCs/>
                <w:sz w:val="30"/>
                <w:szCs w:val="30"/>
              </w:rPr>
              <w:t>354,194</w:t>
            </w:r>
          </w:p>
        </w:tc>
      </w:tr>
      <w:tr w:rsidR="009B7721" w:rsidRPr="001803A2" w14:paraId="582C5D42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</w:tcPr>
          <w:p w14:paraId="5063D4FB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0EE8B6F" w14:textId="137BAE63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63" w:type="dxa"/>
          </w:tcPr>
          <w:p w14:paraId="7A67EA87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top w:val="double" w:sz="4" w:space="0" w:color="auto"/>
              <w:left w:val="nil"/>
              <w:right w:val="nil"/>
            </w:tcBorders>
          </w:tcPr>
          <w:p w14:paraId="7F9D28A3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8" w:type="dxa"/>
            <w:gridSpan w:val="3"/>
          </w:tcPr>
          <w:p w14:paraId="4B2CEF1F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15DE667C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100E5DF2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</w:tcBorders>
          </w:tcPr>
          <w:p w14:paraId="1236B78D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9B7721" w:rsidRPr="001803A2" w14:paraId="736C1920" w14:textId="77777777" w:rsidTr="00F435C4">
        <w:trPr>
          <w:gridAfter w:val="2"/>
          <w:wAfter w:w="47" w:type="dxa"/>
          <w:cantSplit/>
        </w:trPr>
        <w:tc>
          <w:tcPr>
            <w:tcW w:w="4134" w:type="dxa"/>
            <w:gridSpan w:val="2"/>
          </w:tcPr>
          <w:p w14:paraId="3902A04B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03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4CC25A1" w14:textId="760AAC70" w:rsidR="009B7721" w:rsidRPr="001803A2" w:rsidRDefault="008F3689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  <w:r w:rsidR="00622B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96</w:t>
            </w:r>
            <w:r w:rsidR="00783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="00622B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955</w:t>
            </w:r>
          </w:p>
        </w:tc>
        <w:tc>
          <w:tcPr>
            <w:tcW w:w="263" w:type="dxa"/>
          </w:tcPr>
          <w:p w14:paraId="16CC56CD" w14:textId="77777777" w:rsidR="009B7721" w:rsidRPr="001803A2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left w:val="nil"/>
              <w:bottom w:val="double" w:sz="4" w:space="0" w:color="auto"/>
              <w:right w:val="nil"/>
            </w:tcBorders>
          </w:tcPr>
          <w:p w14:paraId="382AAAA0" w14:textId="0C4452E5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B7721">
              <w:rPr>
                <w:rFonts w:ascii="Angsana New" w:hAnsi="Angsana New" w:hint="cs"/>
                <w:b/>
                <w:bCs/>
                <w:sz w:val="30"/>
                <w:szCs w:val="30"/>
              </w:rPr>
              <w:t>411,791</w:t>
            </w:r>
          </w:p>
        </w:tc>
        <w:tc>
          <w:tcPr>
            <w:tcW w:w="278" w:type="dxa"/>
            <w:gridSpan w:val="3"/>
          </w:tcPr>
          <w:p w14:paraId="57E07FC9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5A931CAE" w14:textId="4701CBBD" w:rsidR="009B7721" w:rsidRPr="009B7721" w:rsidRDefault="00783964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  <w:r w:rsidR="0053573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53573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345</w:t>
            </w:r>
          </w:p>
        </w:tc>
        <w:tc>
          <w:tcPr>
            <w:tcW w:w="270" w:type="dxa"/>
            <w:gridSpan w:val="2"/>
          </w:tcPr>
          <w:p w14:paraId="58C0372C" w14:textId="77777777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</w:tcPr>
          <w:p w14:paraId="61116567" w14:textId="06D05C79" w:rsidR="009B7721" w:rsidRPr="009B7721" w:rsidRDefault="009B7721" w:rsidP="009B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721">
              <w:rPr>
                <w:rFonts w:ascii="Angsana New" w:hAnsi="Angsana New" w:hint="cs"/>
                <w:b/>
                <w:bCs/>
                <w:sz w:val="30"/>
                <w:szCs w:val="30"/>
              </w:rPr>
              <w:t>578,648</w:t>
            </w:r>
          </w:p>
        </w:tc>
      </w:tr>
    </w:tbl>
    <w:p w14:paraId="506411A2" w14:textId="77777777" w:rsidR="001321E3" w:rsidRPr="004810C8" w:rsidRDefault="001321E3" w:rsidP="001321E3">
      <w:pPr>
        <w:rPr>
          <w:rFonts w:asciiTheme="majorBidi" w:hAnsiTheme="majorBidi" w:cstheme="majorBidi"/>
          <w:sz w:val="29"/>
          <w:szCs w:val="29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4"/>
        <w:gridCol w:w="1258"/>
        <w:gridCol w:w="260"/>
        <w:gridCol w:w="1186"/>
        <w:gridCol w:w="290"/>
        <w:gridCol w:w="1152"/>
        <w:gridCol w:w="279"/>
        <w:gridCol w:w="1161"/>
      </w:tblGrid>
      <w:tr w:rsidR="001321E3" w:rsidRPr="009433A9" w14:paraId="0A537CF5" w14:textId="77777777" w:rsidTr="00A506DE">
        <w:trPr>
          <w:cantSplit/>
        </w:trPr>
        <w:tc>
          <w:tcPr>
            <w:tcW w:w="4044" w:type="dxa"/>
            <w:vAlign w:val="bottom"/>
            <w:hideMark/>
          </w:tcPr>
          <w:p w14:paraId="2A05430D" w14:textId="77777777" w:rsidR="001321E3" w:rsidRPr="009433A9" w:rsidRDefault="001321E3" w:rsidP="0070315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ผล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ขาดทุนด้านเครดิตที่คาดว่าจะเกิดขึ้น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704" w:type="dxa"/>
            <w:gridSpan w:val="3"/>
            <w:vAlign w:val="bottom"/>
          </w:tcPr>
          <w:p w14:paraId="26EA2357" w14:textId="77777777" w:rsidR="001321E3" w:rsidRPr="009433A9" w:rsidRDefault="001321E3" w:rsidP="0070315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 w:val="0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7F5A7D5E" w14:textId="77777777" w:rsidR="001321E3" w:rsidRPr="009433A9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4D888B44" w14:textId="77777777" w:rsidR="001321E3" w:rsidRPr="009433A9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</w:rPr>
              <w:t xml:space="preserve">งบการเงินเฉพาะกิจการ </w:t>
            </w:r>
          </w:p>
        </w:tc>
      </w:tr>
      <w:tr w:rsidR="009B7721" w:rsidRPr="009433A9" w14:paraId="4E8DE124" w14:textId="77777777" w:rsidTr="00A506DE">
        <w:trPr>
          <w:cantSplit/>
        </w:trPr>
        <w:tc>
          <w:tcPr>
            <w:tcW w:w="4044" w:type="dxa"/>
            <w:vAlign w:val="bottom"/>
          </w:tcPr>
          <w:p w14:paraId="3FED80E5" w14:textId="7A6AC17C" w:rsidR="009B7721" w:rsidRPr="009B7721" w:rsidRDefault="009B7721" w:rsidP="009B772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สาม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เดือนสิ้นสุดวันที่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มีนาคม</w:t>
            </w:r>
          </w:p>
        </w:tc>
        <w:tc>
          <w:tcPr>
            <w:tcW w:w="1258" w:type="dxa"/>
            <w:vAlign w:val="bottom"/>
          </w:tcPr>
          <w:p w14:paraId="1576AC62" w14:textId="1180A412" w:rsidR="009B7721" w:rsidRPr="00693A8C" w:rsidRDefault="009B7721" w:rsidP="009B77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693A8C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260" w:type="dxa"/>
            <w:vAlign w:val="bottom"/>
          </w:tcPr>
          <w:p w14:paraId="04BFE141" w14:textId="77777777" w:rsidR="009B7721" w:rsidRPr="009433A9" w:rsidRDefault="009B7721" w:rsidP="009B772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86" w:type="dxa"/>
            <w:vAlign w:val="bottom"/>
          </w:tcPr>
          <w:p w14:paraId="50313030" w14:textId="4DE3A5D9" w:rsidR="009B7721" w:rsidRPr="00693A8C" w:rsidRDefault="009B7721" w:rsidP="009B772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693A8C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290" w:type="dxa"/>
          </w:tcPr>
          <w:p w14:paraId="0A127669" w14:textId="77777777" w:rsidR="009B7721" w:rsidRPr="00693A8C" w:rsidRDefault="009B7721" w:rsidP="009B77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52" w:type="dxa"/>
            <w:vAlign w:val="bottom"/>
          </w:tcPr>
          <w:p w14:paraId="01554CE0" w14:textId="590B0616" w:rsidR="009B7721" w:rsidRPr="00693A8C" w:rsidRDefault="009B7721" w:rsidP="009B7721">
            <w:pPr>
              <w:spacing w:line="240" w:lineRule="auto"/>
              <w:ind w:left="14" w:right="-55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693A8C">
              <w:rPr>
                <w:rFonts w:asciiTheme="majorBidi" w:hAnsiTheme="majorBidi" w:cstheme="majorBidi"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79" w:type="dxa"/>
            <w:vAlign w:val="bottom"/>
          </w:tcPr>
          <w:p w14:paraId="4072DFBA" w14:textId="77777777" w:rsidR="009B7721" w:rsidRPr="00693A8C" w:rsidRDefault="009B7721" w:rsidP="009B77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11FDBED0" w14:textId="5E9AAD29" w:rsidR="009B7721" w:rsidRPr="00693A8C" w:rsidRDefault="009B7721" w:rsidP="009B772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693A8C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6</w:t>
            </w:r>
          </w:p>
        </w:tc>
      </w:tr>
      <w:tr w:rsidR="001321E3" w:rsidRPr="009433A9" w14:paraId="4DA03A40" w14:textId="77777777" w:rsidTr="00A506DE">
        <w:trPr>
          <w:cantSplit/>
        </w:trPr>
        <w:tc>
          <w:tcPr>
            <w:tcW w:w="4044" w:type="dxa"/>
            <w:vAlign w:val="bottom"/>
            <w:hideMark/>
          </w:tcPr>
          <w:p w14:paraId="34030908" w14:textId="77777777" w:rsidR="001321E3" w:rsidRPr="009433A9" w:rsidRDefault="001321E3" w:rsidP="001321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  <w:hideMark/>
          </w:tcPr>
          <w:p w14:paraId="737E4168" w14:textId="77777777" w:rsidR="001321E3" w:rsidRPr="009433A9" w:rsidRDefault="001321E3" w:rsidP="001321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EE2CD7" w:rsidRPr="00A506DE" w14:paraId="454C0E15" w14:textId="77777777" w:rsidTr="00A506DE">
        <w:trPr>
          <w:cantSplit/>
        </w:trPr>
        <w:tc>
          <w:tcPr>
            <w:tcW w:w="4044" w:type="dxa"/>
          </w:tcPr>
          <w:p w14:paraId="16E792AD" w14:textId="7481B7FB" w:rsidR="00EE2CD7" w:rsidRPr="009433A9" w:rsidRDefault="00EE2CD7" w:rsidP="00EE2CD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258" w:type="dxa"/>
          </w:tcPr>
          <w:p w14:paraId="4CF2C021" w14:textId="450A5B70" w:rsidR="00EE2CD7" w:rsidRPr="002D4792" w:rsidRDefault="00BC231F" w:rsidP="00030F4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622B73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  <w:r w:rsidR="005C4BD0" w:rsidRPr="00622B73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="00622B73" w:rsidRPr="00622B73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  <w:r w:rsidRPr="00622B73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  <w:r w:rsidR="00622B73" w:rsidRPr="00622B73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260" w:type="dxa"/>
          </w:tcPr>
          <w:p w14:paraId="17C17E31" w14:textId="77777777" w:rsidR="00EE2CD7" w:rsidRPr="009433A9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6" w:type="dxa"/>
          </w:tcPr>
          <w:p w14:paraId="7512ED39" w14:textId="6397BF42" w:rsidR="00EE2CD7" w:rsidRPr="00E73769" w:rsidRDefault="009B7721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9"/>
                <w:szCs w:val="29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</w:rPr>
              <w:t>3,691</w:t>
            </w:r>
          </w:p>
        </w:tc>
        <w:tc>
          <w:tcPr>
            <w:tcW w:w="290" w:type="dxa"/>
          </w:tcPr>
          <w:p w14:paraId="72239239" w14:textId="77777777" w:rsidR="00EE2CD7" w:rsidRPr="009433A9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2" w:type="dxa"/>
          </w:tcPr>
          <w:p w14:paraId="59AD91E9" w14:textId="3BF9B75A" w:rsidR="00EE2CD7" w:rsidRPr="009433A9" w:rsidRDefault="00783964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5,558</w:t>
            </w:r>
          </w:p>
        </w:tc>
        <w:tc>
          <w:tcPr>
            <w:tcW w:w="279" w:type="dxa"/>
          </w:tcPr>
          <w:p w14:paraId="72C38590" w14:textId="77777777" w:rsidR="00EE2CD7" w:rsidRPr="009433A9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8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1" w:type="dxa"/>
          </w:tcPr>
          <w:p w14:paraId="51E7D10F" w14:textId="52201635" w:rsidR="00EE2CD7" w:rsidRPr="009433A9" w:rsidRDefault="009B7721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</w:rPr>
              <w:t>47,686</w:t>
            </w:r>
          </w:p>
        </w:tc>
      </w:tr>
    </w:tbl>
    <w:p w14:paraId="7836C48B" w14:textId="1D623C3C" w:rsidR="00BF3DAB" w:rsidRPr="006B3D30" w:rsidRDefault="006B3D30" w:rsidP="006B3D30">
      <w:pPr>
        <w:rPr>
          <w:cs/>
        </w:rPr>
      </w:pPr>
      <w:r>
        <w:br w:type="page"/>
      </w:r>
    </w:p>
    <w:p w14:paraId="21B95D64" w14:textId="77777777" w:rsidR="00680119" w:rsidRDefault="00680119" w:rsidP="001D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55"/>
        <w:rPr>
          <w:rFonts w:ascii="Angsana New" w:hAnsi="Angsana New"/>
          <w:bCs/>
          <w:sz w:val="16"/>
          <w:szCs w:val="16"/>
          <w:cs/>
        </w:rPr>
        <w:sectPr w:rsidR="00680119" w:rsidSect="0095740D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510" w:gutter="0"/>
          <w:pgNumType w:start="12" w:chapStyle="1"/>
          <w:cols w:space="720"/>
          <w:titlePg/>
          <w:docGrid w:linePitch="245"/>
        </w:sectPr>
      </w:pPr>
    </w:p>
    <w:p w14:paraId="434EAD08" w14:textId="0A738E07" w:rsidR="00680119" w:rsidRPr="00CB75B9" w:rsidRDefault="0096319B" w:rsidP="006801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B75B9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</w:t>
      </w:r>
      <w:r w:rsidRPr="00CB75B9">
        <w:rPr>
          <w:rFonts w:ascii="Angsana New" w:hAnsi="Angsana New" w:hint="cs"/>
          <w:bCs/>
          <w:sz w:val="30"/>
          <w:szCs w:val="30"/>
          <w:cs/>
        </w:rPr>
        <w:t>บริษัทร่วมและ</w:t>
      </w:r>
      <w:r w:rsidRPr="00CB75B9">
        <w:rPr>
          <w:rFonts w:ascii="Angsana New" w:hAnsi="Angsana New"/>
          <w:bCs/>
          <w:sz w:val="30"/>
          <w:szCs w:val="30"/>
          <w:cs/>
        </w:rPr>
        <w:t>การร่วมค้า</w:t>
      </w:r>
    </w:p>
    <w:p w14:paraId="3C50F03C" w14:textId="77777777" w:rsidR="00680119" w:rsidRPr="00860223" w:rsidRDefault="00680119" w:rsidP="00CA229D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5DF9DB88" w14:textId="1D6895E1" w:rsidR="00680119" w:rsidRPr="003748DE" w:rsidRDefault="0096319B" w:rsidP="006801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6BA7">
        <w:rPr>
          <w:rFonts w:ascii="Angsana New" w:hAnsi="Angsana New"/>
          <w:sz w:val="30"/>
          <w:szCs w:val="30"/>
          <w:cs/>
        </w:rPr>
        <w:t>เงินลงทุนใน</w:t>
      </w:r>
      <w:r>
        <w:rPr>
          <w:rFonts w:ascii="Angsana New" w:hAnsi="Angsana New" w:hint="cs"/>
          <w:sz w:val="30"/>
          <w:szCs w:val="30"/>
          <w:cs/>
        </w:rPr>
        <w:t>บริษัทร่วมและ</w:t>
      </w:r>
      <w:r w:rsidRPr="007A6BA7">
        <w:rPr>
          <w:rFonts w:ascii="Angsana New" w:hAnsi="Angsana New"/>
          <w:sz w:val="30"/>
          <w:szCs w:val="30"/>
          <w:cs/>
        </w:rPr>
        <w:t>การร่วมค้า</w:t>
      </w:r>
      <w:r w:rsidR="00680119"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="00680119" w:rsidRPr="003748DE">
        <w:rPr>
          <w:rFonts w:ascii="Angsana New" w:hAnsi="Angsana New"/>
          <w:sz w:val="30"/>
          <w:szCs w:val="30"/>
          <w:cs/>
        </w:rPr>
        <w:t>ณ</w:t>
      </w:r>
      <w:r w:rsidR="00680119"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="00680119"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45378B" w:rsidRPr="0045378B">
        <w:rPr>
          <w:rFonts w:ascii="Angsana New" w:hAnsi="Angsana New"/>
          <w:sz w:val="30"/>
          <w:szCs w:val="30"/>
        </w:rPr>
        <w:t xml:space="preserve">31 </w:t>
      </w:r>
      <w:r w:rsidR="0045378B" w:rsidRPr="0045378B">
        <w:rPr>
          <w:rFonts w:ascii="Angsana New" w:hAnsi="Angsana New"/>
          <w:sz w:val="30"/>
          <w:szCs w:val="30"/>
          <w:cs/>
        </w:rPr>
        <w:t xml:space="preserve">มีนาคม </w:t>
      </w:r>
      <w:r w:rsidR="0045378B" w:rsidRPr="0045378B">
        <w:rPr>
          <w:rFonts w:ascii="Angsana New" w:hAnsi="Angsana New"/>
          <w:sz w:val="30"/>
          <w:szCs w:val="30"/>
        </w:rPr>
        <w:t>256</w:t>
      </w:r>
      <w:r w:rsidR="0045378B">
        <w:rPr>
          <w:rFonts w:ascii="Angsana New" w:hAnsi="Angsana New"/>
          <w:sz w:val="30"/>
          <w:szCs w:val="30"/>
        </w:rPr>
        <w:t>7</w:t>
      </w:r>
      <w:r w:rsidR="0045378B" w:rsidRPr="0045378B">
        <w:rPr>
          <w:rFonts w:ascii="Angsana New" w:hAnsi="Angsana New"/>
          <w:sz w:val="30"/>
          <w:szCs w:val="30"/>
        </w:rPr>
        <w:t xml:space="preserve"> 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และ </w:t>
      </w:r>
      <w:r w:rsidR="00AB7224" w:rsidRPr="003748DE">
        <w:rPr>
          <w:rFonts w:ascii="Angsana New" w:hAnsi="Angsana New"/>
          <w:sz w:val="30"/>
          <w:szCs w:val="30"/>
        </w:rPr>
        <w:t xml:space="preserve">31 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B7224" w:rsidRPr="003748DE">
        <w:rPr>
          <w:rFonts w:ascii="Angsana New" w:hAnsi="Angsana New"/>
          <w:sz w:val="30"/>
          <w:szCs w:val="30"/>
        </w:rPr>
        <w:t>256</w:t>
      </w:r>
      <w:r w:rsidR="0045378B">
        <w:rPr>
          <w:rFonts w:ascii="Angsana New" w:hAnsi="Angsana New"/>
          <w:sz w:val="30"/>
          <w:szCs w:val="30"/>
        </w:rPr>
        <w:t>6</w:t>
      </w:r>
      <w:r w:rsidR="00AB7224" w:rsidRPr="003748DE">
        <w:rPr>
          <w:rFonts w:ascii="Angsana New" w:hAnsi="Angsana New"/>
          <w:sz w:val="30"/>
          <w:szCs w:val="30"/>
        </w:rPr>
        <w:t xml:space="preserve"> </w:t>
      </w:r>
      <w:r w:rsidR="00AB7224" w:rsidRPr="003748DE">
        <w:rPr>
          <w:rFonts w:ascii="Angsana New" w:hAnsi="Angsana New" w:hint="cs"/>
          <w:sz w:val="30"/>
          <w:szCs w:val="30"/>
          <w:cs/>
        </w:rPr>
        <w:t>และ</w:t>
      </w:r>
      <w:r w:rsidR="00680119" w:rsidRPr="003748DE">
        <w:rPr>
          <w:rFonts w:ascii="Angsana New" w:hAnsi="Angsana New"/>
          <w:sz w:val="30"/>
          <w:szCs w:val="30"/>
          <w:cs/>
        </w:rPr>
        <w:t>เงินปันผลรับสำหรับ</w:t>
      </w:r>
      <w:r w:rsidR="00174B23" w:rsidRPr="003748DE">
        <w:rPr>
          <w:rFonts w:ascii="Angsana New" w:hAnsi="Angsana New" w:hint="cs"/>
          <w:sz w:val="30"/>
          <w:szCs w:val="30"/>
          <w:cs/>
        </w:rPr>
        <w:t>งวด</w:t>
      </w:r>
      <w:r w:rsidR="0045378B">
        <w:rPr>
          <w:rFonts w:ascii="Angsana New" w:hAnsi="Angsana New" w:hint="cs"/>
          <w:sz w:val="30"/>
          <w:szCs w:val="30"/>
          <w:cs/>
        </w:rPr>
        <w:t>สาม</w:t>
      </w:r>
      <w:r w:rsidR="00753D54" w:rsidRPr="009433A9">
        <w:rPr>
          <w:rFonts w:ascii="Angsana New" w:hAnsi="Angsana New" w:hint="cs"/>
          <w:sz w:val="30"/>
          <w:szCs w:val="30"/>
          <w:cs/>
        </w:rPr>
        <w:t>เดือน</w:t>
      </w:r>
      <w:r w:rsidR="00753D54" w:rsidRPr="00943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5378B" w:rsidRPr="0045378B">
        <w:rPr>
          <w:rFonts w:ascii="Angsana New" w:hAnsi="Angsana New"/>
          <w:sz w:val="30"/>
          <w:szCs w:val="30"/>
        </w:rPr>
        <w:t xml:space="preserve">31 </w:t>
      </w:r>
      <w:r w:rsidR="0045378B" w:rsidRPr="0045378B">
        <w:rPr>
          <w:rFonts w:ascii="Angsana New" w:hAnsi="Angsana New"/>
          <w:sz w:val="30"/>
          <w:szCs w:val="30"/>
          <w:cs/>
        </w:rPr>
        <w:t>มีนาคม</w:t>
      </w:r>
      <w:r w:rsidR="0045378B">
        <w:rPr>
          <w:rFonts w:ascii="Angsana New" w:hAnsi="Angsana New"/>
          <w:sz w:val="30"/>
          <w:szCs w:val="30"/>
        </w:rPr>
        <w:t xml:space="preserve"> </w:t>
      </w:r>
      <w:r w:rsidR="00680119" w:rsidRPr="003748DE">
        <w:rPr>
          <w:rFonts w:ascii="Angsana New" w:hAnsi="Angsana New"/>
          <w:sz w:val="30"/>
          <w:szCs w:val="30"/>
          <w:cs/>
        </w:rPr>
        <w:t>มีดังนี้</w:t>
      </w:r>
      <w:r w:rsidR="00680119" w:rsidRPr="003748DE">
        <w:rPr>
          <w:rFonts w:ascii="Angsana New" w:hAnsi="Angsana New"/>
          <w:sz w:val="30"/>
          <w:szCs w:val="30"/>
        </w:rPr>
        <w:t xml:space="preserve"> </w:t>
      </w:r>
    </w:p>
    <w:p w14:paraId="289FEB26" w14:textId="77777777" w:rsidR="005644D0" w:rsidRPr="006B07E9" w:rsidRDefault="005644D0" w:rsidP="005644D0">
      <w:pPr>
        <w:pStyle w:val="acctfourfigures"/>
        <w:tabs>
          <w:tab w:val="clear" w:pos="765"/>
        </w:tabs>
        <w:spacing w:line="240" w:lineRule="auto"/>
        <w:ind w:left="547"/>
        <w:rPr>
          <w:rFonts w:ascii="Angsana New" w:hAnsi="Angsana New"/>
          <w:sz w:val="18"/>
          <w:szCs w:val="18"/>
          <w:cs/>
          <w:lang w:val="en-US" w:bidi="th-TH"/>
        </w:rPr>
      </w:pPr>
    </w:p>
    <w:tbl>
      <w:tblPr>
        <w:tblW w:w="150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340"/>
        <w:gridCol w:w="900"/>
        <w:gridCol w:w="720"/>
        <w:gridCol w:w="180"/>
        <w:gridCol w:w="720"/>
        <w:gridCol w:w="72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900"/>
        <w:gridCol w:w="183"/>
        <w:gridCol w:w="807"/>
        <w:gridCol w:w="180"/>
        <w:gridCol w:w="819"/>
        <w:gridCol w:w="10"/>
      </w:tblGrid>
      <w:tr w:rsidR="005644D0" w:rsidRPr="00BA54C7" w14:paraId="0E379606" w14:textId="77777777" w:rsidTr="00096608">
        <w:trPr>
          <w:gridAfter w:val="1"/>
          <w:wAfter w:w="10" w:type="dxa"/>
          <w:cantSplit/>
          <w:tblHeader/>
        </w:trPr>
        <w:tc>
          <w:tcPr>
            <w:tcW w:w="2430" w:type="dxa"/>
          </w:tcPr>
          <w:p w14:paraId="1A0CD032" w14:textId="77777777" w:rsidR="005644D0" w:rsidRPr="00BA54C7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9" w:type="dxa"/>
            <w:gridSpan w:val="20"/>
            <w:vAlign w:val="bottom"/>
          </w:tcPr>
          <w:p w14:paraId="789BDB43" w14:textId="77777777" w:rsidR="005644D0" w:rsidRPr="00BC6339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C6339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5644D0" w:rsidRPr="00BA54C7" w14:paraId="3F31A8B4" w14:textId="77777777" w:rsidTr="00096608">
        <w:trPr>
          <w:cantSplit/>
          <w:tblHeader/>
        </w:trPr>
        <w:tc>
          <w:tcPr>
            <w:tcW w:w="2430" w:type="dxa"/>
          </w:tcPr>
          <w:p w14:paraId="05832140" w14:textId="77777777" w:rsidR="005644D0" w:rsidRPr="00BA54C7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vAlign w:val="bottom"/>
          </w:tcPr>
          <w:p w14:paraId="129F4927" w14:textId="77777777" w:rsidR="005644D0" w:rsidRPr="00BA54C7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3C619CA" w14:textId="77777777" w:rsidR="005644D0" w:rsidRPr="00BA54C7" w:rsidRDefault="005644D0" w:rsidP="00096608">
            <w:pPr>
              <w:tabs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</w:tcPr>
          <w:p w14:paraId="61D80BD5" w14:textId="77777777" w:rsidR="005644D0" w:rsidRPr="00BA54C7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84AE616" w14:textId="77777777" w:rsidR="005644D0" w:rsidRPr="00BA54C7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3"/>
          </w:tcPr>
          <w:p w14:paraId="2C69AF90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6D80EB6B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  <w:r w:rsidRPr="00BA54C7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0" w:type="dxa"/>
          </w:tcPr>
          <w:p w14:paraId="05D46C59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00" w:type="dxa"/>
            <w:gridSpan w:val="3"/>
          </w:tcPr>
          <w:p w14:paraId="414D4B34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D4ADE8F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C48F787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64CDF3F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มูลค่าตาม</w:t>
            </w:r>
          </w:p>
          <w:p w14:paraId="6E1D2842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วิธีส่วนได้เสีย</w:t>
            </w:r>
            <w:r w:rsidRPr="00BA54C7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3" w:type="dxa"/>
          </w:tcPr>
          <w:p w14:paraId="6F9E6AE7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</w:tcPr>
          <w:p w14:paraId="3B13FB37" w14:textId="77777777" w:rsidR="00E2608C" w:rsidRDefault="005644D0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81115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="00330EEF" w:rsidRPr="00B81115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38C02AAB" w14:textId="48C718DC" w:rsidR="005644D0" w:rsidRPr="00B81115" w:rsidRDefault="00C366D4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="Angsana New" w:hAnsi="Angsana New" w:hint="cs"/>
                <w:sz w:val="20"/>
                <w:cs/>
                <w:lang w:bidi="th-TH"/>
              </w:rPr>
              <w:t>สาม</w:t>
            </w:r>
            <w:r w:rsidR="00330EEF" w:rsidRPr="00B81115">
              <w:rPr>
                <w:rFonts w:ascii="Angsana New" w:hAnsi="Angsana New" w:hint="cs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45378B" w:rsidRPr="00BA54C7" w14:paraId="3BA9E2E0" w14:textId="77777777" w:rsidTr="00E57FD3">
        <w:trPr>
          <w:cantSplit/>
          <w:tblHeader/>
        </w:trPr>
        <w:tc>
          <w:tcPr>
            <w:tcW w:w="2430" w:type="dxa"/>
          </w:tcPr>
          <w:p w14:paraId="6F21DF46" w14:textId="77777777" w:rsidR="0045378B" w:rsidRPr="00BA54C7" w:rsidRDefault="0045378B" w:rsidP="0045378B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017F7120" w14:textId="77777777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1123934C" w14:textId="77777777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CFA804A" w14:textId="70D052DF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167" w:hanging="90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11897B8" w14:textId="77777777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A705F28" w14:textId="6AE32843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41EED066" w14:textId="7ECD3D26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1BDA0C4" w14:textId="77777777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423FA22" w14:textId="4C0AB495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33FE802" w14:textId="77777777" w:rsidR="0045378B" w:rsidRPr="00BA54C7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C95BF4" w14:textId="1F677B72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ED9835E" w14:textId="77777777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58572A" w14:textId="35D8BF51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F14CD81" w14:textId="77777777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9D4E001" w14:textId="487DCA25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6A27841" w14:textId="77777777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D6F409B" w14:textId="2AE3643E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  <w:vAlign w:val="bottom"/>
          </w:tcPr>
          <w:p w14:paraId="400E4DB4" w14:textId="77777777" w:rsidR="0045378B" w:rsidRPr="00BA54C7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  <w:vAlign w:val="bottom"/>
          </w:tcPr>
          <w:p w14:paraId="242BB420" w14:textId="1ED29B2B" w:rsidR="0045378B" w:rsidRPr="00B81115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มีนคม</w:t>
            </w:r>
          </w:p>
        </w:tc>
      </w:tr>
      <w:tr w:rsidR="0045378B" w:rsidRPr="00BA54C7" w14:paraId="33A8DFBB" w14:textId="77777777" w:rsidTr="00096608">
        <w:trPr>
          <w:cantSplit/>
          <w:tblHeader/>
        </w:trPr>
        <w:tc>
          <w:tcPr>
            <w:tcW w:w="2430" w:type="dxa"/>
          </w:tcPr>
          <w:p w14:paraId="7F718E80" w14:textId="77777777" w:rsidR="0045378B" w:rsidRPr="00BA54C7" w:rsidRDefault="0045378B" w:rsidP="0045378B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4274D09E" w14:textId="77777777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16740AA7" w14:textId="77777777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CC9668E" w14:textId="79AF21BA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5705723" w14:textId="77777777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1CBB5CD" w14:textId="00687955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720" w:type="dxa"/>
            <w:vAlign w:val="bottom"/>
          </w:tcPr>
          <w:p w14:paraId="0F0A5C62" w14:textId="1A092534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B86C617" w14:textId="77777777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C6A1376" w14:textId="4B51FD34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2C7944B3" w14:textId="77777777" w:rsidR="0045378B" w:rsidRPr="00BA54C7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34D4EA9" w14:textId="755748F8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7CF75C0" w14:textId="77777777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CE4FDBF" w14:textId="352C42BD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37E76EAA" w14:textId="77777777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48D4746" w14:textId="63EFA40F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AF42842" w14:textId="77777777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3B97865" w14:textId="711A8CC9" w:rsidR="0045378B" w:rsidRPr="00BA54C7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3" w:type="dxa"/>
            <w:vAlign w:val="bottom"/>
          </w:tcPr>
          <w:p w14:paraId="7D4C7D73" w14:textId="77777777" w:rsidR="0045378B" w:rsidRPr="00BA54C7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07" w:type="dxa"/>
            <w:vAlign w:val="bottom"/>
          </w:tcPr>
          <w:p w14:paraId="7A759EE8" w14:textId="210AE9B1" w:rsidR="0045378B" w:rsidRPr="00B81115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81115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81115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D5E2D7C" w14:textId="77777777" w:rsidR="0045378B" w:rsidRPr="00B81115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103A39E" w14:textId="22B55B9D" w:rsidR="0045378B" w:rsidRPr="00B81115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81115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</w:tr>
      <w:tr w:rsidR="001321E3" w:rsidRPr="00BA54C7" w14:paraId="44369734" w14:textId="77777777" w:rsidTr="00096608">
        <w:trPr>
          <w:cantSplit/>
          <w:trHeight w:val="270"/>
        </w:trPr>
        <w:tc>
          <w:tcPr>
            <w:tcW w:w="2430" w:type="dxa"/>
          </w:tcPr>
          <w:p w14:paraId="709BE22C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14:paraId="274098A3" w14:textId="77777777" w:rsidR="001321E3" w:rsidRPr="00BA54C7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42C795B" w14:textId="77777777" w:rsidR="001321E3" w:rsidRPr="00BA54C7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69389796" w14:textId="77777777" w:rsidR="001321E3" w:rsidRPr="00BA54C7" w:rsidRDefault="001321E3" w:rsidP="001321E3">
            <w:pPr>
              <w:spacing w:line="240" w:lineRule="auto"/>
              <w:ind w:hanging="2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A54C7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59" w:type="dxa"/>
            <w:gridSpan w:val="16"/>
          </w:tcPr>
          <w:p w14:paraId="3B1C3553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1321E3" w:rsidRPr="00BA54C7" w14:paraId="6928CD5A" w14:textId="77777777" w:rsidTr="00096608">
        <w:trPr>
          <w:cantSplit/>
          <w:trHeight w:val="270"/>
        </w:trPr>
        <w:tc>
          <w:tcPr>
            <w:tcW w:w="2430" w:type="dxa"/>
          </w:tcPr>
          <w:p w14:paraId="7D538EDD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A54C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099CA07C" w14:textId="77777777" w:rsidR="001321E3" w:rsidRPr="00BA54C7" w:rsidRDefault="001321E3" w:rsidP="001321E3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8C5739C" w14:textId="77777777" w:rsidR="001321E3" w:rsidRPr="00BA54C7" w:rsidRDefault="001321E3" w:rsidP="001321E3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9F11B37" w14:textId="77777777" w:rsidR="001321E3" w:rsidRPr="00BA54C7" w:rsidRDefault="001321E3" w:rsidP="001321E3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21ADC3E8" w14:textId="77777777" w:rsidR="001321E3" w:rsidRPr="00BA54C7" w:rsidRDefault="001321E3" w:rsidP="001321E3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241543B" w14:textId="77777777" w:rsidR="001321E3" w:rsidRPr="00BA54C7" w:rsidRDefault="001321E3" w:rsidP="001321E3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F4910B5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112CF36" w14:textId="77777777" w:rsidR="001321E3" w:rsidRPr="00BA54C7" w:rsidRDefault="001321E3" w:rsidP="001321E3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79A43430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2B731318" w14:textId="77777777" w:rsidR="001321E3" w:rsidRPr="00BA54C7" w:rsidRDefault="001321E3" w:rsidP="001321E3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78B04AB8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E2F6E3B" w14:textId="77777777" w:rsidR="001321E3" w:rsidRPr="00BA54C7" w:rsidRDefault="001321E3" w:rsidP="001321E3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1CA48AC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F6DAB3E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5D4F6262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497E22FE" w14:textId="77777777" w:rsidR="001321E3" w:rsidRPr="00BA54C7" w:rsidRDefault="001321E3" w:rsidP="001321E3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07113881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="Angsana New" w:hAnsi="Angsana New"/>
                <w:sz w:val="20"/>
              </w:rPr>
            </w:pPr>
          </w:p>
        </w:tc>
        <w:tc>
          <w:tcPr>
            <w:tcW w:w="183" w:type="dxa"/>
          </w:tcPr>
          <w:p w14:paraId="3AB15241" w14:textId="77777777" w:rsidR="001321E3" w:rsidRPr="00BA54C7" w:rsidRDefault="001321E3" w:rsidP="001321E3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07" w:type="dxa"/>
          </w:tcPr>
          <w:p w14:paraId="3FAD5397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76CA8BC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</w:tcPr>
          <w:p w14:paraId="1E922F2E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C366D4" w:rsidRPr="00BA54C7" w14:paraId="46FAFFC2" w14:textId="77777777" w:rsidTr="00096608">
        <w:trPr>
          <w:cantSplit/>
          <w:trHeight w:val="270"/>
        </w:trPr>
        <w:tc>
          <w:tcPr>
            <w:tcW w:w="2430" w:type="dxa"/>
          </w:tcPr>
          <w:p w14:paraId="5D5AE723" w14:textId="77777777" w:rsidR="00C366D4" w:rsidRPr="00BA54C7" w:rsidRDefault="00C366D4" w:rsidP="00C366D4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กรีนเอิร์ธพาวเวอร์</w:t>
            </w:r>
            <w:r w:rsidRPr="00BA54C7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BA54C7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BA54C7">
              <w:rPr>
                <w:rFonts w:ascii="Angsana New" w:hAnsi="Angsana New"/>
                <w:sz w:val="20"/>
                <w:szCs w:val="20"/>
              </w:rPr>
              <w:t>)</w:t>
            </w:r>
            <w:r w:rsidRPr="00BA54C7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40" w:type="dxa"/>
            <w:vAlign w:val="bottom"/>
          </w:tcPr>
          <w:p w14:paraId="036203B5" w14:textId="77777777" w:rsidR="00C366D4" w:rsidRPr="00BA54C7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6234EFFF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3E80126" w14:textId="454BDA89" w:rsidR="00C366D4" w:rsidRPr="00BA54C7" w:rsidRDefault="007C4425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40</w:t>
            </w:r>
          </w:p>
        </w:tc>
        <w:tc>
          <w:tcPr>
            <w:tcW w:w="180" w:type="dxa"/>
          </w:tcPr>
          <w:p w14:paraId="1680DDC8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8C9065D" w14:textId="043AC4AC" w:rsidR="00C366D4" w:rsidRPr="00BA54C7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060D48" w14:textId="2E74D405" w:rsidR="00C366D4" w:rsidRPr="00BA54C7" w:rsidRDefault="007C4425" w:rsidP="00C366D4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7C4425"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1A38416D" w14:textId="77777777" w:rsidR="00C366D4" w:rsidRPr="00BA54C7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B32A3E6" w14:textId="1888BCB8" w:rsidR="00C366D4" w:rsidRPr="00EA4691" w:rsidRDefault="00C366D4" w:rsidP="00C366D4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60C6B353" w14:textId="77777777" w:rsidR="00C366D4" w:rsidRPr="00BA54C7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DA7242" w14:textId="5604CAFC" w:rsidR="00C366D4" w:rsidRPr="0067620D" w:rsidRDefault="007C4425" w:rsidP="00C366D4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67620D">
              <w:rPr>
                <w:rFonts w:ascii="Angsana New" w:hAnsi="Angsana New"/>
                <w:sz w:val="20"/>
                <w:lang w:val="en-US"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745E3886" w14:textId="77777777" w:rsidR="00C366D4" w:rsidRPr="0067620D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DAB51C2" w14:textId="1B559A11" w:rsidR="00C366D4" w:rsidRPr="0067620D" w:rsidRDefault="00C366D4" w:rsidP="00C366D4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67620D">
              <w:rPr>
                <w:rFonts w:ascii="Angsana New" w:hAnsi="Angsana New"/>
                <w:sz w:val="20"/>
                <w:lang w:val="en-US"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106C5AAB" w14:textId="77777777" w:rsidR="00C366D4" w:rsidRPr="0067620D" w:rsidRDefault="00C366D4" w:rsidP="00C36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7DF07C6" w14:textId="185CEB21" w:rsidR="00C366D4" w:rsidRPr="00BA54C7" w:rsidRDefault="00A032A1" w:rsidP="00C366D4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A032A1">
              <w:rPr>
                <w:rFonts w:ascii="Angsana New" w:hAnsi="Angsana New"/>
                <w:sz w:val="20"/>
                <w:lang w:val="en-US" w:bidi="th-TH"/>
              </w:rPr>
              <w:t>1,319,173</w:t>
            </w:r>
          </w:p>
        </w:tc>
        <w:tc>
          <w:tcPr>
            <w:tcW w:w="180" w:type="dxa"/>
            <w:vAlign w:val="bottom"/>
          </w:tcPr>
          <w:p w14:paraId="3239EC81" w14:textId="77777777" w:rsidR="00C366D4" w:rsidRPr="0067620D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32E5D4" w14:textId="34877EEB" w:rsidR="00C366D4" w:rsidRPr="00BA54C7" w:rsidRDefault="00C366D4" w:rsidP="00C366D4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1,222,754</w:t>
            </w:r>
          </w:p>
        </w:tc>
        <w:tc>
          <w:tcPr>
            <w:tcW w:w="183" w:type="dxa"/>
            <w:vAlign w:val="bottom"/>
          </w:tcPr>
          <w:p w14:paraId="02A7F579" w14:textId="77777777" w:rsidR="00C366D4" w:rsidRPr="00BA54C7" w:rsidRDefault="00C366D4" w:rsidP="00C366D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080D563" w14:textId="0365A159" w:rsidR="00C366D4" w:rsidRPr="00BA54C7" w:rsidRDefault="007C4425" w:rsidP="00C366D4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86F3CF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944298D" w14:textId="76FB5CEE" w:rsidR="00C366D4" w:rsidRPr="00BA54C7" w:rsidRDefault="00C366D4" w:rsidP="00C366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C366D4" w:rsidRPr="00BA54C7" w14:paraId="21ADDF8C" w14:textId="77777777" w:rsidTr="00096608">
        <w:trPr>
          <w:cantSplit/>
          <w:trHeight w:val="270"/>
        </w:trPr>
        <w:tc>
          <w:tcPr>
            <w:tcW w:w="2430" w:type="dxa"/>
          </w:tcPr>
          <w:p w14:paraId="7B1EA056" w14:textId="77777777" w:rsidR="00C366D4" w:rsidRPr="00BA54C7" w:rsidRDefault="00C366D4" w:rsidP="00C366D4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60FA0444" w14:textId="77777777" w:rsidR="00C366D4" w:rsidRPr="00BA54C7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2829CCF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7C6B7EC" w14:textId="77777777" w:rsidR="00C366D4" w:rsidRPr="00F00727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D8AA2FD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A9B9DFA" w14:textId="77777777" w:rsidR="00C366D4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08400A" w14:textId="77777777" w:rsidR="00C366D4" w:rsidRDefault="00C366D4" w:rsidP="00C366D4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8D664C" w14:textId="77777777" w:rsidR="00C366D4" w:rsidRPr="00BA54C7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D9A40F6" w14:textId="77777777" w:rsidR="00C366D4" w:rsidRDefault="00C366D4" w:rsidP="00C366D4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BADE8F" w14:textId="77777777" w:rsidR="00C366D4" w:rsidRPr="00BA54C7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8F8C879" w14:textId="77777777" w:rsidR="00C366D4" w:rsidRDefault="00C366D4" w:rsidP="00C366D4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2FB076" w14:textId="77777777" w:rsidR="00C366D4" w:rsidRPr="0067620D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F9164ED" w14:textId="77777777" w:rsidR="00C366D4" w:rsidRPr="0067620D" w:rsidRDefault="00C366D4" w:rsidP="00C366D4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D9AB91" w14:textId="77777777" w:rsidR="00C366D4" w:rsidRPr="0067620D" w:rsidRDefault="00C366D4" w:rsidP="00C36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97C0DB" w14:textId="77777777" w:rsidR="00C366D4" w:rsidRPr="006361E9" w:rsidRDefault="00C366D4" w:rsidP="00C366D4">
            <w:pPr>
              <w:pStyle w:val="acctfourfigures"/>
              <w:tabs>
                <w:tab w:val="clear" w:pos="765"/>
                <w:tab w:val="decimal" w:pos="523"/>
                <w:tab w:val="decimal" w:pos="6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CE499B" w14:textId="77777777" w:rsidR="00C366D4" w:rsidRPr="0067620D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0EA940E" w14:textId="77777777" w:rsidR="00C366D4" w:rsidRDefault="00C366D4" w:rsidP="00C366D4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23EA145" w14:textId="77777777" w:rsidR="00C366D4" w:rsidRPr="00BA54C7" w:rsidRDefault="00C366D4" w:rsidP="00C366D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7BDB926" w14:textId="77777777" w:rsidR="00C366D4" w:rsidRDefault="00C366D4" w:rsidP="00C366D4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749B8D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68806BA1" w14:textId="77777777" w:rsidR="00C366D4" w:rsidRDefault="00C366D4" w:rsidP="00C366D4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233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C366D4" w:rsidRPr="00BA54C7" w14:paraId="702A5A4F" w14:textId="77777777" w:rsidTr="00096608">
        <w:trPr>
          <w:cantSplit/>
        </w:trPr>
        <w:tc>
          <w:tcPr>
            <w:tcW w:w="2430" w:type="dxa"/>
          </w:tcPr>
          <w:p w14:paraId="263280EE" w14:textId="77777777" w:rsidR="00C366D4" w:rsidRPr="00BA54C7" w:rsidRDefault="00C366D4" w:rsidP="00C366D4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40" w:type="dxa"/>
            <w:vAlign w:val="bottom"/>
          </w:tcPr>
          <w:p w14:paraId="7A8900ED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F57576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7A82954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9463FED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70F3AB7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E4C7399" w14:textId="77777777" w:rsidR="00C366D4" w:rsidRPr="00BA54C7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FB6475" w14:textId="77777777" w:rsidR="00C366D4" w:rsidRPr="00BA54C7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849DF54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09790C" w14:textId="77777777" w:rsidR="00C366D4" w:rsidRPr="00BA54C7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775B1E6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36BE04" w14:textId="77777777" w:rsidR="00C366D4" w:rsidRPr="0067620D" w:rsidRDefault="00C366D4" w:rsidP="00C366D4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42463CA" w14:textId="77777777" w:rsidR="00C366D4" w:rsidRPr="0067620D" w:rsidRDefault="00C366D4" w:rsidP="00C366D4">
            <w:pPr>
              <w:pStyle w:val="acctfourfigures"/>
              <w:tabs>
                <w:tab w:val="clear" w:pos="765"/>
                <w:tab w:val="decimal" w:pos="548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150908" w14:textId="77777777" w:rsidR="00C366D4" w:rsidRPr="0067620D" w:rsidRDefault="00C366D4" w:rsidP="00C366D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087125" w14:textId="77777777" w:rsidR="00C366D4" w:rsidRPr="0067620D" w:rsidRDefault="00C366D4" w:rsidP="00C366D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E94806" w14:textId="77777777" w:rsidR="00C366D4" w:rsidRPr="0067620D" w:rsidRDefault="00C366D4" w:rsidP="00C366D4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77CCEC5" w14:textId="77777777" w:rsidR="00C366D4" w:rsidRPr="0067620D" w:rsidRDefault="00C366D4" w:rsidP="00C366D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A152513" w14:textId="77777777" w:rsidR="00C366D4" w:rsidRPr="00BA54C7" w:rsidRDefault="00C366D4" w:rsidP="00C366D4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83C04A6" w14:textId="77777777" w:rsidR="00C366D4" w:rsidRPr="00BA54C7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8B175D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000C3A6F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C366D4" w:rsidRPr="00BA54C7" w14:paraId="4E35E734" w14:textId="77777777" w:rsidTr="00096608">
        <w:trPr>
          <w:cantSplit/>
        </w:trPr>
        <w:tc>
          <w:tcPr>
            <w:tcW w:w="2430" w:type="dxa"/>
          </w:tcPr>
          <w:p w14:paraId="17669529" w14:textId="77777777" w:rsidR="00C366D4" w:rsidRPr="00BA54C7" w:rsidRDefault="00C366D4" w:rsidP="00C366D4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40" w:type="dxa"/>
            <w:vAlign w:val="bottom"/>
          </w:tcPr>
          <w:p w14:paraId="55750BCD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5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ธุรกิจก๊าซธรรมชาติอัดสำหรั</w:t>
            </w:r>
            <w:r w:rsidRPr="00BA54C7">
              <w:rPr>
                <w:rFonts w:ascii="Angsana New" w:hAnsi="Angsana New"/>
                <w:sz w:val="20"/>
                <w:cs/>
                <w:lang w:val="en-US" w:bidi="th-TH"/>
              </w:rPr>
              <w:t>บ</w:t>
            </w: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อุตสาหกรรม</w:t>
            </w:r>
          </w:p>
        </w:tc>
        <w:tc>
          <w:tcPr>
            <w:tcW w:w="900" w:type="dxa"/>
            <w:vAlign w:val="bottom"/>
          </w:tcPr>
          <w:p w14:paraId="0652A360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B523C92" w14:textId="7D1AA2BD" w:rsidR="00C366D4" w:rsidRPr="00BA54C7" w:rsidRDefault="007C4425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0CEA6457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7181308" w14:textId="04DC46C6" w:rsidR="00C366D4" w:rsidRPr="00BA54C7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720" w:type="dxa"/>
            <w:vAlign w:val="bottom"/>
          </w:tcPr>
          <w:p w14:paraId="119EE0F1" w14:textId="1DC50E2A" w:rsidR="00C366D4" w:rsidRPr="00BA54C7" w:rsidRDefault="007C4425" w:rsidP="00C366D4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 w:hanging="4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17283886" w14:textId="77777777" w:rsidR="00C366D4" w:rsidRPr="00BA54C7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D0D1E47" w14:textId="6DA50131" w:rsidR="00C366D4" w:rsidRPr="00BA54C7" w:rsidRDefault="00C366D4" w:rsidP="00C366D4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7B4F936F" w14:textId="77777777" w:rsidR="00C366D4" w:rsidRPr="00BA54C7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6D7FD17" w14:textId="02B5526D" w:rsidR="00C366D4" w:rsidRPr="006D57CE" w:rsidRDefault="007C4425" w:rsidP="00C366D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379,031</w:t>
            </w:r>
          </w:p>
        </w:tc>
        <w:tc>
          <w:tcPr>
            <w:tcW w:w="180" w:type="dxa"/>
            <w:vAlign w:val="bottom"/>
          </w:tcPr>
          <w:p w14:paraId="17152743" w14:textId="77777777" w:rsidR="00C366D4" w:rsidRPr="006D57CE" w:rsidRDefault="00C366D4" w:rsidP="00C366D4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18FE8E5" w14:textId="45F3EE2C" w:rsidR="00C366D4" w:rsidRPr="006D57CE" w:rsidRDefault="00C366D4" w:rsidP="00C366D4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379,031</w:t>
            </w:r>
          </w:p>
        </w:tc>
        <w:tc>
          <w:tcPr>
            <w:tcW w:w="180" w:type="dxa"/>
            <w:vAlign w:val="bottom"/>
          </w:tcPr>
          <w:p w14:paraId="28E64B78" w14:textId="77777777" w:rsidR="00C366D4" w:rsidRPr="0067620D" w:rsidRDefault="00C366D4" w:rsidP="00C366D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5EA0FDD" w14:textId="67D926F5" w:rsidR="00C366D4" w:rsidRPr="00F67E95" w:rsidRDefault="00222375" w:rsidP="00C366D4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383,417</w:t>
            </w:r>
          </w:p>
        </w:tc>
        <w:tc>
          <w:tcPr>
            <w:tcW w:w="180" w:type="dxa"/>
            <w:vAlign w:val="bottom"/>
          </w:tcPr>
          <w:p w14:paraId="1F6F5FE3" w14:textId="77777777" w:rsidR="00C366D4" w:rsidRPr="00C9032C" w:rsidRDefault="00C366D4" w:rsidP="00C366D4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EBE4FB3" w14:textId="63C16396" w:rsidR="00C366D4" w:rsidRPr="00C9032C" w:rsidRDefault="00C366D4" w:rsidP="00C366D4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  <w:r w:rsidRPr="00C9204E">
              <w:rPr>
                <w:rFonts w:ascii="Angsana New" w:hAnsi="Angsana New"/>
                <w:sz w:val="20"/>
                <w:lang w:val="en-US" w:bidi="th-TH"/>
              </w:rPr>
              <w:t>379,</w:t>
            </w:r>
            <w:r>
              <w:rPr>
                <w:rFonts w:ascii="Angsana New" w:hAnsi="Angsana New"/>
                <w:sz w:val="20"/>
                <w:lang w:val="en-US" w:bidi="th-TH"/>
              </w:rPr>
              <w:t>687</w:t>
            </w:r>
          </w:p>
        </w:tc>
        <w:tc>
          <w:tcPr>
            <w:tcW w:w="183" w:type="dxa"/>
            <w:vAlign w:val="bottom"/>
          </w:tcPr>
          <w:p w14:paraId="36043D66" w14:textId="77777777" w:rsidR="00C366D4" w:rsidRPr="00BA54C7" w:rsidRDefault="00C366D4" w:rsidP="00C366D4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BB454CF" w14:textId="22624307" w:rsidR="00C366D4" w:rsidRPr="00BA54C7" w:rsidRDefault="007C4425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26727A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4E026DAA" w14:textId="55C4DB9C" w:rsidR="00C366D4" w:rsidRPr="00BA54C7" w:rsidRDefault="00C366D4" w:rsidP="00C366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C366D4" w:rsidRPr="00BA54C7" w14:paraId="31800CC1" w14:textId="77777777" w:rsidTr="009A2AEE">
        <w:trPr>
          <w:cantSplit/>
        </w:trPr>
        <w:tc>
          <w:tcPr>
            <w:tcW w:w="2430" w:type="dxa"/>
          </w:tcPr>
          <w:p w14:paraId="1CEF9D7D" w14:textId="4D5C39C2" w:rsidR="00C366D4" w:rsidRPr="00BA54C7" w:rsidRDefault="00C366D4" w:rsidP="00C366D4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40" w:type="dxa"/>
            <w:vAlign w:val="bottom"/>
          </w:tcPr>
          <w:p w14:paraId="2F798DC4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65406B5F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3640D2D" w14:textId="46553A71" w:rsidR="00C366D4" w:rsidRPr="00BA54C7" w:rsidRDefault="007C4425" w:rsidP="00C366D4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7C4425"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80" w:type="dxa"/>
          </w:tcPr>
          <w:p w14:paraId="605A663D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112BC6" w14:textId="1193BD86" w:rsidR="00C366D4" w:rsidRPr="00BA54C7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720" w:type="dxa"/>
            <w:vAlign w:val="bottom"/>
          </w:tcPr>
          <w:p w14:paraId="38C8F6D7" w14:textId="3E77885C" w:rsidR="00C366D4" w:rsidRPr="00BA54C7" w:rsidRDefault="007C4425" w:rsidP="00C366D4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10B25A85" w14:textId="77777777" w:rsidR="00C366D4" w:rsidRPr="00BA54C7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5474D93" w14:textId="6E2B9FA5" w:rsidR="00C366D4" w:rsidRPr="00BA54C7" w:rsidRDefault="00C366D4" w:rsidP="00C366D4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3B77CF27" w14:textId="77777777" w:rsidR="00C366D4" w:rsidRPr="00BA54C7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52E155" w14:textId="7B78B2C5" w:rsidR="00C366D4" w:rsidRPr="00BA54C7" w:rsidRDefault="007C4425" w:rsidP="00C366D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firstLine="3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24,571</w:t>
            </w:r>
          </w:p>
        </w:tc>
        <w:tc>
          <w:tcPr>
            <w:tcW w:w="180" w:type="dxa"/>
            <w:vAlign w:val="bottom"/>
          </w:tcPr>
          <w:p w14:paraId="4C9B75BC" w14:textId="77777777" w:rsidR="00C366D4" w:rsidRPr="0067620D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0090E1" w14:textId="3A04F742" w:rsidR="00C366D4" w:rsidRPr="00BA54C7" w:rsidRDefault="00C366D4" w:rsidP="00C366D4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24,571</w:t>
            </w:r>
          </w:p>
        </w:tc>
        <w:tc>
          <w:tcPr>
            <w:tcW w:w="180" w:type="dxa"/>
            <w:vAlign w:val="bottom"/>
          </w:tcPr>
          <w:p w14:paraId="47C2CA93" w14:textId="77777777" w:rsidR="00C366D4" w:rsidRPr="0067620D" w:rsidRDefault="00C366D4" w:rsidP="00C36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E24425" w14:textId="11566253" w:rsidR="00C366D4" w:rsidRPr="00F67E95" w:rsidRDefault="00222375" w:rsidP="00C366D4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17,208</w:t>
            </w:r>
          </w:p>
        </w:tc>
        <w:tc>
          <w:tcPr>
            <w:tcW w:w="180" w:type="dxa"/>
            <w:vAlign w:val="bottom"/>
          </w:tcPr>
          <w:p w14:paraId="015D08A7" w14:textId="77777777" w:rsidR="00C366D4" w:rsidRPr="007E3BC7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218D89" w14:textId="0D164ABC" w:rsidR="00C366D4" w:rsidRPr="00B6098C" w:rsidRDefault="00C366D4" w:rsidP="00C366D4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="Angsana New" w:hAnsi="Angsana New"/>
                <w:sz w:val="20"/>
                <w:lang w:val="en-US" w:bidi="th-TH"/>
              </w:rPr>
            </w:pPr>
            <w:r w:rsidRPr="00C9204E">
              <w:rPr>
                <w:rFonts w:ascii="Angsana New" w:hAnsi="Angsana New"/>
                <w:sz w:val="20"/>
                <w:lang w:val="en-US" w:bidi="th-TH"/>
              </w:rPr>
              <w:t>17,858</w:t>
            </w:r>
          </w:p>
        </w:tc>
        <w:tc>
          <w:tcPr>
            <w:tcW w:w="183" w:type="dxa"/>
            <w:vAlign w:val="bottom"/>
          </w:tcPr>
          <w:p w14:paraId="473FBAAE" w14:textId="77777777" w:rsidR="00C366D4" w:rsidRPr="00BA54C7" w:rsidRDefault="00C366D4" w:rsidP="00C366D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72E97874" w14:textId="2EB22D0D" w:rsidR="00C366D4" w:rsidRPr="00BA54C7" w:rsidRDefault="007C4425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BEF2C8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single" w:sz="4" w:space="0" w:color="auto"/>
            </w:tcBorders>
            <w:vAlign w:val="bottom"/>
          </w:tcPr>
          <w:p w14:paraId="157480DB" w14:textId="7C29D186" w:rsidR="00C366D4" w:rsidRPr="00BA54C7" w:rsidRDefault="00C366D4" w:rsidP="00C366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C366D4" w:rsidRPr="00BA54C7" w14:paraId="3403C9EB" w14:textId="77777777" w:rsidTr="009A2AEE">
        <w:trPr>
          <w:cantSplit/>
        </w:trPr>
        <w:tc>
          <w:tcPr>
            <w:tcW w:w="2430" w:type="dxa"/>
          </w:tcPr>
          <w:p w14:paraId="2FBB7013" w14:textId="77777777" w:rsidR="00C366D4" w:rsidRPr="00BA54C7" w:rsidRDefault="00C366D4" w:rsidP="00C366D4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44C75E66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F7D4333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387D4B0" w14:textId="77777777" w:rsidR="00C366D4" w:rsidRPr="00F00727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CF769FC" w14:textId="77777777" w:rsidR="00C366D4" w:rsidRPr="00BA54C7" w:rsidRDefault="00C366D4" w:rsidP="00C36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AA9C0BC" w14:textId="77777777" w:rsidR="00C366D4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D53E47B" w14:textId="77777777" w:rsidR="00C366D4" w:rsidRPr="00F00727" w:rsidRDefault="00C366D4" w:rsidP="00C366D4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712A02" w14:textId="77777777" w:rsidR="00C366D4" w:rsidRPr="00BA54C7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E657B12" w14:textId="77777777" w:rsidR="00C366D4" w:rsidRDefault="00C366D4" w:rsidP="00C366D4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2F548E" w14:textId="77777777" w:rsidR="00C366D4" w:rsidRPr="00BA54C7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B9E89" w14:textId="14CBB204" w:rsidR="00C366D4" w:rsidRPr="00531A10" w:rsidRDefault="002D7C32" w:rsidP="00C366D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31A10">
              <w:rPr>
                <w:rFonts w:ascii="Angsana New" w:hAnsi="Angsana New"/>
                <w:sz w:val="20"/>
                <w:lang w:val="en-US" w:bidi="th-TH"/>
              </w:rPr>
              <w:t>403,602</w:t>
            </w:r>
          </w:p>
        </w:tc>
        <w:tc>
          <w:tcPr>
            <w:tcW w:w="180" w:type="dxa"/>
            <w:vAlign w:val="bottom"/>
          </w:tcPr>
          <w:p w14:paraId="3E8DA42B" w14:textId="77777777" w:rsidR="00C366D4" w:rsidRPr="00531A10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FDA83" w14:textId="6B8E80AE" w:rsidR="00C366D4" w:rsidRPr="00531A10" w:rsidRDefault="00C366D4" w:rsidP="00C366D4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31A10">
              <w:rPr>
                <w:rFonts w:ascii="Angsana New" w:hAnsi="Angsana New"/>
                <w:sz w:val="20"/>
                <w:lang w:val="en-US" w:bidi="th-TH"/>
              </w:rPr>
              <w:t>403,602</w:t>
            </w:r>
          </w:p>
        </w:tc>
        <w:tc>
          <w:tcPr>
            <w:tcW w:w="180" w:type="dxa"/>
            <w:vAlign w:val="bottom"/>
          </w:tcPr>
          <w:p w14:paraId="58CECC13" w14:textId="77777777" w:rsidR="00C366D4" w:rsidRPr="00531A10" w:rsidRDefault="00C366D4" w:rsidP="00C36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7D1BE" w14:textId="78FD8BE6" w:rsidR="00C366D4" w:rsidRPr="00531A10" w:rsidRDefault="00222375" w:rsidP="00C366D4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31A10">
              <w:rPr>
                <w:rFonts w:ascii="Angsana New" w:hAnsi="Angsana New"/>
                <w:sz w:val="20"/>
                <w:lang w:val="en-US" w:bidi="th-TH"/>
              </w:rPr>
              <w:t>400,625</w:t>
            </w:r>
          </w:p>
        </w:tc>
        <w:tc>
          <w:tcPr>
            <w:tcW w:w="180" w:type="dxa"/>
            <w:vAlign w:val="bottom"/>
          </w:tcPr>
          <w:p w14:paraId="5FB61B85" w14:textId="77777777" w:rsidR="00C366D4" w:rsidRPr="00531A10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AB1AE" w14:textId="2B3DCE96" w:rsidR="00C366D4" w:rsidRPr="00531A10" w:rsidRDefault="00C366D4" w:rsidP="00C366D4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="Angsana New" w:hAnsi="Angsana New"/>
                <w:sz w:val="20"/>
                <w:lang w:val="en-US" w:bidi="th-TH"/>
              </w:rPr>
            </w:pPr>
            <w:r w:rsidRPr="00531A10">
              <w:rPr>
                <w:rFonts w:ascii="Angsana New" w:hAnsi="Angsana New"/>
                <w:sz w:val="20"/>
                <w:lang w:val="en-US" w:bidi="th-TH"/>
              </w:rPr>
              <w:t>397,545</w:t>
            </w:r>
          </w:p>
        </w:tc>
        <w:tc>
          <w:tcPr>
            <w:tcW w:w="183" w:type="dxa"/>
            <w:vAlign w:val="bottom"/>
          </w:tcPr>
          <w:p w14:paraId="148F3D6D" w14:textId="77777777" w:rsidR="00C366D4" w:rsidRPr="00C366D4" w:rsidRDefault="00C366D4" w:rsidP="00C366D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43093" w14:textId="04770678" w:rsidR="00C366D4" w:rsidRPr="00C366D4" w:rsidRDefault="007C4425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38572A" w14:textId="77777777" w:rsidR="00C366D4" w:rsidRPr="00C366D4" w:rsidRDefault="00C366D4" w:rsidP="00C366D4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49EFB" w14:textId="6B580A6C" w:rsidR="00C366D4" w:rsidRPr="00C366D4" w:rsidRDefault="00C366D4" w:rsidP="00C366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366D4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C366D4" w:rsidRPr="0006270A" w14:paraId="35E25CCD" w14:textId="77777777" w:rsidTr="009A2AEE">
        <w:trPr>
          <w:cantSplit/>
        </w:trPr>
        <w:tc>
          <w:tcPr>
            <w:tcW w:w="2430" w:type="dxa"/>
          </w:tcPr>
          <w:p w14:paraId="187625A0" w14:textId="77777777" w:rsidR="00C366D4" w:rsidRPr="0006270A" w:rsidRDefault="00C366D4" w:rsidP="00C366D4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27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078E38FB" w14:textId="77777777" w:rsidR="00C366D4" w:rsidRPr="0006270A" w:rsidRDefault="00C366D4" w:rsidP="00C366D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2C9E17" w14:textId="77777777" w:rsidR="00C366D4" w:rsidRPr="0006270A" w:rsidRDefault="00C366D4" w:rsidP="00C366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8B9DF4E" w14:textId="77777777" w:rsidR="00C366D4" w:rsidRPr="0006270A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B86C0E" w14:textId="77777777" w:rsidR="00C366D4" w:rsidRPr="0006270A" w:rsidRDefault="00C366D4" w:rsidP="00C36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716422F" w14:textId="77777777" w:rsidR="00C366D4" w:rsidRPr="0006270A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BF5CA89" w14:textId="77777777" w:rsidR="00C366D4" w:rsidRPr="0006270A" w:rsidRDefault="00C366D4" w:rsidP="00C366D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7ABDB" w14:textId="77777777" w:rsidR="00C366D4" w:rsidRPr="0006270A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38D258" w14:textId="77777777" w:rsidR="00C366D4" w:rsidRPr="0006270A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EA2F05" w14:textId="77777777" w:rsidR="00C366D4" w:rsidRPr="0006270A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81A9D5F" w14:textId="2B05ACA4" w:rsidR="00C366D4" w:rsidRPr="0006270A" w:rsidRDefault="007C4425" w:rsidP="00C366D4">
            <w:pPr>
              <w:pStyle w:val="acctfourfigures"/>
              <w:tabs>
                <w:tab w:val="clear" w:pos="765"/>
                <w:tab w:val="left" w:pos="316"/>
              </w:tabs>
              <w:spacing w:line="240" w:lineRule="auto"/>
              <w:ind w:right="-8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395D34">
              <w:rPr>
                <w:rFonts w:ascii="Angsana New" w:hAnsi="Angsana New"/>
                <w:b/>
                <w:bCs/>
                <w:sz w:val="20"/>
                <w:lang w:val="en-US" w:bidi="th-TH"/>
              </w:rPr>
              <w:t>1,36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2</w:t>
            </w:r>
            <w:r w:rsidRPr="00395D34">
              <w:rPr>
                <w:rFonts w:ascii="Angsana New" w:hAnsi="Angsana New"/>
                <w:b/>
                <w:bCs/>
                <w:sz w:val="20"/>
                <w:lang w:val="en-US" w:bidi="th-TH"/>
              </w:rPr>
              <w:t>,281</w:t>
            </w:r>
          </w:p>
        </w:tc>
        <w:tc>
          <w:tcPr>
            <w:tcW w:w="180" w:type="dxa"/>
            <w:vAlign w:val="bottom"/>
          </w:tcPr>
          <w:p w14:paraId="50141516" w14:textId="77777777" w:rsidR="00C366D4" w:rsidRPr="0006270A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D79C316" w14:textId="23C4F31C" w:rsidR="00C366D4" w:rsidRPr="004171A9" w:rsidRDefault="00C366D4" w:rsidP="00C366D4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123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395D34">
              <w:rPr>
                <w:rFonts w:ascii="Angsana New" w:hAnsi="Angsana New"/>
                <w:b/>
                <w:bCs/>
                <w:sz w:val="20"/>
                <w:lang w:val="en-US" w:bidi="th-TH"/>
              </w:rPr>
              <w:t>1,36</w:t>
            </w:r>
            <w:r w:rsidR="007C4425">
              <w:rPr>
                <w:rFonts w:ascii="Angsana New" w:hAnsi="Angsana New"/>
                <w:b/>
                <w:bCs/>
                <w:sz w:val="20"/>
                <w:lang w:val="en-US" w:bidi="th-TH"/>
              </w:rPr>
              <w:t>2</w:t>
            </w:r>
            <w:r w:rsidRPr="00395D34">
              <w:rPr>
                <w:rFonts w:ascii="Angsana New" w:hAnsi="Angsana New"/>
                <w:b/>
                <w:bCs/>
                <w:sz w:val="20"/>
                <w:lang w:val="en-US" w:bidi="th-TH"/>
              </w:rPr>
              <w:t>,281</w:t>
            </w:r>
          </w:p>
        </w:tc>
        <w:tc>
          <w:tcPr>
            <w:tcW w:w="180" w:type="dxa"/>
            <w:vAlign w:val="bottom"/>
          </w:tcPr>
          <w:p w14:paraId="333DF185" w14:textId="77777777" w:rsidR="00C366D4" w:rsidRPr="0006270A" w:rsidRDefault="00C366D4" w:rsidP="00C36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A673C94" w14:textId="1B91126B" w:rsidR="00C366D4" w:rsidRPr="00F67E95" w:rsidRDefault="0036038E" w:rsidP="00C366D4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1,</w:t>
            </w:r>
            <w:r w:rsidR="00BE0FA4">
              <w:rPr>
                <w:rFonts w:ascii="Angsana New" w:hAnsi="Angsana New"/>
                <w:b/>
                <w:bCs/>
                <w:sz w:val="20"/>
                <w:lang w:val="en-US" w:bidi="th-TH"/>
              </w:rPr>
              <w:t>7</w:t>
            </w:r>
            <w:r w:rsidR="00874905">
              <w:rPr>
                <w:rFonts w:ascii="Angsana New" w:hAnsi="Angsana New"/>
                <w:b/>
                <w:bCs/>
                <w:sz w:val="20"/>
                <w:lang w:val="en-US" w:bidi="th-TH"/>
              </w:rPr>
              <w:t>19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="00874905">
              <w:rPr>
                <w:rFonts w:ascii="Angsana New" w:hAnsi="Angsana New"/>
                <w:b/>
                <w:bCs/>
                <w:sz w:val="20"/>
                <w:lang w:val="en-US" w:bidi="th-TH"/>
              </w:rPr>
              <w:t>798</w:t>
            </w:r>
          </w:p>
        </w:tc>
        <w:tc>
          <w:tcPr>
            <w:tcW w:w="180" w:type="dxa"/>
            <w:vAlign w:val="bottom"/>
          </w:tcPr>
          <w:p w14:paraId="158BDBA0" w14:textId="77777777" w:rsidR="00C366D4" w:rsidRPr="0006270A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1754525" w14:textId="7D2B247C" w:rsidR="00C366D4" w:rsidRPr="0006270A" w:rsidRDefault="00C366D4" w:rsidP="00C366D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9204E">
              <w:rPr>
                <w:rFonts w:ascii="Angsana New" w:hAnsi="Angsana New"/>
                <w:b/>
                <w:bCs/>
                <w:sz w:val="20"/>
                <w:lang w:val="en-US" w:bidi="th-TH"/>
              </w:rPr>
              <w:t>1,620,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299</w:t>
            </w:r>
          </w:p>
        </w:tc>
        <w:tc>
          <w:tcPr>
            <w:tcW w:w="183" w:type="dxa"/>
            <w:vAlign w:val="bottom"/>
          </w:tcPr>
          <w:p w14:paraId="7AEA62DF" w14:textId="77777777" w:rsidR="00C366D4" w:rsidRPr="0006270A" w:rsidRDefault="00C366D4" w:rsidP="00C366D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bottom"/>
          </w:tcPr>
          <w:p w14:paraId="0CDFFB54" w14:textId="4773E67A" w:rsidR="00C366D4" w:rsidRPr="0006270A" w:rsidRDefault="007C4425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B971CD" w14:textId="77777777" w:rsidR="00C366D4" w:rsidRPr="0006270A" w:rsidRDefault="00C366D4" w:rsidP="00C366D4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double" w:sz="4" w:space="0" w:color="auto"/>
            </w:tcBorders>
            <w:vAlign w:val="bottom"/>
          </w:tcPr>
          <w:p w14:paraId="704F865C" w14:textId="2B94BE1B" w:rsidR="00C366D4" w:rsidRPr="0006270A" w:rsidRDefault="00C366D4" w:rsidP="00C366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4D86119A" w14:textId="3A347645" w:rsidR="00D2259E" w:rsidRDefault="00D2259E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09AA1B1F" w14:textId="77777777" w:rsidR="00D2259E" w:rsidRDefault="00D22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7"/>
          <w:szCs w:val="17"/>
        </w:rPr>
      </w:pPr>
      <w:r>
        <w:rPr>
          <w:rFonts w:ascii="Angsana New" w:hAnsi="Angsana New"/>
          <w:sz w:val="17"/>
          <w:szCs w:val="17"/>
        </w:rPr>
        <w:br w:type="page"/>
      </w:r>
    </w:p>
    <w:tbl>
      <w:tblPr>
        <w:tblW w:w="151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6"/>
        <w:gridCol w:w="2339"/>
        <w:gridCol w:w="900"/>
        <w:gridCol w:w="1080"/>
        <w:gridCol w:w="178"/>
        <w:gridCol w:w="978"/>
        <w:gridCol w:w="12"/>
        <w:gridCol w:w="168"/>
        <w:gridCol w:w="12"/>
        <w:gridCol w:w="900"/>
        <w:gridCol w:w="180"/>
        <w:gridCol w:w="978"/>
        <w:gridCol w:w="12"/>
        <w:gridCol w:w="168"/>
        <w:gridCol w:w="12"/>
        <w:gridCol w:w="990"/>
        <w:gridCol w:w="180"/>
        <w:gridCol w:w="978"/>
        <w:gridCol w:w="12"/>
        <w:gridCol w:w="166"/>
        <w:gridCol w:w="12"/>
        <w:gridCol w:w="990"/>
        <w:gridCol w:w="180"/>
        <w:gridCol w:w="978"/>
        <w:gridCol w:w="15"/>
      </w:tblGrid>
      <w:tr w:rsidR="005644D0" w:rsidRPr="00B44C7B" w14:paraId="6595350C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3C46FE51" w14:textId="77777777" w:rsidR="005644D0" w:rsidRPr="00B44C7B" w:rsidRDefault="005644D0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3" w:type="dxa"/>
            <w:gridSpan w:val="23"/>
            <w:vAlign w:val="bottom"/>
          </w:tcPr>
          <w:p w14:paraId="0A97333C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5644D0" w:rsidRPr="00B44C7B" w14:paraId="388FA33F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28210CAA" w14:textId="77777777" w:rsidR="005644D0" w:rsidRPr="00B44C7B" w:rsidRDefault="005644D0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9" w:type="dxa"/>
            <w:vAlign w:val="bottom"/>
          </w:tcPr>
          <w:p w14:paraId="16EFA08A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1EE8C41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  <w:p w14:paraId="37873CFB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2236" w:type="dxa"/>
            <w:gridSpan w:val="3"/>
          </w:tcPr>
          <w:p w14:paraId="5A3B38D5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D003772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7C5BD1C0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gridSpan w:val="4"/>
          </w:tcPr>
          <w:p w14:paraId="698A9B93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057F34BE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14:paraId="7C17046F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2160" w:type="dxa"/>
            <w:gridSpan w:val="4"/>
          </w:tcPr>
          <w:p w14:paraId="1A1204FF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056690D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2"/>
          </w:tcPr>
          <w:p w14:paraId="4E08FD53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160" w:type="dxa"/>
            <w:gridSpan w:val="4"/>
          </w:tcPr>
          <w:p w14:paraId="7DFC2CBF" w14:textId="1B71F71C" w:rsidR="00E2608C" w:rsidRDefault="00822F31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="00303E97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60D077C5" w14:textId="1FBE5626" w:rsidR="005644D0" w:rsidRPr="00E2608C" w:rsidRDefault="00C366D4" w:rsidP="00E2608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 w:hint="cs"/>
                <w:sz w:val="20"/>
                <w:cs/>
                <w:lang w:bidi="th-TH"/>
              </w:rPr>
              <w:t>สาม</w:t>
            </w:r>
            <w:r w:rsidR="00822F31">
              <w:rPr>
                <w:rFonts w:ascii="Angsana New" w:hAnsi="Angsana New" w:hint="cs"/>
                <w:sz w:val="20"/>
                <w:cs/>
                <w:lang w:bidi="th-TH"/>
              </w:rPr>
              <w:t xml:space="preserve">เดือนสิ้นสุดวันที่ </w:t>
            </w:r>
          </w:p>
        </w:tc>
      </w:tr>
      <w:tr w:rsidR="0045378B" w:rsidRPr="00B44C7B" w14:paraId="190A8FE6" w14:textId="77777777" w:rsidTr="003E551D">
        <w:trPr>
          <w:cantSplit/>
          <w:tblHeader/>
        </w:trPr>
        <w:tc>
          <w:tcPr>
            <w:tcW w:w="2716" w:type="dxa"/>
          </w:tcPr>
          <w:p w14:paraId="79768A31" w14:textId="77777777" w:rsidR="0045378B" w:rsidRPr="00B44C7B" w:rsidRDefault="0045378B" w:rsidP="004537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39" w:type="dxa"/>
          </w:tcPr>
          <w:p w14:paraId="53A05FA1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4A8177A2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57CB8823" w14:textId="03CBE02C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36327ED5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02CEE1" w14:textId="6EDDB23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2AC779B6" w14:textId="77777777" w:rsidR="0045378B" w:rsidRPr="00B44C7B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DDC1D7E" w14:textId="1F59727F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0641C73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9EB9FBF" w14:textId="600B471E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3F5C4DFC" w14:textId="77777777" w:rsidR="0045378B" w:rsidRPr="00B44C7B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62CB080" w14:textId="2695385F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B7BF8CB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123F86" w14:textId="31BFBD88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411BEE84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163" w:type="dxa"/>
            <w:gridSpan w:val="4"/>
            <w:vAlign w:val="bottom"/>
          </w:tcPr>
          <w:p w14:paraId="3F396CAA" w14:textId="10947295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</w:tr>
      <w:tr w:rsidR="0045378B" w:rsidRPr="00B44C7B" w14:paraId="7193E9B2" w14:textId="77777777" w:rsidTr="001803A2">
        <w:trPr>
          <w:cantSplit/>
          <w:tblHeader/>
        </w:trPr>
        <w:tc>
          <w:tcPr>
            <w:tcW w:w="2716" w:type="dxa"/>
          </w:tcPr>
          <w:p w14:paraId="453F31BD" w14:textId="77777777" w:rsidR="0045378B" w:rsidRPr="00B44C7B" w:rsidRDefault="0045378B" w:rsidP="004537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39" w:type="dxa"/>
          </w:tcPr>
          <w:p w14:paraId="2463E891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27DDD267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03DD7717" w14:textId="1F0A09CB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622E4D46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575ECF" w14:textId="5FE5449C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23DCDFA7" w14:textId="77777777" w:rsidR="0045378B" w:rsidRPr="00B44C7B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B7CC2D6" w14:textId="3D9FE3B9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C4B7C49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EBCFC3" w14:textId="47934D7B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7F8E6479" w14:textId="77777777" w:rsidR="0045378B" w:rsidRPr="00B44C7B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4B160BC" w14:textId="02F139BD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3D8B9A0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562B34" w14:textId="7E88B1AD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78" w:type="dxa"/>
            <w:gridSpan w:val="2"/>
            <w:vAlign w:val="bottom"/>
          </w:tcPr>
          <w:p w14:paraId="70C4624C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8FBF9D7" w14:textId="1C0B5D96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35AC8D3D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7B338B9" w14:textId="7C252F49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</w:tr>
      <w:tr w:rsidR="001321E3" w:rsidRPr="00B44C7B" w14:paraId="7B8100C5" w14:textId="77777777" w:rsidTr="001803A2">
        <w:trPr>
          <w:gridAfter w:val="1"/>
          <w:wAfter w:w="15" w:type="dxa"/>
          <w:cantSplit/>
          <w:trHeight w:val="270"/>
        </w:trPr>
        <w:tc>
          <w:tcPr>
            <w:tcW w:w="2716" w:type="dxa"/>
          </w:tcPr>
          <w:p w14:paraId="52793F5C" w14:textId="77777777" w:rsidR="001321E3" w:rsidRPr="00B44C7B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39" w:type="dxa"/>
          </w:tcPr>
          <w:p w14:paraId="10808344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388F30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36" w:type="dxa"/>
            <w:gridSpan w:val="3"/>
          </w:tcPr>
          <w:p w14:paraId="6DD9E2DA" w14:textId="77777777" w:rsidR="001321E3" w:rsidRPr="00B44C7B" w:rsidRDefault="001321E3" w:rsidP="001321E3">
            <w:pPr>
              <w:tabs>
                <w:tab w:val="left" w:pos="640"/>
                <w:tab w:val="left" w:pos="730"/>
                <w:tab w:val="left" w:pos="1535"/>
              </w:tabs>
              <w:spacing w:line="240" w:lineRule="auto"/>
              <w:ind w:right="555" w:firstLine="4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44C7B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5AE0AACC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748" w:type="dxa"/>
            <w:gridSpan w:val="16"/>
          </w:tcPr>
          <w:p w14:paraId="780539A2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1321E3" w:rsidRPr="00B44C7B" w14:paraId="68A4FD9D" w14:textId="77777777" w:rsidTr="001803A2">
        <w:trPr>
          <w:cantSplit/>
          <w:trHeight w:val="270"/>
        </w:trPr>
        <w:tc>
          <w:tcPr>
            <w:tcW w:w="2716" w:type="dxa"/>
          </w:tcPr>
          <w:p w14:paraId="1F078EC3" w14:textId="77777777" w:rsidR="001321E3" w:rsidRPr="00B44C7B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39" w:type="dxa"/>
          </w:tcPr>
          <w:p w14:paraId="7FFC98CA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87E884D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3FC2D2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2E21CBC1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192804E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C511E55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F056F3B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E8907CB" w14:textId="77777777" w:rsidR="001321E3" w:rsidRPr="00B44C7B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</w:tcPr>
          <w:p w14:paraId="19FCDD0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gridSpan w:val="2"/>
          </w:tcPr>
          <w:p w14:paraId="14B806C6" w14:textId="77777777" w:rsidR="001321E3" w:rsidRPr="00B44C7B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72E89A5E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076EA14" w14:textId="77777777" w:rsidR="001321E3" w:rsidRPr="00B44C7B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</w:tcPr>
          <w:p w14:paraId="4CFEEAB0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78" w:type="dxa"/>
            <w:gridSpan w:val="2"/>
          </w:tcPr>
          <w:p w14:paraId="6A7E5194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0B0C8D56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B96C54D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  <w:gridSpan w:val="2"/>
          </w:tcPr>
          <w:p w14:paraId="621C097D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="Angsana New" w:hAnsi="Angsana New"/>
                <w:sz w:val="20"/>
              </w:rPr>
            </w:pPr>
          </w:p>
        </w:tc>
      </w:tr>
      <w:tr w:rsidR="00C366D4" w:rsidRPr="00B44C7B" w14:paraId="0BAB78E6" w14:textId="77777777" w:rsidTr="001803A2">
        <w:trPr>
          <w:cantSplit/>
          <w:trHeight w:val="270"/>
        </w:trPr>
        <w:tc>
          <w:tcPr>
            <w:tcW w:w="2716" w:type="dxa"/>
          </w:tcPr>
          <w:p w14:paraId="1CA25DE2" w14:textId="77777777" w:rsidR="00C366D4" w:rsidRPr="00B44C7B" w:rsidRDefault="00C366D4" w:rsidP="00C366D4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 xml:space="preserve">บริษัท กรีนเอิร์ธพาวเวอร์ </w:t>
            </w:r>
            <w:r w:rsidRPr="00B44C7B">
              <w:rPr>
                <w:rFonts w:ascii="Angsana New" w:hAnsi="Angsana New"/>
                <w:sz w:val="20"/>
                <w:szCs w:val="20"/>
              </w:rPr>
              <w:t>(</w:t>
            </w:r>
            <w:r w:rsidRPr="00B44C7B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B44C7B">
              <w:rPr>
                <w:rFonts w:ascii="Angsana New" w:hAnsi="Angsana New"/>
                <w:sz w:val="20"/>
                <w:szCs w:val="20"/>
              </w:rPr>
              <w:t>)</w:t>
            </w:r>
            <w:r w:rsidRPr="00B44C7B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39" w:type="dxa"/>
            <w:vAlign w:val="bottom"/>
          </w:tcPr>
          <w:p w14:paraId="1BF86585" w14:textId="77777777" w:rsidR="00C366D4" w:rsidRPr="00B44C7B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235B5E8F" w14:textId="77777777" w:rsidR="00C366D4" w:rsidRPr="00B44C7B" w:rsidRDefault="00C366D4" w:rsidP="00C366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347531E" w14:textId="757A754A" w:rsidR="00C366D4" w:rsidRPr="00B44C7B" w:rsidRDefault="009374CF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78" w:type="dxa"/>
          </w:tcPr>
          <w:p w14:paraId="624C5E18" w14:textId="77777777" w:rsidR="00C366D4" w:rsidRPr="00B44C7B" w:rsidRDefault="00C366D4" w:rsidP="00C36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C2A167" w14:textId="08D140DD" w:rsidR="00C366D4" w:rsidRPr="00B44C7B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  <w:gridSpan w:val="2"/>
            <w:vAlign w:val="bottom"/>
          </w:tcPr>
          <w:p w14:paraId="13B6BF5E" w14:textId="77777777" w:rsidR="00C366D4" w:rsidRPr="00B44C7B" w:rsidRDefault="00C366D4" w:rsidP="00C366D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D82F8B" w14:textId="46D81A62" w:rsidR="00C366D4" w:rsidRPr="00B44C7B" w:rsidRDefault="009374CF" w:rsidP="00C366D4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left="-79" w:right="-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54A4E2C1" w14:textId="77777777" w:rsidR="00C366D4" w:rsidRPr="00B44C7B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49BD83C" w14:textId="462FFBA5" w:rsidR="00C366D4" w:rsidRPr="00B44C7B" w:rsidRDefault="00C366D4" w:rsidP="00C366D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gridSpan w:val="2"/>
            <w:vAlign w:val="bottom"/>
          </w:tcPr>
          <w:p w14:paraId="79C352A1" w14:textId="77777777" w:rsidR="00C366D4" w:rsidRPr="00B44C7B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45ECB6" w14:textId="63A9328E" w:rsidR="00C366D4" w:rsidRPr="00B44C7B" w:rsidRDefault="009374CF" w:rsidP="00C36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bidi="th-TH"/>
              </w:rPr>
              <w:t>958,679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96F6A1" w14:textId="77777777" w:rsidR="00C366D4" w:rsidRPr="00B44C7B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88069A3" w14:textId="793550DC" w:rsidR="00C366D4" w:rsidRPr="00B44C7B" w:rsidRDefault="00C366D4" w:rsidP="00C366D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bidi="th-TH"/>
              </w:rPr>
              <w:t>958,679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1616277" w14:textId="77777777" w:rsidR="00C366D4" w:rsidRPr="00B44C7B" w:rsidRDefault="00C366D4" w:rsidP="00C36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0B374F" w14:textId="61D6D937" w:rsidR="00C366D4" w:rsidRPr="00B44C7B" w:rsidRDefault="009374CF" w:rsidP="009374CF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55C7DD" w14:textId="77777777" w:rsidR="00C366D4" w:rsidRPr="00B44C7B" w:rsidRDefault="00C366D4" w:rsidP="00C366D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AE12DEB" w14:textId="3978BFE7" w:rsidR="00C366D4" w:rsidRPr="00B44C7B" w:rsidRDefault="00C366D4" w:rsidP="00C366D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C366D4" w:rsidRPr="00B44C7B" w14:paraId="22ACE6AC" w14:textId="77777777" w:rsidTr="001803A2">
        <w:trPr>
          <w:cantSplit/>
          <w:trHeight w:val="270"/>
        </w:trPr>
        <w:tc>
          <w:tcPr>
            <w:tcW w:w="2716" w:type="dxa"/>
          </w:tcPr>
          <w:p w14:paraId="6896C2B0" w14:textId="77777777" w:rsidR="00C366D4" w:rsidRPr="00B44C7B" w:rsidRDefault="00C366D4" w:rsidP="00C366D4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7AB7DA49" w14:textId="77777777" w:rsidR="00C366D4" w:rsidRPr="00B44C7B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3E287D" w14:textId="77777777" w:rsidR="00C366D4" w:rsidRPr="00B44C7B" w:rsidRDefault="00C366D4" w:rsidP="00C366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A43AEC" w14:textId="77777777" w:rsidR="00C366D4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0753EC8" w14:textId="77777777" w:rsidR="00C366D4" w:rsidRPr="00B44C7B" w:rsidRDefault="00C366D4" w:rsidP="00C366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F670B3" w14:textId="77777777" w:rsidR="00C366D4" w:rsidRPr="00B44C7B" w:rsidRDefault="00C366D4" w:rsidP="00C366D4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4E4809" w14:textId="77777777" w:rsidR="00C366D4" w:rsidRPr="00B44C7B" w:rsidRDefault="00C366D4" w:rsidP="00C366D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2E6647" w14:textId="7F3FED9A" w:rsidR="00C366D4" w:rsidRDefault="00C366D4" w:rsidP="00C366D4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right="-2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165F94" w14:textId="77777777" w:rsidR="00C366D4" w:rsidRPr="00B44C7B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5D6391" w14:textId="77777777" w:rsidR="00C366D4" w:rsidRDefault="00C366D4" w:rsidP="00C366D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C1915D" w14:textId="77777777" w:rsidR="00C366D4" w:rsidRPr="00B44C7B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F24E8A" w14:textId="77777777" w:rsidR="00C366D4" w:rsidRDefault="00C366D4" w:rsidP="00C36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BBCEFD" w14:textId="77777777" w:rsidR="00C366D4" w:rsidRPr="00B44C7B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20084FE" w14:textId="77777777" w:rsidR="00C366D4" w:rsidRPr="00B44C7B" w:rsidRDefault="00C366D4" w:rsidP="00C366D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8FAF03E" w14:textId="77777777" w:rsidR="00C366D4" w:rsidRPr="00B44C7B" w:rsidRDefault="00C366D4" w:rsidP="00C36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DF70E9" w14:textId="77777777" w:rsidR="00C366D4" w:rsidRDefault="00C366D4" w:rsidP="00C366D4">
            <w:pPr>
              <w:pStyle w:val="acctfourfigures"/>
              <w:tabs>
                <w:tab w:val="clear" w:pos="765"/>
                <w:tab w:val="decimal" w:pos="463"/>
              </w:tabs>
              <w:spacing w:after="100" w:afterAutospacing="1" w:line="240" w:lineRule="auto"/>
              <w:ind w:left="144" w:right="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B7430" w14:textId="77777777" w:rsidR="00C366D4" w:rsidRPr="00B44C7B" w:rsidRDefault="00C366D4" w:rsidP="00C366D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CA50B3D" w14:textId="77777777" w:rsidR="00C366D4" w:rsidRPr="00B44C7B" w:rsidRDefault="00C366D4" w:rsidP="00C366D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C366D4" w:rsidRPr="00B44C7B" w14:paraId="18E2BC68" w14:textId="77777777" w:rsidTr="001803A2">
        <w:trPr>
          <w:cantSplit/>
        </w:trPr>
        <w:tc>
          <w:tcPr>
            <w:tcW w:w="2716" w:type="dxa"/>
          </w:tcPr>
          <w:p w14:paraId="4C49D1F1" w14:textId="77777777" w:rsidR="00C366D4" w:rsidRPr="00B44C7B" w:rsidRDefault="00C366D4" w:rsidP="00C366D4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39" w:type="dxa"/>
            <w:vAlign w:val="bottom"/>
          </w:tcPr>
          <w:p w14:paraId="4707E1D8" w14:textId="77777777" w:rsidR="00C366D4" w:rsidRPr="00B44C7B" w:rsidRDefault="00C366D4" w:rsidP="00C366D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6FE666" w14:textId="77777777" w:rsidR="00C366D4" w:rsidRPr="00B44C7B" w:rsidRDefault="00C366D4" w:rsidP="00C366D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3E6A31C" w14:textId="77777777" w:rsidR="00C366D4" w:rsidRPr="00B44C7B" w:rsidRDefault="00C366D4" w:rsidP="00C366D4">
            <w:pPr>
              <w:tabs>
                <w:tab w:val="clear" w:pos="454"/>
                <w:tab w:val="decimal" w:pos="46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620C2AA8" w14:textId="77777777" w:rsidR="00C366D4" w:rsidRPr="00B44C7B" w:rsidRDefault="00C366D4" w:rsidP="00C366D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CD65CC" w14:textId="77777777" w:rsidR="00C366D4" w:rsidRPr="00B44C7B" w:rsidRDefault="00C366D4" w:rsidP="00C366D4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C6F2C3" w14:textId="77777777" w:rsidR="00C366D4" w:rsidRPr="00B44C7B" w:rsidRDefault="00C366D4" w:rsidP="00C366D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5C10C3" w14:textId="46B82317" w:rsidR="00C366D4" w:rsidRPr="00B44C7B" w:rsidRDefault="00C366D4" w:rsidP="00C36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FBCE4C" w14:textId="77777777" w:rsidR="00C366D4" w:rsidRPr="00B44C7B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262210" w14:textId="77777777" w:rsidR="00C366D4" w:rsidRPr="00B44C7B" w:rsidRDefault="00C366D4" w:rsidP="00C366D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6F57B3C" w14:textId="77777777" w:rsidR="00C366D4" w:rsidRPr="00B44C7B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28561D8" w14:textId="77777777" w:rsidR="00C366D4" w:rsidRPr="00B44C7B" w:rsidRDefault="00C366D4" w:rsidP="00C36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078C63" w14:textId="77777777" w:rsidR="00C366D4" w:rsidRPr="00B44C7B" w:rsidRDefault="00C366D4" w:rsidP="00C366D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A18189" w14:textId="77777777" w:rsidR="00C366D4" w:rsidRPr="00B44C7B" w:rsidRDefault="00C366D4" w:rsidP="00C366D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CF36139" w14:textId="77777777" w:rsidR="00C366D4" w:rsidRPr="00B44C7B" w:rsidRDefault="00C366D4" w:rsidP="00C366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FE5BC97" w14:textId="77777777" w:rsidR="00C366D4" w:rsidRPr="00B44C7B" w:rsidRDefault="00C366D4" w:rsidP="00C366D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80FAD9" w14:textId="77777777" w:rsidR="00C366D4" w:rsidRPr="00B44C7B" w:rsidRDefault="00C366D4" w:rsidP="00C366D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E241267" w14:textId="77777777" w:rsidR="00C366D4" w:rsidRPr="00B44C7B" w:rsidRDefault="00C366D4" w:rsidP="00C366D4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9374CF" w:rsidRPr="00B44C7B" w14:paraId="1061B6B5" w14:textId="77777777" w:rsidTr="001803A2">
        <w:trPr>
          <w:cantSplit/>
        </w:trPr>
        <w:tc>
          <w:tcPr>
            <w:tcW w:w="2716" w:type="dxa"/>
          </w:tcPr>
          <w:p w14:paraId="4D62A418" w14:textId="77777777" w:rsidR="009374CF" w:rsidRPr="00B44C7B" w:rsidRDefault="009374CF" w:rsidP="009374CF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39" w:type="dxa"/>
            <w:vAlign w:val="bottom"/>
          </w:tcPr>
          <w:p w14:paraId="5C3DFD0A" w14:textId="77777777" w:rsidR="009374CF" w:rsidRPr="00B44C7B" w:rsidRDefault="009374CF" w:rsidP="009374CF">
            <w:pPr>
              <w:tabs>
                <w:tab w:val="clear" w:pos="454"/>
                <w:tab w:val="decimal" w:pos="461"/>
              </w:tabs>
              <w:spacing w:line="240" w:lineRule="auto"/>
              <w:ind w:left="-175" w:right="-16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ธุรกิจก๊าซธรรมชาติอัดสำหรับอุตสาหกรรม</w:t>
            </w:r>
          </w:p>
        </w:tc>
        <w:tc>
          <w:tcPr>
            <w:tcW w:w="900" w:type="dxa"/>
            <w:vAlign w:val="bottom"/>
          </w:tcPr>
          <w:p w14:paraId="51215E0B" w14:textId="77777777" w:rsidR="009374CF" w:rsidRPr="00B44C7B" w:rsidRDefault="009374CF" w:rsidP="009374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821BE0A" w14:textId="3619D283" w:rsidR="009374CF" w:rsidRPr="00B44C7B" w:rsidRDefault="009374CF" w:rsidP="009374CF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78" w:type="dxa"/>
          </w:tcPr>
          <w:p w14:paraId="11844AA5" w14:textId="77777777" w:rsidR="009374CF" w:rsidRPr="00B44C7B" w:rsidRDefault="009374CF" w:rsidP="009374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B305A96" w14:textId="5EB21A60" w:rsidR="009374CF" w:rsidRPr="00B44C7B" w:rsidRDefault="009374CF" w:rsidP="009374CF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  <w:gridSpan w:val="2"/>
            <w:vAlign w:val="bottom"/>
          </w:tcPr>
          <w:p w14:paraId="290FDA46" w14:textId="77777777" w:rsidR="009374CF" w:rsidRPr="00B44C7B" w:rsidRDefault="009374CF" w:rsidP="009374C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358898" w14:textId="4AC4AF06" w:rsidR="009374CF" w:rsidRPr="00AB57E3" w:rsidRDefault="009374CF" w:rsidP="00937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00C60EE8" w14:textId="77777777" w:rsidR="009374CF" w:rsidRPr="00B44C7B" w:rsidRDefault="009374CF" w:rsidP="009374C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368C09" w14:textId="39D5B2AC" w:rsidR="009374CF" w:rsidRPr="00B44C7B" w:rsidRDefault="009374CF" w:rsidP="009374CF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gridSpan w:val="2"/>
            <w:vAlign w:val="bottom"/>
          </w:tcPr>
          <w:p w14:paraId="4CA70020" w14:textId="77777777" w:rsidR="009374CF" w:rsidRPr="00B44C7B" w:rsidRDefault="009374CF" w:rsidP="009374C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DBC9C2C" w14:textId="07DE28EB" w:rsidR="009374CF" w:rsidRPr="00AB57E3" w:rsidRDefault="009374CF" w:rsidP="00937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2B772E">
              <w:rPr>
                <w:rFonts w:ascii="Angsana New" w:hAnsi="Angsana New"/>
                <w:sz w:val="20"/>
                <w:lang w:bidi="th-TH"/>
              </w:rPr>
              <w:t>210,120</w:t>
            </w:r>
          </w:p>
        </w:tc>
        <w:tc>
          <w:tcPr>
            <w:tcW w:w="180" w:type="dxa"/>
            <w:vAlign w:val="bottom"/>
          </w:tcPr>
          <w:p w14:paraId="07C027F1" w14:textId="77777777" w:rsidR="009374CF" w:rsidRPr="00AB57E3" w:rsidRDefault="009374CF" w:rsidP="009374C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C907DD" w14:textId="0D6C0907" w:rsidR="009374CF" w:rsidRPr="00AB57E3" w:rsidRDefault="009374CF" w:rsidP="009374CF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2B772E">
              <w:rPr>
                <w:rFonts w:ascii="Angsana New" w:hAnsi="Angsana New"/>
                <w:sz w:val="20"/>
                <w:lang w:bidi="th-TH"/>
              </w:rPr>
              <w:t>210,120</w:t>
            </w:r>
          </w:p>
        </w:tc>
        <w:tc>
          <w:tcPr>
            <w:tcW w:w="178" w:type="dxa"/>
            <w:gridSpan w:val="2"/>
            <w:vAlign w:val="bottom"/>
          </w:tcPr>
          <w:p w14:paraId="483F95C8" w14:textId="77777777" w:rsidR="009374CF" w:rsidRPr="00B44C7B" w:rsidRDefault="009374CF" w:rsidP="00937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61F418" w14:textId="66E96042" w:rsidR="009374CF" w:rsidRPr="009374CF" w:rsidRDefault="009374CF" w:rsidP="009374CF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C366D4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DE1FC7" w14:textId="77777777" w:rsidR="009374CF" w:rsidRPr="00B44C7B" w:rsidRDefault="009374CF" w:rsidP="009374CF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675CDB7" w14:textId="6866D549" w:rsidR="009374CF" w:rsidRPr="00C366D4" w:rsidRDefault="009374CF" w:rsidP="009374CF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C366D4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9374CF" w:rsidRPr="00B44C7B" w14:paraId="0B7E43AB" w14:textId="77777777" w:rsidTr="001803A2">
        <w:trPr>
          <w:cantSplit/>
        </w:trPr>
        <w:tc>
          <w:tcPr>
            <w:tcW w:w="2716" w:type="dxa"/>
          </w:tcPr>
          <w:p w14:paraId="60888D72" w14:textId="20231780" w:rsidR="009374CF" w:rsidRPr="00B44C7B" w:rsidRDefault="009374CF" w:rsidP="009374CF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39" w:type="dxa"/>
            <w:vAlign w:val="bottom"/>
          </w:tcPr>
          <w:p w14:paraId="71A74373" w14:textId="77777777" w:rsidR="009374CF" w:rsidRPr="00B44C7B" w:rsidRDefault="009374CF" w:rsidP="009374C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38D38857" w14:textId="77777777" w:rsidR="009374CF" w:rsidRPr="00B44C7B" w:rsidRDefault="009374CF" w:rsidP="009374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26224B4C" w14:textId="17ADB1A7" w:rsidR="009374CF" w:rsidRPr="00B44C7B" w:rsidRDefault="009374CF" w:rsidP="009374CF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78" w:type="dxa"/>
          </w:tcPr>
          <w:p w14:paraId="0CAF6659" w14:textId="77777777" w:rsidR="009374CF" w:rsidRPr="00B44C7B" w:rsidRDefault="009374CF" w:rsidP="009374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F61F9A" w14:textId="71AAC8A3" w:rsidR="009374CF" w:rsidRPr="00B44C7B" w:rsidRDefault="009374CF" w:rsidP="009374CF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80" w:type="dxa"/>
            <w:gridSpan w:val="2"/>
            <w:vAlign w:val="bottom"/>
          </w:tcPr>
          <w:p w14:paraId="6027246B" w14:textId="77777777" w:rsidR="009374CF" w:rsidRPr="00B44C7B" w:rsidRDefault="009374CF" w:rsidP="009374C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AD1607" w14:textId="767B5B42" w:rsidR="009374CF" w:rsidRPr="00AB57E3" w:rsidRDefault="009374CF" w:rsidP="00937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0332FFBC" w14:textId="77777777" w:rsidR="009374CF" w:rsidRPr="00B44C7B" w:rsidRDefault="009374CF" w:rsidP="009374C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898612" w14:textId="56344022" w:rsidR="009374CF" w:rsidRPr="00B44C7B" w:rsidRDefault="009374CF" w:rsidP="009374CF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gridSpan w:val="2"/>
            <w:vAlign w:val="bottom"/>
          </w:tcPr>
          <w:p w14:paraId="74E931E9" w14:textId="77777777" w:rsidR="009374CF" w:rsidRPr="00B44C7B" w:rsidRDefault="009374CF" w:rsidP="009374C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2CB287" w14:textId="70D469B4" w:rsidR="009374CF" w:rsidRPr="00AB57E3" w:rsidRDefault="009374CF" w:rsidP="00937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2B772E">
              <w:rPr>
                <w:rFonts w:ascii="Angsana New" w:hAnsi="Angsana New"/>
                <w:sz w:val="20"/>
                <w:lang w:bidi="th-TH"/>
              </w:rPr>
              <w:t>2,550</w:t>
            </w:r>
          </w:p>
        </w:tc>
        <w:tc>
          <w:tcPr>
            <w:tcW w:w="180" w:type="dxa"/>
            <w:vAlign w:val="bottom"/>
          </w:tcPr>
          <w:p w14:paraId="1AC9BAB0" w14:textId="77777777" w:rsidR="009374CF" w:rsidRPr="00AB57E3" w:rsidRDefault="009374CF" w:rsidP="009374C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80BBD04" w14:textId="04A303D3" w:rsidR="009374CF" w:rsidRPr="00AB57E3" w:rsidRDefault="009374CF" w:rsidP="009374CF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2B772E">
              <w:rPr>
                <w:rFonts w:ascii="Angsana New" w:hAnsi="Angsana New"/>
                <w:sz w:val="20"/>
                <w:lang w:bidi="th-TH"/>
              </w:rPr>
              <w:t>2,550</w:t>
            </w:r>
          </w:p>
        </w:tc>
        <w:tc>
          <w:tcPr>
            <w:tcW w:w="178" w:type="dxa"/>
            <w:gridSpan w:val="2"/>
            <w:vAlign w:val="bottom"/>
          </w:tcPr>
          <w:p w14:paraId="055F1C72" w14:textId="77777777" w:rsidR="009374CF" w:rsidRPr="00B44C7B" w:rsidRDefault="009374CF" w:rsidP="00937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D2FAA9" w14:textId="221EADDA" w:rsidR="009374CF" w:rsidRPr="009374CF" w:rsidRDefault="009374CF" w:rsidP="009374CF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C366D4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E6F68B" w14:textId="77777777" w:rsidR="009374CF" w:rsidRPr="00B44C7B" w:rsidRDefault="009374CF" w:rsidP="009374CF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1B8D0179" w14:textId="4C113F97" w:rsidR="009374CF" w:rsidRPr="00C366D4" w:rsidRDefault="009374CF" w:rsidP="009374CF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C366D4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9374CF" w:rsidRPr="00B44C7B" w14:paraId="51ABF14F" w14:textId="77777777" w:rsidTr="001803A2">
        <w:trPr>
          <w:cantSplit/>
        </w:trPr>
        <w:tc>
          <w:tcPr>
            <w:tcW w:w="2716" w:type="dxa"/>
          </w:tcPr>
          <w:p w14:paraId="258FCBDA" w14:textId="77777777" w:rsidR="009374CF" w:rsidRPr="00B44C7B" w:rsidRDefault="009374CF" w:rsidP="009374CF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188C2A90" w14:textId="77777777" w:rsidR="009374CF" w:rsidRPr="00B44C7B" w:rsidRDefault="009374CF" w:rsidP="009374C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4498AE9" w14:textId="77777777" w:rsidR="009374CF" w:rsidRPr="00B44C7B" w:rsidRDefault="009374CF" w:rsidP="009374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462FA1E" w14:textId="77777777" w:rsidR="009374CF" w:rsidRDefault="009374CF" w:rsidP="009374CF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042212D7" w14:textId="77777777" w:rsidR="009374CF" w:rsidRPr="00B44C7B" w:rsidRDefault="009374CF" w:rsidP="009374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A396F97" w14:textId="77777777" w:rsidR="009374CF" w:rsidRPr="00B44C7B" w:rsidRDefault="009374CF" w:rsidP="009374CF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87AB125" w14:textId="77777777" w:rsidR="009374CF" w:rsidRPr="00B44C7B" w:rsidRDefault="009374CF" w:rsidP="009374C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EAC89D" w14:textId="77777777" w:rsidR="009374CF" w:rsidRPr="00AB57E3" w:rsidRDefault="009374CF" w:rsidP="00937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1EDF5D" w14:textId="77777777" w:rsidR="009374CF" w:rsidRPr="00B44C7B" w:rsidRDefault="009374CF" w:rsidP="009374C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6BD2B2" w14:textId="77777777" w:rsidR="009374CF" w:rsidRDefault="009374CF" w:rsidP="009374CF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7EBD53" w14:textId="77777777" w:rsidR="009374CF" w:rsidRPr="00B44C7B" w:rsidRDefault="009374CF" w:rsidP="009374C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31D7A4" w14:textId="0C429C1F" w:rsidR="009374CF" w:rsidRPr="00A649DB" w:rsidRDefault="001A2608" w:rsidP="00937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1F3193">
              <w:rPr>
                <w:rFonts w:ascii="Angsana New" w:hAnsi="Angsana New"/>
                <w:sz w:val="20"/>
                <w:lang w:bidi="th-TH"/>
              </w:rPr>
              <w:t>212,670</w:t>
            </w:r>
          </w:p>
        </w:tc>
        <w:tc>
          <w:tcPr>
            <w:tcW w:w="180" w:type="dxa"/>
            <w:vAlign w:val="bottom"/>
          </w:tcPr>
          <w:p w14:paraId="452A9B26" w14:textId="77777777" w:rsidR="009374CF" w:rsidRPr="00506418" w:rsidRDefault="009374CF" w:rsidP="009374C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E8EE237" w14:textId="7CD6648E" w:rsidR="009374CF" w:rsidRPr="00506418" w:rsidRDefault="009374CF" w:rsidP="009374CF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F3193">
              <w:rPr>
                <w:rFonts w:ascii="Angsana New" w:hAnsi="Angsana New"/>
                <w:sz w:val="20"/>
                <w:lang w:bidi="th-TH"/>
              </w:rPr>
              <w:t>212,670</w:t>
            </w:r>
          </w:p>
        </w:tc>
        <w:tc>
          <w:tcPr>
            <w:tcW w:w="178" w:type="dxa"/>
            <w:gridSpan w:val="2"/>
            <w:vAlign w:val="bottom"/>
          </w:tcPr>
          <w:p w14:paraId="1A89108E" w14:textId="77777777" w:rsidR="009374CF" w:rsidRPr="00506418" w:rsidRDefault="009374CF" w:rsidP="00937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4CD062" w14:textId="347D7BE0" w:rsidR="009374CF" w:rsidRPr="00134579" w:rsidRDefault="009374CF" w:rsidP="009374CF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134579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E30D4D" w14:textId="77777777" w:rsidR="009374CF" w:rsidRPr="00506418" w:rsidRDefault="009374CF" w:rsidP="009374CF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39822AAD" w14:textId="4CC1572D" w:rsidR="009374CF" w:rsidRPr="00134579" w:rsidRDefault="009374CF" w:rsidP="009374CF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134579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9374CF" w:rsidRPr="00B44C7B" w14:paraId="5143C83B" w14:textId="77777777" w:rsidTr="001803A2">
        <w:trPr>
          <w:cantSplit/>
        </w:trPr>
        <w:tc>
          <w:tcPr>
            <w:tcW w:w="2716" w:type="dxa"/>
          </w:tcPr>
          <w:p w14:paraId="05F6C041" w14:textId="77777777" w:rsidR="009374CF" w:rsidRPr="00B44C7B" w:rsidRDefault="009374CF" w:rsidP="009374CF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39" w:type="dxa"/>
            <w:vAlign w:val="bottom"/>
          </w:tcPr>
          <w:p w14:paraId="663A3BE0" w14:textId="77777777" w:rsidR="009374CF" w:rsidRPr="00B44C7B" w:rsidRDefault="009374CF" w:rsidP="009374C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17FE67" w14:textId="77777777" w:rsidR="009374CF" w:rsidRPr="00B44C7B" w:rsidRDefault="009374CF" w:rsidP="009374C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A87A331" w14:textId="77777777" w:rsidR="009374CF" w:rsidRPr="00B44C7B" w:rsidRDefault="009374CF" w:rsidP="009374C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308C4640" w14:textId="77777777" w:rsidR="009374CF" w:rsidRPr="00B44C7B" w:rsidRDefault="009374CF" w:rsidP="009374C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6FC89D" w14:textId="77777777" w:rsidR="009374CF" w:rsidRPr="00B44C7B" w:rsidRDefault="009374CF" w:rsidP="009374CF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B6FEDD4" w14:textId="77777777" w:rsidR="009374CF" w:rsidRPr="00B44C7B" w:rsidRDefault="009374CF" w:rsidP="009374C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0399BD" w14:textId="77777777" w:rsidR="009374CF" w:rsidRPr="00B44C7B" w:rsidRDefault="009374CF" w:rsidP="00937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2D9239" w14:textId="77777777" w:rsidR="009374CF" w:rsidRPr="00B44C7B" w:rsidRDefault="009374CF" w:rsidP="009374C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4F4EC7" w14:textId="77777777" w:rsidR="009374CF" w:rsidRPr="00B44C7B" w:rsidRDefault="009374CF" w:rsidP="00937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8E0730" w14:textId="77777777" w:rsidR="009374CF" w:rsidRPr="00B44C7B" w:rsidRDefault="009374CF" w:rsidP="009374C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6AB55" w14:textId="62C86AB7" w:rsidR="009374CF" w:rsidRPr="00AB57E3" w:rsidRDefault="009374CF" w:rsidP="00937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0B198D">
              <w:rPr>
                <w:rFonts w:ascii="Angsana New" w:hAnsi="Angsana New"/>
                <w:b/>
                <w:bCs/>
                <w:sz w:val="20"/>
                <w:lang w:bidi="th-TH"/>
              </w:rPr>
              <w:t>1,171,349</w:t>
            </w:r>
          </w:p>
        </w:tc>
        <w:tc>
          <w:tcPr>
            <w:tcW w:w="180" w:type="dxa"/>
            <w:vAlign w:val="bottom"/>
          </w:tcPr>
          <w:p w14:paraId="76D7AF1F" w14:textId="77777777" w:rsidR="009374CF" w:rsidRPr="00AB57E3" w:rsidRDefault="009374CF" w:rsidP="009374C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630E5" w14:textId="47DC908D" w:rsidR="009374CF" w:rsidRPr="00AB57E3" w:rsidRDefault="009374CF" w:rsidP="009374C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0B198D">
              <w:rPr>
                <w:rFonts w:ascii="Angsana New" w:hAnsi="Angsana New"/>
                <w:b/>
                <w:bCs/>
                <w:sz w:val="20"/>
                <w:lang w:bidi="th-TH"/>
              </w:rPr>
              <w:t>1,171,349</w:t>
            </w:r>
          </w:p>
        </w:tc>
        <w:tc>
          <w:tcPr>
            <w:tcW w:w="178" w:type="dxa"/>
            <w:gridSpan w:val="2"/>
            <w:vAlign w:val="bottom"/>
          </w:tcPr>
          <w:p w14:paraId="2A6EAC1E" w14:textId="77777777" w:rsidR="009374CF" w:rsidRPr="00B44C7B" w:rsidRDefault="009374CF" w:rsidP="00937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DB617" w14:textId="4D0603F6" w:rsidR="009374CF" w:rsidRPr="00B44C7B" w:rsidRDefault="009374CF" w:rsidP="009374CF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CF7D3A" w14:textId="77777777" w:rsidR="009374CF" w:rsidRPr="00B44C7B" w:rsidRDefault="009374CF" w:rsidP="009374CF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3F110" w14:textId="303A3297" w:rsidR="009374CF" w:rsidRPr="00B44C7B" w:rsidRDefault="009374CF" w:rsidP="009374CF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53CC077A" w14:textId="5547ABBC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39943206" w14:textId="054FEB26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65FCB18C" w14:textId="2A343029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02687DAE" w14:textId="33171DCD" w:rsidR="00C815D9" w:rsidRPr="00C815D9" w:rsidRDefault="00C815D9" w:rsidP="00C815D9">
      <w:pPr>
        <w:rPr>
          <w:rFonts w:ascii="Angsana New" w:hAnsi="Angsana New"/>
          <w:sz w:val="16"/>
          <w:szCs w:val="16"/>
        </w:rPr>
        <w:sectPr w:rsidR="00C815D9" w:rsidRPr="00C815D9" w:rsidSect="0095740D">
          <w:pgSz w:w="16834" w:h="11909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08899931" w14:textId="6F9E318F" w:rsidR="00BF3DAB" w:rsidRPr="00E635F9" w:rsidRDefault="00571348" w:rsidP="00174B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3" w:name="_Hlk109651150"/>
      <w:r w:rsidRPr="00E635F9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E1BBEA5" w14:textId="77777777" w:rsidR="005644D0" w:rsidRDefault="005644D0" w:rsidP="005644D0">
      <w:pPr>
        <w:ind w:left="540"/>
        <w:rPr>
          <w:rFonts w:ascii="Angsana New" w:hAnsi="Angsana New"/>
          <w:bCs/>
          <w:sz w:val="30"/>
          <w:szCs w:val="30"/>
        </w:rPr>
      </w:pPr>
    </w:p>
    <w:p w14:paraId="496D955C" w14:textId="10C6E8B9" w:rsidR="005644D0" w:rsidRPr="006B07E9" w:rsidRDefault="005644D0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</w:t>
      </w:r>
      <w:r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561E5A" w:rsidRPr="00561E5A">
        <w:rPr>
          <w:rFonts w:ascii="Angsana New" w:hAnsi="Angsana New"/>
          <w:sz w:val="30"/>
          <w:szCs w:val="30"/>
        </w:rPr>
        <w:t xml:space="preserve">31 </w:t>
      </w:r>
      <w:r w:rsidR="00561E5A" w:rsidRPr="00561E5A">
        <w:rPr>
          <w:rFonts w:ascii="Angsana New" w:hAnsi="Angsana New"/>
          <w:sz w:val="30"/>
          <w:szCs w:val="30"/>
          <w:cs/>
        </w:rPr>
        <w:t xml:space="preserve">มีนาคม </w:t>
      </w:r>
      <w:r w:rsidR="00561E5A" w:rsidRPr="00561E5A">
        <w:rPr>
          <w:rFonts w:ascii="Angsana New" w:hAnsi="Angsana New"/>
          <w:sz w:val="30"/>
          <w:szCs w:val="30"/>
        </w:rPr>
        <w:t>256</w:t>
      </w:r>
      <w:r w:rsidR="00561E5A">
        <w:rPr>
          <w:rFonts w:ascii="Angsana New" w:hAnsi="Angsana New"/>
          <w:sz w:val="30"/>
          <w:szCs w:val="30"/>
        </w:rPr>
        <w:t>7</w:t>
      </w:r>
      <w:r w:rsidR="00561E5A" w:rsidRPr="00561E5A">
        <w:rPr>
          <w:rFonts w:ascii="Angsana New" w:hAnsi="Angsana New"/>
          <w:sz w:val="30"/>
          <w:szCs w:val="30"/>
        </w:rPr>
        <w:t xml:space="preserve"> </w:t>
      </w:r>
      <w:r w:rsidR="00561E5A" w:rsidRPr="00561E5A">
        <w:rPr>
          <w:rFonts w:ascii="Angsana New" w:hAnsi="Angsana New"/>
          <w:sz w:val="30"/>
          <w:szCs w:val="30"/>
          <w:cs/>
        </w:rPr>
        <w:t xml:space="preserve">และ </w:t>
      </w:r>
      <w:r w:rsidR="00561E5A" w:rsidRPr="00561E5A">
        <w:rPr>
          <w:rFonts w:ascii="Angsana New" w:hAnsi="Angsana New"/>
          <w:sz w:val="30"/>
          <w:szCs w:val="30"/>
        </w:rPr>
        <w:t xml:space="preserve">31 </w:t>
      </w:r>
      <w:r w:rsidR="00561E5A" w:rsidRPr="00561E5A">
        <w:rPr>
          <w:rFonts w:ascii="Angsana New" w:hAnsi="Angsana New"/>
          <w:sz w:val="30"/>
          <w:szCs w:val="30"/>
          <w:cs/>
        </w:rPr>
        <w:t xml:space="preserve">ธันวาคม </w:t>
      </w:r>
      <w:r w:rsidR="00561E5A" w:rsidRPr="00561E5A">
        <w:rPr>
          <w:rFonts w:ascii="Angsana New" w:hAnsi="Angsana New"/>
          <w:sz w:val="30"/>
          <w:szCs w:val="30"/>
        </w:rPr>
        <w:t>256</w:t>
      </w:r>
      <w:r w:rsidR="00561E5A">
        <w:rPr>
          <w:rFonts w:ascii="Angsana New" w:hAnsi="Angsana New"/>
          <w:sz w:val="30"/>
          <w:szCs w:val="30"/>
        </w:rPr>
        <w:t>6</w:t>
      </w:r>
      <w:r w:rsidRPr="003748DE">
        <w:rPr>
          <w:rFonts w:ascii="Angsana New" w:hAnsi="Angsana New"/>
          <w:sz w:val="30"/>
          <w:szCs w:val="30"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และเงินปันผลรับ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561E5A"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561E5A" w:rsidRPr="00561E5A">
        <w:rPr>
          <w:rFonts w:ascii="Angsana New" w:hAnsi="Angsana New"/>
          <w:sz w:val="30"/>
          <w:szCs w:val="30"/>
        </w:rPr>
        <w:t xml:space="preserve">31 </w:t>
      </w:r>
      <w:r w:rsidR="00561E5A" w:rsidRPr="00561E5A">
        <w:rPr>
          <w:rFonts w:ascii="Angsana New" w:hAnsi="Angsana New"/>
          <w:sz w:val="30"/>
          <w:szCs w:val="30"/>
          <w:cs/>
        </w:rPr>
        <w:t>มีนาคม</w:t>
      </w:r>
      <w:r w:rsidRPr="006B07E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C07C6F6" w14:textId="77777777" w:rsidR="005644D0" w:rsidRDefault="005644D0" w:rsidP="005644D0">
      <w:pPr>
        <w:ind w:left="540"/>
        <w:rPr>
          <w:rFonts w:ascii="Angsana New" w:hAnsi="Angsana New"/>
          <w:bCs/>
          <w:sz w:val="30"/>
          <w:szCs w:val="30"/>
        </w:rPr>
      </w:pPr>
    </w:p>
    <w:tbl>
      <w:tblPr>
        <w:tblW w:w="143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194"/>
      </w:tblGrid>
      <w:tr w:rsidR="005644D0" w:rsidRPr="00951152" w14:paraId="019CB036" w14:textId="77777777" w:rsidTr="008A4122">
        <w:trPr>
          <w:cantSplit/>
          <w:tblHeader/>
        </w:trPr>
        <w:tc>
          <w:tcPr>
            <w:tcW w:w="4320" w:type="dxa"/>
          </w:tcPr>
          <w:p w14:paraId="21688B5C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14" w:type="dxa"/>
            <w:gridSpan w:val="15"/>
          </w:tcPr>
          <w:p w14:paraId="42B7008B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11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644D0" w:rsidRPr="00951152" w14:paraId="6E471456" w14:textId="77777777" w:rsidTr="008A4122">
        <w:trPr>
          <w:cantSplit/>
          <w:tblHeader/>
        </w:trPr>
        <w:tc>
          <w:tcPr>
            <w:tcW w:w="4320" w:type="dxa"/>
          </w:tcPr>
          <w:p w14:paraId="7320C7A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4B9943AA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51C5B3E3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</w:tcPr>
          <w:p w14:paraId="2892F138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283CBE72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D62F1BB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14:paraId="17E0765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1929A90D" w14:textId="23964876" w:rsidR="005644D0" w:rsidRPr="001E13E3" w:rsidRDefault="005644D0" w:rsidP="001E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  <w:r w:rsidR="00A1306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</w:tr>
      <w:tr w:rsidR="00561E5A" w:rsidRPr="00951152" w14:paraId="378E0333" w14:textId="77777777" w:rsidTr="00FD2929">
        <w:trPr>
          <w:cantSplit/>
          <w:tblHeader/>
        </w:trPr>
        <w:tc>
          <w:tcPr>
            <w:tcW w:w="4320" w:type="dxa"/>
          </w:tcPr>
          <w:p w14:paraId="37E4256C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67C7594" w14:textId="4CA05D6D" w:rsidR="00561E5A" w:rsidRPr="00561E5A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1E5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FB78456" w14:textId="77777777" w:rsidR="00561E5A" w:rsidRPr="00561E5A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5C9B5A" w14:textId="393889E6" w:rsidR="00561E5A" w:rsidRPr="00561E5A" w:rsidRDefault="00561E5A" w:rsidP="00561E5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31</w:t>
            </w:r>
            <w:r w:rsidRPr="00561E5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31C0A9CE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473F2312" w14:textId="5427CC46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1E5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C313E35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82C5AD5" w14:textId="11E3F4EA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31</w:t>
            </w:r>
            <w:r w:rsidRPr="00561E5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08A58695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28B681" w14:textId="54FC7BA5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1E5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1EE4B6E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D08943" w14:textId="70FC8C58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31</w:t>
            </w:r>
            <w:r w:rsidRPr="00561E5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542EA20F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4EDAB63C" w14:textId="518AAF78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E167F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61E5A" w:rsidRPr="00951152" w14:paraId="3504DB9C" w14:textId="77777777" w:rsidTr="00486628">
        <w:trPr>
          <w:cantSplit/>
          <w:tblHeader/>
        </w:trPr>
        <w:tc>
          <w:tcPr>
            <w:tcW w:w="4320" w:type="dxa"/>
          </w:tcPr>
          <w:p w14:paraId="5E1D887A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099F11" w14:textId="603490E2" w:rsidR="00561E5A" w:rsidRPr="00561E5A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4228147C" w14:textId="77777777" w:rsidR="00561E5A" w:rsidRPr="00561E5A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6A6B390" w14:textId="33DCA3B9" w:rsidR="00561E5A" w:rsidRPr="00561E5A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14435EFA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79F511E" w14:textId="7753DBD6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35F7E3DC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ED416C" w14:textId="259CE3B4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05F37F31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9631BB2" w14:textId="72575D02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1A2A6289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712D505" w14:textId="0EB6DE01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88303F2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3B40AB" w14:textId="464059D6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8" w:type="dxa"/>
            <w:vAlign w:val="bottom"/>
          </w:tcPr>
          <w:p w14:paraId="3D2CAD39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14:paraId="75FE3A05" w14:textId="37941A2A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E2CD7" w:rsidRPr="00951152" w14:paraId="3B393AE6" w14:textId="77777777" w:rsidTr="008A4122">
        <w:trPr>
          <w:cantSplit/>
        </w:trPr>
        <w:tc>
          <w:tcPr>
            <w:tcW w:w="4320" w:type="dxa"/>
          </w:tcPr>
          <w:p w14:paraId="1669CB03" w14:textId="7FC27D71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340" w:type="dxa"/>
            <w:gridSpan w:val="3"/>
          </w:tcPr>
          <w:p w14:paraId="739DF5AC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0DE6C18C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-1" w:line="240" w:lineRule="auto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494" w:type="dxa"/>
            <w:gridSpan w:val="11"/>
          </w:tcPr>
          <w:p w14:paraId="689BC749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A445D5" w:rsidRPr="00951152" w14:paraId="59B62E41" w14:textId="77777777" w:rsidTr="008A4122">
        <w:trPr>
          <w:cantSplit/>
        </w:trPr>
        <w:tc>
          <w:tcPr>
            <w:tcW w:w="4320" w:type="dxa"/>
          </w:tcPr>
          <w:p w14:paraId="1D955B4E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05DC7956" w14:textId="68216723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80" w:type="dxa"/>
          </w:tcPr>
          <w:p w14:paraId="76277BFB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CC3EAC" w14:textId="23E97B3D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80" w:type="dxa"/>
          </w:tcPr>
          <w:p w14:paraId="2D8D3B4E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1E28EB9E" w14:textId="72A00E8A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22E3BC6E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5C08C00" w14:textId="3243D470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16C78CC8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7091A7" w14:textId="32E6C0C2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79906199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32FD11B0" w14:textId="34AAFD03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319C498E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BEA467" w14:textId="2F5EF9C5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3B5D8C3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2498669" w14:textId="1076AF4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45D5" w:rsidRPr="00951152" w14:paraId="1390BFB3" w14:textId="77777777" w:rsidTr="008A4122">
        <w:trPr>
          <w:cantSplit/>
        </w:trPr>
        <w:tc>
          <w:tcPr>
            <w:tcW w:w="4320" w:type="dxa"/>
          </w:tcPr>
          <w:p w14:paraId="3D1951BA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0F611C72" w14:textId="647EA665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B8D0D05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D3936DC" w14:textId="4F299984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66FA58AE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2D290558" w14:textId="015AC8C3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103,250</w:t>
            </w:r>
          </w:p>
        </w:tc>
        <w:tc>
          <w:tcPr>
            <w:tcW w:w="180" w:type="dxa"/>
          </w:tcPr>
          <w:p w14:paraId="19BEDDA8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A4A43F5" w14:textId="6F399464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103,250</w:t>
            </w:r>
          </w:p>
        </w:tc>
        <w:tc>
          <w:tcPr>
            <w:tcW w:w="180" w:type="dxa"/>
          </w:tcPr>
          <w:p w14:paraId="1E1DE440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CA2158" w14:textId="597DA592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103,250</w:t>
            </w:r>
          </w:p>
        </w:tc>
        <w:tc>
          <w:tcPr>
            <w:tcW w:w="180" w:type="dxa"/>
          </w:tcPr>
          <w:p w14:paraId="146E32B8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29C7929" w14:textId="1EB91962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103,250</w:t>
            </w:r>
          </w:p>
        </w:tc>
        <w:tc>
          <w:tcPr>
            <w:tcW w:w="180" w:type="dxa"/>
          </w:tcPr>
          <w:p w14:paraId="27E0FC34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D38165A" w14:textId="69A0B861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BBE7520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4A04557" w14:textId="342F016C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45D5" w:rsidRPr="00951152" w14:paraId="3F64743A" w14:textId="77777777" w:rsidTr="008A4122">
        <w:trPr>
          <w:cantSplit/>
        </w:trPr>
        <w:tc>
          <w:tcPr>
            <w:tcW w:w="4320" w:type="dxa"/>
          </w:tcPr>
          <w:p w14:paraId="3316E622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1087715C" w14:textId="69C2541E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7148314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8F579FF" w14:textId="09F34C4D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6C55FC68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9C11AA4" w14:textId="12D48170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80" w:type="dxa"/>
          </w:tcPr>
          <w:p w14:paraId="4027DEF8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4A19E51" w14:textId="0EFEBA04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80" w:type="dxa"/>
          </w:tcPr>
          <w:p w14:paraId="57437B8A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2E74F79" w14:textId="4445BCBD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66,054</w:t>
            </w:r>
          </w:p>
        </w:tc>
        <w:tc>
          <w:tcPr>
            <w:tcW w:w="180" w:type="dxa"/>
          </w:tcPr>
          <w:p w14:paraId="0EE0B5D8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DACCDA0" w14:textId="3E0F8E68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66,054</w:t>
            </w:r>
          </w:p>
        </w:tc>
        <w:tc>
          <w:tcPr>
            <w:tcW w:w="180" w:type="dxa"/>
          </w:tcPr>
          <w:p w14:paraId="495948C5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14978A6" w14:textId="55CE5BD2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AA62BED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53F02912" w14:textId="0A5662C8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45D5" w:rsidRPr="00951152" w14:paraId="7D3F19F8" w14:textId="77777777" w:rsidTr="008A4122">
        <w:trPr>
          <w:cantSplit/>
        </w:trPr>
        <w:tc>
          <w:tcPr>
            <w:tcW w:w="4320" w:type="dxa"/>
          </w:tcPr>
          <w:p w14:paraId="0BCBA300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1E38E6E2" w14:textId="5F220486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07FE2234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72DDE9" w14:textId="55C2D64D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40B81640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13A7096" w14:textId="7D7659AF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80" w:type="dxa"/>
          </w:tcPr>
          <w:p w14:paraId="69FE1470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6306E5" w14:textId="5D32DE54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80" w:type="dxa"/>
          </w:tcPr>
          <w:p w14:paraId="190C62D9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B38E8A4" w14:textId="42666B50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22,103</w:t>
            </w:r>
          </w:p>
        </w:tc>
        <w:tc>
          <w:tcPr>
            <w:tcW w:w="180" w:type="dxa"/>
          </w:tcPr>
          <w:p w14:paraId="21418BD6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A9E4351" w14:textId="75D70265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22,103</w:t>
            </w:r>
          </w:p>
        </w:tc>
        <w:tc>
          <w:tcPr>
            <w:tcW w:w="180" w:type="dxa"/>
          </w:tcPr>
          <w:p w14:paraId="54896B91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6F07E28" w14:textId="68A5676B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3248E43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6C726FFC" w14:textId="2F183E44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45D5" w:rsidRPr="00951152" w14:paraId="7D4BDA97" w14:textId="77777777" w:rsidTr="008A4122">
        <w:trPr>
          <w:cantSplit/>
        </w:trPr>
        <w:tc>
          <w:tcPr>
            <w:tcW w:w="4320" w:type="dxa"/>
          </w:tcPr>
          <w:p w14:paraId="78D43002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แพนเทอรา มอเตอร์ส จำกัด </w:t>
            </w:r>
          </w:p>
        </w:tc>
        <w:tc>
          <w:tcPr>
            <w:tcW w:w="1080" w:type="dxa"/>
          </w:tcPr>
          <w:p w14:paraId="7F42B2BC" w14:textId="37146BA9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CCFD9CC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CE3388F" w14:textId="2EA427E2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03FD8A70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0B49EEA" w14:textId="405B9C8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13,750</w:t>
            </w:r>
          </w:p>
        </w:tc>
        <w:tc>
          <w:tcPr>
            <w:tcW w:w="180" w:type="dxa"/>
          </w:tcPr>
          <w:p w14:paraId="1C4141A4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E7FE0C3" w14:textId="0388232C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13,750</w:t>
            </w:r>
          </w:p>
        </w:tc>
        <w:tc>
          <w:tcPr>
            <w:tcW w:w="180" w:type="dxa"/>
          </w:tcPr>
          <w:p w14:paraId="5ADE4472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BF4BEAE" w14:textId="6E2FAEEE" w:rsidR="00A445D5" w:rsidRPr="007D1CF3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13,750</w:t>
            </w:r>
          </w:p>
        </w:tc>
        <w:tc>
          <w:tcPr>
            <w:tcW w:w="180" w:type="dxa"/>
          </w:tcPr>
          <w:p w14:paraId="1743D6F4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09A1BE5" w14:textId="5483DBFE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13,750</w:t>
            </w:r>
          </w:p>
        </w:tc>
        <w:tc>
          <w:tcPr>
            <w:tcW w:w="180" w:type="dxa"/>
          </w:tcPr>
          <w:p w14:paraId="532CDE15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50A6D0" w14:textId="2C7D75CC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01C7BF0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3FCB8220" w14:textId="5019859A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45D5" w:rsidRPr="00951152" w14:paraId="15F6938C" w14:textId="77777777" w:rsidTr="008A4122">
        <w:trPr>
          <w:cantSplit/>
        </w:trPr>
        <w:tc>
          <w:tcPr>
            <w:tcW w:w="4320" w:type="dxa"/>
          </w:tcPr>
          <w:p w14:paraId="620DD24F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4749F97D" w14:textId="25730A36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80" w:type="dxa"/>
          </w:tcPr>
          <w:p w14:paraId="7BF5139D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3FE5AC3" w14:textId="6A9ACFC2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80" w:type="dxa"/>
          </w:tcPr>
          <w:p w14:paraId="4FEC8D88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0FE7811" w14:textId="1590B259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25,250</w:t>
            </w:r>
          </w:p>
        </w:tc>
        <w:tc>
          <w:tcPr>
            <w:tcW w:w="180" w:type="dxa"/>
          </w:tcPr>
          <w:p w14:paraId="7D50FFF6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7786DC4" w14:textId="18B9FC9E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25,250</w:t>
            </w:r>
          </w:p>
        </w:tc>
        <w:tc>
          <w:tcPr>
            <w:tcW w:w="180" w:type="dxa"/>
          </w:tcPr>
          <w:p w14:paraId="5217B32C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24176F3" w14:textId="3656DC9E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276,651</w:t>
            </w:r>
          </w:p>
        </w:tc>
        <w:tc>
          <w:tcPr>
            <w:tcW w:w="180" w:type="dxa"/>
          </w:tcPr>
          <w:p w14:paraId="547D2B8E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0FCDA59" w14:textId="619B907D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276,651</w:t>
            </w:r>
          </w:p>
        </w:tc>
        <w:tc>
          <w:tcPr>
            <w:tcW w:w="180" w:type="dxa"/>
          </w:tcPr>
          <w:p w14:paraId="5F517A85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D639A0" w14:textId="641CEB99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C6D8BE3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19C585B" w14:textId="7E27490C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45D5" w:rsidRPr="00951152" w14:paraId="4EE1F069" w14:textId="77777777" w:rsidTr="008A4122">
        <w:trPr>
          <w:cantSplit/>
        </w:trPr>
        <w:tc>
          <w:tcPr>
            <w:tcW w:w="4320" w:type="dxa"/>
          </w:tcPr>
          <w:p w14:paraId="712352D1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32D1E60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4F32BDB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E64874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0764016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583CE" w14:textId="6424998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905E21">
              <w:rPr>
                <w:rFonts w:ascii="Angsana New" w:hAnsi="Angsana New"/>
                <w:b/>
                <w:bCs/>
                <w:sz w:val="28"/>
                <w:szCs w:val="28"/>
              </w:rPr>
              <w:t>,250</w:t>
            </w:r>
          </w:p>
        </w:tc>
        <w:tc>
          <w:tcPr>
            <w:tcW w:w="180" w:type="dxa"/>
          </w:tcPr>
          <w:p w14:paraId="241E3A53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03661" w14:textId="1E47560E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905E21">
              <w:rPr>
                <w:rFonts w:ascii="Angsana New" w:hAnsi="Angsana New"/>
                <w:b/>
                <w:bCs/>
                <w:sz w:val="28"/>
                <w:szCs w:val="28"/>
              </w:rPr>
              <w:t>,250</w:t>
            </w:r>
          </w:p>
        </w:tc>
        <w:tc>
          <w:tcPr>
            <w:tcW w:w="180" w:type="dxa"/>
          </w:tcPr>
          <w:p w14:paraId="2122F1DE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A5A831" w14:textId="51E6FE20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05E21">
              <w:rPr>
                <w:rFonts w:ascii="Angsana New" w:hAnsi="Angsana New"/>
                <w:b/>
                <w:bCs/>
                <w:sz w:val="28"/>
                <w:szCs w:val="28"/>
              </w:rPr>
              <w:t>,808</w:t>
            </w:r>
          </w:p>
        </w:tc>
        <w:tc>
          <w:tcPr>
            <w:tcW w:w="180" w:type="dxa"/>
          </w:tcPr>
          <w:p w14:paraId="723231C5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AC47D5" w14:textId="14C51B89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05E21">
              <w:rPr>
                <w:rFonts w:ascii="Angsana New" w:hAnsi="Angsana New"/>
                <w:b/>
                <w:bCs/>
                <w:sz w:val="28"/>
                <w:szCs w:val="28"/>
              </w:rPr>
              <w:t>,808</w:t>
            </w:r>
          </w:p>
        </w:tc>
        <w:tc>
          <w:tcPr>
            <w:tcW w:w="180" w:type="dxa"/>
          </w:tcPr>
          <w:p w14:paraId="0E4C7433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127663" w14:textId="12D38CA3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1E5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D546DBC" w14:textId="77777777" w:rsidR="00A445D5" w:rsidRPr="00951152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B02A0DD" w14:textId="12A0EA17" w:rsidR="00A445D5" w:rsidRPr="00561E5A" w:rsidRDefault="00A445D5" w:rsidP="00A4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1E5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495F085" w14:textId="67391766" w:rsidR="005644D0" w:rsidRDefault="005644D0" w:rsidP="00DC1B32">
      <w:pPr>
        <w:ind w:left="540"/>
        <w:rPr>
          <w:rFonts w:ascii="Angsana New" w:hAnsi="Angsana New"/>
          <w:bCs/>
          <w:sz w:val="30"/>
          <w:szCs w:val="30"/>
        </w:rPr>
      </w:pPr>
    </w:p>
    <w:p w14:paraId="21D090E8" w14:textId="0D9FEA62" w:rsidR="0069224B" w:rsidRDefault="0069224B" w:rsidP="00DC1B32">
      <w:pPr>
        <w:ind w:left="540"/>
        <w:rPr>
          <w:rFonts w:ascii="Angsana New" w:hAnsi="Angsana New"/>
          <w:bCs/>
          <w:sz w:val="30"/>
          <w:szCs w:val="30"/>
          <w:cs/>
        </w:rPr>
      </w:pPr>
    </w:p>
    <w:p w14:paraId="4AEF6E98" w14:textId="77777777" w:rsidR="0069224B" w:rsidRDefault="00692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4DFA1261" w14:textId="7049E4DA" w:rsidR="00D810FD" w:rsidRDefault="00D810FD" w:rsidP="00DC1B32">
      <w:pPr>
        <w:ind w:left="540"/>
        <w:rPr>
          <w:rFonts w:ascii="Angsana New" w:hAnsi="Angsana New"/>
          <w:bCs/>
          <w:sz w:val="30"/>
          <w:szCs w:val="30"/>
        </w:rPr>
        <w:sectPr w:rsidR="00D810FD" w:rsidSect="0095740D">
          <w:pgSz w:w="16834" w:h="11909" w:orient="landscape" w:code="9"/>
          <w:pgMar w:top="691" w:right="1152" w:bottom="576" w:left="1152" w:header="576" w:footer="720" w:gutter="0"/>
          <w:cols w:space="720"/>
          <w:docGrid w:linePitch="245"/>
        </w:sectPr>
      </w:pPr>
    </w:p>
    <w:p w14:paraId="4CC61404" w14:textId="584A50B3" w:rsidR="005E65C8" w:rsidRPr="00A65F2A" w:rsidRDefault="005E65C8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4" w:name="OLE_LINK1"/>
      <w:bookmarkEnd w:id="3"/>
      <w:r w:rsidRPr="00A65F2A">
        <w:rPr>
          <w:rFonts w:ascii="Angsana New" w:hAnsi="Angsana New" w:hint="cs"/>
          <w:bCs/>
          <w:sz w:val="30"/>
          <w:szCs w:val="30"/>
          <w:cs/>
        </w:rPr>
        <w:lastRenderedPageBreak/>
        <w:t>การดำเนินงานร่วมกัน</w:t>
      </w:r>
    </w:p>
    <w:p w14:paraId="6A3EDDB5" w14:textId="77777777" w:rsidR="00765C01" w:rsidRPr="00A65F2A" w:rsidRDefault="00765C01" w:rsidP="0076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0"/>
          <w:szCs w:val="20"/>
        </w:rPr>
      </w:pPr>
    </w:p>
    <w:p w14:paraId="2EA0F702" w14:textId="6BBED7AB" w:rsidR="006A5548" w:rsidRDefault="006A5548" w:rsidP="00A94B1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65F2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65F2A">
        <w:rPr>
          <w:rFonts w:ascii="Angsana New" w:hAnsi="Angsana New"/>
          <w:sz w:val="30"/>
          <w:szCs w:val="30"/>
        </w:rPr>
        <w:t xml:space="preserve">4 </w:t>
      </w:r>
      <w:r w:rsidRPr="00A65F2A">
        <w:rPr>
          <w:rFonts w:ascii="Angsana New" w:hAnsi="Angsana New"/>
          <w:sz w:val="30"/>
          <w:szCs w:val="30"/>
          <w:cs/>
        </w:rPr>
        <w:t xml:space="preserve">มีนาคม </w:t>
      </w:r>
      <w:r w:rsidRPr="00A65F2A">
        <w:rPr>
          <w:rFonts w:ascii="Angsana New" w:hAnsi="Angsana New"/>
          <w:sz w:val="30"/>
          <w:szCs w:val="30"/>
        </w:rPr>
        <w:t xml:space="preserve">2567 </w:t>
      </w:r>
      <w:r w:rsidR="00BE32EC" w:rsidRPr="00A65F2A">
        <w:rPr>
          <w:rFonts w:ascii="Angsana New" w:hAnsi="Angsana New"/>
          <w:sz w:val="30"/>
          <w:szCs w:val="30"/>
          <w:cs/>
        </w:rPr>
        <w:t>กิจการร่วมค้า</w:t>
      </w:r>
      <w:r w:rsidR="00BE32EC" w:rsidRPr="00A65F2A">
        <w:rPr>
          <w:rFonts w:ascii="Angsana New" w:hAnsi="Angsana New"/>
          <w:sz w:val="30"/>
          <w:szCs w:val="30"/>
        </w:rPr>
        <w:t xml:space="preserve"> </w:t>
      </w:r>
      <w:r w:rsidRPr="00A65F2A">
        <w:rPr>
          <w:rFonts w:ascii="Angsana New" w:hAnsi="Angsana New"/>
          <w:sz w:val="30"/>
          <w:szCs w:val="30"/>
          <w:cs/>
        </w:rPr>
        <w:t xml:space="preserve">กลุ่มร่วมทำงาน </w:t>
      </w:r>
      <w:r w:rsidRPr="00A65F2A">
        <w:rPr>
          <w:rFonts w:ascii="Angsana New" w:hAnsi="Angsana New"/>
          <w:sz w:val="30"/>
          <w:szCs w:val="30"/>
        </w:rPr>
        <w:t xml:space="preserve">SCN-CHO </w:t>
      </w:r>
      <w:r w:rsidRPr="00A65F2A">
        <w:rPr>
          <w:rFonts w:ascii="Angsana New" w:hAnsi="Angsana New"/>
          <w:sz w:val="30"/>
          <w:szCs w:val="30"/>
          <w:cs/>
        </w:rPr>
        <w:t>ได้ส่งหนังสือบอกเลิกสัญญาซื้อขายและซ่อมแซมบำรุงรักษารถยนต์โดยสารปรับอากาศใช้เชื้อเพลิงก๊าซธรรมชาติ (</w:t>
      </w:r>
      <w:r w:rsidRPr="00A65F2A">
        <w:rPr>
          <w:rFonts w:ascii="Angsana New" w:hAnsi="Angsana New"/>
          <w:sz w:val="30"/>
          <w:szCs w:val="30"/>
        </w:rPr>
        <w:t xml:space="preserve">NGV) </w:t>
      </w:r>
      <w:r w:rsidRPr="00A65F2A">
        <w:rPr>
          <w:rFonts w:ascii="Angsana New" w:hAnsi="Angsana New"/>
          <w:sz w:val="30"/>
          <w:szCs w:val="30"/>
          <w:cs/>
        </w:rPr>
        <w:t xml:space="preserve">จำนวน </w:t>
      </w:r>
      <w:r w:rsidRPr="00A65F2A">
        <w:rPr>
          <w:rFonts w:ascii="Angsana New" w:hAnsi="Angsana New"/>
          <w:sz w:val="30"/>
          <w:szCs w:val="30"/>
        </w:rPr>
        <w:t xml:space="preserve">489 </w:t>
      </w:r>
      <w:r w:rsidRPr="00A65F2A">
        <w:rPr>
          <w:rFonts w:ascii="Angsana New" w:hAnsi="Angsana New"/>
          <w:sz w:val="30"/>
          <w:szCs w:val="30"/>
          <w:cs/>
        </w:rPr>
        <w:t>คัน กับองค์การขนส่งมวลชนกรุงเทพ อันเนื่องมาจากมีสาเหตุบางประการซึ่งทำให้</w:t>
      </w:r>
      <w:r w:rsidR="008743FA" w:rsidRPr="00A65F2A">
        <w:rPr>
          <w:rFonts w:ascii="Angsana New" w:hAnsi="Angsana New"/>
          <w:sz w:val="30"/>
          <w:szCs w:val="30"/>
          <w:cs/>
        </w:rPr>
        <w:t>กิจการร่วมค้า</w:t>
      </w:r>
      <w:r w:rsidR="008743FA" w:rsidRPr="00A65F2A">
        <w:rPr>
          <w:rFonts w:ascii="Angsana New" w:hAnsi="Angsana New"/>
          <w:sz w:val="30"/>
          <w:szCs w:val="30"/>
        </w:rPr>
        <w:t xml:space="preserve"> </w:t>
      </w:r>
      <w:r w:rsidR="008743FA" w:rsidRPr="00A65F2A">
        <w:rPr>
          <w:rFonts w:ascii="Angsana New" w:hAnsi="Angsana New"/>
          <w:sz w:val="30"/>
          <w:szCs w:val="30"/>
          <w:cs/>
        </w:rPr>
        <w:t xml:space="preserve">กลุ่มร่วมทำงาน </w:t>
      </w:r>
      <w:r w:rsidR="008743FA" w:rsidRPr="00A65F2A">
        <w:rPr>
          <w:rFonts w:ascii="Angsana New" w:hAnsi="Angsana New"/>
          <w:sz w:val="30"/>
          <w:szCs w:val="30"/>
        </w:rPr>
        <w:t>SCN-CHO</w:t>
      </w:r>
      <w:r w:rsidR="008743FA" w:rsidRPr="00A65F2A">
        <w:rPr>
          <w:rFonts w:ascii="Angsana New" w:hAnsi="Angsana New"/>
          <w:sz w:val="30"/>
          <w:szCs w:val="30"/>
          <w:cs/>
        </w:rPr>
        <w:t xml:space="preserve"> </w:t>
      </w:r>
      <w:r w:rsidRPr="00A65F2A">
        <w:rPr>
          <w:rFonts w:ascii="Angsana New" w:hAnsi="Angsana New"/>
          <w:sz w:val="30"/>
          <w:szCs w:val="30"/>
          <w:cs/>
        </w:rPr>
        <w:t>ไม่สามารถดำเนินงานตามข้อกำหนดในสัญญาได้</w:t>
      </w:r>
      <w:r w:rsidR="00AB2324">
        <w:rPr>
          <w:rFonts w:ascii="Angsana New" w:hAnsi="Angsana New"/>
          <w:sz w:val="30"/>
          <w:szCs w:val="30"/>
        </w:rPr>
        <w:t xml:space="preserve"> </w:t>
      </w:r>
    </w:p>
    <w:p w14:paraId="4314BF58" w14:textId="77777777" w:rsidR="00765C01" w:rsidRPr="00A94B18" w:rsidRDefault="00765C01" w:rsidP="0076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0"/>
          <w:szCs w:val="20"/>
        </w:rPr>
      </w:pPr>
    </w:p>
    <w:p w14:paraId="0BE1D6E8" w14:textId="009E1CDE" w:rsidR="00297A37" w:rsidRPr="00E635F9" w:rsidRDefault="00297A37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E635F9">
        <w:rPr>
          <w:rFonts w:ascii="Angsana New" w:hAnsi="Angsana New"/>
          <w:bCs/>
          <w:sz w:val="30"/>
          <w:szCs w:val="30"/>
          <w:cs/>
        </w:rPr>
        <w:t>ที่ดิน อาคารและอุปกรณ์</w:t>
      </w:r>
    </w:p>
    <w:p w14:paraId="50755672" w14:textId="77777777" w:rsidR="005644D0" w:rsidRPr="00A94B18" w:rsidRDefault="005644D0" w:rsidP="0074054B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13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18"/>
        <w:gridCol w:w="1350"/>
        <w:gridCol w:w="180"/>
        <w:gridCol w:w="1692"/>
        <w:gridCol w:w="73"/>
      </w:tblGrid>
      <w:tr w:rsidR="00FA759C" w:rsidRPr="005644D0" w14:paraId="5665955B" w14:textId="77777777" w:rsidTr="004864C0">
        <w:trPr>
          <w:gridAfter w:val="1"/>
          <w:wAfter w:w="73" w:type="dxa"/>
          <w:cantSplit/>
          <w:tblHeader/>
        </w:trPr>
        <w:tc>
          <w:tcPr>
            <w:tcW w:w="6318" w:type="dxa"/>
            <w:vAlign w:val="bottom"/>
          </w:tcPr>
          <w:p w14:paraId="408235DF" w14:textId="651A72C7" w:rsidR="00FA759C" w:rsidRPr="00FA759C" w:rsidRDefault="00FA759C" w:rsidP="00FA759C">
            <w:pPr>
              <w:pStyle w:val="acctfourfigures"/>
              <w:tabs>
                <w:tab w:val="left" w:pos="720"/>
              </w:tabs>
              <w:spacing w:line="240" w:lineRule="auto"/>
              <w:ind w:left="193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  <w:vAlign w:val="bottom"/>
          </w:tcPr>
          <w:p w14:paraId="2993A356" w14:textId="77777777" w:rsidR="00FA759C" w:rsidRPr="005644D0" w:rsidRDefault="00FA759C" w:rsidP="00FA7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4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FEDED31" w14:textId="77777777" w:rsidR="00FA759C" w:rsidRPr="005644D0" w:rsidRDefault="00FA759C" w:rsidP="00FA75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92" w:type="dxa"/>
            <w:vAlign w:val="bottom"/>
          </w:tcPr>
          <w:p w14:paraId="05B12734" w14:textId="77777777" w:rsidR="00FA759C" w:rsidRPr="005644D0" w:rsidRDefault="00FA759C" w:rsidP="00FA759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644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839A46B" w14:textId="77777777" w:rsidR="00FA759C" w:rsidRPr="005644D0" w:rsidRDefault="00FA759C" w:rsidP="00FA759C">
            <w:pPr>
              <w:pStyle w:val="acctmergecolhdg"/>
              <w:spacing w:line="240" w:lineRule="auto"/>
              <w:ind w:right="-12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644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FA759C" w:rsidRPr="005644D0" w14:paraId="54A58934" w14:textId="77777777" w:rsidTr="004864C0">
        <w:trPr>
          <w:gridAfter w:val="1"/>
          <w:wAfter w:w="73" w:type="dxa"/>
          <w:cantSplit/>
        </w:trPr>
        <w:tc>
          <w:tcPr>
            <w:tcW w:w="6318" w:type="dxa"/>
          </w:tcPr>
          <w:p w14:paraId="121FA0E6" w14:textId="77777777" w:rsidR="00FA759C" w:rsidRPr="005644D0" w:rsidRDefault="00FA759C" w:rsidP="00FA759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22" w:type="dxa"/>
            <w:gridSpan w:val="3"/>
          </w:tcPr>
          <w:p w14:paraId="6FD4E015" w14:textId="77777777" w:rsidR="00FA759C" w:rsidRPr="005644D0" w:rsidRDefault="00FA759C" w:rsidP="00FA75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644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A759C" w:rsidRPr="005644D0" w14:paraId="59A19167" w14:textId="77777777" w:rsidTr="004864C0">
        <w:trPr>
          <w:cantSplit/>
        </w:trPr>
        <w:tc>
          <w:tcPr>
            <w:tcW w:w="6318" w:type="dxa"/>
          </w:tcPr>
          <w:p w14:paraId="6D8D683B" w14:textId="4CC3E007" w:rsidR="00FA759C" w:rsidRPr="005644D0" w:rsidRDefault="00FA759C" w:rsidP="00FA759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5644D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และการโอนเข้า</w:t>
            </w:r>
            <w:r w:rsidRPr="005644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CF05A09" w14:textId="51742281" w:rsidR="00FA759C" w:rsidRPr="006A2055" w:rsidRDefault="00CD0597" w:rsidP="00FA75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23,5</w:t>
            </w:r>
            <w:r w:rsidR="004F49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80" w:type="dxa"/>
          </w:tcPr>
          <w:p w14:paraId="1BBADFF1" w14:textId="77777777" w:rsidR="00FA759C" w:rsidRPr="006A2055" w:rsidRDefault="00FA759C" w:rsidP="00FA759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gridSpan w:val="2"/>
          </w:tcPr>
          <w:p w14:paraId="6B2DDDC4" w14:textId="6139DBA4" w:rsidR="00FA759C" w:rsidRPr="006A2055" w:rsidRDefault="00CD0597" w:rsidP="00FA759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23,221</w:t>
            </w:r>
          </w:p>
        </w:tc>
      </w:tr>
      <w:tr w:rsidR="00FA759C" w:rsidRPr="003C62DF" w14:paraId="7DC536D8" w14:textId="77777777" w:rsidTr="004864C0">
        <w:trPr>
          <w:cantSplit/>
        </w:trPr>
        <w:tc>
          <w:tcPr>
            <w:tcW w:w="6318" w:type="dxa"/>
          </w:tcPr>
          <w:p w14:paraId="44AA1A43" w14:textId="1B32EB4D" w:rsidR="00FA759C" w:rsidRDefault="00FA759C" w:rsidP="00FA759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การโอนออก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4CBE54D4" w14:textId="017FBB40" w:rsidR="00FA759C" w:rsidRDefault="00431EEE" w:rsidP="00FA75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(10,638)</w:t>
            </w:r>
          </w:p>
        </w:tc>
        <w:tc>
          <w:tcPr>
            <w:tcW w:w="180" w:type="dxa"/>
          </w:tcPr>
          <w:p w14:paraId="3CC936B6" w14:textId="77777777" w:rsidR="00FA759C" w:rsidRPr="006A2055" w:rsidRDefault="00FA759C" w:rsidP="00FA759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gridSpan w:val="2"/>
          </w:tcPr>
          <w:p w14:paraId="0E44BAF6" w14:textId="3A15AB0C" w:rsidR="00FA759C" w:rsidRDefault="00CD0597" w:rsidP="00FA759C">
            <w:pPr>
              <w:pStyle w:val="acctfourfigures"/>
              <w:tabs>
                <w:tab w:val="clear" w:pos="765"/>
                <w:tab w:val="decimal" w:pos="134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0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0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C62F1" w:rsidRPr="005644D0" w14:paraId="3FFB3587" w14:textId="77777777" w:rsidTr="004864C0">
        <w:trPr>
          <w:cantSplit/>
        </w:trPr>
        <w:tc>
          <w:tcPr>
            <w:tcW w:w="6318" w:type="dxa"/>
          </w:tcPr>
          <w:p w14:paraId="4C0EC826" w14:textId="6792D0AC" w:rsidR="00AC62F1" w:rsidRPr="005644D0" w:rsidRDefault="00AC62F1" w:rsidP="00AC62F1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50" w:type="dxa"/>
          </w:tcPr>
          <w:p w14:paraId="6E213F68" w14:textId="3CD7C356" w:rsidR="00AC62F1" w:rsidRPr="006A2055" w:rsidRDefault="00AC62F1" w:rsidP="00AC62F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(8,596)</w:t>
            </w:r>
          </w:p>
        </w:tc>
        <w:tc>
          <w:tcPr>
            <w:tcW w:w="180" w:type="dxa"/>
          </w:tcPr>
          <w:p w14:paraId="0C8A5E50" w14:textId="77777777" w:rsidR="00AC62F1" w:rsidRPr="006A2055" w:rsidRDefault="00AC62F1" w:rsidP="00AC62F1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gridSpan w:val="2"/>
          </w:tcPr>
          <w:p w14:paraId="3350DB56" w14:textId="686F4B63" w:rsidR="00AC62F1" w:rsidRPr="006A2055" w:rsidRDefault="00AC62F1" w:rsidP="00AC62F1">
            <w:pPr>
              <w:pStyle w:val="acctfourfigures"/>
              <w:tabs>
                <w:tab w:val="clear" w:pos="765"/>
                <w:tab w:val="decimal" w:pos="134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(8,596)</w:t>
            </w:r>
          </w:p>
        </w:tc>
      </w:tr>
      <w:tr w:rsidR="00AC62F1" w:rsidRPr="005644D0" w14:paraId="47F75E65" w14:textId="77777777" w:rsidTr="004864C0">
        <w:trPr>
          <w:cantSplit/>
        </w:trPr>
        <w:tc>
          <w:tcPr>
            <w:tcW w:w="6318" w:type="dxa"/>
          </w:tcPr>
          <w:p w14:paraId="53DC2457" w14:textId="33A4A653" w:rsidR="00AC62F1" w:rsidRDefault="00AC62F1" w:rsidP="00AC62F1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ขาดทุนจากการตัดจำหน่าย</w:t>
            </w:r>
          </w:p>
        </w:tc>
        <w:tc>
          <w:tcPr>
            <w:tcW w:w="1350" w:type="dxa"/>
          </w:tcPr>
          <w:p w14:paraId="3F6AF68C" w14:textId="3C6D7CC7" w:rsidR="00AC62F1" w:rsidRDefault="00AC62F1" w:rsidP="00AC62F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(26,334)</w:t>
            </w:r>
          </w:p>
        </w:tc>
        <w:tc>
          <w:tcPr>
            <w:tcW w:w="180" w:type="dxa"/>
          </w:tcPr>
          <w:p w14:paraId="058123A4" w14:textId="77777777" w:rsidR="00AC62F1" w:rsidRPr="006A2055" w:rsidRDefault="00AC62F1" w:rsidP="00AC62F1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gridSpan w:val="2"/>
          </w:tcPr>
          <w:p w14:paraId="464108B2" w14:textId="18A59DCD" w:rsidR="00AC62F1" w:rsidRDefault="00AC62F1" w:rsidP="00AC62F1">
            <w:pPr>
              <w:pStyle w:val="acctfourfigures"/>
              <w:tabs>
                <w:tab w:val="clear" w:pos="765"/>
                <w:tab w:val="decimal" w:pos="134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(26,334)</w:t>
            </w:r>
          </w:p>
        </w:tc>
      </w:tr>
    </w:tbl>
    <w:p w14:paraId="763BFC02" w14:textId="763FC8E4" w:rsidR="005644D0" w:rsidRPr="00A94B18" w:rsidRDefault="005644D0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Cs/>
          <w:sz w:val="20"/>
          <w:szCs w:val="20"/>
        </w:rPr>
      </w:pPr>
    </w:p>
    <w:p w14:paraId="71415920" w14:textId="3660EB50" w:rsidR="00A72734" w:rsidRPr="005644D0" w:rsidRDefault="00A72734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กลุ่มบริษัทและบริษัทรับรู้ค่าเสื่อมราคาของที่ดิน อาคารและอุปกรณ์ไม่รวมสินทรัพย์สิทธิการใช้สำหรับ                งวด</w:t>
      </w:r>
      <w:r w:rsidR="000B7843">
        <w:rPr>
          <w:rFonts w:ascii="Angsana New" w:hAnsi="Angsana New" w:hint="cs"/>
          <w:sz w:val="30"/>
          <w:szCs w:val="30"/>
          <w:cs/>
        </w:rPr>
        <w:t>สาม</w:t>
      </w:r>
      <w:r w:rsidR="00EE2CD7" w:rsidRPr="009433A9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0B7843">
        <w:rPr>
          <w:rFonts w:ascii="Angsana New" w:hAnsi="Angsana New" w:hint="cs"/>
          <w:sz w:val="30"/>
          <w:szCs w:val="30"/>
          <w:cs/>
        </w:rPr>
        <w:t xml:space="preserve"> </w:t>
      </w:r>
      <w:r w:rsidR="000B7843">
        <w:rPr>
          <w:rFonts w:asciiTheme="majorBidi" w:hAnsiTheme="majorBidi" w:cstheme="majorBidi"/>
          <w:sz w:val="30"/>
          <w:szCs w:val="30"/>
        </w:rPr>
        <w:t xml:space="preserve">31 </w:t>
      </w:r>
      <w:r w:rsidR="000B784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0B7843">
        <w:rPr>
          <w:rFonts w:asciiTheme="majorBidi" w:hAnsiTheme="majorBidi" w:cstheme="majorBidi"/>
          <w:sz w:val="30"/>
          <w:szCs w:val="30"/>
        </w:rPr>
        <w:t>2567</w:t>
      </w:r>
      <w:r w:rsidR="000B78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จำนว</w:t>
      </w:r>
      <w:r w:rsidR="00222375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611363">
        <w:rPr>
          <w:rFonts w:asciiTheme="majorBidi" w:hAnsiTheme="majorBidi" w:cstheme="majorBidi"/>
          <w:sz w:val="30"/>
          <w:szCs w:val="30"/>
        </w:rPr>
        <w:t>2</w:t>
      </w:r>
      <w:r w:rsidR="004F4930">
        <w:rPr>
          <w:rFonts w:asciiTheme="majorBidi" w:hAnsiTheme="majorBidi" w:cstheme="majorBidi"/>
          <w:sz w:val="30"/>
          <w:szCs w:val="30"/>
        </w:rPr>
        <w:t>3</w:t>
      </w:r>
      <w:r w:rsidR="00222375">
        <w:rPr>
          <w:rFonts w:asciiTheme="majorBidi" w:hAnsiTheme="majorBidi" w:cstheme="majorBidi" w:hint="cs"/>
          <w:sz w:val="30"/>
          <w:szCs w:val="30"/>
          <w:cs/>
        </w:rPr>
        <w:t>.4</w:t>
      </w:r>
      <w:r w:rsidR="00DE42F2">
        <w:rPr>
          <w:rFonts w:asciiTheme="majorBidi" w:hAnsiTheme="majorBidi" w:cstheme="majorBidi"/>
          <w:sz w:val="30"/>
          <w:szCs w:val="30"/>
        </w:rPr>
        <w:t>8</w:t>
      </w:r>
      <w:r w:rsidR="002223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ล้านบาท และจำนว</w:t>
      </w:r>
      <w:r w:rsidR="00222375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4F4930">
        <w:rPr>
          <w:rFonts w:asciiTheme="majorBidi" w:hAnsiTheme="majorBidi" w:cstheme="majorBidi"/>
          <w:sz w:val="30"/>
          <w:szCs w:val="30"/>
        </w:rPr>
        <w:t>14</w:t>
      </w:r>
      <w:r w:rsidR="00222375">
        <w:rPr>
          <w:rFonts w:asciiTheme="majorBidi" w:hAnsiTheme="majorBidi" w:cstheme="majorBidi" w:hint="cs"/>
          <w:sz w:val="30"/>
          <w:szCs w:val="30"/>
          <w:cs/>
        </w:rPr>
        <w:t>.</w:t>
      </w:r>
      <w:r w:rsidR="004F4930">
        <w:rPr>
          <w:rFonts w:asciiTheme="majorBidi" w:hAnsiTheme="majorBidi" w:cstheme="majorBidi"/>
          <w:sz w:val="30"/>
          <w:szCs w:val="30"/>
        </w:rPr>
        <w:t>47</w:t>
      </w:r>
      <w:r w:rsidR="00343A9D">
        <w:rPr>
          <w:rFonts w:asciiTheme="majorBidi" w:hAnsiTheme="majorBidi" w:cstheme="majorBidi"/>
          <w:sz w:val="30"/>
          <w:szCs w:val="30"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38D789E8" w14:textId="77777777" w:rsidR="006C06DD" w:rsidRPr="00A94B18" w:rsidRDefault="006C06DD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9060C0A" w14:textId="3BDEACF3" w:rsidR="002430EB" w:rsidRDefault="002430EB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0B7843" w:rsidRPr="000B7843">
        <w:rPr>
          <w:rFonts w:ascii="Angsana New" w:hAnsi="Angsana New"/>
          <w:sz w:val="30"/>
          <w:szCs w:val="30"/>
        </w:rPr>
        <w:t xml:space="preserve">31 </w:t>
      </w:r>
      <w:r w:rsidR="000B7843" w:rsidRPr="000B7843">
        <w:rPr>
          <w:rFonts w:ascii="Angsana New" w:hAnsi="Angsana New"/>
          <w:sz w:val="30"/>
          <w:szCs w:val="30"/>
          <w:cs/>
        </w:rPr>
        <w:t xml:space="preserve">มีนาคม </w:t>
      </w:r>
      <w:r w:rsidR="000B7843" w:rsidRPr="000B7843">
        <w:rPr>
          <w:rFonts w:ascii="Angsana New" w:hAnsi="Angsana New"/>
          <w:sz w:val="30"/>
          <w:szCs w:val="30"/>
        </w:rPr>
        <w:t xml:space="preserve">2567 </w:t>
      </w: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ที่ดิน อาคารและอุปกรณ์ของกลุ่มบริษัทมูลค่าสุทธิตามบัญชีจำนวน</w:t>
      </w:r>
      <w:r w:rsidR="004F493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C92A8C" w:rsidRPr="00C92A8C">
        <w:rPr>
          <w:rFonts w:asciiTheme="majorBidi" w:hAnsiTheme="majorBidi" w:cstheme="majorBidi"/>
          <w:spacing w:val="4"/>
          <w:sz w:val="30"/>
          <w:szCs w:val="30"/>
        </w:rPr>
        <w:t>640</w:t>
      </w:r>
      <w:r w:rsidR="004F4930" w:rsidRPr="00C92A8C">
        <w:rPr>
          <w:rFonts w:asciiTheme="majorBidi" w:hAnsiTheme="majorBidi" w:cstheme="majorBidi"/>
          <w:spacing w:val="4"/>
          <w:sz w:val="30"/>
          <w:szCs w:val="30"/>
        </w:rPr>
        <w:t>.</w:t>
      </w:r>
      <w:r w:rsidR="00C92A8C">
        <w:rPr>
          <w:rFonts w:asciiTheme="majorBidi" w:hAnsiTheme="majorBidi" w:cstheme="majorBidi"/>
          <w:spacing w:val="4"/>
          <w:sz w:val="30"/>
          <w:szCs w:val="30"/>
        </w:rPr>
        <w:t>27</w:t>
      </w:r>
      <w:r w:rsidR="00EE2CD7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1CAD" w:rsidRPr="005644D0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B784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A20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344EB">
        <w:rPr>
          <w:rFonts w:asciiTheme="majorBidi" w:hAnsiTheme="majorBidi" w:cstheme="majorBidi"/>
          <w:i/>
          <w:iCs/>
          <w:sz w:val="30"/>
          <w:szCs w:val="30"/>
        </w:rPr>
        <w:t>645.45</w:t>
      </w:r>
      <w:r w:rsidR="000B784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52759" w:rsidRPr="005644D0">
        <w:rPr>
          <w:rFonts w:asciiTheme="majorBidi" w:hAnsiTheme="majorBidi" w:cstheme="majorBidi"/>
          <w:sz w:val="30"/>
          <w:szCs w:val="30"/>
          <w:cs/>
        </w:rPr>
        <w:t>ใช้ในการ</w:t>
      </w:r>
      <w:r w:rsidRPr="005644D0">
        <w:rPr>
          <w:rFonts w:asciiTheme="majorBidi" w:hAnsiTheme="majorBidi" w:cstheme="majorBidi"/>
          <w:sz w:val="30"/>
          <w:szCs w:val="30"/>
          <w:cs/>
        </w:rPr>
        <w:t>ค้ำประกันวงเงินสินเชื่อ วงเงินเบิกเกินบัญชี</w:t>
      </w:r>
      <w:r w:rsidR="00FD5468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และวงเงินกู้ยืมของ</w:t>
      </w:r>
      <w:r w:rsidR="007A223B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กลุ่มบริษัทกับสถาบันการเงินในประเทศหลายแห่ง</w:t>
      </w:r>
    </w:p>
    <w:p w14:paraId="1F2C8DC6" w14:textId="424F29AE" w:rsidR="00EF64FD" w:rsidRPr="00A94B18" w:rsidRDefault="00EF64FD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4"/>
    <w:p w14:paraId="548EFDF1" w14:textId="462B9F66" w:rsidR="009F65A7" w:rsidRPr="005644D0" w:rsidRDefault="009F65A7" w:rsidP="009F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7134">
        <w:rPr>
          <w:rFonts w:asciiTheme="majorBidi" w:hAnsiTheme="majorBidi"/>
          <w:sz w:val="30"/>
          <w:szCs w:val="30"/>
          <w:cs/>
        </w:rPr>
        <w:t>ในระหว่างงวด</w:t>
      </w:r>
      <w:r w:rsidR="000B7843">
        <w:rPr>
          <w:rFonts w:asciiTheme="majorBidi" w:hAnsiTheme="majorBidi" w:hint="cs"/>
          <w:sz w:val="30"/>
          <w:szCs w:val="30"/>
          <w:cs/>
        </w:rPr>
        <w:t>สาม</w:t>
      </w:r>
      <w:r w:rsidRPr="00837134">
        <w:rPr>
          <w:rFonts w:asciiTheme="majorBidi" w:hAnsiTheme="majorBidi" w:hint="cs"/>
          <w:sz w:val="30"/>
          <w:szCs w:val="30"/>
          <w:cs/>
        </w:rPr>
        <w:t>เ</w:t>
      </w:r>
      <w:r w:rsidRPr="00837134">
        <w:rPr>
          <w:rFonts w:asciiTheme="majorBidi" w:hAnsiTheme="majorBidi"/>
          <w:sz w:val="30"/>
          <w:szCs w:val="30"/>
          <w:cs/>
        </w:rPr>
        <w:t xml:space="preserve">ดือนสิ้นสุดวันที่ </w:t>
      </w:r>
      <w:bookmarkStart w:id="5" w:name="_Hlk161622487"/>
      <w:r w:rsidR="000B7843" w:rsidRPr="000B7843">
        <w:rPr>
          <w:rFonts w:asciiTheme="majorBidi" w:hAnsiTheme="majorBidi" w:cstheme="majorBidi"/>
          <w:sz w:val="30"/>
          <w:szCs w:val="30"/>
        </w:rPr>
        <w:t xml:space="preserve">31 </w:t>
      </w:r>
      <w:r w:rsidR="000B7843" w:rsidRPr="000B7843">
        <w:rPr>
          <w:rFonts w:asciiTheme="majorBidi" w:hAnsiTheme="majorBidi"/>
          <w:sz w:val="30"/>
          <w:szCs w:val="30"/>
          <w:cs/>
        </w:rPr>
        <w:t xml:space="preserve">มีนาคม </w:t>
      </w:r>
      <w:r w:rsidR="000B7843" w:rsidRPr="000B7843">
        <w:rPr>
          <w:rFonts w:asciiTheme="majorBidi" w:hAnsiTheme="majorBidi" w:cstheme="majorBidi"/>
          <w:sz w:val="30"/>
          <w:szCs w:val="30"/>
        </w:rPr>
        <w:t>2567</w:t>
      </w:r>
      <w:bookmarkEnd w:id="5"/>
      <w:r w:rsidRPr="00837134">
        <w:rPr>
          <w:rFonts w:asciiTheme="majorBidi" w:hAnsiTheme="majorBidi" w:cstheme="majorBidi"/>
          <w:sz w:val="30"/>
          <w:szCs w:val="30"/>
        </w:rPr>
        <w:t xml:space="preserve"> </w:t>
      </w:r>
      <w:r w:rsidRPr="00837134">
        <w:rPr>
          <w:rFonts w:asciiTheme="majorBidi" w:hAnsiTheme="majorBidi"/>
          <w:sz w:val="30"/>
          <w:szCs w:val="30"/>
          <w:cs/>
        </w:rPr>
        <w:t>กลุ่มบริษัทได้บันทึกรายการขาดทุนจากการด้อยค่าของสินทรัพย์จำนว</w:t>
      </w:r>
      <w:r w:rsidR="00222375">
        <w:rPr>
          <w:rFonts w:asciiTheme="majorBidi" w:hAnsiTheme="majorBidi" w:hint="cs"/>
          <w:sz w:val="30"/>
          <w:szCs w:val="30"/>
          <w:cs/>
        </w:rPr>
        <w:t xml:space="preserve">น </w:t>
      </w:r>
      <w:r w:rsidR="004F4930">
        <w:rPr>
          <w:rFonts w:asciiTheme="majorBidi" w:hAnsiTheme="majorBidi"/>
          <w:sz w:val="30"/>
          <w:szCs w:val="30"/>
        </w:rPr>
        <w:t>8.60</w:t>
      </w:r>
      <w:r w:rsidRPr="00837134">
        <w:rPr>
          <w:rFonts w:asciiTheme="majorBidi" w:hAnsiTheme="majorBidi" w:cstheme="majorBidi"/>
          <w:sz w:val="30"/>
          <w:szCs w:val="30"/>
        </w:rPr>
        <w:t xml:space="preserve"> </w:t>
      </w:r>
      <w:r w:rsidRPr="00837134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A3575F">
        <w:rPr>
          <w:rFonts w:asciiTheme="majorBidi" w:hAnsiTheme="majorBidi" w:cstheme="majorBidi" w:hint="cs"/>
          <w:sz w:val="30"/>
          <w:szCs w:val="30"/>
          <w:cs/>
        </w:rPr>
        <w:t xml:space="preserve">และขาดทุนจากการตัดจำหน่ายสินทรัพย์จำนวน </w:t>
      </w:r>
      <w:r w:rsidR="009321F4">
        <w:rPr>
          <w:rFonts w:asciiTheme="majorBidi" w:hAnsiTheme="majorBidi" w:cstheme="majorBidi"/>
          <w:sz w:val="30"/>
          <w:szCs w:val="30"/>
        </w:rPr>
        <w:t xml:space="preserve">26.33 </w:t>
      </w:r>
      <w:r w:rsidR="009321F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837134">
        <w:rPr>
          <w:rFonts w:asciiTheme="majorBidi" w:hAnsiTheme="majorBidi" w:hint="cs"/>
          <w:sz w:val="30"/>
          <w:szCs w:val="30"/>
          <w:cs/>
        </w:rPr>
        <w:t>จากสินทรัพย์ที่กลุ่มบริษัทคาดว่าจะไม่ก่อให้เกิดประโยชน์ในอนาคต</w:t>
      </w:r>
      <w:r w:rsidRPr="00EF64FD">
        <w:rPr>
          <w:rFonts w:asciiTheme="majorBidi" w:hAnsiTheme="majorBidi"/>
          <w:sz w:val="30"/>
          <w:szCs w:val="30"/>
          <w:cs/>
        </w:rPr>
        <w:t xml:space="preserve"> </w:t>
      </w:r>
    </w:p>
    <w:p w14:paraId="6BC45B2A" w14:textId="7B8EA453" w:rsidR="00726DBB" w:rsidRPr="00A94B18" w:rsidRDefault="00726DBB" w:rsidP="005644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59DBBC" w14:textId="25D82600" w:rsidR="00016D17" w:rsidRPr="00837134" w:rsidRDefault="00016D17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837134">
        <w:rPr>
          <w:rFonts w:asciiTheme="majorBidi" w:hAnsiTheme="majorBidi" w:cstheme="majorBidi"/>
          <w:bCs/>
          <w:sz w:val="30"/>
          <w:szCs w:val="30"/>
          <w:cs/>
        </w:rPr>
        <w:t>เงินกู้ยืมจากสถาบันการเงิน</w:t>
      </w:r>
    </w:p>
    <w:p w14:paraId="387A9EDE" w14:textId="77777777" w:rsidR="00277B7E" w:rsidRPr="00A94B18" w:rsidRDefault="00277B7E" w:rsidP="00B604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B883FA" w14:textId="50A7205E" w:rsidR="005508C1" w:rsidRDefault="005508C1" w:rsidP="0055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เงินกู้ยืมระยะสั้นจากสถาบันการเงิน</w:t>
      </w:r>
    </w:p>
    <w:p w14:paraId="0EF74598" w14:textId="6B5651FF" w:rsidR="00924FBF" w:rsidRDefault="00016D17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0B7843" w:rsidRPr="000B7843">
        <w:rPr>
          <w:rFonts w:asciiTheme="majorBidi" w:hAnsiTheme="majorBidi" w:cstheme="majorBidi"/>
          <w:sz w:val="30"/>
          <w:szCs w:val="30"/>
        </w:rPr>
        <w:t xml:space="preserve">31 </w:t>
      </w:r>
      <w:r w:rsidR="000B7843" w:rsidRPr="000B7843">
        <w:rPr>
          <w:rFonts w:asciiTheme="majorBidi" w:hAnsiTheme="majorBidi"/>
          <w:sz w:val="30"/>
          <w:szCs w:val="30"/>
          <w:cs/>
        </w:rPr>
        <w:t xml:space="preserve">มีนาคม </w:t>
      </w:r>
      <w:r w:rsidR="000B7843" w:rsidRPr="000B7843">
        <w:rPr>
          <w:rFonts w:asciiTheme="majorBidi" w:hAnsiTheme="majorBidi" w:cstheme="majorBidi"/>
          <w:sz w:val="30"/>
          <w:szCs w:val="30"/>
        </w:rPr>
        <w:t>2567</w:t>
      </w:r>
      <w:r w:rsidR="00E231E9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D7E8E" w:rsidRPr="005644D0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C26110" w:rsidRPr="005644D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D25E4" w:rsidRPr="005644D0">
        <w:rPr>
          <w:rFonts w:asciiTheme="majorBidi" w:hAnsiTheme="majorBidi" w:cstheme="majorBidi"/>
          <w:spacing w:val="4"/>
          <w:sz w:val="30"/>
          <w:szCs w:val="30"/>
          <w:cs/>
        </w:rPr>
        <w:t>มี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สัญญากู้ยืม</w:t>
      </w:r>
      <w:r w:rsidR="00B859AF" w:rsidRPr="005644D0">
        <w:rPr>
          <w:rFonts w:asciiTheme="majorBidi" w:hAnsiTheme="majorBidi" w:cstheme="majorBidi"/>
          <w:spacing w:val="4"/>
          <w:sz w:val="30"/>
          <w:szCs w:val="30"/>
          <w:cs/>
        </w:rPr>
        <w:t>เงิน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ระยะสั้นจากสถาบันการเงิน</w:t>
      </w:r>
      <w:r w:rsidR="00B859AF" w:rsidRPr="005644D0">
        <w:rPr>
          <w:rFonts w:asciiTheme="majorBidi" w:hAnsiTheme="majorBidi" w:cstheme="majorBidi"/>
          <w:spacing w:val="4"/>
          <w:sz w:val="30"/>
          <w:szCs w:val="30"/>
          <w:cs/>
        </w:rPr>
        <w:t>ในประเทศหลายแห่งเป็น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0D7E8E">
        <w:rPr>
          <w:rFonts w:asciiTheme="majorBidi" w:hAnsiTheme="majorBidi" w:cstheme="majorBidi"/>
          <w:spacing w:val="4"/>
          <w:sz w:val="30"/>
          <w:szCs w:val="30"/>
        </w:rPr>
        <w:t xml:space="preserve"> 1,479.</w:t>
      </w:r>
      <w:r w:rsidR="0015397F">
        <w:rPr>
          <w:rFonts w:asciiTheme="majorBidi" w:hAnsiTheme="majorBidi" w:cstheme="majorBidi"/>
          <w:spacing w:val="4"/>
          <w:sz w:val="30"/>
          <w:szCs w:val="30"/>
        </w:rPr>
        <w:t xml:space="preserve">82 </w:t>
      </w:r>
      <w:r w:rsidR="0015397F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ล้านบาทและ</w:t>
      </w:r>
      <w:r w:rsidR="00C127B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C17380">
        <w:rPr>
          <w:rFonts w:asciiTheme="majorBidi" w:hAnsiTheme="majorBidi" w:cstheme="majorBidi"/>
          <w:sz w:val="30"/>
          <w:szCs w:val="30"/>
        </w:rPr>
        <w:t>1,459.15</w:t>
      </w:r>
      <w:r w:rsidR="00EE2CD7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9AF" w:rsidRPr="005644D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82B24">
        <w:rPr>
          <w:rFonts w:asciiTheme="majorBidi" w:hAnsiTheme="majorBidi" w:cstheme="majorBidi"/>
          <w:sz w:val="30"/>
          <w:szCs w:val="30"/>
        </w:rPr>
        <w:t xml:space="preserve"> </w:t>
      </w:r>
      <w:r w:rsidR="00582B24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281CAD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281CAD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A42D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B5621" w:rsidRPr="005644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D266B">
        <w:rPr>
          <w:rFonts w:asciiTheme="majorBidi" w:hAnsiTheme="majorBidi" w:cstheme="majorBidi"/>
          <w:i/>
          <w:iCs/>
          <w:sz w:val="30"/>
          <w:szCs w:val="30"/>
        </w:rPr>
        <w:t>1,506.36</w:t>
      </w:r>
      <w:r w:rsidR="00281CAD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733B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</w:t>
      </w:r>
      <w:r w:rsidR="00C43B2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C43B2D">
        <w:rPr>
          <w:rFonts w:asciiTheme="majorBidi" w:hAnsiTheme="majorBidi" w:cstheme="majorBidi"/>
          <w:i/>
          <w:iCs/>
          <w:sz w:val="30"/>
          <w:szCs w:val="30"/>
        </w:rPr>
        <w:t>1,506.36</w:t>
      </w:r>
      <w:r w:rsidR="00C43B2D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C43B2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859AF" w:rsidRPr="005644D0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เงินกู้ยืมดังกล่าวมีอัตราดอกเบี้ยร้อยละ</w:t>
      </w:r>
      <w:r w:rsidR="00C127B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696BF9">
        <w:rPr>
          <w:rFonts w:asciiTheme="majorBidi" w:hAnsiTheme="majorBidi" w:cstheme="majorBidi"/>
          <w:sz w:val="30"/>
          <w:szCs w:val="30"/>
        </w:rPr>
        <w:t>4.25</w:t>
      </w:r>
      <w:r w:rsidR="006933F7">
        <w:rPr>
          <w:rFonts w:asciiTheme="majorBidi" w:hAnsiTheme="majorBidi" w:cstheme="majorBidi"/>
          <w:sz w:val="30"/>
          <w:szCs w:val="30"/>
        </w:rPr>
        <w:t xml:space="preserve"> </w:t>
      </w:r>
      <w:r w:rsidR="007A65D8">
        <w:rPr>
          <w:rFonts w:asciiTheme="majorBidi" w:hAnsiTheme="majorBidi" w:cstheme="majorBidi" w:hint="cs"/>
          <w:sz w:val="30"/>
          <w:szCs w:val="30"/>
          <w:cs/>
        </w:rPr>
        <w:t>ต่</w:t>
      </w:r>
      <w:r w:rsidR="0016581B" w:rsidRPr="005644D0">
        <w:rPr>
          <w:rFonts w:asciiTheme="majorBidi" w:hAnsiTheme="majorBidi" w:cstheme="majorBidi"/>
          <w:spacing w:val="4"/>
          <w:sz w:val="30"/>
          <w:szCs w:val="30"/>
          <w:cs/>
        </w:rPr>
        <w:t>อปี</w:t>
      </w:r>
      <w:r w:rsidR="00942D5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942D5F">
        <w:rPr>
          <w:rFonts w:asciiTheme="majorBidi" w:hAnsiTheme="majorBidi" w:cstheme="majorBidi" w:hint="cs"/>
          <w:spacing w:val="4"/>
          <w:sz w:val="30"/>
          <w:szCs w:val="30"/>
          <w:cs/>
        </w:rPr>
        <w:t>ถึง</w:t>
      </w:r>
      <w:r w:rsidR="00F815B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F815B6" w:rsidRPr="00F815B6">
        <w:rPr>
          <w:rFonts w:asciiTheme="majorBidi" w:hAnsiTheme="majorBidi" w:cstheme="majorBidi"/>
          <w:spacing w:val="4"/>
          <w:sz w:val="30"/>
          <w:szCs w:val="30"/>
        </w:rPr>
        <w:t xml:space="preserve">MLR </w:t>
      </w:r>
      <w:r w:rsidR="00F815B6" w:rsidRPr="00F815B6">
        <w:rPr>
          <w:rFonts w:asciiTheme="majorBidi" w:hAnsiTheme="majorBidi"/>
          <w:spacing w:val="4"/>
          <w:sz w:val="30"/>
          <w:szCs w:val="30"/>
          <w:cs/>
        </w:rPr>
        <w:t xml:space="preserve">บวกด้วยร้อยละ </w:t>
      </w:r>
      <w:r w:rsidR="00F815B6">
        <w:rPr>
          <w:rFonts w:asciiTheme="majorBidi" w:hAnsiTheme="majorBidi"/>
          <w:spacing w:val="4"/>
          <w:sz w:val="30"/>
          <w:szCs w:val="30"/>
        </w:rPr>
        <w:t>1</w:t>
      </w:r>
      <w:r w:rsidR="00F815B6" w:rsidRPr="00F815B6">
        <w:rPr>
          <w:rFonts w:asciiTheme="majorBidi" w:hAnsiTheme="majorBidi"/>
          <w:spacing w:val="4"/>
          <w:sz w:val="30"/>
          <w:szCs w:val="30"/>
          <w:cs/>
        </w:rPr>
        <w:t>.</w:t>
      </w:r>
      <w:r w:rsidR="00B01D35">
        <w:rPr>
          <w:rFonts w:asciiTheme="majorBidi" w:hAnsiTheme="majorBidi"/>
          <w:spacing w:val="4"/>
          <w:sz w:val="30"/>
          <w:szCs w:val="30"/>
        </w:rPr>
        <w:t>0</w:t>
      </w:r>
      <w:r w:rsidR="00F815B6" w:rsidRPr="00F815B6">
        <w:rPr>
          <w:rFonts w:asciiTheme="majorBidi" w:hAnsiTheme="majorBidi"/>
          <w:spacing w:val="4"/>
          <w:sz w:val="30"/>
          <w:szCs w:val="30"/>
          <w:cs/>
        </w:rPr>
        <w:t xml:space="preserve"> ต่อปี</w:t>
      </w:r>
      <w:r w:rsidR="00281CAD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(31</w:t>
      </w:r>
      <w:r w:rsidR="00281CAD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2A42DF">
        <w:rPr>
          <w:rFonts w:asciiTheme="majorBidi" w:hAnsiTheme="majorBidi" w:cstheme="majorBidi"/>
          <w:i/>
          <w:iCs/>
          <w:spacing w:val="4"/>
          <w:sz w:val="30"/>
          <w:szCs w:val="30"/>
        </w:rPr>
        <w:t>6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ร้อยละ</w:t>
      </w:r>
      <w:r w:rsidR="000B017A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2A42DF">
        <w:rPr>
          <w:rFonts w:asciiTheme="majorBidi" w:hAnsiTheme="majorBidi" w:cstheme="majorBidi"/>
          <w:i/>
          <w:iCs/>
          <w:spacing w:val="4"/>
          <w:sz w:val="30"/>
          <w:szCs w:val="30"/>
        </w:rPr>
        <w:t>3</w:t>
      </w:r>
      <w:r w:rsidR="000B017A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0B017A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ต่อปี ถึงร้อยละ </w:t>
      </w:r>
      <w:r w:rsidR="002A42DF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="0021092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02A12" w:rsidRPr="005644D0">
        <w:rPr>
          <w:rFonts w:asciiTheme="majorBidi" w:hAnsiTheme="majorBidi" w:cstheme="majorBidi"/>
          <w:spacing w:val="4"/>
          <w:sz w:val="30"/>
          <w:szCs w:val="30"/>
          <w:cs/>
        </w:rPr>
        <w:t>เงินกู้ยืมระยะสั้นนี้ไม่มีหลักประกัน</w:t>
      </w:r>
    </w:p>
    <w:p w14:paraId="2522F565" w14:textId="254C93DA" w:rsidR="007C76B0" w:rsidRPr="005644D0" w:rsidRDefault="007C76B0" w:rsidP="006E1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5F98A954" w14:textId="66ED312C" w:rsidR="00A90F58" w:rsidRDefault="00C26110" w:rsidP="001C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B142C" w:rsidRPr="000B142C">
        <w:rPr>
          <w:rFonts w:asciiTheme="majorBidi" w:hAnsiTheme="majorBidi" w:cstheme="majorBidi"/>
          <w:sz w:val="30"/>
          <w:szCs w:val="30"/>
        </w:rPr>
        <w:t xml:space="preserve">31 </w:t>
      </w:r>
      <w:r w:rsidR="000B142C" w:rsidRPr="000B142C">
        <w:rPr>
          <w:rFonts w:asciiTheme="majorBidi" w:hAnsiTheme="majorBidi"/>
          <w:sz w:val="30"/>
          <w:szCs w:val="30"/>
          <w:cs/>
        </w:rPr>
        <w:t xml:space="preserve">มีนาคม </w:t>
      </w:r>
      <w:r w:rsidR="000B142C" w:rsidRPr="000B142C">
        <w:rPr>
          <w:rFonts w:asciiTheme="majorBidi" w:hAnsiTheme="majorBidi" w:cstheme="majorBidi"/>
          <w:sz w:val="30"/>
          <w:szCs w:val="30"/>
        </w:rPr>
        <w:t>2567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26FE6" w:rsidRPr="005644D0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5644D0">
        <w:rPr>
          <w:rFonts w:asciiTheme="majorBidi" w:hAnsiTheme="majorBidi" w:cstheme="majorBidi"/>
          <w:sz w:val="30"/>
          <w:szCs w:val="30"/>
          <w:cs/>
        </w:rPr>
        <w:t>บริษัทมีสัญญากู้ยืมเงินระยะยาวจากสถาบันการเงินในประเทศหลา</w:t>
      </w:r>
      <w:r w:rsidR="006E1EC3" w:rsidRPr="005644D0">
        <w:rPr>
          <w:rFonts w:asciiTheme="majorBidi" w:hAnsiTheme="majorBidi" w:cstheme="majorBidi"/>
          <w:sz w:val="30"/>
          <w:szCs w:val="30"/>
          <w:cs/>
        </w:rPr>
        <w:t>ย</w:t>
      </w:r>
      <w:r w:rsidRPr="005644D0">
        <w:rPr>
          <w:rFonts w:asciiTheme="majorBidi" w:hAnsiTheme="majorBidi" w:cstheme="majorBidi"/>
          <w:sz w:val="30"/>
          <w:szCs w:val="30"/>
          <w:cs/>
        </w:rPr>
        <w:t>แห่ง</w:t>
      </w:r>
      <w:r w:rsidR="006E1EC3" w:rsidRPr="005644D0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เพื่อใช้ในการดำเนินงานซื้อเครื่องจักร และก่อสร้างอาคารโรงงาน</w:t>
      </w:r>
      <w:r w:rsidRPr="005644D0">
        <w:rPr>
          <w:rFonts w:asciiTheme="majorBidi" w:hAnsiTheme="majorBidi" w:cstheme="majorBidi"/>
          <w:sz w:val="30"/>
          <w:szCs w:val="30"/>
          <w:cs/>
        </w:rPr>
        <w:t>เป็น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>จำนวน</w:t>
      </w:r>
      <w:r w:rsidR="00922D84">
        <w:rPr>
          <w:rFonts w:asciiTheme="majorBidi" w:hAnsiTheme="majorBidi" w:cstheme="majorBidi"/>
          <w:sz w:val="30"/>
          <w:szCs w:val="30"/>
        </w:rPr>
        <w:t xml:space="preserve"> </w:t>
      </w:r>
      <w:r w:rsidR="00696BF9">
        <w:rPr>
          <w:rFonts w:asciiTheme="majorBidi" w:hAnsiTheme="majorBidi" w:cstheme="majorBidi"/>
          <w:sz w:val="30"/>
          <w:szCs w:val="30"/>
        </w:rPr>
        <w:t>599.79</w:t>
      </w:r>
      <w:r w:rsidR="00EE2CD7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61295D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696BF9">
        <w:rPr>
          <w:rFonts w:asciiTheme="majorBidi" w:hAnsiTheme="majorBidi" w:cstheme="majorBidi"/>
          <w:sz w:val="30"/>
          <w:szCs w:val="30"/>
        </w:rPr>
        <w:t>338.56</w:t>
      </w:r>
      <w:r w:rsidR="00EE2CD7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572A2" w:rsidRPr="005C2BA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6572A2" w:rsidRPr="005C2BA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B142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5B26A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5B26A5">
        <w:rPr>
          <w:rFonts w:asciiTheme="majorBidi" w:hAnsiTheme="majorBidi" w:cstheme="majorBidi"/>
          <w:i/>
          <w:iCs/>
          <w:sz w:val="30"/>
          <w:szCs w:val="30"/>
        </w:rPr>
        <w:t>654.48</w:t>
      </w:r>
      <w:r w:rsidR="000B14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C08E9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5B26A5">
        <w:rPr>
          <w:rFonts w:asciiTheme="majorBidi" w:hAnsiTheme="majorBidi" w:cstheme="majorBidi"/>
          <w:i/>
          <w:iCs/>
          <w:sz w:val="30"/>
          <w:szCs w:val="30"/>
        </w:rPr>
        <w:t>372.81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</w:t>
      </w:r>
      <w:r w:rsidR="000876EA" w:rsidRPr="005644D0">
        <w:rPr>
          <w:rFonts w:asciiTheme="majorBidi" w:hAnsiTheme="majorBidi" w:cstheme="majorBidi"/>
          <w:sz w:val="30"/>
          <w:szCs w:val="30"/>
          <w:cs/>
        </w:rPr>
        <w:t>ยเท่ากับที่ระบุในสัญญา</w:t>
      </w:r>
      <w:r w:rsidR="00754E7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เงินกู้ยืมระยะยาวของกลุ่มบริษัท</w:t>
      </w:r>
      <w:r w:rsidR="00DE64A2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ค้ำประกันโดยอสังหาริมทรัพย์เพื่อการลงทุน และที่ดิน อาคารและอุปกรณ์ของกลุ่มบริษัท</w:t>
      </w:r>
    </w:p>
    <w:p w14:paraId="7121FE6C" w14:textId="77777777" w:rsidR="003F440C" w:rsidRPr="003F440C" w:rsidRDefault="003F440C" w:rsidP="001C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D855E2" w14:textId="319DAD90" w:rsidR="005508C1" w:rsidRDefault="005508C1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>วงเงินสินเชื่อ</w:t>
      </w:r>
    </w:p>
    <w:p w14:paraId="5664FFAF" w14:textId="734EF5C0" w:rsidR="000F5205" w:rsidRDefault="000F5205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B142C" w:rsidRPr="000B142C">
        <w:rPr>
          <w:rFonts w:asciiTheme="majorBidi" w:hAnsiTheme="majorBidi" w:cstheme="majorBidi"/>
          <w:sz w:val="30"/>
          <w:szCs w:val="30"/>
        </w:rPr>
        <w:t xml:space="preserve">31 </w:t>
      </w:r>
      <w:r w:rsidR="000B142C" w:rsidRPr="000B142C">
        <w:rPr>
          <w:rFonts w:asciiTheme="majorBidi" w:hAnsiTheme="majorBidi"/>
          <w:sz w:val="30"/>
          <w:szCs w:val="30"/>
          <w:cs/>
        </w:rPr>
        <w:t xml:space="preserve">มีนาคม </w:t>
      </w:r>
      <w:r w:rsidR="000B142C" w:rsidRPr="000B142C">
        <w:rPr>
          <w:rFonts w:asciiTheme="majorBidi" w:hAnsiTheme="majorBidi" w:cstheme="majorBidi"/>
          <w:sz w:val="30"/>
          <w:szCs w:val="30"/>
        </w:rPr>
        <w:t>2567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กลุ่มบริษัทและบริษัทมีวงเงินสินเชื่อที่ยังไม่ได้เบิกใช้เป็นจำนวนเงิน </w:t>
      </w:r>
      <w:r w:rsidR="00B30715">
        <w:rPr>
          <w:rFonts w:asciiTheme="majorBidi" w:hAnsiTheme="majorBidi" w:cstheme="majorBidi"/>
          <w:sz w:val="30"/>
          <w:szCs w:val="30"/>
        </w:rPr>
        <w:t>1,2</w:t>
      </w:r>
      <w:r w:rsidR="0090398F">
        <w:rPr>
          <w:rFonts w:asciiTheme="majorBidi" w:hAnsiTheme="majorBidi" w:cstheme="majorBidi"/>
          <w:sz w:val="30"/>
          <w:szCs w:val="30"/>
        </w:rPr>
        <w:t>25</w:t>
      </w:r>
      <w:r w:rsidR="00B30715">
        <w:rPr>
          <w:rFonts w:asciiTheme="majorBidi" w:hAnsiTheme="majorBidi" w:cstheme="majorBidi"/>
          <w:sz w:val="30"/>
          <w:szCs w:val="30"/>
        </w:rPr>
        <w:t>.</w:t>
      </w:r>
      <w:r w:rsidR="0090398F">
        <w:rPr>
          <w:rFonts w:asciiTheme="majorBidi" w:hAnsiTheme="majorBidi" w:cstheme="majorBidi"/>
          <w:sz w:val="30"/>
          <w:szCs w:val="30"/>
        </w:rPr>
        <w:t>28</w:t>
      </w:r>
      <w:r w:rsidR="00EE2CD7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B30715">
        <w:rPr>
          <w:rFonts w:asciiTheme="majorBidi" w:hAnsiTheme="majorBidi" w:cstheme="majorBidi"/>
          <w:sz w:val="30"/>
          <w:szCs w:val="30"/>
        </w:rPr>
        <w:t>1,111.65</w:t>
      </w:r>
      <w:r w:rsidR="00EE2CD7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7E364C" w:rsidRPr="005644D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7E364C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256</w:t>
      </w:r>
      <w:bookmarkStart w:id="6" w:name="_Hlk141177982"/>
      <w:r w:rsidR="000B142C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B01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B142C" w:rsidRPr="000B142C">
        <w:rPr>
          <w:rFonts w:asciiTheme="majorBidi" w:hAnsiTheme="majorBidi" w:cstheme="majorBidi"/>
          <w:i/>
          <w:iCs/>
          <w:sz w:val="30"/>
          <w:szCs w:val="30"/>
        </w:rPr>
        <w:t>1,174.25</w:t>
      </w:r>
      <w:r w:rsidR="000B01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6"/>
      <w:r w:rsidR="000B017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0B142C" w:rsidRPr="000B142C">
        <w:rPr>
          <w:rFonts w:asciiTheme="majorBidi" w:hAnsiTheme="majorBidi" w:cstheme="majorBidi"/>
          <w:i/>
          <w:iCs/>
          <w:sz w:val="30"/>
          <w:szCs w:val="30"/>
        </w:rPr>
        <w:t>1,061.91</w:t>
      </w:r>
      <w:r w:rsidR="000B14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11C465ED" w14:textId="77777777" w:rsidR="00A41064" w:rsidRPr="003F440C" w:rsidRDefault="00A41064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E2F52DD" w14:textId="50C4BF14" w:rsidR="005E5B09" w:rsidRDefault="005E5B09" w:rsidP="007804B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ทุนเรือนหุ้น</w:t>
      </w:r>
    </w:p>
    <w:p w14:paraId="5B3CCAE5" w14:textId="77777777" w:rsidR="005E5B09" w:rsidRPr="003F440C" w:rsidRDefault="005E5B09" w:rsidP="005E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266"/>
        <w:gridCol w:w="994"/>
        <w:gridCol w:w="265"/>
        <w:gridCol w:w="995"/>
        <w:gridCol w:w="265"/>
        <w:gridCol w:w="992"/>
        <w:gridCol w:w="265"/>
        <w:gridCol w:w="908"/>
      </w:tblGrid>
      <w:tr w:rsidR="005E5B09" w:rsidRPr="00225E3B" w14:paraId="07470EE1" w14:textId="77777777" w:rsidTr="00595AD3">
        <w:trPr>
          <w:tblHeader/>
        </w:trPr>
        <w:tc>
          <w:tcPr>
            <w:tcW w:w="3960" w:type="dxa"/>
          </w:tcPr>
          <w:p w14:paraId="46408D68" w14:textId="77777777" w:rsidR="005E5B09" w:rsidRPr="00225E3B" w:rsidRDefault="005E5B09" w:rsidP="00595AD3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57D9CEF" w14:textId="77777777" w:rsidR="005E5B09" w:rsidRPr="00225E3B" w:rsidRDefault="005E5B09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6" w:type="dxa"/>
          </w:tcPr>
          <w:p w14:paraId="2EFA419C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B3CDC5" w14:textId="77777777" w:rsidR="005E5B09" w:rsidRPr="00225E3B" w:rsidRDefault="005E5B09" w:rsidP="00595A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5" w:type="dxa"/>
            <w:shd w:val="clear" w:color="auto" w:fill="auto"/>
          </w:tcPr>
          <w:p w14:paraId="79E9DF12" w14:textId="77777777" w:rsidR="005E5B09" w:rsidRPr="00225E3B" w:rsidRDefault="005E5B09" w:rsidP="00595A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1FB3F2" w14:textId="77777777" w:rsidR="005E5B09" w:rsidRPr="00225E3B" w:rsidRDefault="005E5B09" w:rsidP="00595A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E5B09" w:rsidRPr="00225E3B" w14:paraId="69A9A59A" w14:textId="77777777" w:rsidTr="00595AD3">
        <w:trPr>
          <w:tblHeader/>
        </w:trPr>
        <w:tc>
          <w:tcPr>
            <w:tcW w:w="3960" w:type="dxa"/>
          </w:tcPr>
          <w:p w14:paraId="4C12778C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B811D55" w14:textId="77777777" w:rsidR="005E5B09" w:rsidRPr="00225E3B" w:rsidRDefault="005E5B09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6" w:type="dxa"/>
          </w:tcPr>
          <w:p w14:paraId="234F402A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325D4F85" w14:textId="77777777" w:rsidR="005E5B09" w:rsidRPr="00225E3B" w:rsidRDefault="005E5B09" w:rsidP="00595AD3">
            <w:pPr>
              <w:ind w:left="-108" w:right="-13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40C06700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303C41FE" w14:textId="77777777" w:rsidR="005E5B09" w:rsidRPr="00225E3B" w:rsidRDefault="005E5B09" w:rsidP="00595AD3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12BC82B2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4EE9CD6" w14:textId="77777777" w:rsidR="005E5B09" w:rsidRPr="00225E3B" w:rsidRDefault="005E5B09" w:rsidP="00595AD3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3103A418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3BB0B33" w14:textId="77777777" w:rsidR="005E5B09" w:rsidRPr="00225E3B" w:rsidRDefault="005E5B09" w:rsidP="00595AD3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E5B09" w:rsidRPr="00225E3B" w14:paraId="19BC65CA" w14:textId="77777777" w:rsidTr="00595AD3">
        <w:trPr>
          <w:tblHeader/>
        </w:trPr>
        <w:tc>
          <w:tcPr>
            <w:tcW w:w="3960" w:type="dxa"/>
          </w:tcPr>
          <w:p w14:paraId="2C42EB60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E4C80F8" w14:textId="77777777" w:rsidR="005E5B09" w:rsidRPr="00225E3B" w:rsidRDefault="005E5B09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6" w:type="dxa"/>
          </w:tcPr>
          <w:p w14:paraId="77FC5B52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27483F98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225E3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225E3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E5B09" w:rsidRPr="00225E3B" w14:paraId="5FF40E94" w14:textId="77777777" w:rsidTr="00595AD3">
        <w:tc>
          <w:tcPr>
            <w:tcW w:w="3960" w:type="dxa"/>
          </w:tcPr>
          <w:p w14:paraId="6B99B95E" w14:textId="77777777" w:rsidR="005E5B09" w:rsidRPr="00225E3B" w:rsidRDefault="005E5B09" w:rsidP="00595AD3">
            <w:pPr>
              <w:pStyle w:val="BodyText"/>
              <w:spacing w:after="0"/>
              <w:ind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036933D4" w14:textId="77777777" w:rsidR="005E5B09" w:rsidRPr="00225E3B" w:rsidRDefault="005E5B09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5F5F60C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77ED26BD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E5B09" w:rsidRPr="00225E3B" w14:paraId="5316B09F" w14:textId="77777777" w:rsidTr="00595AD3">
        <w:tc>
          <w:tcPr>
            <w:tcW w:w="3960" w:type="dxa"/>
          </w:tcPr>
          <w:p w14:paraId="30E02F97" w14:textId="77777777" w:rsidR="005E5B09" w:rsidRPr="00225E3B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238E75F2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225E3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25E3B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6" w:type="dxa"/>
          </w:tcPr>
          <w:p w14:paraId="2B4F8055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3FB184B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5DA7">
              <w:rPr>
                <w:rFonts w:asciiTheme="majorBidi" w:hAnsiTheme="majorBidi" w:cstheme="majorBidi"/>
                <w:sz w:val="30"/>
                <w:szCs w:val="30"/>
              </w:rPr>
              <w:t>1,320,000</w:t>
            </w:r>
          </w:p>
        </w:tc>
        <w:tc>
          <w:tcPr>
            <w:tcW w:w="265" w:type="dxa"/>
          </w:tcPr>
          <w:p w14:paraId="72DFBFCC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</w:tcPr>
          <w:p w14:paraId="0CCDEB0D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85DA7">
              <w:rPr>
                <w:rFonts w:asciiTheme="majorBidi" w:hAnsiTheme="majorBidi" w:cstheme="majorBidi"/>
                <w:sz w:val="30"/>
                <w:szCs w:val="30"/>
              </w:rPr>
              <w:t>660,000</w:t>
            </w:r>
          </w:p>
        </w:tc>
        <w:tc>
          <w:tcPr>
            <w:tcW w:w="265" w:type="dxa"/>
          </w:tcPr>
          <w:p w14:paraId="52BF019A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4AD4D69" w14:textId="7B7B282B" w:rsidR="005E5B09" w:rsidRPr="00225E3B" w:rsidRDefault="005E5B09" w:rsidP="00595AD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1331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225E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265" w:type="dxa"/>
          </w:tcPr>
          <w:p w14:paraId="077F6E2B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</w:tcPr>
          <w:p w14:paraId="3EB223DD" w14:textId="52C11794" w:rsidR="005E5B09" w:rsidRPr="00225E3B" w:rsidRDefault="001331C6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5E5B09" w:rsidRPr="00225E3B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5E5B09" w:rsidRPr="00225E3B" w14:paraId="0B649D11" w14:textId="77777777" w:rsidTr="00595AD3">
        <w:tc>
          <w:tcPr>
            <w:tcW w:w="3960" w:type="dxa"/>
          </w:tcPr>
          <w:p w14:paraId="2882ADB6" w14:textId="77777777" w:rsidR="005E5B09" w:rsidRPr="00225E3B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10" w:type="dxa"/>
          </w:tcPr>
          <w:p w14:paraId="384EF2D0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25E3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225E3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25E3B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6" w:type="dxa"/>
          </w:tcPr>
          <w:p w14:paraId="47C5EB48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EDFFB35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85DA7">
              <w:rPr>
                <w:rFonts w:asciiTheme="majorBidi" w:hAnsiTheme="majorBidi" w:cstheme="majorBidi"/>
                <w:sz w:val="30"/>
                <w:szCs w:val="30"/>
              </w:rPr>
              <w:t>412,227</w:t>
            </w:r>
          </w:p>
        </w:tc>
        <w:tc>
          <w:tcPr>
            <w:tcW w:w="265" w:type="dxa"/>
          </w:tcPr>
          <w:p w14:paraId="41B4CFC2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0932576" w14:textId="77777777" w:rsidR="005E5B09" w:rsidRPr="00685DA7" w:rsidRDefault="005E5B09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5DA7">
              <w:rPr>
                <w:rFonts w:asciiTheme="majorBidi" w:hAnsiTheme="majorBidi" w:cstheme="majorBidi"/>
                <w:sz w:val="30"/>
                <w:szCs w:val="30"/>
              </w:rPr>
              <w:t>206,11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5" w:type="dxa"/>
          </w:tcPr>
          <w:p w14:paraId="3810ED7E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C73DB81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3B8D0D0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8" w:type="dxa"/>
            <w:vAlign w:val="bottom"/>
          </w:tcPr>
          <w:p w14:paraId="642F733B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5B09" w:rsidRPr="00225E3B" w14:paraId="740ABE3E" w14:textId="77777777" w:rsidTr="00595AD3">
        <w:tc>
          <w:tcPr>
            <w:tcW w:w="3960" w:type="dxa"/>
          </w:tcPr>
          <w:p w14:paraId="2DEA479B" w14:textId="77777777" w:rsidR="005E5B09" w:rsidRPr="00225E3B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810" w:type="dxa"/>
          </w:tcPr>
          <w:p w14:paraId="0FC9C227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6" w:type="dxa"/>
          </w:tcPr>
          <w:p w14:paraId="4A2A1886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BFBBC06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36908E0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3F8632EC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A5C4E65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238372E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(120,000)</w:t>
            </w:r>
          </w:p>
        </w:tc>
        <w:tc>
          <w:tcPr>
            <w:tcW w:w="265" w:type="dxa"/>
          </w:tcPr>
          <w:p w14:paraId="21A9CC49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0A0EC791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(60,000)</w:t>
            </w:r>
          </w:p>
        </w:tc>
      </w:tr>
      <w:tr w:rsidR="005E5B09" w:rsidRPr="00225E3B" w14:paraId="209DE999" w14:textId="77777777" w:rsidTr="00595AD3">
        <w:tc>
          <w:tcPr>
            <w:tcW w:w="3960" w:type="dxa"/>
          </w:tcPr>
          <w:p w14:paraId="5B31560B" w14:textId="77777777" w:rsidR="005E5B09" w:rsidRPr="00225E3B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และ </w:t>
            </w:r>
            <w:r w:rsidRPr="00225E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25E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25E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E3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0EBED837" w14:textId="77777777" w:rsidR="005E5B09" w:rsidRPr="00225E3B" w:rsidRDefault="005E5B09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225E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225E3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6" w:type="dxa"/>
          </w:tcPr>
          <w:p w14:paraId="4A795EE4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A316A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732</w:t>
            </w: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65" w:type="dxa"/>
          </w:tcPr>
          <w:p w14:paraId="2C866828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3B56864C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866</w:t>
            </w: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265" w:type="dxa"/>
          </w:tcPr>
          <w:p w14:paraId="016ADB31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7A882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65" w:type="dxa"/>
          </w:tcPr>
          <w:p w14:paraId="52B88EE5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0D4EBC63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  <w:tr w:rsidR="005E5B09" w:rsidRPr="00CD72E6" w14:paraId="132EB208" w14:textId="77777777" w:rsidTr="00595AD3">
        <w:tc>
          <w:tcPr>
            <w:tcW w:w="3960" w:type="dxa"/>
          </w:tcPr>
          <w:p w14:paraId="65175EEF" w14:textId="77777777" w:rsidR="005E5B09" w:rsidRPr="00CD72E6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CA1D42F" w14:textId="77777777" w:rsidR="005E5B09" w:rsidRPr="00CD72E6" w:rsidRDefault="005E5B09" w:rsidP="00595AD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7755F559" w14:textId="77777777" w:rsidR="005E5B09" w:rsidRPr="00CD72E6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37B25536" w14:textId="77777777" w:rsidR="005E5B09" w:rsidRPr="00CD72E6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5" w:type="dxa"/>
          </w:tcPr>
          <w:p w14:paraId="4F7BD873" w14:textId="77777777" w:rsidR="005E5B09" w:rsidRPr="00CD72E6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14:paraId="5D2B99D4" w14:textId="77777777" w:rsidR="005E5B09" w:rsidRPr="00CD72E6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5" w:type="dxa"/>
          </w:tcPr>
          <w:p w14:paraId="6CB942FD" w14:textId="77777777" w:rsidR="005E5B09" w:rsidRPr="00CD72E6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A4BD01C" w14:textId="77777777" w:rsidR="005E5B09" w:rsidRPr="00CD72E6" w:rsidRDefault="005E5B09" w:rsidP="00595AD3">
            <w:pPr>
              <w:pStyle w:val="30"/>
              <w:tabs>
                <w:tab w:val="clear" w:pos="360"/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5" w:type="dxa"/>
          </w:tcPr>
          <w:p w14:paraId="697B80BC" w14:textId="77777777" w:rsidR="005E5B09" w:rsidRPr="00CD72E6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42069FD6" w14:textId="77777777" w:rsidR="005E5B09" w:rsidRPr="00CD72E6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E5B09" w:rsidRPr="00225E3B" w14:paraId="10A3DDAF" w14:textId="77777777" w:rsidTr="00595AD3">
        <w:tc>
          <w:tcPr>
            <w:tcW w:w="3960" w:type="dxa"/>
          </w:tcPr>
          <w:p w14:paraId="017095DB" w14:textId="77777777" w:rsidR="005E5B09" w:rsidRPr="00225E3B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5731A7D5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70075D7" w14:textId="77777777" w:rsidR="005E5B09" w:rsidRPr="00225E3B" w:rsidRDefault="005E5B09" w:rsidP="00595AD3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57B587C7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6A26D2DA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6E73F52C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1917C1D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5534A5C" w14:textId="77777777" w:rsidR="005E5B09" w:rsidRPr="00225E3B" w:rsidRDefault="005E5B09" w:rsidP="00595AD3">
            <w:pPr>
              <w:pStyle w:val="30"/>
              <w:tabs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1758A5EF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8" w:type="dxa"/>
          </w:tcPr>
          <w:p w14:paraId="3EE274B3" w14:textId="77777777" w:rsidR="005E5B09" w:rsidRPr="00225E3B" w:rsidRDefault="005E5B09" w:rsidP="00595AD3">
            <w:pPr>
              <w:pStyle w:val="30"/>
              <w:tabs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E5B09" w:rsidRPr="00225E3B" w14:paraId="08F6AEB1" w14:textId="77777777" w:rsidTr="00595AD3">
        <w:tc>
          <w:tcPr>
            <w:tcW w:w="3960" w:type="dxa"/>
          </w:tcPr>
          <w:p w14:paraId="797C3034" w14:textId="77777777" w:rsidR="005E5B09" w:rsidRPr="00225E3B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2C522C7C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6" w:type="dxa"/>
          </w:tcPr>
          <w:p w14:paraId="6781529B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674B0209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5" w:type="dxa"/>
          </w:tcPr>
          <w:p w14:paraId="439A0B88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</w:tcPr>
          <w:p w14:paraId="07B92857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65" w:type="dxa"/>
          </w:tcPr>
          <w:p w14:paraId="654D5377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287EF78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5" w:type="dxa"/>
          </w:tcPr>
          <w:p w14:paraId="13FAB65F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</w:tcPr>
          <w:p w14:paraId="143323F2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5E5B09" w:rsidRPr="00225E3B" w14:paraId="54885EDF" w14:textId="77777777" w:rsidTr="00595AD3">
        <w:tc>
          <w:tcPr>
            <w:tcW w:w="3960" w:type="dxa"/>
          </w:tcPr>
          <w:p w14:paraId="7A98837B" w14:textId="17785E58" w:rsidR="005E5B09" w:rsidRPr="00225E3B" w:rsidRDefault="00F61ECE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หุ้นทุนออกให้ตามสิทธิ</w:t>
            </w:r>
          </w:p>
        </w:tc>
        <w:tc>
          <w:tcPr>
            <w:tcW w:w="810" w:type="dxa"/>
          </w:tcPr>
          <w:p w14:paraId="47F8F4F4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6" w:type="dxa"/>
          </w:tcPr>
          <w:p w14:paraId="34DA0471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AE927B0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9,170</w:t>
            </w:r>
          </w:p>
        </w:tc>
        <w:tc>
          <w:tcPr>
            <w:tcW w:w="265" w:type="dxa"/>
          </w:tcPr>
          <w:p w14:paraId="4DA44D19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332EA0D5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4,585</w:t>
            </w:r>
          </w:p>
        </w:tc>
        <w:tc>
          <w:tcPr>
            <w:tcW w:w="265" w:type="dxa"/>
          </w:tcPr>
          <w:p w14:paraId="1EDCE2AC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AF0AB6A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DECCD90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2096CECD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5B09" w:rsidRPr="005A75E3" w14:paraId="02FD50F1" w14:textId="77777777" w:rsidTr="00595AD3">
        <w:tc>
          <w:tcPr>
            <w:tcW w:w="3960" w:type="dxa"/>
          </w:tcPr>
          <w:p w14:paraId="0EAC6708" w14:textId="77777777" w:rsidR="005E5B09" w:rsidRPr="00225E3B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และ </w:t>
            </w:r>
            <w:r w:rsidRPr="00225E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25E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25E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E3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06F96577" w14:textId="77777777" w:rsidR="005E5B09" w:rsidRPr="00225E3B" w:rsidRDefault="005E5B09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66" w:type="dxa"/>
          </w:tcPr>
          <w:p w14:paraId="28B64B9E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747FA784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8B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65" w:type="dxa"/>
          </w:tcPr>
          <w:p w14:paraId="604A58DB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1F3FA499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265" w:type="dxa"/>
          </w:tcPr>
          <w:p w14:paraId="679A4FA8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5EEC436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5" w:type="dxa"/>
          </w:tcPr>
          <w:p w14:paraId="53EA1FD6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57D434E0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</w:tr>
    </w:tbl>
    <w:p w14:paraId="4B16DFAD" w14:textId="77777777" w:rsidR="005E5B09" w:rsidRPr="003F440C" w:rsidRDefault="005E5B09" w:rsidP="005E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0"/>
          <w:szCs w:val="20"/>
        </w:rPr>
      </w:pPr>
    </w:p>
    <w:p w14:paraId="75330B57" w14:textId="61440B6C" w:rsidR="00FE46CD" w:rsidRDefault="005E5B09" w:rsidP="005E5B09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85DA7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19 </w:t>
      </w:r>
      <w:r w:rsidRPr="00685DA7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2566</w:t>
      </w:r>
      <w:r w:rsidRPr="00685DA7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ที่ประชุมวิสามัญผู้ถือหุ้นมีมติอนุมัติ</w:t>
      </w:r>
      <w:r w:rsidRPr="001F1F9E">
        <w:rPr>
          <w:rFonts w:ascii="Angsana New" w:hAnsi="Angsana New"/>
          <w:sz w:val="30"/>
          <w:szCs w:val="30"/>
          <w:cs/>
        </w:rPr>
        <w:t xml:space="preserve">การเพิ่มทุนจดทะเบียนของบริษัทจากทุนจดทะเบียน </w:t>
      </w:r>
      <w:r w:rsidRPr="001F1F9E">
        <w:rPr>
          <w:rFonts w:ascii="Angsana New" w:hAnsi="Angsana New"/>
          <w:sz w:val="30"/>
          <w:szCs w:val="30"/>
        </w:rPr>
        <w:t>660,</w:t>
      </w:r>
      <w:r w:rsidRPr="001F1F9E">
        <w:rPr>
          <w:rFonts w:ascii="Angsana New" w:hAnsi="Angsana New"/>
          <w:sz w:val="30"/>
          <w:szCs w:val="30"/>
          <w:cs/>
        </w:rPr>
        <w:t>000</w:t>
      </w:r>
      <w:r w:rsidRPr="001F1F9E">
        <w:rPr>
          <w:rFonts w:ascii="Angsana New" w:hAnsi="Angsana New"/>
          <w:sz w:val="30"/>
          <w:szCs w:val="30"/>
        </w:rPr>
        <w:t>,165</w:t>
      </w:r>
      <w:r w:rsidRPr="001F1F9E">
        <w:rPr>
          <w:rFonts w:ascii="Angsana New" w:hAnsi="Angsana New"/>
          <w:sz w:val="30"/>
          <w:szCs w:val="30"/>
          <w:cs/>
        </w:rPr>
        <w:t xml:space="preserve"> บาท เป็น </w:t>
      </w:r>
      <w:r w:rsidRPr="001F1F9E">
        <w:rPr>
          <w:rFonts w:ascii="Angsana New" w:hAnsi="Angsana New"/>
          <w:sz w:val="30"/>
          <w:szCs w:val="30"/>
        </w:rPr>
        <w:t>866,</w:t>
      </w:r>
      <w:r w:rsidRPr="001F1F9E">
        <w:rPr>
          <w:rFonts w:ascii="Angsana New" w:hAnsi="Angsana New"/>
          <w:sz w:val="30"/>
          <w:szCs w:val="30"/>
          <w:cs/>
        </w:rPr>
        <w:t>113</w:t>
      </w:r>
      <w:r w:rsidRPr="001F1F9E">
        <w:rPr>
          <w:rFonts w:ascii="Angsana New" w:hAnsi="Angsana New"/>
          <w:sz w:val="30"/>
          <w:szCs w:val="30"/>
        </w:rPr>
        <w:t>,673</w:t>
      </w:r>
      <w:r w:rsidRPr="001F1F9E">
        <w:rPr>
          <w:rFonts w:ascii="Angsana New" w:hAnsi="Angsana New"/>
          <w:sz w:val="30"/>
          <w:szCs w:val="30"/>
          <w:cs/>
        </w:rPr>
        <w:t xml:space="preserve"> บาทโดยออกหุ้นสามัญเพิ่มทุนใหม่จำนวน </w:t>
      </w:r>
      <w:r w:rsidRPr="001F1F9E">
        <w:rPr>
          <w:rFonts w:ascii="Angsana New" w:hAnsi="Angsana New"/>
          <w:sz w:val="30"/>
          <w:szCs w:val="30"/>
        </w:rPr>
        <w:t>412,</w:t>
      </w:r>
      <w:r w:rsidRPr="001F1F9E">
        <w:rPr>
          <w:rFonts w:ascii="Angsana New" w:hAnsi="Angsana New"/>
          <w:sz w:val="30"/>
          <w:szCs w:val="30"/>
          <w:cs/>
        </w:rPr>
        <w:t>227</w:t>
      </w:r>
      <w:r w:rsidRPr="001F1F9E">
        <w:rPr>
          <w:rFonts w:ascii="Angsana New" w:hAnsi="Angsana New"/>
          <w:sz w:val="30"/>
          <w:szCs w:val="30"/>
        </w:rPr>
        <w:t>,015</w:t>
      </w:r>
      <w:r w:rsidRPr="001F1F9E">
        <w:rPr>
          <w:rFonts w:ascii="Angsana New" w:hAnsi="Angsana New"/>
          <w:sz w:val="30"/>
          <w:szCs w:val="30"/>
          <w:cs/>
        </w:rPr>
        <w:t xml:space="preserve"> มูลค่าหุ้นละ </w:t>
      </w:r>
      <w:r w:rsidRPr="001F1F9E">
        <w:rPr>
          <w:rFonts w:ascii="Angsana New" w:hAnsi="Angsana New"/>
          <w:sz w:val="30"/>
          <w:szCs w:val="30"/>
        </w:rPr>
        <w:t>0</w:t>
      </w:r>
      <w:r w:rsidRPr="001F1F9E">
        <w:rPr>
          <w:rFonts w:ascii="Angsana New" w:hAnsi="Angsana New"/>
          <w:sz w:val="30"/>
          <w:szCs w:val="30"/>
          <w:cs/>
        </w:rPr>
        <w:t>.</w:t>
      </w:r>
      <w:r w:rsidRPr="001F1F9E">
        <w:rPr>
          <w:rFonts w:ascii="Angsana New" w:hAnsi="Angsana New"/>
          <w:sz w:val="30"/>
          <w:szCs w:val="30"/>
        </w:rPr>
        <w:t>50</w:t>
      </w:r>
      <w:r w:rsidRPr="001F1F9E">
        <w:rPr>
          <w:rFonts w:ascii="Angsana New" w:hAnsi="Angsana New"/>
          <w:sz w:val="30"/>
          <w:szCs w:val="30"/>
          <w:cs/>
        </w:rPr>
        <w:t xml:space="preserve"> บาท รวมเป็นจำนวน </w:t>
      </w:r>
      <w:r w:rsidRPr="001F1F9E">
        <w:rPr>
          <w:rFonts w:ascii="Angsana New" w:hAnsi="Angsana New"/>
          <w:sz w:val="30"/>
          <w:szCs w:val="30"/>
        </w:rPr>
        <w:t>206,</w:t>
      </w:r>
      <w:r w:rsidRPr="001F1F9E">
        <w:rPr>
          <w:rFonts w:ascii="Angsana New" w:hAnsi="Angsana New"/>
          <w:sz w:val="30"/>
          <w:szCs w:val="30"/>
          <w:cs/>
        </w:rPr>
        <w:t>113</w:t>
      </w:r>
      <w:r w:rsidRPr="001F1F9E">
        <w:rPr>
          <w:rFonts w:ascii="Angsana New" w:hAnsi="Angsana New"/>
          <w:sz w:val="30"/>
          <w:szCs w:val="30"/>
        </w:rPr>
        <w:t>,507</w:t>
      </w:r>
      <w:r w:rsidR="006F1B90">
        <w:rPr>
          <w:rFonts w:ascii="Angsana New" w:hAnsi="Angsana New"/>
          <w:sz w:val="30"/>
          <w:szCs w:val="30"/>
        </w:rPr>
        <w:t xml:space="preserve"> </w:t>
      </w:r>
      <w:r w:rsidRPr="001F1F9E">
        <w:rPr>
          <w:rFonts w:ascii="Angsana New" w:hAnsi="Angsana New"/>
          <w:sz w:val="30"/>
          <w:szCs w:val="30"/>
          <w:cs/>
        </w:rPr>
        <w:t xml:space="preserve">บาท เพื่อรองรับโครงการ </w:t>
      </w:r>
      <w:r w:rsidRPr="001F1F9E">
        <w:rPr>
          <w:rFonts w:ascii="Angsana New" w:hAnsi="Angsana New"/>
          <w:sz w:val="30"/>
          <w:szCs w:val="30"/>
        </w:rPr>
        <w:t>SCN-ESOP 2023</w:t>
      </w:r>
      <w:r w:rsidRPr="001F1F9E">
        <w:rPr>
          <w:rFonts w:ascii="Angsana New" w:hAnsi="Angsana New"/>
          <w:sz w:val="30"/>
          <w:szCs w:val="30"/>
          <w:cs/>
        </w:rPr>
        <w:t xml:space="preserve"> และ </w:t>
      </w:r>
      <w:r w:rsidRPr="001F1F9E">
        <w:rPr>
          <w:rFonts w:ascii="Angsana New" w:hAnsi="Angsana New"/>
          <w:sz w:val="30"/>
          <w:szCs w:val="30"/>
        </w:rPr>
        <w:t>SCN-W</w:t>
      </w:r>
      <w:r w:rsidRPr="001F1F9E">
        <w:rPr>
          <w:rFonts w:ascii="Angsana New" w:hAnsi="Angsana New"/>
          <w:sz w:val="30"/>
          <w:szCs w:val="30"/>
          <w:cs/>
        </w:rPr>
        <w:t>3</w:t>
      </w:r>
      <w:r w:rsidRPr="001F1F9E">
        <w:rPr>
          <w:rFonts w:ascii="Angsana New" w:hAnsi="Angsana New"/>
          <w:sz w:val="30"/>
          <w:szCs w:val="30"/>
        </w:rPr>
        <w:t xml:space="preserve"> </w:t>
      </w:r>
      <w:r w:rsidRPr="001F1F9E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บริษัทได้จดทะเบียนเพิ่มทุนกับกระทรวงพาณิชย์เมื่อวันที่ </w:t>
      </w:r>
      <w:r w:rsidRPr="001F1F9E">
        <w:rPr>
          <w:rFonts w:ascii="Angsana New" w:hAnsi="Angsana New"/>
          <w:sz w:val="30"/>
          <w:szCs w:val="30"/>
        </w:rPr>
        <w:t xml:space="preserve">8 </w:t>
      </w:r>
      <w:r w:rsidRPr="001F1F9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1F1F9E">
        <w:rPr>
          <w:rFonts w:ascii="Angsana New" w:hAnsi="Angsana New"/>
          <w:sz w:val="30"/>
          <w:szCs w:val="30"/>
        </w:rPr>
        <w:t>2567</w:t>
      </w:r>
    </w:p>
    <w:p w14:paraId="0A770F58" w14:textId="77777777" w:rsidR="00FE46CD" w:rsidRDefault="00FE4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DABEE38" w14:textId="77777777" w:rsidR="00244DDA" w:rsidRPr="00F82070" w:rsidRDefault="00244DDA" w:rsidP="00244DDA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2070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F82070">
        <w:rPr>
          <w:rFonts w:ascii="Angsana New" w:hAnsi="Angsana New"/>
          <w:sz w:val="30"/>
          <w:szCs w:val="30"/>
        </w:rPr>
        <w:t xml:space="preserve">19 </w:t>
      </w:r>
      <w:r w:rsidRPr="00F8207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82070">
        <w:rPr>
          <w:rFonts w:ascii="Angsana New" w:hAnsi="Angsana New"/>
          <w:sz w:val="30"/>
          <w:szCs w:val="30"/>
        </w:rPr>
        <w:t xml:space="preserve">2566 </w:t>
      </w:r>
      <w:r w:rsidRPr="00F82070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ที่ประชุมวิสามัญผู้ถือหุ้นมีมติอนุมัติการออกและเสนอขายหุ้นสามัญเพิ่มทุนให้แก่กรรมการ ผู้บริหาร และพนักงานของกลุ่มบริษัท (“โครงการ </w:t>
      </w:r>
      <w:r w:rsidRPr="00F82070">
        <w:rPr>
          <w:rFonts w:ascii="Angsana New" w:hAnsi="Angsana New"/>
          <w:sz w:val="30"/>
          <w:szCs w:val="30"/>
        </w:rPr>
        <w:t xml:space="preserve">SCN-ESOP 2023”) </w:t>
      </w:r>
      <w:r w:rsidRPr="00F82070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F82070">
        <w:rPr>
          <w:rFonts w:ascii="Angsana New" w:hAnsi="Angsana New"/>
          <w:sz w:val="30"/>
          <w:szCs w:val="30"/>
        </w:rPr>
        <w:t xml:space="preserve">3 </w:t>
      </w:r>
      <w:r w:rsidRPr="00F82070">
        <w:rPr>
          <w:rFonts w:ascii="Angsana New" w:hAnsi="Angsana New"/>
          <w:sz w:val="30"/>
          <w:szCs w:val="30"/>
          <w:cs/>
        </w:rPr>
        <w:t xml:space="preserve">มกราคม </w:t>
      </w:r>
      <w:r w:rsidRPr="00F82070">
        <w:rPr>
          <w:rFonts w:ascii="Angsana New" w:hAnsi="Angsana New"/>
          <w:sz w:val="30"/>
          <w:szCs w:val="30"/>
        </w:rPr>
        <w:t xml:space="preserve">2567 </w:t>
      </w:r>
      <w:r w:rsidRPr="00F82070">
        <w:rPr>
          <w:rFonts w:ascii="Angsana New" w:hAnsi="Angsana New"/>
          <w:sz w:val="30"/>
          <w:szCs w:val="30"/>
          <w:cs/>
        </w:rPr>
        <w:t xml:space="preserve">โดยมีวัตถุประสงค์เพื่อเป็นการตอบแทนและรักษาบุคลากรที่มีประสบการณ์เป็นจำนวนไม่เกิน </w:t>
      </w:r>
      <w:r w:rsidRPr="00F82070">
        <w:rPr>
          <w:rFonts w:ascii="Angsana New" w:hAnsi="Angsana New"/>
          <w:sz w:val="30"/>
          <w:szCs w:val="30"/>
        </w:rPr>
        <w:t xml:space="preserve">9,170,179 </w:t>
      </w:r>
      <w:r w:rsidRPr="00F82070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F82070">
        <w:rPr>
          <w:rFonts w:ascii="Angsana New" w:hAnsi="Angsana New"/>
          <w:sz w:val="30"/>
          <w:szCs w:val="30"/>
        </w:rPr>
        <w:t xml:space="preserve">0.50 </w:t>
      </w:r>
      <w:r w:rsidRPr="00F82070">
        <w:rPr>
          <w:rFonts w:ascii="Angsana New" w:hAnsi="Angsana New"/>
          <w:sz w:val="30"/>
          <w:szCs w:val="30"/>
          <w:cs/>
        </w:rPr>
        <w:t xml:space="preserve">บาท หรือคิดเป็นร้อยละ </w:t>
      </w:r>
      <w:r w:rsidRPr="00F82070">
        <w:rPr>
          <w:rFonts w:ascii="Angsana New" w:hAnsi="Angsana New"/>
          <w:sz w:val="30"/>
          <w:szCs w:val="30"/>
        </w:rPr>
        <w:t xml:space="preserve">0.76 </w:t>
      </w:r>
      <w:r w:rsidRPr="00F82070">
        <w:rPr>
          <w:rFonts w:ascii="Angsana New" w:hAnsi="Angsana New"/>
          <w:sz w:val="30"/>
          <w:szCs w:val="30"/>
          <w:cs/>
        </w:rPr>
        <w:t>ของทุนที่ออกและจำหน่ายแล้วทั้งหมด</w:t>
      </w:r>
      <w:r>
        <w:rPr>
          <w:rFonts w:ascii="Angsana New" w:hAnsi="Angsana New" w:hint="cs"/>
          <w:sz w:val="30"/>
          <w:szCs w:val="30"/>
          <w:cs/>
        </w:rPr>
        <w:t xml:space="preserve"> โครงการดังกล่าวมีการใช้สิทธิแล้วเต็มจำนวน </w:t>
      </w:r>
      <w:r w:rsidRPr="00CF3E53">
        <w:rPr>
          <w:rFonts w:ascii="Angsana New" w:hAnsi="Angsana New" w:hint="cs"/>
          <w:sz w:val="30"/>
          <w:szCs w:val="30"/>
          <w:cs/>
        </w:rPr>
        <w:t>โดย</w:t>
      </w:r>
      <w:r w:rsidRPr="00CF3E53">
        <w:rPr>
          <w:rFonts w:ascii="Angsana New" w:hAnsi="Angsana New"/>
          <w:sz w:val="30"/>
          <w:szCs w:val="30"/>
          <w:cs/>
        </w:rPr>
        <w:t>บริษัทได้</w:t>
      </w:r>
      <w:r w:rsidRPr="00CF3E53">
        <w:rPr>
          <w:rFonts w:ascii="Angsana New" w:hAnsi="Angsana New" w:hint="cs"/>
          <w:sz w:val="30"/>
          <w:szCs w:val="30"/>
          <w:cs/>
        </w:rPr>
        <w:t>รับชำระค่าหุ้นแล้วในวันที่</w:t>
      </w:r>
      <w:r w:rsidRPr="00CF3E53">
        <w:rPr>
          <w:rFonts w:ascii="Angsana New" w:hAnsi="Angsana New"/>
          <w:sz w:val="30"/>
          <w:szCs w:val="30"/>
          <w:cs/>
        </w:rPr>
        <w:t xml:space="preserve">วันที่ </w:t>
      </w:r>
      <w:r w:rsidRPr="00CF3E53">
        <w:rPr>
          <w:rFonts w:ascii="Angsana New" w:hAnsi="Angsana New"/>
          <w:sz w:val="30"/>
          <w:szCs w:val="30"/>
        </w:rPr>
        <w:t>23</w:t>
      </w:r>
      <w:r w:rsidRPr="00CF3E53">
        <w:rPr>
          <w:rFonts w:ascii="Angsana New" w:hAnsi="Angsana New"/>
          <w:sz w:val="30"/>
          <w:szCs w:val="30"/>
          <w:cs/>
        </w:rPr>
        <w:t xml:space="preserve"> มกราคม </w:t>
      </w:r>
      <w:r w:rsidRPr="00CF3E53">
        <w:rPr>
          <w:rFonts w:ascii="Angsana New" w:hAnsi="Angsana New"/>
          <w:sz w:val="30"/>
          <w:szCs w:val="30"/>
        </w:rPr>
        <w:t>2567</w:t>
      </w:r>
    </w:p>
    <w:p w14:paraId="6EDF4E8B" w14:textId="77777777" w:rsidR="00244DDA" w:rsidRPr="00C54685" w:rsidRDefault="00244DDA" w:rsidP="00861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6"/>
          <w:szCs w:val="16"/>
        </w:rPr>
      </w:pPr>
    </w:p>
    <w:p w14:paraId="5860FEAF" w14:textId="2168F827" w:rsidR="00C436F6" w:rsidRDefault="00C153B0" w:rsidP="00C436F6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207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82070">
        <w:rPr>
          <w:rFonts w:ascii="Angsana New" w:hAnsi="Angsana New"/>
          <w:sz w:val="30"/>
          <w:szCs w:val="30"/>
        </w:rPr>
        <w:t xml:space="preserve">19 </w:t>
      </w:r>
      <w:r w:rsidRPr="00F8207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82070">
        <w:rPr>
          <w:rFonts w:ascii="Angsana New" w:hAnsi="Angsana New"/>
          <w:sz w:val="30"/>
          <w:szCs w:val="30"/>
        </w:rPr>
        <w:t xml:space="preserve">2566 </w:t>
      </w:r>
      <w:r w:rsidRPr="00F82070">
        <w:rPr>
          <w:rFonts w:ascii="Angsana New" w:hAnsi="Angsana New"/>
          <w:sz w:val="30"/>
          <w:szCs w:val="30"/>
          <w:cs/>
        </w:rPr>
        <w:t>ที่ประชุมวิสามัญผู้ถือหุ้นมีมติอนุมัติ</w:t>
      </w:r>
      <w:r w:rsidRPr="00EC6494">
        <w:rPr>
          <w:rFonts w:ascii="Angsana New" w:hAnsi="Angsana New" w:hint="cs"/>
          <w:sz w:val="30"/>
          <w:szCs w:val="30"/>
          <w:cs/>
        </w:rPr>
        <w:t>การ</w:t>
      </w:r>
      <w:r w:rsidRPr="00BD6E10">
        <w:rPr>
          <w:rFonts w:ascii="Angsana New" w:hAnsi="Angsana New" w:hint="cs"/>
          <w:sz w:val="30"/>
          <w:szCs w:val="30"/>
          <w:cs/>
        </w:rPr>
        <w:t xml:space="preserve">ออกและจัดสรรใบสำคัญแสดงสิทธิที่จะซื้อหุ้นสามัญของบริษัท ครั้งที่ </w:t>
      </w:r>
      <w:r w:rsidRPr="00BD6E10">
        <w:rPr>
          <w:rFonts w:ascii="Angsana New" w:hAnsi="Angsana New" w:hint="cs"/>
          <w:sz w:val="30"/>
          <w:szCs w:val="30"/>
        </w:rPr>
        <w:t xml:space="preserve">3 (“SCN-W3”) </w:t>
      </w:r>
      <w:r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>
        <w:rPr>
          <w:rFonts w:ascii="Angsana New" w:hAnsi="Angsana New"/>
          <w:sz w:val="30"/>
          <w:szCs w:val="30"/>
        </w:rPr>
        <w:t xml:space="preserve">27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2567 </w:t>
      </w:r>
      <w:r w:rsidRPr="00BD6E10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</w:t>
      </w:r>
      <w:r w:rsidRPr="00BD6E10">
        <w:rPr>
          <w:rFonts w:ascii="Angsana New" w:hAnsi="Angsana New" w:hint="cs"/>
          <w:sz w:val="30"/>
          <w:szCs w:val="30"/>
          <w:cs/>
        </w:rPr>
        <w:t xml:space="preserve">ไม่เกิน </w:t>
      </w:r>
      <w:r w:rsidRPr="00BD6E10">
        <w:rPr>
          <w:rFonts w:ascii="Angsana New" w:hAnsi="Angsana New" w:hint="cs"/>
          <w:sz w:val="30"/>
          <w:szCs w:val="30"/>
        </w:rPr>
        <w:t>403,056,836</w:t>
      </w:r>
      <w:r w:rsidRPr="00BD6E10">
        <w:rPr>
          <w:rFonts w:ascii="Angsana New" w:hAnsi="Angsana New" w:hint="cs"/>
          <w:sz w:val="30"/>
          <w:szCs w:val="30"/>
          <w:cs/>
        </w:rPr>
        <w:t xml:space="preserve"> หน่วย เพื่อจัดสรรให้แก่ผู้ถือหุ้นเดิมของบริษัทตามสัดส่วนการถือหุ้น ในอัตราส่วนการจัดสรรที่ </w:t>
      </w:r>
      <w:r>
        <w:rPr>
          <w:rFonts w:ascii="Angsana New" w:hAnsi="Angsana New"/>
          <w:sz w:val="30"/>
          <w:szCs w:val="30"/>
        </w:rPr>
        <w:t>3</w:t>
      </w:r>
      <w:r w:rsidRPr="00BD6E10">
        <w:rPr>
          <w:rFonts w:ascii="Angsana New" w:hAnsi="Angsana New" w:hint="cs"/>
          <w:sz w:val="30"/>
          <w:szCs w:val="30"/>
          <w:cs/>
        </w:rPr>
        <w:t xml:space="preserve"> หุ้นเดิม ต่อ </w:t>
      </w:r>
      <w:r>
        <w:rPr>
          <w:rFonts w:ascii="Angsana New" w:hAnsi="Angsana New"/>
          <w:sz w:val="30"/>
          <w:szCs w:val="30"/>
        </w:rPr>
        <w:t>1</w:t>
      </w:r>
      <w:r w:rsidRPr="00BD6E10">
        <w:rPr>
          <w:rFonts w:ascii="Angsana New" w:hAnsi="Angsana New" w:hint="cs"/>
          <w:sz w:val="30"/>
          <w:szCs w:val="30"/>
          <w:cs/>
        </w:rPr>
        <w:t xml:space="preserve"> หน่วยใบสำคัญแสดง ทั้งนี้ </w:t>
      </w:r>
      <w:r w:rsidRPr="00BD6E10">
        <w:rPr>
          <w:rFonts w:ascii="Angsana New" w:hAnsi="Angsana New" w:hint="cs"/>
          <w:sz w:val="30"/>
          <w:szCs w:val="30"/>
        </w:rPr>
        <w:t>SCN-W</w:t>
      </w:r>
      <w:r>
        <w:rPr>
          <w:rFonts w:ascii="Angsana New" w:hAnsi="Angsana New"/>
          <w:sz w:val="30"/>
          <w:szCs w:val="30"/>
        </w:rPr>
        <w:t>3</w:t>
      </w:r>
      <w:r w:rsidRPr="00BD6E10">
        <w:rPr>
          <w:rFonts w:ascii="Angsana New" w:hAnsi="Angsana New" w:hint="cs"/>
          <w:sz w:val="30"/>
          <w:szCs w:val="30"/>
          <w:cs/>
        </w:rPr>
        <w:t xml:space="preserve"> มีอายุ </w:t>
      </w:r>
      <w:r>
        <w:rPr>
          <w:rFonts w:ascii="Angsana New" w:hAnsi="Angsana New"/>
          <w:sz w:val="30"/>
          <w:szCs w:val="30"/>
        </w:rPr>
        <w:t>9</w:t>
      </w:r>
      <w:r w:rsidRPr="00BD6E10">
        <w:rPr>
          <w:rFonts w:ascii="Angsana New" w:hAnsi="Angsana New" w:hint="cs"/>
          <w:sz w:val="30"/>
          <w:szCs w:val="30"/>
          <w:cs/>
        </w:rPr>
        <w:t xml:space="preserve"> เดือน นับจากวันที่ออกใบสำคัญแสดงสิทธิ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D6E10">
        <w:rPr>
          <w:rFonts w:ascii="Angsana New" w:hAnsi="Angsana New" w:hint="cs"/>
          <w:sz w:val="30"/>
          <w:szCs w:val="30"/>
          <w:cs/>
        </w:rPr>
        <w:t xml:space="preserve">และมีอัตราการใช้สิทธิอยู่ที่ </w:t>
      </w:r>
      <w:r>
        <w:rPr>
          <w:rFonts w:ascii="Angsana New" w:hAnsi="Angsana New"/>
          <w:sz w:val="30"/>
          <w:szCs w:val="30"/>
        </w:rPr>
        <w:t>1</w:t>
      </w:r>
      <w:r w:rsidRPr="00BD6E10">
        <w:rPr>
          <w:rFonts w:ascii="Angsana New" w:hAnsi="Angsana New" w:hint="cs"/>
          <w:sz w:val="30"/>
          <w:szCs w:val="30"/>
          <w:cs/>
        </w:rPr>
        <w:t xml:space="preserve"> หน่วยใบสำคัญแสดงสิทธิมีสิทธิซื้อหุ้นสามัญของบริษัทได้ </w:t>
      </w:r>
      <w:r>
        <w:rPr>
          <w:rFonts w:ascii="Angsana New" w:hAnsi="Angsana New"/>
          <w:sz w:val="30"/>
          <w:szCs w:val="30"/>
        </w:rPr>
        <w:t>1</w:t>
      </w:r>
      <w:r w:rsidRPr="00BD6E10">
        <w:rPr>
          <w:rFonts w:ascii="Angsana New" w:hAnsi="Angsana New" w:hint="cs"/>
          <w:sz w:val="30"/>
          <w:szCs w:val="30"/>
          <w:cs/>
        </w:rPr>
        <w:t xml:space="preserve"> หุ้น</w:t>
      </w:r>
      <w:r w:rsidR="00141891">
        <w:rPr>
          <w:rFonts w:ascii="Angsana New" w:hAnsi="Angsana New"/>
          <w:sz w:val="30"/>
          <w:szCs w:val="30"/>
        </w:rPr>
        <w:t xml:space="preserve"> </w:t>
      </w:r>
      <w:r w:rsidR="00141891" w:rsidRPr="0014189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41891">
        <w:rPr>
          <w:rFonts w:ascii="Angsana New" w:hAnsi="Angsana New"/>
          <w:sz w:val="30"/>
          <w:szCs w:val="30"/>
        </w:rPr>
        <w:t>31</w:t>
      </w:r>
      <w:r w:rsidR="00141891" w:rsidRPr="00141891">
        <w:rPr>
          <w:rFonts w:ascii="Angsana New" w:hAnsi="Angsana New"/>
          <w:sz w:val="30"/>
          <w:szCs w:val="30"/>
          <w:cs/>
        </w:rPr>
        <w:t xml:space="preserve"> มีนาคม </w:t>
      </w:r>
      <w:r w:rsidR="00141891">
        <w:rPr>
          <w:rFonts w:ascii="Angsana New" w:hAnsi="Angsana New"/>
          <w:sz w:val="30"/>
          <w:szCs w:val="30"/>
        </w:rPr>
        <w:t>2567</w:t>
      </w:r>
      <w:r w:rsidR="00141891" w:rsidRPr="00141891">
        <w:rPr>
          <w:rFonts w:ascii="Angsana New" w:hAnsi="Angsana New"/>
          <w:sz w:val="30"/>
          <w:szCs w:val="30"/>
          <w:cs/>
        </w:rPr>
        <w:t xml:space="preserve"> </w:t>
      </w:r>
      <w:r w:rsidR="008523CD">
        <w:rPr>
          <w:rFonts w:ascii="Angsana New" w:hAnsi="Angsana New" w:hint="cs"/>
          <w:sz w:val="30"/>
          <w:szCs w:val="30"/>
          <w:cs/>
        </w:rPr>
        <w:t>มีผู้ใช้สิทธิดังกล่าวแล้วทั้งสิ้น</w:t>
      </w:r>
      <w:r w:rsidR="00C436F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436F6">
        <w:rPr>
          <w:rFonts w:ascii="Angsana New" w:hAnsi="Angsana New"/>
          <w:sz w:val="30"/>
          <w:szCs w:val="30"/>
        </w:rPr>
        <w:t xml:space="preserve">4,275,000 </w:t>
      </w:r>
      <w:r w:rsidR="00C436F6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="00C436F6" w:rsidRPr="001F1F9E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บริษัทได้จดทะเบียนเพิ่มทุนกับกระทรวงพาณิชย์เมื่อวันที่ </w:t>
      </w:r>
      <w:r w:rsidR="00C436F6">
        <w:rPr>
          <w:rFonts w:ascii="Angsana New" w:hAnsi="Angsana New"/>
          <w:sz w:val="30"/>
          <w:szCs w:val="30"/>
        </w:rPr>
        <w:t>10</w:t>
      </w:r>
      <w:r w:rsidR="00C436F6" w:rsidRPr="001F1F9E">
        <w:rPr>
          <w:rFonts w:ascii="Angsana New" w:hAnsi="Angsana New"/>
          <w:sz w:val="30"/>
          <w:szCs w:val="30"/>
        </w:rPr>
        <w:t xml:space="preserve"> </w:t>
      </w:r>
      <w:r w:rsidR="00C436F6">
        <w:rPr>
          <w:rFonts w:ascii="Angsana New" w:hAnsi="Angsana New" w:hint="cs"/>
          <w:sz w:val="30"/>
          <w:szCs w:val="30"/>
          <w:cs/>
        </w:rPr>
        <w:t>เมษายน</w:t>
      </w:r>
      <w:r w:rsidR="00C436F6" w:rsidRPr="001F1F9E">
        <w:rPr>
          <w:rFonts w:ascii="Angsana New" w:hAnsi="Angsana New" w:hint="cs"/>
          <w:sz w:val="30"/>
          <w:szCs w:val="30"/>
          <w:cs/>
        </w:rPr>
        <w:t xml:space="preserve"> </w:t>
      </w:r>
      <w:r w:rsidR="00C436F6" w:rsidRPr="001F1F9E">
        <w:rPr>
          <w:rFonts w:ascii="Angsana New" w:hAnsi="Angsana New"/>
          <w:sz w:val="30"/>
          <w:szCs w:val="30"/>
        </w:rPr>
        <w:t>2567</w:t>
      </w:r>
    </w:p>
    <w:p w14:paraId="61289C29" w14:textId="77777777" w:rsidR="00C153B0" w:rsidRPr="00C54685" w:rsidRDefault="00C153B0" w:rsidP="00EF5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0A541CEC" w14:textId="55A1E086" w:rsidR="00626AEE" w:rsidRPr="00331F0E" w:rsidRDefault="002D4EF1" w:rsidP="007804B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31F0E"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  <w:r w:rsidR="002A559D" w:rsidRPr="00331F0E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B930338" w:rsidR="00C70F92" w:rsidRPr="00C54685" w:rsidRDefault="00C70F92" w:rsidP="000B5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16"/>
          <w:szCs w:val="16"/>
        </w:rPr>
      </w:pPr>
    </w:p>
    <w:p w14:paraId="1F3C2641" w14:textId="0F17D894" w:rsidR="00064DED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344E41" w:rsidRPr="009433A9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197CE00E" w14:textId="4DBE855A" w:rsidR="001465B4" w:rsidRPr="00C54685" w:rsidRDefault="00146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51EF76AD" w14:textId="0F50A683" w:rsidR="00064DED" w:rsidRPr="009433A9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C2A4CEC" w14:textId="642B5259" w:rsidR="00064DED" w:rsidRPr="00C54685" w:rsidRDefault="00064DED" w:rsidP="00395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16"/>
          <w:szCs w:val="16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064DED" w:rsidRPr="009433A9" w14:paraId="49158658" w14:textId="77777777" w:rsidTr="006E35F5">
        <w:trPr>
          <w:cantSplit/>
          <w:trHeight w:val="1829"/>
        </w:trPr>
        <w:tc>
          <w:tcPr>
            <w:tcW w:w="1440" w:type="dxa"/>
          </w:tcPr>
          <w:p w14:paraId="5B0A8DDD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3EF145F4" w14:textId="1605C6CC" w:rsidR="006E35F5" w:rsidRPr="006E35F5" w:rsidRDefault="00064DED" w:rsidP="006E35F5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และน้ำมัน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NGV)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ธุรกิจบริการปรับปรุงคุณภาพก๊าซธรรมชาติ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PMS)</w:t>
            </w:r>
            <w:r w:rsidR="004A33B7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064DED" w:rsidRPr="009433A9" w14:paraId="74AB2A67" w14:textId="77777777" w:rsidTr="00AA2C28">
        <w:trPr>
          <w:cantSplit/>
          <w:trHeight w:val="983"/>
        </w:trPr>
        <w:tc>
          <w:tcPr>
            <w:tcW w:w="1440" w:type="dxa"/>
          </w:tcPr>
          <w:p w14:paraId="59CFBC9A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11834999" w14:textId="73895677" w:rsidR="00064DED" w:rsidRPr="009433A9" w:rsidRDefault="00064DED" w:rsidP="00A45880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ธุรกิจที่เกี่ยวเนื่องกับ</w:t>
            </w:r>
            <w:r w:rsidR="0014423D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ยานพาหนะ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="00422C39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และอุปกรณ์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064DED" w:rsidRPr="009433A9" w14:paraId="24E7DDA8" w14:textId="77777777" w:rsidTr="00AA2C28">
        <w:trPr>
          <w:cantSplit/>
          <w:trHeight w:val="641"/>
        </w:trPr>
        <w:tc>
          <w:tcPr>
            <w:tcW w:w="1440" w:type="dxa"/>
          </w:tcPr>
          <w:p w14:paraId="6586979E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77737F4E" w14:textId="75C5C36B" w:rsidR="00064DED" w:rsidRPr="004623B8" w:rsidRDefault="00064DED" w:rsidP="00C4000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  <w:r w:rsidRPr="003C3D5B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="00422C39" w:rsidRPr="003C3D5B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3C3D5B" w:rsidRPr="003C3D5B">
              <w:rPr>
                <w:rFonts w:ascii="Angsana New" w:hAnsi="Angsana New"/>
                <w:sz w:val="30"/>
                <w:szCs w:val="30"/>
                <w:cs/>
              </w:rPr>
              <w:t>ธุรกิจผลิตและจำหน่ายกระแสไฟฟ้าจากพลังงานแสงอาทิตย์</w:t>
            </w:r>
          </w:p>
        </w:tc>
      </w:tr>
      <w:tr w:rsidR="00AB43AE" w:rsidRPr="009433A9" w14:paraId="07A3EA98" w14:textId="77777777" w:rsidTr="006E35F5">
        <w:trPr>
          <w:cantSplit/>
          <w:trHeight w:val="542"/>
        </w:trPr>
        <w:tc>
          <w:tcPr>
            <w:tcW w:w="1440" w:type="dxa"/>
          </w:tcPr>
          <w:p w14:paraId="53196725" w14:textId="2A852A6E" w:rsidR="00AB43AE" w:rsidRPr="009433A9" w:rsidRDefault="00AB43AE" w:rsidP="00AB43AE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1096E38A" w14:textId="4DE936ED" w:rsidR="00AB43AE" w:rsidRPr="009433A9" w:rsidRDefault="00326C0D" w:rsidP="00AB43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AB43AE" w:rsidRPr="009433A9" w14:paraId="18814C9A" w14:textId="77777777" w:rsidTr="006E35F5">
        <w:trPr>
          <w:cantSplit/>
          <w:trHeight w:val="533"/>
        </w:trPr>
        <w:tc>
          <w:tcPr>
            <w:tcW w:w="1440" w:type="dxa"/>
          </w:tcPr>
          <w:p w14:paraId="6E2F357E" w14:textId="77777777" w:rsidR="00AB43AE" w:rsidRPr="009433A9" w:rsidRDefault="00AB43AE" w:rsidP="00AB43AE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24241D35" w14:textId="6D031F8F" w:rsidR="00AB43AE" w:rsidRPr="009433A9" w:rsidRDefault="00AB43AE" w:rsidP="00AB43AE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/>
              </w:rPr>
              <w:t xml:space="preserve">ธุรกิจอื่น ๆ </w:t>
            </w:r>
          </w:p>
        </w:tc>
      </w:tr>
    </w:tbl>
    <w:p w14:paraId="5272E5FF" w14:textId="72366493" w:rsidR="00AE1CE7" w:rsidRPr="009433A9" w:rsidRDefault="00AE1CE7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AE1CE7" w:rsidRPr="009433A9" w:rsidSect="0095740D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47088F3" w14:textId="148E3164" w:rsidR="00633C25" w:rsidRDefault="000A4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A4922">
        <w:rPr>
          <w:rFonts w:ascii="Angsana New" w:hAnsi="Angsana New"/>
          <w:sz w:val="30"/>
          <w:szCs w:val="30"/>
          <w:cs/>
        </w:rPr>
        <w:lastRenderedPageBreak/>
        <w:t>ข้อมูลทางการเงินจำแนกตามกลุ่มธุรกิจสำหรับงวด</w:t>
      </w:r>
      <w:r w:rsidR="003128E3">
        <w:rPr>
          <w:rFonts w:ascii="Angsana New" w:hAnsi="Angsana New" w:hint="cs"/>
          <w:sz w:val="30"/>
          <w:szCs w:val="30"/>
          <w:cs/>
        </w:rPr>
        <w:t>สาม</w:t>
      </w:r>
      <w:r w:rsidRPr="000A492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128E3">
        <w:rPr>
          <w:rFonts w:ascii="Angsana New" w:hAnsi="Angsana New"/>
          <w:sz w:val="30"/>
          <w:szCs w:val="30"/>
        </w:rPr>
        <w:t xml:space="preserve">31 </w:t>
      </w:r>
      <w:r w:rsidR="003128E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A4922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5439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610"/>
        <w:gridCol w:w="539"/>
        <w:gridCol w:w="248"/>
        <w:gridCol w:w="558"/>
        <w:gridCol w:w="238"/>
        <w:gridCol w:w="573"/>
        <w:gridCol w:w="236"/>
        <w:gridCol w:w="583"/>
        <w:gridCol w:w="268"/>
        <w:gridCol w:w="544"/>
        <w:gridCol w:w="242"/>
        <w:gridCol w:w="570"/>
        <w:gridCol w:w="236"/>
        <w:gridCol w:w="575"/>
        <w:gridCol w:w="236"/>
        <w:gridCol w:w="579"/>
        <w:gridCol w:w="236"/>
        <w:gridCol w:w="565"/>
        <w:gridCol w:w="237"/>
        <w:gridCol w:w="575"/>
        <w:gridCol w:w="236"/>
        <w:gridCol w:w="664"/>
        <w:gridCol w:w="240"/>
        <w:gridCol w:w="627"/>
        <w:gridCol w:w="236"/>
        <w:gridCol w:w="518"/>
        <w:gridCol w:w="236"/>
        <w:gridCol w:w="486"/>
        <w:gridCol w:w="240"/>
        <w:gridCol w:w="630"/>
        <w:gridCol w:w="240"/>
        <w:gridCol w:w="618"/>
        <w:gridCol w:w="12"/>
        <w:gridCol w:w="8"/>
      </w:tblGrid>
      <w:tr w:rsidR="00F86099" w:rsidRPr="0044787F" w14:paraId="64C93306" w14:textId="77777777" w:rsidTr="00A94B18">
        <w:trPr>
          <w:gridAfter w:val="2"/>
          <w:wAfter w:w="20" w:type="dxa"/>
          <w:trHeight w:val="225"/>
          <w:tblHeader/>
        </w:trPr>
        <w:tc>
          <w:tcPr>
            <w:tcW w:w="2610" w:type="dxa"/>
            <w:noWrap/>
          </w:tcPr>
          <w:p w14:paraId="310C792F" w14:textId="77777777" w:rsidR="00F86099" w:rsidRPr="0044787F" w:rsidRDefault="00F86099" w:rsidP="006F6398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2809" w:type="dxa"/>
            <w:gridSpan w:val="31"/>
          </w:tcPr>
          <w:p w14:paraId="4691DC9C" w14:textId="77777777" w:rsidR="00F86099" w:rsidRPr="00047600" w:rsidRDefault="00F86099" w:rsidP="006F63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04760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04760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F85CB0" w:rsidRPr="0044787F" w14:paraId="037C284E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blHeader/>
        </w:trPr>
        <w:tc>
          <w:tcPr>
            <w:tcW w:w="2610" w:type="dxa"/>
            <w:vAlign w:val="bottom"/>
          </w:tcPr>
          <w:p w14:paraId="15B74BAB" w14:textId="77777777" w:rsidR="00F86099" w:rsidRPr="0044787F" w:rsidRDefault="00F86099" w:rsidP="006F639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45" w:type="dxa"/>
            <w:gridSpan w:val="3"/>
          </w:tcPr>
          <w:p w14:paraId="33DE947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8" w:type="dxa"/>
          </w:tcPr>
          <w:p w14:paraId="7CF2A60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2" w:type="dxa"/>
            <w:gridSpan w:val="3"/>
          </w:tcPr>
          <w:p w14:paraId="03D7F346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68" w:type="dxa"/>
          </w:tcPr>
          <w:p w14:paraId="0E9C75D0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6" w:type="dxa"/>
            <w:gridSpan w:val="3"/>
          </w:tcPr>
          <w:p w14:paraId="2360549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41996517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0" w:type="dxa"/>
            <w:gridSpan w:val="3"/>
          </w:tcPr>
          <w:p w14:paraId="34C80D7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79B8FCC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77" w:type="dxa"/>
            <w:gridSpan w:val="3"/>
          </w:tcPr>
          <w:p w14:paraId="48C6056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6FCA39B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1" w:type="dxa"/>
            <w:gridSpan w:val="3"/>
          </w:tcPr>
          <w:p w14:paraId="3C15715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1DA99EED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240" w:type="dxa"/>
            <w:gridSpan w:val="3"/>
          </w:tcPr>
          <w:p w14:paraId="0F42A3CC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40" w:type="dxa"/>
          </w:tcPr>
          <w:p w14:paraId="0A92775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500" w:type="dxa"/>
            <w:gridSpan w:val="4"/>
          </w:tcPr>
          <w:p w14:paraId="2FF9213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3128E3" w:rsidRPr="0044787F" w14:paraId="44BBBF43" w14:textId="77777777" w:rsidTr="00A94B1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610" w:type="dxa"/>
            <w:vAlign w:val="bottom"/>
            <w:hideMark/>
          </w:tcPr>
          <w:p w14:paraId="21C2AB04" w14:textId="77777777" w:rsidR="003128E3" w:rsidRDefault="003128E3" w:rsidP="003128E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สำหรับงวดสามเดือนสิ้นสุด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</w:p>
          <w:p w14:paraId="4FD17B54" w14:textId="44278EC5" w:rsidR="003128E3" w:rsidRPr="0044787F" w:rsidRDefault="003128E3" w:rsidP="003128E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31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มีนาคม</w:t>
            </w:r>
          </w:p>
        </w:tc>
        <w:tc>
          <w:tcPr>
            <w:tcW w:w="539" w:type="dxa"/>
          </w:tcPr>
          <w:p w14:paraId="3275286C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539C8815" w14:textId="5DC23F14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48" w:type="dxa"/>
          </w:tcPr>
          <w:p w14:paraId="371D6718" w14:textId="77777777" w:rsidR="003128E3" w:rsidRPr="0044787F" w:rsidRDefault="003128E3" w:rsidP="003128E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7E08D8E9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47650A4" w14:textId="55F19139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8" w:type="dxa"/>
          </w:tcPr>
          <w:p w14:paraId="3A006FEE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1F94D848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5D219091" w14:textId="2C3A0272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6" w:type="dxa"/>
          </w:tcPr>
          <w:p w14:paraId="6BB3E231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095BE5F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DBD99FA" w14:textId="3BB52A70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68" w:type="dxa"/>
          </w:tcPr>
          <w:p w14:paraId="1DC8FBD7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49797B19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1A2F313" w14:textId="547441DA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42" w:type="dxa"/>
          </w:tcPr>
          <w:p w14:paraId="5353E5CF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5F06C007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7BCE223" w14:textId="2101A2CA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643C3660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7E0AF11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0642CCA" w14:textId="61A901C8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6" w:type="dxa"/>
          </w:tcPr>
          <w:p w14:paraId="4E1722B7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07826A3A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51D3E91" w14:textId="3131E06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3DF609E2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F1ABF40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90EFEC9" w14:textId="7027E731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7" w:type="dxa"/>
          </w:tcPr>
          <w:p w14:paraId="7F515329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50147DE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6B56C0E" w14:textId="2D2EEF69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68FF1CCA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F08D662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118446B" w14:textId="31153310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40" w:type="dxa"/>
          </w:tcPr>
          <w:p w14:paraId="6B057D28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</w:tcPr>
          <w:p w14:paraId="6CC68F55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97B3322" w14:textId="1875B1A8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266567E2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0497ADF4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4FF549A" w14:textId="49F90F41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6" w:type="dxa"/>
          </w:tcPr>
          <w:p w14:paraId="125D82B9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736B09A7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A54C3FA" w14:textId="6C5E47AC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0" w:type="dxa"/>
          </w:tcPr>
          <w:p w14:paraId="50EF4A5A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0DE7808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752F8F1" w14:textId="51AFAD70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40" w:type="dxa"/>
          </w:tcPr>
          <w:p w14:paraId="552517C8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gridSpan w:val="3"/>
          </w:tcPr>
          <w:p w14:paraId="42C6E528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AB4CA25" w14:textId="635202DA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</w:tr>
      <w:tr w:rsidR="00F86099" w:rsidRPr="0044787F" w14:paraId="20FADA76" w14:textId="77777777" w:rsidTr="00A94B18">
        <w:tblPrEx>
          <w:tblLook w:val="01E0" w:firstRow="1" w:lastRow="1" w:firstColumn="1" w:lastColumn="1" w:noHBand="0" w:noVBand="0"/>
        </w:tblPrEx>
        <w:trPr>
          <w:gridAfter w:val="2"/>
          <w:wAfter w:w="20" w:type="dxa"/>
          <w:tblHeader/>
        </w:trPr>
        <w:tc>
          <w:tcPr>
            <w:tcW w:w="2610" w:type="dxa"/>
            <w:vAlign w:val="bottom"/>
          </w:tcPr>
          <w:p w14:paraId="71A554AA" w14:textId="77777777" w:rsidR="00F86099" w:rsidRPr="0044787F" w:rsidRDefault="00F86099" w:rsidP="006F63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2809" w:type="dxa"/>
            <w:gridSpan w:val="31"/>
          </w:tcPr>
          <w:p w14:paraId="6EADEA1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3128E3" w:rsidRPr="0044787F" w14:paraId="40E6D7C3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529BB3D0" w14:textId="77777777" w:rsidR="003128E3" w:rsidRPr="0044787F" w:rsidRDefault="003128E3" w:rsidP="003128E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539" w:type="dxa"/>
            <w:vAlign w:val="bottom"/>
          </w:tcPr>
          <w:p w14:paraId="3A4E0F53" w14:textId="59313E98" w:rsidR="003128E3" w:rsidRPr="00D77E81" w:rsidRDefault="00B05BE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241,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600</w:t>
            </w:r>
          </w:p>
        </w:tc>
        <w:tc>
          <w:tcPr>
            <w:tcW w:w="248" w:type="dxa"/>
            <w:vAlign w:val="bottom"/>
          </w:tcPr>
          <w:p w14:paraId="5FAEB80B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CD7767B" w14:textId="787A16B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248,846</w:t>
            </w:r>
          </w:p>
        </w:tc>
        <w:tc>
          <w:tcPr>
            <w:tcW w:w="238" w:type="dxa"/>
            <w:vAlign w:val="bottom"/>
          </w:tcPr>
          <w:p w14:paraId="00E92986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0BEAAF2F" w14:textId="07F3B12F" w:rsidR="003128E3" w:rsidRPr="00D77E81" w:rsidRDefault="00B05BE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36,732</w:t>
            </w:r>
          </w:p>
        </w:tc>
        <w:tc>
          <w:tcPr>
            <w:tcW w:w="236" w:type="dxa"/>
            <w:vAlign w:val="bottom"/>
          </w:tcPr>
          <w:p w14:paraId="454F45B6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0D323FD5" w14:textId="700B6B15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33,170</w:t>
            </w:r>
          </w:p>
        </w:tc>
        <w:tc>
          <w:tcPr>
            <w:tcW w:w="268" w:type="dxa"/>
            <w:vAlign w:val="bottom"/>
          </w:tcPr>
          <w:p w14:paraId="5BC78EF7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11C4899A" w14:textId="00D55996" w:rsidR="003128E3" w:rsidRPr="00D77E81" w:rsidRDefault="00B05BE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50,246</w:t>
            </w:r>
          </w:p>
        </w:tc>
        <w:tc>
          <w:tcPr>
            <w:tcW w:w="242" w:type="dxa"/>
            <w:vAlign w:val="bottom"/>
          </w:tcPr>
          <w:p w14:paraId="3BDF93B1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0B31B05D" w14:textId="15FAB73C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32,771</w:t>
            </w:r>
          </w:p>
        </w:tc>
        <w:tc>
          <w:tcPr>
            <w:tcW w:w="236" w:type="dxa"/>
            <w:vAlign w:val="bottom"/>
          </w:tcPr>
          <w:p w14:paraId="0C47A912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342DBD61" w14:textId="6AECD2CB" w:rsidR="003128E3" w:rsidRPr="00D77E81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84,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040</w:t>
            </w:r>
          </w:p>
        </w:tc>
        <w:tc>
          <w:tcPr>
            <w:tcW w:w="236" w:type="dxa"/>
            <w:vAlign w:val="bottom"/>
          </w:tcPr>
          <w:p w14:paraId="59C701A9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42979EEA" w14:textId="79163B65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48,790</w:t>
            </w:r>
          </w:p>
        </w:tc>
        <w:tc>
          <w:tcPr>
            <w:tcW w:w="236" w:type="dxa"/>
          </w:tcPr>
          <w:p w14:paraId="4DB84DC6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328C8BCF" w14:textId="62051208" w:rsidR="003128E3" w:rsidRPr="00D77E81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63,150</w:t>
            </w:r>
          </w:p>
        </w:tc>
        <w:tc>
          <w:tcPr>
            <w:tcW w:w="237" w:type="dxa"/>
          </w:tcPr>
          <w:p w14:paraId="54DC46BC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21927F87" w14:textId="541AD9C5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23,818</w:t>
            </w:r>
          </w:p>
        </w:tc>
        <w:tc>
          <w:tcPr>
            <w:tcW w:w="236" w:type="dxa"/>
            <w:vAlign w:val="bottom"/>
          </w:tcPr>
          <w:p w14:paraId="0C3320BC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207B72BD" w14:textId="15EDB425" w:rsidR="003128E3" w:rsidRPr="00D77E81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475,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768</w:t>
            </w:r>
          </w:p>
        </w:tc>
        <w:tc>
          <w:tcPr>
            <w:tcW w:w="240" w:type="dxa"/>
            <w:vAlign w:val="bottom"/>
          </w:tcPr>
          <w:p w14:paraId="3AED771B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42FF145C" w14:textId="2209D6EC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387,395</w:t>
            </w:r>
          </w:p>
        </w:tc>
        <w:tc>
          <w:tcPr>
            <w:tcW w:w="236" w:type="dxa"/>
            <w:vAlign w:val="bottom"/>
          </w:tcPr>
          <w:p w14:paraId="4EBCE72F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3FFDE724" w14:textId="6C942D89" w:rsidR="003128E3" w:rsidRPr="00D77E81" w:rsidRDefault="004F49CB" w:rsidP="00D77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A992D98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3176C7B5" w14:textId="2071C749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0" w:type="dxa"/>
          </w:tcPr>
          <w:p w14:paraId="34D83A07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</w:tcPr>
          <w:p w14:paraId="6636FF20" w14:textId="5EFC6275" w:rsidR="003128E3" w:rsidRPr="003F5EAD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3F5EA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475,</w:t>
            </w:r>
            <w:r w:rsidR="003F5EAD" w:rsidRPr="003F5EA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768</w:t>
            </w:r>
          </w:p>
        </w:tc>
        <w:tc>
          <w:tcPr>
            <w:tcW w:w="240" w:type="dxa"/>
          </w:tcPr>
          <w:p w14:paraId="66E64DA2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2C3D25FB" w14:textId="2A28C820" w:rsidR="003128E3" w:rsidRPr="00D77E81" w:rsidRDefault="003128E3" w:rsidP="00476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387,395</w:t>
            </w:r>
          </w:p>
        </w:tc>
      </w:tr>
      <w:tr w:rsidR="003128E3" w:rsidRPr="0044787F" w14:paraId="753E8916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72F03BEA" w14:textId="77777777" w:rsidR="003128E3" w:rsidRPr="0044787F" w:rsidRDefault="003128E3" w:rsidP="003128E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05376551" w14:textId="10328285" w:rsidR="003128E3" w:rsidRPr="00D77E81" w:rsidRDefault="00D77E81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3,582</w:t>
            </w:r>
          </w:p>
        </w:tc>
        <w:tc>
          <w:tcPr>
            <w:tcW w:w="248" w:type="dxa"/>
            <w:vAlign w:val="bottom"/>
          </w:tcPr>
          <w:p w14:paraId="393677B8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799B9685" w14:textId="7EC652A1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2,154</w:t>
            </w:r>
          </w:p>
        </w:tc>
        <w:tc>
          <w:tcPr>
            <w:tcW w:w="238" w:type="dxa"/>
            <w:vAlign w:val="bottom"/>
          </w:tcPr>
          <w:p w14:paraId="60EA73DC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D6BAF64" w14:textId="2AE101A9" w:rsidR="003128E3" w:rsidRPr="00D77E81" w:rsidRDefault="00B05BE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7345B75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3EA55FF6" w14:textId="01180B21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695F2CA4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03408C56" w14:textId="266EC3C8" w:rsidR="003128E3" w:rsidRPr="00D77E81" w:rsidRDefault="00B05BE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33,823</w:t>
            </w:r>
          </w:p>
        </w:tc>
        <w:tc>
          <w:tcPr>
            <w:tcW w:w="242" w:type="dxa"/>
            <w:vAlign w:val="bottom"/>
          </w:tcPr>
          <w:p w14:paraId="5E548347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6B3D11EF" w14:textId="4E5439D6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17,254</w:t>
            </w:r>
          </w:p>
        </w:tc>
        <w:tc>
          <w:tcPr>
            <w:tcW w:w="236" w:type="dxa"/>
            <w:vAlign w:val="bottom"/>
          </w:tcPr>
          <w:p w14:paraId="20E5F82F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316EEE61" w14:textId="3E79A631" w:rsidR="003128E3" w:rsidRPr="00D77E81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9,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619</w:t>
            </w:r>
          </w:p>
        </w:tc>
        <w:tc>
          <w:tcPr>
            <w:tcW w:w="236" w:type="dxa"/>
            <w:vAlign w:val="bottom"/>
          </w:tcPr>
          <w:p w14:paraId="07BBC7C6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9EBA3D0" w14:textId="64F17B43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3,577</w:t>
            </w:r>
          </w:p>
        </w:tc>
        <w:tc>
          <w:tcPr>
            <w:tcW w:w="236" w:type="dxa"/>
          </w:tcPr>
          <w:p w14:paraId="6FF834D5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200FBA27" w14:textId="2B0BA8FE" w:rsidR="003128E3" w:rsidRPr="00D77E81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1,784</w:t>
            </w:r>
          </w:p>
        </w:tc>
        <w:tc>
          <w:tcPr>
            <w:tcW w:w="237" w:type="dxa"/>
          </w:tcPr>
          <w:p w14:paraId="16653DDE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5031D01" w14:textId="25214724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2,235</w:t>
            </w:r>
          </w:p>
        </w:tc>
        <w:tc>
          <w:tcPr>
            <w:tcW w:w="236" w:type="dxa"/>
            <w:vAlign w:val="bottom"/>
          </w:tcPr>
          <w:p w14:paraId="237C8169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A7D6F02" w14:textId="17B2061E" w:rsidR="003128E3" w:rsidRPr="00D77E81" w:rsidRDefault="00D77E81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</w:t>
            </w:r>
            <w:r w:rsidR="004F49CB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808</w:t>
            </w:r>
          </w:p>
        </w:tc>
        <w:tc>
          <w:tcPr>
            <w:tcW w:w="240" w:type="dxa"/>
          </w:tcPr>
          <w:p w14:paraId="3918A613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01A7F49B" w14:textId="6E86D2E1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25,220</w:t>
            </w:r>
          </w:p>
        </w:tc>
        <w:tc>
          <w:tcPr>
            <w:tcW w:w="236" w:type="dxa"/>
            <w:vAlign w:val="bottom"/>
          </w:tcPr>
          <w:p w14:paraId="235F9FA6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267C65C5" w14:textId="7B522487" w:rsidR="003128E3" w:rsidRPr="00D77E81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808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0D58F9F8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14:paraId="297A4E30" w14:textId="47F6F73D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(25,220)</w:t>
            </w:r>
          </w:p>
        </w:tc>
        <w:tc>
          <w:tcPr>
            <w:tcW w:w="240" w:type="dxa"/>
          </w:tcPr>
          <w:p w14:paraId="54165447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7ABF8E6" w14:textId="6F026943" w:rsidR="003128E3" w:rsidRPr="003F5EAD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3F5EA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0" w:type="dxa"/>
          </w:tcPr>
          <w:p w14:paraId="1B7894A1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7BEAAEBD" w14:textId="7992442B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3128E3" w:rsidRPr="0044787F" w14:paraId="56657515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7B1DF7B7" w14:textId="7E2B4D67" w:rsidR="003128E3" w:rsidRPr="0044787F" w:rsidRDefault="003128E3" w:rsidP="003128E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539" w:type="dxa"/>
            <w:tcBorders>
              <w:top w:val="single" w:sz="4" w:space="0" w:color="auto"/>
            </w:tcBorders>
          </w:tcPr>
          <w:p w14:paraId="47B528E2" w14:textId="4107BCD2" w:rsidR="003128E3" w:rsidRPr="00D77E81" w:rsidRDefault="00B05BE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45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182</w:t>
            </w:r>
          </w:p>
        </w:tc>
        <w:tc>
          <w:tcPr>
            <w:tcW w:w="248" w:type="dxa"/>
          </w:tcPr>
          <w:p w14:paraId="0BEE3441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14:paraId="4C576666" w14:textId="195CD6EA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251,000</w:t>
            </w:r>
          </w:p>
        </w:tc>
        <w:tc>
          <w:tcPr>
            <w:tcW w:w="238" w:type="dxa"/>
          </w:tcPr>
          <w:p w14:paraId="50002727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</w:tcBorders>
          </w:tcPr>
          <w:p w14:paraId="30EAE3AD" w14:textId="1AC08480" w:rsidR="003128E3" w:rsidRPr="00D77E81" w:rsidRDefault="00B05BE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36,732</w:t>
            </w:r>
          </w:p>
        </w:tc>
        <w:tc>
          <w:tcPr>
            <w:tcW w:w="236" w:type="dxa"/>
          </w:tcPr>
          <w:p w14:paraId="3E2D3BE4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14:paraId="685F5DB6" w14:textId="126FA644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33,170</w:t>
            </w:r>
          </w:p>
        </w:tc>
        <w:tc>
          <w:tcPr>
            <w:tcW w:w="268" w:type="dxa"/>
          </w:tcPr>
          <w:p w14:paraId="2D9AFEB0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</w:tcPr>
          <w:p w14:paraId="2E296B2C" w14:textId="018433B0" w:rsidR="003128E3" w:rsidRPr="00D77E81" w:rsidRDefault="00B05BE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84,06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42" w:type="dxa"/>
          </w:tcPr>
          <w:p w14:paraId="06014A89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14:paraId="7A950B2F" w14:textId="103B93B2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50,025</w:t>
            </w:r>
          </w:p>
        </w:tc>
        <w:tc>
          <w:tcPr>
            <w:tcW w:w="236" w:type="dxa"/>
          </w:tcPr>
          <w:p w14:paraId="42DB0ABA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683756C3" w14:textId="74E7E0B6" w:rsidR="003128E3" w:rsidRPr="00D77E81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93,659</w:t>
            </w:r>
          </w:p>
        </w:tc>
        <w:tc>
          <w:tcPr>
            <w:tcW w:w="236" w:type="dxa"/>
          </w:tcPr>
          <w:p w14:paraId="2E0864D6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</w:tcPr>
          <w:p w14:paraId="13113219" w14:textId="1F12B6FF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52,367</w:t>
            </w:r>
          </w:p>
        </w:tc>
        <w:tc>
          <w:tcPr>
            <w:tcW w:w="236" w:type="dxa"/>
          </w:tcPr>
          <w:p w14:paraId="15BBA015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</w:tcPr>
          <w:p w14:paraId="59F9058B" w14:textId="40308F82" w:rsidR="003128E3" w:rsidRPr="00D77E81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64,93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7" w:type="dxa"/>
          </w:tcPr>
          <w:p w14:paraId="41567D03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2E06BBED" w14:textId="08B2EB20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26,053</w:t>
            </w:r>
          </w:p>
        </w:tc>
        <w:tc>
          <w:tcPr>
            <w:tcW w:w="236" w:type="dxa"/>
          </w:tcPr>
          <w:p w14:paraId="536432C9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45FD31FE" w14:textId="63BFB039" w:rsidR="003128E3" w:rsidRPr="00D77E81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576</w:t>
            </w:r>
          </w:p>
        </w:tc>
        <w:tc>
          <w:tcPr>
            <w:tcW w:w="240" w:type="dxa"/>
          </w:tcPr>
          <w:p w14:paraId="1D73C979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7E04E585" w14:textId="4554F5F4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412,615</w:t>
            </w:r>
          </w:p>
        </w:tc>
        <w:tc>
          <w:tcPr>
            <w:tcW w:w="236" w:type="dxa"/>
          </w:tcPr>
          <w:p w14:paraId="1CE612DC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</w:tcPr>
          <w:p w14:paraId="416E38FF" w14:textId="0AFB6E0B" w:rsidR="003128E3" w:rsidRPr="00D77E81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808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C8D5585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</w:tcPr>
          <w:p w14:paraId="1516A2B7" w14:textId="6877B015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(25,220)</w:t>
            </w:r>
          </w:p>
        </w:tc>
        <w:tc>
          <w:tcPr>
            <w:tcW w:w="240" w:type="dxa"/>
          </w:tcPr>
          <w:p w14:paraId="206D0054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0B252B0" w14:textId="532B782D" w:rsidR="003128E3" w:rsidRPr="003F5EAD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3F5EA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475,</w:t>
            </w:r>
            <w:r w:rsidR="003F5EAD" w:rsidRPr="003F5EA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768</w:t>
            </w:r>
          </w:p>
        </w:tc>
        <w:tc>
          <w:tcPr>
            <w:tcW w:w="240" w:type="dxa"/>
          </w:tcPr>
          <w:p w14:paraId="241AD7F2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34DB269F" w14:textId="7B4E2FEF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387,395</w:t>
            </w:r>
          </w:p>
        </w:tc>
      </w:tr>
      <w:tr w:rsidR="003128E3" w:rsidRPr="0044787F" w14:paraId="3E209B50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0D497FDF" w14:textId="77777777" w:rsidR="003128E3" w:rsidRPr="0044787F" w:rsidRDefault="003128E3" w:rsidP="003128E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57BB4E4D" w14:textId="630D2BE2" w:rsidR="003128E3" w:rsidRPr="00D77E81" w:rsidRDefault="00B05BE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(21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199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8" w:type="dxa"/>
          </w:tcPr>
          <w:p w14:paraId="47B7B3F8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6D7FFC52" w14:textId="19AD7C31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(216,570)</w:t>
            </w:r>
          </w:p>
        </w:tc>
        <w:tc>
          <w:tcPr>
            <w:tcW w:w="238" w:type="dxa"/>
          </w:tcPr>
          <w:p w14:paraId="61FFBDB6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2B1DECEC" w14:textId="1C646989" w:rsidR="003128E3" w:rsidRPr="00D77E81" w:rsidRDefault="00B05BE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(27,363)</w:t>
            </w:r>
          </w:p>
        </w:tc>
        <w:tc>
          <w:tcPr>
            <w:tcW w:w="236" w:type="dxa"/>
          </w:tcPr>
          <w:p w14:paraId="3616F29A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2965C1C2" w14:textId="604A37CC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(28,776)</w:t>
            </w:r>
          </w:p>
        </w:tc>
        <w:tc>
          <w:tcPr>
            <w:tcW w:w="268" w:type="dxa"/>
          </w:tcPr>
          <w:p w14:paraId="3FC6F1B7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4E33C2D6" w14:textId="7D86872D" w:rsidR="003128E3" w:rsidRPr="00D77E81" w:rsidRDefault="00B05BE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(51,</w:t>
            </w:r>
            <w:r w:rsidR="006942A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108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2" w:type="dxa"/>
          </w:tcPr>
          <w:p w14:paraId="32C65EEA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7F34024F" w14:textId="589DDC0B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(20,232)</w:t>
            </w:r>
          </w:p>
        </w:tc>
        <w:tc>
          <w:tcPr>
            <w:tcW w:w="236" w:type="dxa"/>
          </w:tcPr>
          <w:p w14:paraId="09497F99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63B0BD76" w14:textId="733F37F4" w:rsidR="003128E3" w:rsidRPr="00D77E81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(92,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152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E615081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65A2946" w14:textId="2C031F91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(45,210)</w:t>
            </w:r>
          </w:p>
        </w:tc>
        <w:tc>
          <w:tcPr>
            <w:tcW w:w="236" w:type="dxa"/>
          </w:tcPr>
          <w:p w14:paraId="0BEE360E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4C9C5F79" w14:textId="4E8E6DCC" w:rsidR="003128E3" w:rsidRPr="00D77E81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(7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619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26077B20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080B501F" w14:textId="52F2E332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(30,989)</w:t>
            </w:r>
          </w:p>
        </w:tc>
        <w:tc>
          <w:tcPr>
            <w:tcW w:w="236" w:type="dxa"/>
          </w:tcPr>
          <w:p w14:paraId="350D7267" w14:textId="77777777" w:rsidR="003128E3" w:rsidRPr="00D77E81" w:rsidRDefault="003128E3" w:rsidP="00D77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FEABBA6" w14:textId="5E2FE216" w:rsidR="003128E3" w:rsidRPr="00D77E81" w:rsidRDefault="004F49CB" w:rsidP="00D77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(45</w:t>
            </w:r>
            <w:r w:rsidR="00F724D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724D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441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4B2DAE2A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327F5973" w14:textId="676C60FD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(341,777)</w:t>
            </w:r>
          </w:p>
        </w:tc>
        <w:tc>
          <w:tcPr>
            <w:tcW w:w="236" w:type="dxa"/>
          </w:tcPr>
          <w:p w14:paraId="5A976299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7CAE6EE8" w14:textId="613EF13B" w:rsidR="003128E3" w:rsidRPr="00D77E81" w:rsidRDefault="004F49CB" w:rsidP="00D77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46,8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4AE1A6A1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14:paraId="4DC23B24" w14:textId="52AAF610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21,772</w:t>
            </w:r>
          </w:p>
        </w:tc>
        <w:tc>
          <w:tcPr>
            <w:tcW w:w="240" w:type="dxa"/>
          </w:tcPr>
          <w:p w14:paraId="2F63A6F3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D088E13" w14:textId="16F1F69E" w:rsidR="003128E3" w:rsidRPr="003F5EAD" w:rsidRDefault="004F49CB" w:rsidP="003F5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3F5EA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</w:t>
            </w:r>
            <w:r w:rsidR="00F724D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09</w:t>
            </w:r>
            <w:r w:rsidRPr="003F5EA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724D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628</w:t>
            </w:r>
            <w:r w:rsidRPr="003F5EA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6C3F218D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4CF71655" w14:textId="0191F005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(320,005)</w:t>
            </w:r>
          </w:p>
        </w:tc>
      </w:tr>
      <w:tr w:rsidR="003128E3" w:rsidRPr="0044787F" w14:paraId="55A973C0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rHeight w:val="163"/>
        </w:trPr>
        <w:tc>
          <w:tcPr>
            <w:tcW w:w="2610" w:type="dxa"/>
            <w:vAlign w:val="bottom"/>
          </w:tcPr>
          <w:p w14:paraId="03F31D24" w14:textId="5979AC45" w:rsidR="003128E3" w:rsidRPr="0044787F" w:rsidRDefault="003128E3" w:rsidP="003128E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(ขาดทุน)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ขั้นต้น</w:t>
            </w:r>
          </w:p>
        </w:tc>
        <w:tc>
          <w:tcPr>
            <w:tcW w:w="539" w:type="dxa"/>
            <w:tcBorders>
              <w:top w:val="single" w:sz="4" w:space="0" w:color="auto"/>
              <w:bottom w:val="double" w:sz="4" w:space="0" w:color="auto"/>
            </w:tcBorders>
          </w:tcPr>
          <w:p w14:paraId="20B18FB9" w14:textId="37EA2742" w:rsidR="003128E3" w:rsidRPr="00D77E81" w:rsidRDefault="00B05BE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983</w:t>
            </w:r>
          </w:p>
        </w:tc>
        <w:tc>
          <w:tcPr>
            <w:tcW w:w="248" w:type="dxa"/>
          </w:tcPr>
          <w:p w14:paraId="56E37509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</w:tcPr>
          <w:p w14:paraId="6F0DC963" w14:textId="2F822B95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34,430</w:t>
            </w:r>
          </w:p>
        </w:tc>
        <w:tc>
          <w:tcPr>
            <w:tcW w:w="238" w:type="dxa"/>
          </w:tcPr>
          <w:p w14:paraId="7EF3C31D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double" w:sz="4" w:space="0" w:color="auto"/>
            </w:tcBorders>
          </w:tcPr>
          <w:p w14:paraId="68911BF4" w14:textId="7F820784" w:rsidR="003128E3" w:rsidRPr="00D77E81" w:rsidRDefault="00B05BE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9,369</w:t>
            </w:r>
          </w:p>
        </w:tc>
        <w:tc>
          <w:tcPr>
            <w:tcW w:w="236" w:type="dxa"/>
          </w:tcPr>
          <w:p w14:paraId="21EA598D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367A3E01" w14:textId="1A4B8230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4,394</w:t>
            </w:r>
          </w:p>
        </w:tc>
        <w:tc>
          <w:tcPr>
            <w:tcW w:w="268" w:type="dxa"/>
          </w:tcPr>
          <w:p w14:paraId="0AA986A8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double" w:sz="4" w:space="0" w:color="auto"/>
            </w:tcBorders>
          </w:tcPr>
          <w:p w14:paraId="249F89CA" w14:textId="27598A28" w:rsidR="003128E3" w:rsidRPr="00D77E81" w:rsidRDefault="00B05BE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32,</w:t>
            </w:r>
            <w:r w:rsidR="00F724D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961</w:t>
            </w:r>
          </w:p>
        </w:tc>
        <w:tc>
          <w:tcPr>
            <w:tcW w:w="242" w:type="dxa"/>
          </w:tcPr>
          <w:p w14:paraId="1775CB0C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double" w:sz="4" w:space="0" w:color="auto"/>
            </w:tcBorders>
          </w:tcPr>
          <w:p w14:paraId="1CFB5BD6" w14:textId="3B0F7DAB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29,793</w:t>
            </w:r>
          </w:p>
        </w:tc>
        <w:tc>
          <w:tcPr>
            <w:tcW w:w="236" w:type="dxa"/>
          </w:tcPr>
          <w:p w14:paraId="71FED75D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5898F495" w14:textId="5D5E5223" w:rsidR="003128E3" w:rsidRPr="00D77E81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507</w:t>
            </w:r>
          </w:p>
        </w:tc>
        <w:tc>
          <w:tcPr>
            <w:tcW w:w="236" w:type="dxa"/>
          </w:tcPr>
          <w:p w14:paraId="7EEBE43F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double" w:sz="4" w:space="0" w:color="auto"/>
            </w:tcBorders>
          </w:tcPr>
          <w:p w14:paraId="3AA04936" w14:textId="0EDEC9BB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7,157</w:t>
            </w:r>
          </w:p>
        </w:tc>
        <w:tc>
          <w:tcPr>
            <w:tcW w:w="236" w:type="dxa"/>
          </w:tcPr>
          <w:p w14:paraId="32256E11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</w:tcPr>
          <w:p w14:paraId="60FC46A9" w14:textId="12FF9B94" w:rsidR="003128E3" w:rsidRPr="00D77E81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685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492F9BFC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427FDD2D" w14:textId="4B02D453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(4,936)</w:t>
            </w:r>
          </w:p>
        </w:tc>
        <w:tc>
          <w:tcPr>
            <w:tcW w:w="236" w:type="dxa"/>
          </w:tcPr>
          <w:p w14:paraId="3E54DDE4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8D145CC" w14:textId="5A5B0241" w:rsidR="003128E3" w:rsidRPr="00D77E81" w:rsidRDefault="00D77E81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F724D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4F49CB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F724D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135</w:t>
            </w:r>
          </w:p>
        </w:tc>
        <w:tc>
          <w:tcPr>
            <w:tcW w:w="240" w:type="dxa"/>
          </w:tcPr>
          <w:p w14:paraId="6F6F985F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2735589E" w14:textId="43D1B176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70,838</w:t>
            </w:r>
          </w:p>
        </w:tc>
        <w:tc>
          <w:tcPr>
            <w:tcW w:w="236" w:type="dxa"/>
          </w:tcPr>
          <w:p w14:paraId="449572A6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double" w:sz="4" w:space="0" w:color="auto"/>
            </w:tcBorders>
          </w:tcPr>
          <w:p w14:paraId="345C2E8F" w14:textId="4B5B3B84" w:rsidR="003128E3" w:rsidRPr="00D77E81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D77E81"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995</w:t>
            </w: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4F72FF23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double" w:sz="4" w:space="0" w:color="auto"/>
            </w:tcBorders>
          </w:tcPr>
          <w:p w14:paraId="09B2BDBB" w14:textId="03AE94E4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(3,448)</w:t>
            </w:r>
          </w:p>
        </w:tc>
        <w:tc>
          <w:tcPr>
            <w:tcW w:w="240" w:type="dxa"/>
          </w:tcPr>
          <w:p w14:paraId="29256482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A8DA433" w14:textId="6DBA7F63" w:rsidR="003128E3" w:rsidRPr="003F5EAD" w:rsidRDefault="00F724DE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</w:t>
            </w:r>
            <w:r w:rsidR="004F49CB" w:rsidRPr="003F5EA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140</w:t>
            </w:r>
          </w:p>
        </w:tc>
        <w:tc>
          <w:tcPr>
            <w:tcW w:w="240" w:type="dxa"/>
          </w:tcPr>
          <w:p w14:paraId="46E0EB41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627" w:right="-4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3DADF554" w14:textId="56B19D99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67,390</w:t>
            </w:r>
          </w:p>
        </w:tc>
      </w:tr>
      <w:tr w:rsidR="003128E3" w:rsidRPr="0044787F" w14:paraId="3D9FA1EA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rHeight w:val="143"/>
        </w:trPr>
        <w:tc>
          <w:tcPr>
            <w:tcW w:w="2610" w:type="dxa"/>
            <w:vAlign w:val="bottom"/>
          </w:tcPr>
          <w:p w14:paraId="60CA7D97" w14:textId="77777777" w:rsidR="003128E3" w:rsidRPr="0044787F" w:rsidRDefault="003128E3" w:rsidP="003128E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539" w:type="dxa"/>
            <w:tcBorders>
              <w:top w:val="double" w:sz="4" w:space="0" w:color="auto"/>
            </w:tcBorders>
          </w:tcPr>
          <w:p w14:paraId="5340F8D3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7E9690DD" w14:textId="77777777" w:rsidR="003128E3" w:rsidRPr="00D77E81" w:rsidRDefault="003128E3" w:rsidP="003128E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</w:tcPr>
          <w:p w14:paraId="714062CC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E1B1755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tcBorders>
              <w:top w:val="double" w:sz="4" w:space="0" w:color="auto"/>
            </w:tcBorders>
          </w:tcPr>
          <w:p w14:paraId="005AEF06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B90762C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30124A48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48B87B48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tcBorders>
              <w:top w:val="double" w:sz="4" w:space="0" w:color="auto"/>
            </w:tcBorders>
          </w:tcPr>
          <w:p w14:paraId="685E4BCD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48EDEBA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tcBorders>
              <w:top w:val="double" w:sz="4" w:space="0" w:color="auto"/>
            </w:tcBorders>
          </w:tcPr>
          <w:p w14:paraId="78034495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6AFF1E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13C9E676" w14:textId="77777777" w:rsidR="003128E3" w:rsidRPr="00D77E81" w:rsidRDefault="003128E3" w:rsidP="003128E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9AF810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  <w:tcBorders>
              <w:top w:val="double" w:sz="4" w:space="0" w:color="auto"/>
            </w:tcBorders>
          </w:tcPr>
          <w:p w14:paraId="2B2B4452" w14:textId="77777777" w:rsidR="003128E3" w:rsidRPr="00D77E81" w:rsidRDefault="003128E3" w:rsidP="003128E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5E8D4B5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  <w:tcBorders>
              <w:top w:val="double" w:sz="4" w:space="0" w:color="auto"/>
            </w:tcBorders>
          </w:tcPr>
          <w:p w14:paraId="4034F234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4A3C958C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114201D7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4D50C0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D1F9FB5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13EA0F2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4AB1349D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B3C3691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  <w:tcBorders>
              <w:top w:val="double" w:sz="4" w:space="0" w:color="auto"/>
            </w:tcBorders>
          </w:tcPr>
          <w:p w14:paraId="20060FC0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96FFA2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  <w:tcBorders>
              <w:top w:val="double" w:sz="4" w:space="0" w:color="auto"/>
            </w:tcBorders>
          </w:tcPr>
          <w:p w14:paraId="72D9BD3E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263DFA19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</w:tcPr>
          <w:p w14:paraId="32B04D40" w14:textId="038B7BA0" w:rsidR="003128E3" w:rsidRPr="00030CF2" w:rsidRDefault="00E5398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E5398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70,015</w:t>
            </w:r>
          </w:p>
        </w:tc>
        <w:tc>
          <w:tcPr>
            <w:tcW w:w="240" w:type="dxa"/>
          </w:tcPr>
          <w:p w14:paraId="3090649F" w14:textId="77777777" w:rsidR="003128E3" w:rsidRPr="00030CF2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</w:tcPr>
          <w:p w14:paraId="2E70EF78" w14:textId="76F7CFBF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23,851</w:t>
            </w:r>
          </w:p>
        </w:tc>
      </w:tr>
      <w:tr w:rsidR="003128E3" w:rsidRPr="0044787F" w14:paraId="0FA3D634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rHeight w:val="143"/>
        </w:trPr>
        <w:tc>
          <w:tcPr>
            <w:tcW w:w="2610" w:type="dxa"/>
          </w:tcPr>
          <w:p w14:paraId="30136740" w14:textId="77777777" w:rsidR="003128E3" w:rsidRPr="005A5995" w:rsidRDefault="003128E3" w:rsidP="003128E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A0EF4">
              <w:rPr>
                <w:sz w:val="19"/>
                <w:szCs w:val="19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539" w:type="dxa"/>
          </w:tcPr>
          <w:p w14:paraId="736CC289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2E6FFC21" w14:textId="77777777" w:rsidR="003128E3" w:rsidRPr="00D77E81" w:rsidRDefault="003128E3" w:rsidP="003128E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1928494B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39908AC7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7928C789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7BCB68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24371958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70D40029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101711C5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0116331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16174A96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69512AB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6FF9EA1B" w14:textId="77777777" w:rsidR="003128E3" w:rsidRPr="00D77E81" w:rsidRDefault="003128E3" w:rsidP="003128E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9712A8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7BB392D1" w14:textId="77777777" w:rsidR="003128E3" w:rsidRPr="00D77E81" w:rsidRDefault="003128E3" w:rsidP="003128E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3144952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2C4DB01F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3B6A6D3A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7CED2D59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1F1A306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1E07E20B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F7770B3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142B5F6B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EF83DEC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746C6D75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EB022D4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46350CA3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7C329929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</w:tcPr>
          <w:p w14:paraId="3C2AB2D4" w14:textId="14BE4462" w:rsidR="003128E3" w:rsidRPr="00030CF2" w:rsidRDefault="004F49CB" w:rsidP="00030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30CF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0" w:type="dxa"/>
          </w:tcPr>
          <w:p w14:paraId="4D1B4F73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630" w:type="dxa"/>
            <w:gridSpan w:val="2"/>
          </w:tcPr>
          <w:p w14:paraId="2BC3BFDA" w14:textId="1BE9BD89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17,586</w:t>
            </w:r>
          </w:p>
        </w:tc>
      </w:tr>
      <w:tr w:rsidR="003128E3" w:rsidRPr="0044787F" w14:paraId="4D076F0A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3BB84796" w14:textId="74EA89F9" w:rsidR="003128E3" w:rsidRDefault="003128E3" w:rsidP="003128E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กำไรจากการเปลี่ยนแปลงสถานะเงินลงทุน</w:t>
            </w:r>
          </w:p>
        </w:tc>
        <w:tc>
          <w:tcPr>
            <w:tcW w:w="539" w:type="dxa"/>
          </w:tcPr>
          <w:p w14:paraId="279F130B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1CAA66C3" w14:textId="77777777" w:rsidR="003128E3" w:rsidRPr="00D77E81" w:rsidRDefault="003128E3" w:rsidP="003128E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5035118B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1EEEDF02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4CEE1D94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65F1860A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7DB00E36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661E32FD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2F96FA0A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4E031B36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6837CEB1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001419B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0B3EA0F7" w14:textId="77777777" w:rsidR="003128E3" w:rsidRPr="00D77E81" w:rsidRDefault="003128E3" w:rsidP="003128E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CB1EC68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50C75953" w14:textId="77777777" w:rsidR="003128E3" w:rsidRPr="00D77E81" w:rsidRDefault="003128E3" w:rsidP="003128E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ABAB5A0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37D660E4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364FD349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2F6963CC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9265F80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502A9BE6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0DAB9DB3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0BCD9906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6974291C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2859FE46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1F7C9AE0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0A4E35E1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7575BC8C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0CF2F76" w14:textId="066B1C7B" w:rsidR="003128E3" w:rsidRPr="00030CF2" w:rsidRDefault="004F49CB" w:rsidP="00030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030CF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0" w:type="dxa"/>
          </w:tcPr>
          <w:p w14:paraId="675C8B38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6455DCE0" w14:textId="6748E4E5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73,486</w:t>
            </w:r>
          </w:p>
        </w:tc>
      </w:tr>
      <w:tr w:rsidR="003128E3" w14:paraId="38CD58F6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313BC187" w14:textId="77777777" w:rsidR="003128E3" w:rsidRDefault="003128E3" w:rsidP="003128E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539" w:type="dxa"/>
          </w:tcPr>
          <w:p w14:paraId="5C7C2B49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22958828" w14:textId="77777777" w:rsidR="003128E3" w:rsidRPr="00D77E81" w:rsidRDefault="003128E3" w:rsidP="003128E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5D952AF0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3E9D332C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2FC0EDBC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176D1B78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4FC379B9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192191B7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37DFD559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21089632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6176ADFD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0FDBB19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40FF6F0C" w14:textId="77777777" w:rsidR="003128E3" w:rsidRPr="00D77E81" w:rsidRDefault="003128E3" w:rsidP="003128E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253E558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07922D79" w14:textId="77777777" w:rsidR="003128E3" w:rsidRPr="00D77E81" w:rsidRDefault="003128E3" w:rsidP="003128E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DE73FE5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7B8AEBDC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1B87558E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31E9DB2A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389A509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028D2EC1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7D47458D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32442F35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CD3CDE8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648F2C53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63A44D7B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313D6604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1B7F645F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13A5DD8" w14:textId="116E6882" w:rsidR="003128E3" w:rsidRPr="00030CF2" w:rsidRDefault="00030CF2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030CF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1630C3">
              <w:rPr>
                <w:rFonts w:asciiTheme="majorBidi" w:hAnsiTheme="majorBidi" w:cstheme="majorBidi"/>
                <w:sz w:val="19"/>
                <w:szCs w:val="19"/>
              </w:rPr>
              <w:t>36</w:t>
            </w:r>
            <w:r w:rsidR="004F49CB" w:rsidRPr="00030CF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1630C3">
              <w:rPr>
                <w:rFonts w:asciiTheme="majorBidi" w:hAnsiTheme="majorBidi" w:cstheme="majorBidi"/>
                <w:sz w:val="19"/>
                <w:szCs w:val="19"/>
              </w:rPr>
              <w:t>155</w:t>
            </w:r>
          </w:p>
        </w:tc>
        <w:tc>
          <w:tcPr>
            <w:tcW w:w="240" w:type="dxa"/>
          </w:tcPr>
          <w:p w14:paraId="372EC5F7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186D6BCD" w14:textId="72821B80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</w:rPr>
              <w:t>182,313</w:t>
            </w:r>
          </w:p>
        </w:tc>
      </w:tr>
      <w:tr w:rsidR="003128E3" w:rsidRPr="0044787F" w14:paraId="2C933B8D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38DAA5C4" w14:textId="77777777" w:rsidR="003128E3" w:rsidRPr="0044787F" w:rsidRDefault="003128E3" w:rsidP="003128E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ต้นทุนการจัดจำหน่ายและค่าใช้จ่ายในการบริหาร</w:t>
            </w:r>
          </w:p>
        </w:tc>
        <w:tc>
          <w:tcPr>
            <w:tcW w:w="539" w:type="dxa"/>
          </w:tcPr>
          <w:p w14:paraId="37162639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67C52043" w14:textId="77777777" w:rsidR="003128E3" w:rsidRPr="00D77E81" w:rsidRDefault="003128E3" w:rsidP="003128E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10739617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3D51AB79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012C26DD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15DBA0F6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25BACB72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0A1B9DBC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607EF1CD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010F2606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3D325633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F21A7D6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5930A2B8" w14:textId="77777777" w:rsidR="003128E3" w:rsidRPr="00D77E81" w:rsidRDefault="003128E3" w:rsidP="003128E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9DF4EDA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46E0CB26" w14:textId="77777777" w:rsidR="003128E3" w:rsidRPr="00D77E81" w:rsidRDefault="003128E3" w:rsidP="003128E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8DE555C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447D7B1F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1CE91FCB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367565D2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50CFF02C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543D9B61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5A7EB872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4A76CFF2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B144B48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6498F739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5B513F64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56F9B891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cs/>
                <w:lang w:eastAsia="en-GB"/>
              </w:rPr>
            </w:pPr>
          </w:p>
        </w:tc>
        <w:tc>
          <w:tcPr>
            <w:tcW w:w="240" w:type="dxa"/>
          </w:tcPr>
          <w:p w14:paraId="452A7954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</w:tcPr>
          <w:p w14:paraId="29C5EFD2" w14:textId="7F3DE176" w:rsidR="004F49CB" w:rsidRPr="00030CF2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30CF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B598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104</w:t>
            </w:r>
            <w:r w:rsidRPr="00030CF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B598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181</w:t>
            </w:r>
            <w:r w:rsidRPr="00030CF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298E0CDA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2F5A0C36" w14:textId="56ABE0C2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(89,257)</w:t>
            </w:r>
          </w:p>
        </w:tc>
      </w:tr>
      <w:tr w:rsidR="003128E3" w:rsidRPr="0044787F" w14:paraId="17196823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27605216" w14:textId="77777777" w:rsidR="003128E3" w:rsidRPr="0044787F" w:rsidRDefault="003128E3" w:rsidP="003128E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539" w:type="dxa"/>
          </w:tcPr>
          <w:p w14:paraId="3539E2DF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08C1466E" w14:textId="77777777" w:rsidR="003128E3" w:rsidRPr="00D77E81" w:rsidRDefault="003128E3" w:rsidP="003128E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79B78D06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11AA1FAF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468E43D5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5ACD1240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08421338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69E80962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05BCDDBB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3992FC57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56E7724A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818752D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2D53EF3A" w14:textId="77777777" w:rsidR="003128E3" w:rsidRPr="00D77E81" w:rsidRDefault="003128E3" w:rsidP="003128E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80D6089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043D20CB" w14:textId="77777777" w:rsidR="003128E3" w:rsidRPr="00D77E81" w:rsidRDefault="003128E3" w:rsidP="003128E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81FC7FD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36481040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05A42AD7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060C2771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1B51C968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2BA86CD4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cs/>
                <w:lang w:eastAsia="en-GB"/>
              </w:rPr>
            </w:pPr>
          </w:p>
        </w:tc>
        <w:tc>
          <w:tcPr>
            <w:tcW w:w="240" w:type="dxa"/>
          </w:tcPr>
          <w:p w14:paraId="7763D6E1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4C377C16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7A025B2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25D2DF01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5C1EBD4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1B80DBEA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398166D1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shd w:val="clear" w:color="auto" w:fill="auto"/>
          </w:tcPr>
          <w:p w14:paraId="34522C5B" w14:textId="3B067705" w:rsidR="003128E3" w:rsidRPr="00030CF2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30CF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(32,8</w:t>
            </w:r>
            <w:r w:rsidR="00030CF2" w:rsidRPr="00030CF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Pr="00030CF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4)</w:t>
            </w:r>
          </w:p>
        </w:tc>
        <w:tc>
          <w:tcPr>
            <w:tcW w:w="240" w:type="dxa"/>
          </w:tcPr>
          <w:p w14:paraId="4F7C5D06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71099155" w14:textId="1ADA438D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(25,038)</w:t>
            </w:r>
          </w:p>
        </w:tc>
      </w:tr>
      <w:tr w:rsidR="003128E3" w:rsidRPr="00032622" w14:paraId="607DBD82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17A17714" w14:textId="574E1107" w:rsidR="003128E3" w:rsidRPr="00F4145D" w:rsidRDefault="003128E3" w:rsidP="001B6A5E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ผลขาดทุนจากการด้อยค่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า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ซึ่งเป็นไปตาม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TFRS</w:t>
            </w:r>
            <w:r w:rsidR="00A94B1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539" w:type="dxa"/>
          </w:tcPr>
          <w:p w14:paraId="2861FAA1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51D8CD73" w14:textId="77777777" w:rsidR="003128E3" w:rsidRPr="00D77E81" w:rsidRDefault="003128E3" w:rsidP="003128E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054EA240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34B33330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59BF8C48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47589D0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4C34BA5E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1DDE7EC5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7BB1FE24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766F9C38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32C8F4F9" w14:textId="77777777" w:rsidR="003128E3" w:rsidRPr="00D77E81" w:rsidRDefault="003128E3" w:rsidP="003128E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626ACC32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36288EE7" w14:textId="77777777" w:rsidR="003128E3" w:rsidRPr="00D77E81" w:rsidRDefault="003128E3" w:rsidP="003128E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CFF0D9B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6FB9DD68" w14:textId="77777777" w:rsidR="003128E3" w:rsidRPr="00D77E81" w:rsidRDefault="003128E3" w:rsidP="003128E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86FC06A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02357010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5718C936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6CEC0DAF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6D5E717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470F2237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2AA06F0C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67D0FBBE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5756A6CD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3249ED33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591D987D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5F6FE0E1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62130009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</w:tcPr>
          <w:p w14:paraId="179052FA" w14:textId="3374856A" w:rsidR="004F49CB" w:rsidRPr="00030CF2" w:rsidRDefault="004F49CB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30CF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(6,313)</w:t>
            </w:r>
          </w:p>
        </w:tc>
        <w:tc>
          <w:tcPr>
            <w:tcW w:w="240" w:type="dxa"/>
          </w:tcPr>
          <w:p w14:paraId="16CC0AA1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6DFEBBF6" w14:textId="34D2E044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(5,205)</w:t>
            </w:r>
          </w:p>
        </w:tc>
      </w:tr>
      <w:tr w:rsidR="003128E3" w:rsidRPr="0044787F" w14:paraId="2E38FD61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47CE1B1B" w14:textId="77777777" w:rsidR="00525F00" w:rsidRDefault="003128E3" w:rsidP="003128E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ส่วนแบ่งกำไรจากเงินลงทุนในบริษัทร่วมและ</w:t>
            </w:r>
          </w:p>
          <w:p w14:paraId="52DC08DB" w14:textId="23DF47B1" w:rsidR="003128E3" w:rsidRPr="0044787F" w:rsidRDefault="003128E3" w:rsidP="00525F00">
            <w:pPr>
              <w:pStyle w:val="NoSpacing"/>
              <w:tabs>
                <w:tab w:val="clear" w:pos="227"/>
                <w:tab w:val="clear" w:pos="1871"/>
                <w:tab w:val="left" w:pos="162"/>
              </w:tabs>
              <w:ind w:left="70" w:right="-200" w:firstLine="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539" w:type="dxa"/>
          </w:tcPr>
          <w:p w14:paraId="5E4C9139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3A6C257A" w14:textId="77777777" w:rsidR="003128E3" w:rsidRPr="00D77E81" w:rsidRDefault="003128E3" w:rsidP="003128E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61E69721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6640B6B6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5BAE4945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83DBE26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03B488BB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3FEE2801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2E817F70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3902B3B2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37B47C7F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218DCE5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2EDEFEFB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BE8A918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67ABC340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36E5DAB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7C0C46C7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7E044271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0475D686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7B394B1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7F5C251C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0D08A912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204AE1CC" w14:textId="77777777" w:rsidR="003128E3" w:rsidRPr="00D77E81" w:rsidRDefault="003128E3" w:rsidP="003128E3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3C502CF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6809A5C6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55299065" w14:textId="77777777" w:rsidR="003128E3" w:rsidRPr="00D77E81" w:rsidRDefault="003128E3" w:rsidP="003128E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36954902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181EB529" w14:textId="77777777" w:rsidR="003128E3" w:rsidRPr="00D77E81" w:rsidRDefault="003128E3" w:rsidP="003128E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</w:tcPr>
          <w:p w14:paraId="2E4CE9C6" w14:textId="77777777" w:rsidR="003128E3" w:rsidRPr="00030CF2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3F740B9" w14:textId="4DEDEDF6" w:rsidR="004F49CB" w:rsidRPr="00030CF2" w:rsidRDefault="007137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137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20,639</w:t>
            </w:r>
          </w:p>
        </w:tc>
        <w:tc>
          <w:tcPr>
            <w:tcW w:w="240" w:type="dxa"/>
          </w:tcPr>
          <w:p w14:paraId="1F7AF777" w14:textId="77777777" w:rsidR="003128E3" w:rsidRPr="00D77E81" w:rsidRDefault="003128E3" w:rsidP="003128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18F25976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6B52428" w14:textId="245EC5A8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12,542</w:t>
            </w:r>
          </w:p>
        </w:tc>
      </w:tr>
      <w:tr w:rsidR="003128E3" w:rsidRPr="0044787F" w14:paraId="09DC2242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5B5D4CD3" w14:textId="77777777" w:rsidR="003128E3" w:rsidRPr="0044787F" w:rsidRDefault="003128E3" w:rsidP="003128E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กำไรก่อนภาษีเงินได้</w:t>
            </w:r>
          </w:p>
        </w:tc>
        <w:tc>
          <w:tcPr>
            <w:tcW w:w="539" w:type="dxa"/>
            <w:vAlign w:val="bottom"/>
          </w:tcPr>
          <w:p w14:paraId="25592BA5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68EC2F7B" w14:textId="77777777" w:rsidR="003128E3" w:rsidRPr="00D77E81" w:rsidRDefault="003128E3" w:rsidP="003128E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7E67A05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FE3E0B7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1430B096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AF337BF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vAlign w:val="bottom"/>
          </w:tcPr>
          <w:p w14:paraId="4FAE5847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6E7D76FA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vAlign w:val="bottom"/>
          </w:tcPr>
          <w:p w14:paraId="5E4A5732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4FFF519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vAlign w:val="bottom"/>
          </w:tcPr>
          <w:p w14:paraId="4A6ABB6A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4AA98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vAlign w:val="bottom"/>
          </w:tcPr>
          <w:p w14:paraId="7731884B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246A7D9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2BA1FA63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00F778B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6C69BF39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2FD9E299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54D6D6A1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0F4D087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5AF0B66A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F92E582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vAlign w:val="bottom"/>
          </w:tcPr>
          <w:p w14:paraId="217BA6BD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FB85377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  <w:vAlign w:val="bottom"/>
          </w:tcPr>
          <w:p w14:paraId="7D66B58C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4FBA56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55AC6675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51E381F3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FFD3340" w14:textId="410F1606" w:rsidR="003128E3" w:rsidRPr="00030CF2" w:rsidRDefault="00526F1D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1A2CE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456</w:t>
            </w:r>
          </w:p>
        </w:tc>
        <w:tc>
          <w:tcPr>
            <w:tcW w:w="240" w:type="dxa"/>
          </w:tcPr>
          <w:p w14:paraId="4FA3EE46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5EF8CCF8" w14:textId="62D183F0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</w:rPr>
              <w:t>75,355</w:t>
            </w:r>
          </w:p>
        </w:tc>
      </w:tr>
      <w:tr w:rsidR="003128E3" w:rsidRPr="0044787F" w14:paraId="085E0D7A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5D1B017C" w14:textId="4B567934" w:rsidR="003128E3" w:rsidRPr="0044787F" w:rsidRDefault="003128E3" w:rsidP="003128E3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539" w:type="dxa"/>
            <w:vAlign w:val="bottom"/>
          </w:tcPr>
          <w:p w14:paraId="7014E522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6CA7498D" w14:textId="77777777" w:rsidR="003128E3" w:rsidRPr="00D77E81" w:rsidRDefault="003128E3" w:rsidP="003128E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68BD9E55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D700350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5D3BE522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DD237B8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64B07D09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61B9B163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2BD70B1E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73D243CE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648021BB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29AF25B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2D50445B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B5B32D8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74BA75DC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048809E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687B0570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528C83EF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73AE5764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25B82EE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0BBA91A5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0F722EBA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2A77607E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0BD7E94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40ADC9D2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66245B8C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1BD8F708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6D89BA55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7BE3335" w14:textId="54E3FE0C" w:rsidR="003128E3" w:rsidRPr="00030CF2" w:rsidRDefault="004D40C6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F49CB" w:rsidRPr="00030CF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4F49CB" w:rsidRPr="00030CF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030CF2" w:rsidRPr="00030CF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240" w:type="dxa"/>
          </w:tcPr>
          <w:p w14:paraId="36BF5A7C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65FF25E7" w14:textId="1ABF7A16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D77E81">
              <w:rPr>
                <w:rFonts w:asciiTheme="majorBidi" w:hAnsiTheme="majorBidi" w:cstheme="majorBidi"/>
                <w:sz w:val="19"/>
                <w:szCs w:val="19"/>
              </w:rPr>
              <w:t>368</w:t>
            </w:r>
          </w:p>
        </w:tc>
      </w:tr>
      <w:tr w:rsidR="003128E3" w:rsidRPr="00212ED2" w14:paraId="5939A528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1B37ACC8" w14:textId="77777777" w:rsidR="003128E3" w:rsidRPr="00212ED2" w:rsidRDefault="003128E3" w:rsidP="003128E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212ED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กำไรสำหรับงวด</w:t>
            </w:r>
          </w:p>
        </w:tc>
        <w:tc>
          <w:tcPr>
            <w:tcW w:w="539" w:type="dxa"/>
            <w:vAlign w:val="bottom"/>
          </w:tcPr>
          <w:p w14:paraId="41EC359F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1DD1DABF" w14:textId="77777777" w:rsidR="003128E3" w:rsidRPr="00D77E81" w:rsidRDefault="003128E3" w:rsidP="003128E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16C19DE4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1CD2F8C4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649E2EDF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791FA5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78BFAF5D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6CB78C5A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5890456A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31C3E2ED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42E57BC2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8C99D43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69A300BC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D600DA1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58F7B174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15F926C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3A810690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02E5872D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3A7F7A0D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77A211D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33551E97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63836484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42B3F7BE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D33FB0F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1E33296C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BC8C5D7" w14:textId="77777777" w:rsidR="003128E3" w:rsidRPr="00D77E81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505A8606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3BD46182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DAD7D16" w14:textId="3F261EB8" w:rsidR="003128E3" w:rsidRPr="00030CF2" w:rsidRDefault="00E54AA6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</w:t>
            </w:r>
            <w:r w:rsidR="00526F1D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 w:rsidR="00526F1D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290</w:t>
            </w:r>
          </w:p>
        </w:tc>
        <w:tc>
          <w:tcPr>
            <w:tcW w:w="240" w:type="dxa"/>
          </w:tcPr>
          <w:p w14:paraId="63A48C0F" w14:textId="77777777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9DF7D6" w14:textId="3EBB670C" w:rsidR="003128E3" w:rsidRPr="00D77E81" w:rsidRDefault="003128E3" w:rsidP="00312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D77E81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75,723</w:t>
            </w:r>
          </w:p>
        </w:tc>
      </w:tr>
    </w:tbl>
    <w:p w14:paraId="67759840" w14:textId="6EA12BE5" w:rsidR="002B2CA6" w:rsidRDefault="002B2CA6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</w:p>
    <w:p w14:paraId="59F59493" w14:textId="4CFADE26" w:rsidR="00A72734" w:rsidRPr="009433A9" w:rsidRDefault="00A72734" w:rsidP="008F5515">
      <w:pPr>
        <w:rPr>
          <w:rFonts w:ascii="Angsana New" w:hAnsi="Angsana New"/>
          <w:sz w:val="30"/>
          <w:szCs w:val="30"/>
        </w:rPr>
        <w:sectPr w:rsidR="00A72734" w:rsidRPr="009433A9" w:rsidSect="0095740D">
          <w:headerReference w:type="default" r:id="rId16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0BB7FDFE" w14:textId="393E7C4E" w:rsidR="00541200" w:rsidRPr="00A9378F" w:rsidRDefault="00541200" w:rsidP="005E75C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7" w:name="_Hlk101883478"/>
      <w:bookmarkStart w:id="8" w:name="OLE_LINK4"/>
      <w:r w:rsidRPr="00A9378F">
        <w:rPr>
          <w:rFonts w:ascii="Angsana New" w:hAnsi="Angsana New" w:hint="cs"/>
          <w:bCs/>
          <w:sz w:val="30"/>
          <w:szCs w:val="30"/>
          <w:cs/>
        </w:rPr>
        <w:lastRenderedPageBreak/>
        <w:t>กำไร</w:t>
      </w:r>
      <w:r w:rsidR="00C35C5F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C35C5F">
        <w:rPr>
          <w:rFonts w:ascii="Angsana New" w:hAnsi="Angsana New"/>
          <w:bCs/>
          <w:sz w:val="30"/>
          <w:szCs w:val="30"/>
        </w:rPr>
        <w:t>(</w:t>
      </w:r>
      <w:r w:rsidR="00C35C5F">
        <w:rPr>
          <w:rFonts w:ascii="Angsana New" w:hAnsi="Angsana New" w:hint="cs"/>
          <w:bCs/>
          <w:sz w:val="30"/>
          <w:szCs w:val="30"/>
          <w:cs/>
        </w:rPr>
        <w:t>ขาดทุน</w:t>
      </w:r>
      <w:r w:rsidR="00C35C5F">
        <w:rPr>
          <w:rFonts w:ascii="Angsana New" w:hAnsi="Angsana New"/>
          <w:bCs/>
          <w:sz w:val="30"/>
          <w:szCs w:val="30"/>
        </w:rPr>
        <w:t xml:space="preserve">) </w:t>
      </w:r>
      <w:r w:rsidRPr="00A9378F">
        <w:rPr>
          <w:rFonts w:ascii="Angsana New" w:hAnsi="Angsana New" w:hint="cs"/>
          <w:bCs/>
          <w:sz w:val="30"/>
          <w:szCs w:val="30"/>
          <w:cs/>
        </w:rPr>
        <w:t>ต่อหุ้น</w:t>
      </w:r>
    </w:p>
    <w:p w14:paraId="410759C1" w14:textId="7DC2E92C" w:rsidR="006D58A4" w:rsidRPr="001630C3" w:rsidRDefault="006D58A4" w:rsidP="009A0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i/>
          <w:i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63"/>
        <w:gridCol w:w="997"/>
        <w:gridCol w:w="263"/>
        <w:gridCol w:w="997"/>
        <w:gridCol w:w="263"/>
        <w:gridCol w:w="997"/>
      </w:tblGrid>
      <w:tr w:rsidR="00D03DC0" w:rsidRPr="00511F39" w14:paraId="59E0C171" w14:textId="77777777" w:rsidTr="00703157">
        <w:trPr>
          <w:tblHeader/>
        </w:trPr>
        <w:tc>
          <w:tcPr>
            <w:tcW w:w="4680" w:type="dxa"/>
          </w:tcPr>
          <w:p w14:paraId="520B23CB" w14:textId="2011D15A" w:rsidR="00D03DC0" w:rsidRPr="00511F39" w:rsidRDefault="004B3EBA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9B75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B75D6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 xml:space="preserve"> </w:t>
            </w: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มีนาคม</w:t>
            </w:r>
          </w:p>
        </w:tc>
        <w:tc>
          <w:tcPr>
            <w:tcW w:w="2250" w:type="dxa"/>
            <w:gridSpan w:val="3"/>
          </w:tcPr>
          <w:p w14:paraId="1069050E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63" w:type="dxa"/>
          </w:tcPr>
          <w:p w14:paraId="27F3A98D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257" w:type="dxa"/>
            <w:gridSpan w:val="3"/>
          </w:tcPr>
          <w:p w14:paraId="49BC5A4B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</w:tr>
      <w:tr w:rsidR="004B3EBA" w:rsidRPr="00511F39" w14:paraId="19241BEE" w14:textId="77777777" w:rsidTr="00703157">
        <w:trPr>
          <w:tblHeader/>
        </w:trPr>
        <w:tc>
          <w:tcPr>
            <w:tcW w:w="4680" w:type="dxa"/>
          </w:tcPr>
          <w:p w14:paraId="1E69EFDC" w14:textId="32E09B73" w:rsidR="004B3EBA" w:rsidRPr="009B75D6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90" w:type="dxa"/>
            <w:vAlign w:val="center"/>
          </w:tcPr>
          <w:p w14:paraId="61237C4C" w14:textId="49899E50" w:rsidR="004B3EBA" w:rsidRPr="00511F39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263" w:type="dxa"/>
            <w:vAlign w:val="center"/>
          </w:tcPr>
          <w:p w14:paraId="29646459" w14:textId="77777777" w:rsidR="004B3EBA" w:rsidRPr="00511F39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0B6A8406" w14:textId="5E21BF44" w:rsidR="004B3EBA" w:rsidRPr="00511F39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263" w:type="dxa"/>
          </w:tcPr>
          <w:p w14:paraId="10579DEB" w14:textId="77777777" w:rsidR="004B3EBA" w:rsidRPr="00511F39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0C51FBA5" w14:textId="2477D1A3" w:rsidR="004B3EBA" w:rsidRPr="00511F39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263" w:type="dxa"/>
            <w:vAlign w:val="center"/>
          </w:tcPr>
          <w:p w14:paraId="402F900E" w14:textId="77777777" w:rsidR="004B3EBA" w:rsidRPr="00511F39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7BB63BE1" w14:textId="0139EBAD" w:rsidR="004B3EBA" w:rsidRPr="00511F39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</w:p>
        </w:tc>
      </w:tr>
      <w:tr w:rsidR="00D03DC0" w:rsidRPr="00511F39" w14:paraId="121F3881" w14:textId="77777777" w:rsidTr="00703157">
        <w:trPr>
          <w:tblHeader/>
        </w:trPr>
        <w:tc>
          <w:tcPr>
            <w:tcW w:w="4680" w:type="dxa"/>
          </w:tcPr>
          <w:p w14:paraId="1950303C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4770" w:type="dxa"/>
            <w:gridSpan w:val="7"/>
          </w:tcPr>
          <w:p w14:paraId="34573F2C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บาท</w:t>
            </w:r>
            <w:r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>/</w:t>
            </w:r>
            <w:r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พันหุ้น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)</w:t>
            </w:r>
          </w:p>
        </w:tc>
      </w:tr>
      <w:tr w:rsidR="00D03DC0" w:rsidRPr="00511F39" w14:paraId="5BD385E3" w14:textId="77777777" w:rsidTr="00703157">
        <w:tc>
          <w:tcPr>
            <w:tcW w:w="4680" w:type="dxa"/>
          </w:tcPr>
          <w:p w14:paraId="52C76535" w14:textId="5E990A21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กำไร</w:t>
            </w:r>
            <w:r w:rsidR="003506A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3506AD" w:rsidRPr="003506A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(</w:t>
            </w:r>
            <w:r w:rsidR="003506AD" w:rsidRPr="003506A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ขาดทุน)</w:t>
            </w:r>
            <w:r w:rsidR="003506A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ที่เป็นส่วนของผู้ถือหุ้นสามั</w:t>
            </w:r>
            <w:r w:rsidRPr="00511F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468292DF" w14:textId="77777777" w:rsidR="00D03DC0" w:rsidRPr="00511F39" w:rsidRDefault="00D03DC0" w:rsidP="00D03D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1A494F14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96B727C" w14:textId="77777777" w:rsidR="00D03DC0" w:rsidRPr="00511F39" w:rsidRDefault="00D03DC0" w:rsidP="00D03D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7A13A5B5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EC90677" w14:textId="77777777" w:rsidR="00D03DC0" w:rsidRPr="00511F39" w:rsidRDefault="00D03DC0" w:rsidP="00D03D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6109EADB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483B56A" w14:textId="77777777" w:rsidR="00D03DC0" w:rsidRPr="00511F39" w:rsidRDefault="00D03DC0" w:rsidP="00D03D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B3EBA" w:rsidRPr="00511F39" w14:paraId="560FF524" w14:textId="77777777" w:rsidTr="00703157">
        <w:tc>
          <w:tcPr>
            <w:tcW w:w="4680" w:type="dxa"/>
          </w:tcPr>
          <w:p w14:paraId="5CC44242" w14:textId="7FF36762" w:rsidR="004B3EBA" w:rsidRPr="00511F39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sz w:val="29"/>
                <w:szCs w:val="29"/>
                <w:cs/>
              </w:rPr>
              <w:t>กำไร</w:t>
            </w:r>
            <w:r w:rsidR="003506A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3506AD" w:rsidRPr="003506AD">
              <w:rPr>
                <w:rFonts w:ascii="Angsana New" w:hAnsi="Angsana New"/>
                <w:sz w:val="29"/>
                <w:szCs w:val="29"/>
              </w:rPr>
              <w:t>(</w:t>
            </w:r>
            <w:r w:rsidR="003506AD" w:rsidRPr="003506AD">
              <w:rPr>
                <w:rFonts w:ascii="Angsana New" w:hAnsi="Angsana New"/>
                <w:sz w:val="29"/>
                <w:szCs w:val="29"/>
                <w:cs/>
              </w:rPr>
              <w:t>ขาดทุน)</w:t>
            </w:r>
            <w:r w:rsidR="003506A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/>
                <w:sz w:val="29"/>
                <w:szCs w:val="29"/>
                <w:cs/>
              </w:rPr>
              <w:t>สำหรับ</w:t>
            </w:r>
            <w:r w:rsidRPr="00511F39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  <w:r w:rsidRPr="00511F39">
              <w:rPr>
                <w:rFonts w:ascii="Angsana New" w:hAnsi="Angsana New"/>
                <w:sz w:val="29"/>
                <w:szCs w:val="29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702ED449" w14:textId="6335436E" w:rsidR="004B3EBA" w:rsidRPr="00B474CF" w:rsidRDefault="00616D1E" w:rsidP="004B3E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616D1E">
              <w:rPr>
                <w:rFonts w:ascii="Angsana New" w:hAnsi="Angsana New"/>
                <w:sz w:val="29"/>
                <w:szCs w:val="29"/>
                <w:lang w:val="en-US" w:bidi="th-TH"/>
              </w:rPr>
              <w:t>15,290</w:t>
            </w:r>
          </w:p>
        </w:tc>
        <w:tc>
          <w:tcPr>
            <w:tcW w:w="263" w:type="dxa"/>
          </w:tcPr>
          <w:p w14:paraId="4F92ED74" w14:textId="77777777" w:rsidR="004B3EBA" w:rsidRPr="00511F39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2AC5B93" w14:textId="4900821F" w:rsidR="004B3EBA" w:rsidRPr="00511F39" w:rsidRDefault="004B3EBA" w:rsidP="004B3E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EF789B">
              <w:rPr>
                <w:rFonts w:ascii="Angsana New" w:hAnsi="Angsana New"/>
                <w:sz w:val="29"/>
                <w:szCs w:val="29"/>
              </w:rPr>
              <w:t>7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  <w:r w:rsidRPr="00EF789B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962</w:t>
            </w:r>
          </w:p>
        </w:tc>
        <w:tc>
          <w:tcPr>
            <w:tcW w:w="263" w:type="dxa"/>
          </w:tcPr>
          <w:p w14:paraId="3941E77A" w14:textId="77777777" w:rsidR="004B3EBA" w:rsidRPr="00511F39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3059FB54" w14:textId="6AF856BD" w:rsidR="004B3EBA" w:rsidRPr="00222375" w:rsidRDefault="004A755F" w:rsidP="004B3E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4A755F">
              <w:rPr>
                <w:rFonts w:ascii="Angsana New" w:hAnsi="Angsana New"/>
                <w:sz w:val="29"/>
                <w:szCs w:val="29"/>
                <w:lang w:val="en-US" w:bidi="th-TH"/>
              </w:rPr>
              <w:t>(1</w:t>
            </w:r>
            <w:r w:rsidR="00283BB0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Pr="004A755F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283BB0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FF58FE">
              <w:rPr>
                <w:rFonts w:ascii="Angsana New" w:hAnsi="Angsana New"/>
                <w:sz w:val="29"/>
                <w:szCs w:val="29"/>
                <w:lang w:val="en-US" w:bidi="th-TH"/>
              </w:rPr>
              <w:t>85</w:t>
            </w:r>
            <w:r w:rsidRPr="004A755F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070B8E5A" w14:textId="77777777" w:rsidR="004B3EBA" w:rsidRPr="00511F39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6160B516" w14:textId="7EB168E6" w:rsidR="004B3EBA" w:rsidRPr="00511F39" w:rsidRDefault="004B3EBA" w:rsidP="004B3EBA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9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7D2443">
              <w:rPr>
                <w:rFonts w:ascii="Angsana New" w:hAnsi="Angsana New"/>
                <w:sz w:val="29"/>
                <w:szCs w:val="29"/>
              </w:rPr>
              <w:t>(19,</w:t>
            </w:r>
            <w:r>
              <w:rPr>
                <w:rFonts w:ascii="Angsana New" w:hAnsi="Angsana New"/>
                <w:sz w:val="29"/>
                <w:szCs w:val="29"/>
              </w:rPr>
              <w:t>345</w:t>
            </w:r>
            <w:r w:rsidRPr="007D2443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4B3EBA" w:rsidRPr="00F8337A" w14:paraId="612161AF" w14:textId="77777777" w:rsidTr="00703157">
        <w:tc>
          <w:tcPr>
            <w:tcW w:w="4680" w:type="dxa"/>
          </w:tcPr>
          <w:p w14:paraId="3D3C525A" w14:textId="77777777" w:rsidR="004B3EBA" w:rsidRPr="00AC3CFE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E300C3A" w14:textId="77777777" w:rsidR="004B3EBA" w:rsidRPr="00AC3CFE" w:rsidRDefault="004B3EBA" w:rsidP="004B3E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2451FC7E" w14:textId="77777777" w:rsidR="004B3EBA" w:rsidRPr="00AC3CFE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78502511" w14:textId="77777777" w:rsidR="004B3EBA" w:rsidRPr="00AC3CFE" w:rsidRDefault="004B3EBA" w:rsidP="004B3E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35AAFF54" w14:textId="77777777" w:rsidR="004B3EBA" w:rsidRPr="00AC3CFE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7C12009F" w14:textId="77777777" w:rsidR="004B3EBA" w:rsidRPr="00AC3CFE" w:rsidRDefault="004B3EBA" w:rsidP="004B3E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59AEBC10" w14:textId="77777777" w:rsidR="004B3EBA" w:rsidRPr="00AC3CFE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1F7185A9" w14:textId="77777777" w:rsidR="004B3EBA" w:rsidRPr="00AC3CFE" w:rsidRDefault="004B3EBA" w:rsidP="004B3E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B3EBA" w:rsidRPr="00511F39" w14:paraId="15E146D8" w14:textId="77777777" w:rsidTr="00703157">
        <w:tc>
          <w:tcPr>
            <w:tcW w:w="4680" w:type="dxa"/>
          </w:tcPr>
          <w:p w14:paraId="58AD66BE" w14:textId="77777777" w:rsidR="004B3EBA" w:rsidRPr="00511F39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shd w:val="clear" w:color="auto" w:fill="E0E0E0"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0F4B5DA5" w14:textId="77777777" w:rsidR="004B3EBA" w:rsidRPr="00F30865" w:rsidRDefault="004B3EBA" w:rsidP="004B3E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59543584" w14:textId="77777777" w:rsidR="004B3EBA" w:rsidRPr="00511F39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E95FA19" w14:textId="77777777" w:rsidR="004B3EBA" w:rsidRPr="00511F39" w:rsidRDefault="004B3EBA" w:rsidP="004B3E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2AA84F33" w14:textId="77777777" w:rsidR="004B3EBA" w:rsidRPr="00511F39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5F32142" w14:textId="77777777" w:rsidR="004B3EBA" w:rsidRPr="00511F39" w:rsidRDefault="004B3EBA" w:rsidP="004B3E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2B4FB0A0" w14:textId="77777777" w:rsidR="004B3EBA" w:rsidRPr="00511F39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B37C730" w14:textId="77777777" w:rsidR="004B3EBA" w:rsidRPr="00511F39" w:rsidRDefault="004B3EBA" w:rsidP="004B3E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E29BC" w:rsidRPr="00511F39" w14:paraId="01E2D391" w14:textId="77777777" w:rsidTr="007261D4">
        <w:tc>
          <w:tcPr>
            <w:tcW w:w="4680" w:type="dxa"/>
            <w:vAlign w:val="bottom"/>
          </w:tcPr>
          <w:p w14:paraId="7E678E1A" w14:textId="58965674" w:rsidR="003E29BC" w:rsidRPr="00511F39" w:rsidRDefault="003E29BC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sz w:val="29"/>
                <w:szCs w:val="29"/>
                <w:cs/>
              </w:rPr>
              <w:t>จำนวนหุ้นสามัญที่ออก ณ วัน</w:t>
            </w:r>
            <w:r w:rsidRPr="00511F39">
              <w:rPr>
                <w:rFonts w:ascii="Angsana New" w:hAnsi="Angsana New" w:hint="cs"/>
                <w:sz w:val="29"/>
                <w:szCs w:val="29"/>
                <w:cs/>
              </w:rPr>
              <w:t xml:space="preserve">ที่ </w:t>
            </w:r>
            <w:r w:rsidRPr="00511F39">
              <w:rPr>
                <w:rFonts w:ascii="Angsana New" w:hAnsi="Angsana New"/>
                <w:sz w:val="29"/>
                <w:szCs w:val="29"/>
              </w:rPr>
              <w:t xml:space="preserve">1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65C38024" w14:textId="6792D2A5" w:rsidR="003E29BC" w:rsidRPr="00F30865" w:rsidRDefault="003E29BC" w:rsidP="003E29B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1817D94B" w14:textId="77777777" w:rsidR="003E29BC" w:rsidRPr="00511F39" w:rsidRDefault="003E29BC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65F7E185" w14:textId="338CCD55" w:rsidR="003E29BC" w:rsidRPr="00511F39" w:rsidRDefault="003E29BC" w:rsidP="003E29B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71938BE5" w14:textId="77777777" w:rsidR="003E29BC" w:rsidRPr="00511F39" w:rsidRDefault="003E29BC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46AD590" w14:textId="60EA3153" w:rsidR="003E29BC" w:rsidRPr="00511F39" w:rsidRDefault="003E29BC" w:rsidP="003E29B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518FDB70" w14:textId="77777777" w:rsidR="003E29BC" w:rsidRPr="00511F39" w:rsidRDefault="003E29BC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6E247A2" w14:textId="771236C3" w:rsidR="003E29BC" w:rsidRPr="00511F39" w:rsidRDefault="003E29BC" w:rsidP="003E29B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</w:tr>
      <w:tr w:rsidR="00EC15FB" w:rsidRPr="00511F39" w14:paraId="62BEF7FC" w14:textId="77777777" w:rsidTr="007261D4">
        <w:tc>
          <w:tcPr>
            <w:tcW w:w="4680" w:type="dxa"/>
            <w:vAlign w:val="bottom"/>
          </w:tcPr>
          <w:p w14:paraId="73DFCDF6" w14:textId="00C5A2DA" w:rsidR="00EC15FB" w:rsidRPr="00511F39" w:rsidRDefault="00A4750A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4750A">
              <w:rPr>
                <w:rFonts w:ascii="Angsana New" w:hAnsi="Angsana New"/>
                <w:sz w:val="29"/>
                <w:szCs w:val="29"/>
                <w:cs/>
              </w:rPr>
              <w:t>ผลกระทบจากการ</w:t>
            </w:r>
            <w:r w:rsidR="00E04618">
              <w:rPr>
                <w:rFonts w:ascii="Angsana New" w:hAnsi="Angsana New" w:hint="cs"/>
                <w:sz w:val="29"/>
                <w:szCs w:val="29"/>
                <w:cs/>
              </w:rPr>
              <w:t>ออก</w:t>
            </w:r>
            <w:r w:rsidRPr="00A4750A">
              <w:rPr>
                <w:rFonts w:ascii="Angsana New" w:hAnsi="Angsana New"/>
                <w:sz w:val="29"/>
                <w:szCs w:val="29"/>
                <w:cs/>
              </w:rPr>
              <w:t>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ED5DFC" w14:textId="7CBD7E48" w:rsidR="00EC15FB" w:rsidRDefault="001B6AAC" w:rsidP="003E29B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6</w:t>
            </w:r>
            <w:r w:rsidR="00A4750A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953</w:t>
            </w:r>
          </w:p>
        </w:tc>
        <w:tc>
          <w:tcPr>
            <w:tcW w:w="263" w:type="dxa"/>
          </w:tcPr>
          <w:p w14:paraId="0C3B8410" w14:textId="77777777" w:rsidR="00EC15FB" w:rsidRPr="00511F39" w:rsidRDefault="00EC15FB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6246027F" w14:textId="45E26B13" w:rsidR="00EC15FB" w:rsidRDefault="00A4750A" w:rsidP="00A4750A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32DAB42E" w14:textId="77777777" w:rsidR="00EC15FB" w:rsidRPr="00511F39" w:rsidRDefault="00EC15FB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B3F0DB9" w14:textId="42E86328" w:rsidR="00EC15FB" w:rsidRDefault="0096493C" w:rsidP="00C302B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96493C">
              <w:rPr>
                <w:rFonts w:ascii="Angsana New" w:hAnsi="Angsana New"/>
                <w:sz w:val="29"/>
                <w:szCs w:val="29"/>
                <w:lang w:val="en-US" w:bidi="th-TH"/>
              </w:rPr>
              <w:t>6,953</w:t>
            </w:r>
          </w:p>
        </w:tc>
        <w:tc>
          <w:tcPr>
            <w:tcW w:w="263" w:type="dxa"/>
          </w:tcPr>
          <w:p w14:paraId="0CFE30DA" w14:textId="77777777" w:rsidR="00EC15FB" w:rsidRPr="00511F39" w:rsidRDefault="00EC15FB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EA4C8FB" w14:textId="406478D9" w:rsidR="00EC15FB" w:rsidRDefault="00A85476" w:rsidP="00A8547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3E29BC" w:rsidRPr="00511F39" w14:paraId="30D22501" w14:textId="77777777" w:rsidTr="007261D4">
        <w:tc>
          <w:tcPr>
            <w:tcW w:w="4680" w:type="dxa"/>
            <w:shd w:val="clear" w:color="auto" w:fill="auto"/>
          </w:tcPr>
          <w:p w14:paraId="4F758EBA" w14:textId="77777777" w:rsidR="009477C0" w:rsidRDefault="003E29BC" w:rsidP="007F2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  <w:p w14:paraId="727F170D" w14:textId="7053C006" w:rsidR="003E29BC" w:rsidRPr="007F2DB8" w:rsidRDefault="003E29BC" w:rsidP="007F2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="009477C0" w:rsidRPr="009477C0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="009477C0" w:rsidRPr="009477C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</w:t>
            </w:r>
            <w:r w:rsidR="009477C0" w:rsidRPr="009477C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ที่ </w:t>
            </w:r>
            <w:r w:rsidR="009477C0" w:rsidRPr="009477C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="009477C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0A453C6" w14:textId="432E0458" w:rsidR="003E29BC" w:rsidRPr="00F30865" w:rsidRDefault="005C7F9D" w:rsidP="003E29B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</w:t>
            </w:r>
            <w:r w:rsidR="0096493C" w:rsidRPr="0096493C">
              <w:rPr>
                <w:rFonts w:ascii="Angsana New" w:hAnsi="Angsana New"/>
                <w:b/>
                <w:bCs/>
                <w:sz w:val="29"/>
                <w:szCs w:val="29"/>
              </w:rPr>
              <w:t>6,953</w:t>
            </w:r>
          </w:p>
        </w:tc>
        <w:tc>
          <w:tcPr>
            <w:tcW w:w="263" w:type="dxa"/>
          </w:tcPr>
          <w:p w14:paraId="0B2E84C3" w14:textId="77777777" w:rsidR="003E29BC" w:rsidRPr="00511F39" w:rsidRDefault="003E29BC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12A7D84D" w14:textId="3BAE0933" w:rsidR="003E29BC" w:rsidRPr="00511F39" w:rsidRDefault="003E29BC" w:rsidP="003E29B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4C21C2EF" w14:textId="77777777" w:rsidR="003E29BC" w:rsidRPr="00511F39" w:rsidRDefault="003E29BC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4640372C" w14:textId="3EBF357B" w:rsidR="003E29BC" w:rsidRPr="00511F39" w:rsidRDefault="005C7F9D" w:rsidP="003E29B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</w:t>
            </w:r>
            <w:r w:rsidR="0096493C" w:rsidRPr="0096493C">
              <w:rPr>
                <w:rFonts w:ascii="Angsana New" w:hAnsi="Angsana New"/>
                <w:b/>
                <w:bCs/>
                <w:sz w:val="29"/>
                <w:szCs w:val="29"/>
              </w:rPr>
              <w:t>6,953</w:t>
            </w:r>
          </w:p>
        </w:tc>
        <w:tc>
          <w:tcPr>
            <w:tcW w:w="263" w:type="dxa"/>
          </w:tcPr>
          <w:p w14:paraId="28915F7D" w14:textId="77777777" w:rsidR="003E29BC" w:rsidRPr="00511F39" w:rsidRDefault="003E29BC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6C090358" w14:textId="10CBD6BF" w:rsidR="003E29BC" w:rsidRPr="00511F39" w:rsidRDefault="003E29BC" w:rsidP="003E29B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</w:tr>
      <w:tr w:rsidR="009477C0" w:rsidRPr="00511F39" w14:paraId="566145EE" w14:textId="77777777" w:rsidTr="00943E7A">
        <w:tc>
          <w:tcPr>
            <w:tcW w:w="4680" w:type="dxa"/>
            <w:shd w:val="clear" w:color="auto" w:fill="auto"/>
          </w:tcPr>
          <w:p w14:paraId="4602A8D8" w14:textId="6F937EC7" w:rsidR="009477C0" w:rsidRPr="009477C0" w:rsidRDefault="009477C0" w:rsidP="009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477C0">
              <w:rPr>
                <w:rFonts w:ascii="Angsana New" w:hAnsi="Angsana New"/>
                <w:sz w:val="29"/>
                <w:szCs w:val="29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143AB0" w14:textId="25E2715F" w:rsidR="009477C0" w:rsidRPr="009477C0" w:rsidRDefault="009477C0" w:rsidP="009477C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146,163</w:t>
            </w:r>
          </w:p>
        </w:tc>
        <w:tc>
          <w:tcPr>
            <w:tcW w:w="263" w:type="dxa"/>
          </w:tcPr>
          <w:p w14:paraId="761C5211" w14:textId="77777777" w:rsidR="009477C0" w:rsidRPr="009477C0" w:rsidRDefault="009477C0" w:rsidP="009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3785582D" w14:textId="7B2406A6" w:rsidR="009477C0" w:rsidRPr="009477C0" w:rsidRDefault="009477C0" w:rsidP="009477C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119495E2" w14:textId="77777777" w:rsidR="009477C0" w:rsidRPr="009477C0" w:rsidRDefault="009477C0" w:rsidP="009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C46C949" w14:textId="302016E6" w:rsidR="009477C0" w:rsidRPr="009477C0" w:rsidRDefault="009477C0" w:rsidP="009477C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146,163</w:t>
            </w:r>
          </w:p>
        </w:tc>
        <w:tc>
          <w:tcPr>
            <w:tcW w:w="263" w:type="dxa"/>
          </w:tcPr>
          <w:p w14:paraId="12A4A241" w14:textId="77777777" w:rsidR="009477C0" w:rsidRPr="009477C0" w:rsidRDefault="009477C0" w:rsidP="009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50F15BF2" w14:textId="5A1B547D" w:rsidR="009477C0" w:rsidRPr="009477C0" w:rsidRDefault="009477C0" w:rsidP="009477C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9477C0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</w:tr>
      <w:tr w:rsidR="007261D4" w:rsidRPr="00511F39" w14:paraId="1C302514" w14:textId="77777777" w:rsidTr="00943E7A">
        <w:tc>
          <w:tcPr>
            <w:tcW w:w="4680" w:type="dxa"/>
          </w:tcPr>
          <w:p w14:paraId="2B8C562F" w14:textId="438E98A7" w:rsidR="007261D4" w:rsidRPr="009477C0" w:rsidRDefault="007261D4" w:rsidP="00726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477C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จำนวนหุ้นสามัญโดยวิธีถัวเฉลี่ยถ่วงน้ำหนัก</w:t>
            </w:r>
            <w:r w:rsidRPr="009477C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9477C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(ปรับลด)</w:t>
            </w:r>
            <w:r w:rsidRPr="009477C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</w:p>
          <w:p w14:paraId="08E26FB5" w14:textId="34C8A58C" w:rsidR="007261D4" w:rsidRPr="009477C0" w:rsidRDefault="007261D4" w:rsidP="00726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9477C0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9477C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</w:t>
            </w:r>
            <w:r w:rsidRPr="009477C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ที่ </w:t>
            </w:r>
            <w:r w:rsidRPr="009477C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42C25" w14:textId="2E2598A2" w:rsidR="007261D4" w:rsidRPr="00F30865" w:rsidRDefault="007261D4" w:rsidP="007261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1,353</w:t>
            </w:r>
            <w:r w:rsidRPr="0096493C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116</w:t>
            </w:r>
          </w:p>
        </w:tc>
        <w:tc>
          <w:tcPr>
            <w:tcW w:w="263" w:type="dxa"/>
          </w:tcPr>
          <w:p w14:paraId="597E8CE3" w14:textId="77777777" w:rsidR="007261D4" w:rsidRPr="00F8337A" w:rsidRDefault="007261D4" w:rsidP="00726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FCDA2" w14:textId="735D4F19" w:rsidR="007261D4" w:rsidRPr="00F8337A" w:rsidRDefault="007261D4" w:rsidP="007261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18B0B2A5" w14:textId="77777777" w:rsidR="007261D4" w:rsidRPr="00F8337A" w:rsidRDefault="007261D4" w:rsidP="00726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221E8" w14:textId="5DB06086" w:rsidR="007261D4" w:rsidRPr="00F8337A" w:rsidRDefault="007261D4" w:rsidP="007261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FE4889">
              <w:rPr>
                <w:rFonts w:ascii="Angsana New" w:hAnsi="Angsana New"/>
                <w:b/>
                <w:bCs/>
                <w:sz w:val="29"/>
                <w:szCs w:val="29"/>
              </w:rPr>
              <w:t>1,353,116</w:t>
            </w:r>
          </w:p>
        </w:tc>
        <w:tc>
          <w:tcPr>
            <w:tcW w:w="263" w:type="dxa"/>
          </w:tcPr>
          <w:p w14:paraId="2B9BA370" w14:textId="77777777" w:rsidR="007261D4" w:rsidRPr="00F8337A" w:rsidRDefault="007261D4" w:rsidP="00726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9D795" w14:textId="5273EAFE" w:rsidR="007261D4" w:rsidRPr="00F8337A" w:rsidRDefault="007261D4" w:rsidP="007261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</w:tr>
      <w:tr w:rsidR="007261D4" w:rsidRPr="00511F39" w14:paraId="79F0E3E6" w14:textId="77777777" w:rsidTr="00943E7A">
        <w:tc>
          <w:tcPr>
            <w:tcW w:w="4680" w:type="dxa"/>
          </w:tcPr>
          <w:p w14:paraId="42E813CC" w14:textId="77777777" w:rsidR="007261D4" w:rsidRPr="00AC3CFE" w:rsidRDefault="007261D4" w:rsidP="00726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C4C562B" w14:textId="77777777" w:rsidR="007261D4" w:rsidRPr="00AC3CFE" w:rsidRDefault="007261D4" w:rsidP="007261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792A063" w14:textId="77777777" w:rsidR="007261D4" w:rsidRPr="00AC3CFE" w:rsidRDefault="007261D4" w:rsidP="00726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F1FDDF7" w14:textId="77777777" w:rsidR="007261D4" w:rsidRPr="00AC3CFE" w:rsidRDefault="007261D4" w:rsidP="007261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14932B11" w14:textId="77777777" w:rsidR="007261D4" w:rsidRPr="00AC3CFE" w:rsidRDefault="007261D4" w:rsidP="00726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6CE7F8F3" w14:textId="77777777" w:rsidR="007261D4" w:rsidRPr="00AC3CFE" w:rsidRDefault="007261D4" w:rsidP="007261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1A4670F3" w14:textId="77777777" w:rsidR="007261D4" w:rsidRPr="00AC3CFE" w:rsidRDefault="007261D4" w:rsidP="00726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1B67D8B2" w14:textId="77777777" w:rsidR="007261D4" w:rsidRPr="00AC3CFE" w:rsidRDefault="007261D4" w:rsidP="007261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261D4" w:rsidRPr="00511F39" w14:paraId="5FD62448" w14:textId="77777777" w:rsidTr="007261D4">
        <w:tc>
          <w:tcPr>
            <w:tcW w:w="4680" w:type="dxa"/>
          </w:tcPr>
          <w:p w14:paraId="6867C1AC" w14:textId="2A2CF23D" w:rsidR="007261D4" w:rsidRPr="009477C0" w:rsidRDefault="007261D4" w:rsidP="00726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3506A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(ขาดทุน)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ต่อหุ้น (ขั้นพื้นฐาน) </w:t>
            </w: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F7DBF32" w14:textId="6632C26E" w:rsidR="007261D4" w:rsidRDefault="007261D4" w:rsidP="007261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0.01</w:t>
            </w:r>
            <w:r w:rsidR="00083C2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3</w:t>
            </w:r>
          </w:p>
        </w:tc>
        <w:tc>
          <w:tcPr>
            <w:tcW w:w="263" w:type="dxa"/>
          </w:tcPr>
          <w:p w14:paraId="461CC797" w14:textId="77777777" w:rsidR="007261D4" w:rsidRPr="00F8337A" w:rsidRDefault="007261D4" w:rsidP="00726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5921D162" w14:textId="121C2507" w:rsidR="007261D4" w:rsidRDefault="007261D4" w:rsidP="007261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6</w:t>
            </w:r>
            <w:r w:rsidR="00083C2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2</w:t>
            </w:r>
          </w:p>
        </w:tc>
        <w:tc>
          <w:tcPr>
            <w:tcW w:w="263" w:type="dxa"/>
          </w:tcPr>
          <w:p w14:paraId="016A7B2A" w14:textId="77777777" w:rsidR="007261D4" w:rsidRPr="00F8337A" w:rsidRDefault="007261D4" w:rsidP="00726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6D03B693" w14:textId="3E0823C7" w:rsidR="007261D4" w:rsidRPr="00FE4889" w:rsidRDefault="007261D4" w:rsidP="007261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(0.0</w:t>
            </w:r>
            <w:r w:rsidR="00083C2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09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63" w:type="dxa"/>
          </w:tcPr>
          <w:p w14:paraId="428007B6" w14:textId="77777777" w:rsidR="007261D4" w:rsidRPr="00F8337A" w:rsidRDefault="007261D4" w:rsidP="00726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44B49C1F" w14:textId="182DF38E" w:rsidR="007261D4" w:rsidRDefault="007261D4" w:rsidP="007261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B3EBA">
              <w:rPr>
                <w:rFonts w:ascii="Angsana New" w:hAnsi="Angsana New"/>
                <w:b/>
                <w:bCs/>
                <w:sz w:val="29"/>
                <w:szCs w:val="29"/>
              </w:rPr>
              <w:t>(0.0</w:t>
            </w:r>
            <w:r w:rsidR="00083C22">
              <w:rPr>
                <w:rFonts w:ascii="Angsana New" w:hAnsi="Angsana New"/>
                <w:b/>
                <w:bCs/>
                <w:sz w:val="29"/>
                <w:szCs w:val="29"/>
              </w:rPr>
              <w:t>16</w:t>
            </w:r>
            <w:r w:rsidRPr="004B3EBA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</w:tr>
      <w:tr w:rsidR="003E29BC" w:rsidRPr="00511F39" w14:paraId="0F95FE3B" w14:textId="77777777" w:rsidTr="007261D4">
        <w:tc>
          <w:tcPr>
            <w:tcW w:w="4680" w:type="dxa"/>
          </w:tcPr>
          <w:p w14:paraId="7E0B41B6" w14:textId="11E0CD41" w:rsidR="003E29BC" w:rsidRPr="00511F39" w:rsidRDefault="003E29BC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กำไร</w:t>
            </w:r>
            <w:r w:rsidR="003506AD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3506AD" w:rsidRPr="003506A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(ขาดทุน)</w:t>
            </w:r>
            <w:r w:rsidR="003506AD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ต่อหุ้น </w:t>
            </w:r>
            <w:r w:rsidR="007261D4" w:rsidRPr="007261D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(ปรับลด) </w:t>
            </w: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E4CDF8" w14:textId="4459E168" w:rsidR="003E29BC" w:rsidRPr="00F30865" w:rsidRDefault="005F0F08" w:rsidP="005F0F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0.01</w:t>
            </w:r>
            <w:r w:rsidR="00083C2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1</w:t>
            </w:r>
          </w:p>
        </w:tc>
        <w:tc>
          <w:tcPr>
            <w:tcW w:w="263" w:type="dxa"/>
          </w:tcPr>
          <w:p w14:paraId="34BE5778" w14:textId="77777777" w:rsidR="003E29BC" w:rsidRPr="00511F39" w:rsidRDefault="003E29BC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2E6F2A" w14:textId="5CC53510" w:rsidR="003E29BC" w:rsidRPr="00511F39" w:rsidRDefault="003E29BC" w:rsidP="003E29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6</w:t>
            </w:r>
            <w:r w:rsidR="00083C2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2</w:t>
            </w:r>
          </w:p>
        </w:tc>
        <w:tc>
          <w:tcPr>
            <w:tcW w:w="263" w:type="dxa"/>
          </w:tcPr>
          <w:p w14:paraId="616B4631" w14:textId="77777777" w:rsidR="003E29BC" w:rsidRPr="00511F39" w:rsidRDefault="003E29BC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70BEE2" w14:textId="1EFC4791" w:rsidR="003E29BC" w:rsidRPr="00511F39" w:rsidRDefault="005C7F9D" w:rsidP="003E29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(0.0</w:t>
            </w:r>
            <w:r w:rsidR="00083C2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08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63" w:type="dxa"/>
          </w:tcPr>
          <w:p w14:paraId="5F57D252" w14:textId="77777777" w:rsidR="003E29BC" w:rsidRPr="00511F39" w:rsidRDefault="003E29BC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2C751F" w14:textId="2FFD5067" w:rsidR="003E29BC" w:rsidRPr="004B3EBA" w:rsidRDefault="003E29BC" w:rsidP="007261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B3EBA">
              <w:rPr>
                <w:rFonts w:ascii="Angsana New" w:hAnsi="Angsana New"/>
                <w:b/>
                <w:bCs/>
                <w:sz w:val="29"/>
                <w:szCs w:val="29"/>
              </w:rPr>
              <w:t>(0.0</w:t>
            </w:r>
            <w:r w:rsidR="00083C22">
              <w:rPr>
                <w:rFonts w:ascii="Angsana New" w:hAnsi="Angsana New"/>
                <w:b/>
                <w:bCs/>
                <w:sz w:val="29"/>
                <w:szCs w:val="29"/>
              </w:rPr>
              <w:t>16</w:t>
            </w:r>
            <w:r w:rsidRPr="004B3EBA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</w:tr>
      <w:tr w:rsidR="003E29BC" w:rsidRPr="00511F39" w14:paraId="0CFC9C6B" w14:textId="77777777" w:rsidTr="00703157">
        <w:trPr>
          <w:tblHeader/>
        </w:trPr>
        <w:tc>
          <w:tcPr>
            <w:tcW w:w="4680" w:type="dxa"/>
          </w:tcPr>
          <w:p w14:paraId="0846DA5B" w14:textId="77777777" w:rsidR="003E29BC" w:rsidRPr="00AC3CFE" w:rsidRDefault="003E29BC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21337C06" w14:textId="77777777" w:rsidR="003E29BC" w:rsidRPr="00AC3CFE" w:rsidRDefault="003E29BC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4F29B70A" w14:textId="77777777" w:rsidR="003E29BC" w:rsidRPr="00AC3CFE" w:rsidRDefault="003E29BC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257" w:type="dxa"/>
            <w:gridSpan w:val="3"/>
          </w:tcPr>
          <w:p w14:paraId="0E5FD1B4" w14:textId="77777777" w:rsidR="003E29BC" w:rsidRPr="00AC3CFE" w:rsidRDefault="003E29BC" w:rsidP="003E2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</w:tbl>
    <w:bookmarkEnd w:id="7"/>
    <w:p w14:paraId="54AB6F3D" w14:textId="795C8B55" w:rsidR="00ED097D" w:rsidRPr="00133D33" w:rsidRDefault="00ED097D" w:rsidP="00E167F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33D33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75A20702" w14:textId="77777777" w:rsidR="00277B7E" w:rsidRPr="00AC3CFE" w:rsidRDefault="00277B7E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  <w:cs/>
        </w:rPr>
      </w:pPr>
    </w:p>
    <w:p w14:paraId="50168660" w14:textId="529C636C" w:rsidR="00ED097D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561B4C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49EFD86" w14:textId="77777777" w:rsidR="006D58A4" w:rsidRPr="00AC3CFE" w:rsidRDefault="006D58A4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24"/>
          <w:szCs w:val="24"/>
        </w:rPr>
      </w:pPr>
    </w:p>
    <w:p w14:paraId="7B05667C" w14:textId="0BD845CA" w:rsidR="002A36AC" w:rsidRDefault="00ED097D" w:rsidP="00AC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5"/>
        <w:jc w:val="thaiDistribute"/>
        <w:rPr>
          <w:rFonts w:ascii="Angsana New" w:hAnsi="Angsana New"/>
          <w:sz w:val="30"/>
          <w:szCs w:val="30"/>
          <w:cs/>
        </w:rPr>
      </w:pPr>
      <w:r w:rsidRPr="009433A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  <w:r w:rsidR="00561B4C">
        <w:rPr>
          <w:rFonts w:ascii="Angsana New" w:hAnsi="Angsana New" w:hint="cs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61059EF" w14:textId="1CE8D47D" w:rsidR="00AA6007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6F9D771" w14:textId="6341957A" w:rsidR="00AA6007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007" w:rsidSect="0095740D">
          <w:head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3762" w:type="dxa"/>
        <w:tblInd w:w="860" w:type="dxa"/>
        <w:tblLayout w:type="fixed"/>
        <w:tblLook w:val="04A0" w:firstRow="1" w:lastRow="0" w:firstColumn="1" w:lastColumn="0" w:noHBand="0" w:noVBand="1"/>
      </w:tblPr>
      <w:tblGrid>
        <w:gridCol w:w="6428"/>
        <w:gridCol w:w="1620"/>
        <w:gridCol w:w="236"/>
        <w:gridCol w:w="1385"/>
        <w:gridCol w:w="236"/>
        <w:gridCol w:w="1114"/>
        <w:gridCol w:w="236"/>
        <w:gridCol w:w="1114"/>
        <w:gridCol w:w="236"/>
        <w:gridCol w:w="1114"/>
        <w:gridCol w:w="34"/>
        <w:gridCol w:w="9"/>
      </w:tblGrid>
      <w:tr w:rsidR="006C310C" w:rsidRPr="006C0D3A" w14:paraId="47BF7584" w14:textId="77777777" w:rsidTr="00284681">
        <w:trPr>
          <w:gridAfter w:val="1"/>
          <w:wAfter w:w="9" w:type="dxa"/>
          <w:trHeight w:val="144"/>
        </w:trPr>
        <w:tc>
          <w:tcPr>
            <w:tcW w:w="6429" w:type="dxa"/>
            <w:shd w:val="clear" w:color="auto" w:fill="auto"/>
            <w:vAlign w:val="bottom"/>
          </w:tcPr>
          <w:p w14:paraId="2751F6F6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324" w:type="dxa"/>
            <w:gridSpan w:val="10"/>
            <w:vAlign w:val="bottom"/>
          </w:tcPr>
          <w:p w14:paraId="0E7C0B05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/ </w:t>
            </w: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310C" w:rsidRPr="006C0D3A" w14:paraId="44AF156A" w14:textId="77777777" w:rsidTr="00284681">
        <w:trPr>
          <w:gridAfter w:val="1"/>
          <w:wAfter w:w="9" w:type="dxa"/>
          <w:trHeight w:val="180"/>
        </w:trPr>
        <w:tc>
          <w:tcPr>
            <w:tcW w:w="6429" w:type="dxa"/>
            <w:shd w:val="clear" w:color="auto" w:fill="auto"/>
            <w:vAlign w:val="bottom"/>
          </w:tcPr>
          <w:p w14:paraId="170C135C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454F720F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D787C9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48" w:type="dxa"/>
            <w:gridSpan w:val="6"/>
            <w:vAlign w:val="bottom"/>
          </w:tcPr>
          <w:p w14:paraId="4E80F7CB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2654" w:rsidRPr="006C0D3A" w14:paraId="1BF5A0EA" w14:textId="77777777" w:rsidTr="00284681">
        <w:trPr>
          <w:gridAfter w:val="2"/>
          <w:wAfter w:w="43" w:type="dxa"/>
          <w:trHeight w:val="657"/>
        </w:trPr>
        <w:tc>
          <w:tcPr>
            <w:tcW w:w="6429" w:type="dxa"/>
            <w:shd w:val="clear" w:color="auto" w:fill="auto"/>
            <w:vAlign w:val="bottom"/>
          </w:tcPr>
          <w:p w14:paraId="0BD56837" w14:textId="75D46CA0" w:rsidR="00312654" w:rsidRPr="006C0D3A" w:rsidRDefault="00491CB9" w:rsidP="0009660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2567</w:t>
            </w:r>
          </w:p>
        </w:tc>
        <w:tc>
          <w:tcPr>
            <w:tcW w:w="1619" w:type="dxa"/>
            <w:vAlign w:val="bottom"/>
          </w:tcPr>
          <w:p w14:paraId="150BBE41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เครื่องมือทางการเงิน </w:t>
            </w:r>
          </w:p>
          <w:p w14:paraId="7E8E86E5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ที่วัดด้วย</w:t>
            </w: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CDA03BD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12CE4FF1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DD81B5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FC5B639" w14:textId="731C0CFA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EEC8EC3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42D9173" w14:textId="7C9AD595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1331D4FA" w14:textId="77777777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9C43962" w14:textId="75233CA2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310C" w:rsidRPr="006C0D3A" w14:paraId="4BA26378" w14:textId="77777777" w:rsidTr="00284681">
        <w:trPr>
          <w:trHeight w:val="64"/>
        </w:trPr>
        <w:tc>
          <w:tcPr>
            <w:tcW w:w="6429" w:type="dxa"/>
            <w:shd w:val="clear" w:color="auto" w:fill="auto"/>
          </w:tcPr>
          <w:p w14:paraId="392AE502" w14:textId="77777777" w:rsidR="006C310C" w:rsidRPr="006C0D3A" w:rsidRDefault="006C310C" w:rsidP="0009660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333" w:type="dxa"/>
            <w:gridSpan w:val="11"/>
          </w:tcPr>
          <w:p w14:paraId="3DA059D0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12654" w:rsidRPr="006C0D3A" w14:paraId="182631F3" w14:textId="77777777" w:rsidTr="00284681">
        <w:trPr>
          <w:gridAfter w:val="2"/>
          <w:wAfter w:w="43" w:type="dxa"/>
          <w:trHeight w:val="180"/>
        </w:trPr>
        <w:tc>
          <w:tcPr>
            <w:tcW w:w="6429" w:type="dxa"/>
            <w:shd w:val="clear" w:color="auto" w:fill="auto"/>
          </w:tcPr>
          <w:p w14:paraId="2FCEC371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19" w:type="dxa"/>
            <w:shd w:val="clear" w:color="auto" w:fill="auto"/>
          </w:tcPr>
          <w:p w14:paraId="2A2C9F8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F06026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7CA5596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64EA0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0735F12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512FC7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6D6E8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350097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645D65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2654" w:rsidRPr="006C0D3A" w14:paraId="7A59F677" w14:textId="77777777" w:rsidTr="00284681">
        <w:trPr>
          <w:gridAfter w:val="2"/>
          <w:wAfter w:w="43" w:type="dxa"/>
          <w:trHeight w:val="180"/>
        </w:trPr>
        <w:tc>
          <w:tcPr>
            <w:tcW w:w="6429" w:type="dxa"/>
            <w:shd w:val="clear" w:color="auto" w:fill="auto"/>
          </w:tcPr>
          <w:p w14:paraId="0C56E690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619" w:type="dxa"/>
            <w:shd w:val="clear" w:color="auto" w:fill="auto"/>
          </w:tcPr>
          <w:p w14:paraId="7CD7C706" w14:textId="2025D76E" w:rsidR="00312654" w:rsidRPr="006C0D3A" w:rsidRDefault="006D63A8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112,000</w:t>
            </w:r>
          </w:p>
        </w:tc>
        <w:tc>
          <w:tcPr>
            <w:tcW w:w="236" w:type="dxa"/>
            <w:shd w:val="clear" w:color="auto" w:fill="auto"/>
          </w:tcPr>
          <w:p w14:paraId="7CFB3187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4BA80E17" w14:textId="534859A9" w:rsidR="00312654" w:rsidRPr="006C0D3A" w:rsidRDefault="006D63A8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0931608D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51ACAE" w14:textId="5D1E10BE" w:rsidR="00312654" w:rsidRPr="006C0D3A" w:rsidRDefault="006D63A8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65A768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82521E" w14:textId="3C93F7C6" w:rsidR="00312654" w:rsidRPr="006C0D3A" w:rsidRDefault="006D63A8" w:rsidP="0031265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7D951566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B62D55A" w14:textId="4ECFFCAF" w:rsidR="00312654" w:rsidRPr="006C0D3A" w:rsidRDefault="006D63A8" w:rsidP="0009660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</w:tr>
      <w:tr w:rsidR="00312654" w:rsidRPr="006C0D3A" w14:paraId="4EA9059F" w14:textId="77777777" w:rsidTr="00284681">
        <w:trPr>
          <w:gridAfter w:val="2"/>
          <w:wAfter w:w="43" w:type="dxa"/>
          <w:trHeight w:val="180"/>
        </w:trPr>
        <w:tc>
          <w:tcPr>
            <w:tcW w:w="6429" w:type="dxa"/>
            <w:shd w:val="clear" w:color="auto" w:fill="auto"/>
          </w:tcPr>
          <w:p w14:paraId="68512472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3058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0BF014F1" w14:textId="4DC8D5A3" w:rsidR="00312654" w:rsidRPr="006C0D3A" w:rsidRDefault="006D63A8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8,360</w:t>
            </w:r>
          </w:p>
        </w:tc>
        <w:tc>
          <w:tcPr>
            <w:tcW w:w="236" w:type="dxa"/>
            <w:shd w:val="clear" w:color="auto" w:fill="auto"/>
          </w:tcPr>
          <w:p w14:paraId="146007C4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4316B61B" w14:textId="5D18D7D7" w:rsidR="00312654" w:rsidRPr="006C0D3A" w:rsidRDefault="006D63A8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8,360</w:t>
            </w:r>
          </w:p>
        </w:tc>
        <w:tc>
          <w:tcPr>
            <w:tcW w:w="236" w:type="dxa"/>
          </w:tcPr>
          <w:p w14:paraId="595503B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7CA8D9" w14:textId="237A0E04" w:rsidR="00312654" w:rsidRPr="006C0D3A" w:rsidRDefault="006D63A8" w:rsidP="00D539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8,360</w:t>
            </w:r>
          </w:p>
        </w:tc>
        <w:tc>
          <w:tcPr>
            <w:tcW w:w="236" w:type="dxa"/>
          </w:tcPr>
          <w:p w14:paraId="2266621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CE4E0B" w14:textId="6575409B" w:rsidR="00312654" w:rsidRDefault="006D63A8" w:rsidP="0031265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94EA98" w14:textId="77777777" w:rsidR="00312654" w:rsidRPr="00312654" w:rsidRDefault="00312654" w:rsidP="00312654">
            <w:pPr>
              <w:tabs>
                <w:tab w:val="decimal" w:pos="524"/>
                <w:tab w:val="decimal" w:pos="595"/>
              </w:tabs>
              <w:ind w:left="-43" w:right="-86"/>
              <w:jc w:val="both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14" w:type="dxa"/>
          </w:tcPr>
          <w:p w14:paraId="68F88097" w14:textId="3DCC2E6E" w:rsidR="00312654" w:rsidRPr="006C0D3A" w:rsidRDefault="006D63A8" w:rsidP="00045CC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8,360</w:t>
            </w:r>
          </w:p>
        </w:tc>
      </w:tr>
      <w:tr w:rsidR="00312654" w:rsidRPr="006C0D3A" w14:paraId="7DC1CADA" w14:textId="77777777" w:rsidTr="00284681">
        <w:trPr>
          <w:gridAfter w:val="2"/>
          <w:wAfter w:w="43" w:type="dxa"/>
          <w:trHeight w:val="180"/>
        </w:trPr>
        <w:tc>
          <w:tcPr>
            <w:tcW w:w="6429" w:type="dxa"/>
            <w:shd w:val="clear" w:color="auto" w:fill="auto"/>
          </w:tcPr>
          <w:p w14:paraId="45497935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BB4EE" w14:textId="271A515B" w:rsidR="00312654" w:rsidRPr="006C0D3A" w:rsidRDefault="006D63A8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120,360</w:t>
            </w:r>
          </w:p>
        </w:tc>
        <w:tc>
          <w:tcPr>
            <w:tcW w:w="236" w:type="dxa"/>
            <w:shd w:val="clear" w:color="auto" w:fill="auto"/>
          </w:tcPr>
          <w:p w14:paraId="7218DDA8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C7602" w14:textId="3A612C26" w:rsidR="00312654" w:rsidRPr="006C0D3A" w:rsidRDefault="006D63A8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120,360</w:t>
            </w:r>
          </w:p>
        </w:tc>
        <w:tc>
          <w:tcPr>
            <w:tcW w:w="236" w:type="dxa"/>
          </w:tcPr>
          <w:p w14:paraId="76480DDB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48705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7097A51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A63352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0B859D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11B40C" w14:textId="77777777" w:rsidR="00312654" w:rsidRPr="00312654" w:rsidRDefault="00312654" w:rsidP="003126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2654" w:rsidRPr="006C0D3A" w14:paraId="24B9B57A" w14:textId="77777777" w:rsidTr="00284681">
        <w:trPr>
          <w:gridAfter w:val="2"/>
          <w:wAfter w:w="43" w:type="dxa"/>
          <w:trHeight w:val="180"/>
        </w:trPr>
        <w:tc>
          <w:tcPr>
            <w:tcW w:w="6429" w:type="dxa"/>
            <w:shd w:val="clear" w:color="auto" w:fill="auto"/>
          </w:tcPr>
          <w:p w14:paraId="0E900C47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619" w:type="dxa"/>
            <w:tcBorders>
              <w:top w:val="double" w:sz="4" w:space="0" w:color="auto"/>
            </w:tcBorders>
            <w:shd w:val="clear" w:color="auto" w:fill="auto"/>
          </w:tcPr>
          <w:p w14:paraId="4733B5AB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5CD2B9A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shd w:val="clear" w:color="auto" w:fill="auto"/>
          </w:tcPr>
          <w:p w14:paraId="4B0E7B8D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5A6AA71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65E558D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2A8DF4E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22F89EEE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6F5CA9B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</w:tcPr>
          <w:p w14:paraId="0E6A745A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84681" w:rsidRPr="006C0D3A" w14:paraId="32E43BCA" w14:textId="77777777" w:rsidTr="00284681">
        <w:trPr>
          <w:gridAfter w:val="2"/>
          <w:wAfter w:w="42" w:type="dxa"/>
          <w:trHeight w:val="64"/>
        </w:trPr>
        <w:tc>
          <w:tcPr>
            <w:tcW w:w="6426" w:type="dxa"/>
            <w:shd w:val="clear" w:color="auto" w:fill="auto"/>
          </w:tcPr>
          <w:p w14:paraId="334B2122" w14:textId="0512345A" w:rsidR="00284681" w:rsidRPr="006C0D3A" w:rsidRDefault="00284681" w:rsidP="000E13C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7290" w:type="dxa"/>
            <w:gridSpan w:val="9"/>
          </w:tcPr>
          <w:p w14:paraId="73558535" w14:textId="030067BC" w:rsidR="00284681" w:rsidRPr="006C0D3A" w:rsidRDefault="00284681" w:rsidP="000E13C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4D1182" w:rsidRPr="006C0D3A" w14:paraId="4706BFB7" w14:textId="77777777" w:rsidTr="00284681">
        <w:trPr>
          <w:gridAfter w:val="2"/>
          <w:wAfter w:w="42" w:type="dxa"/>
          <w:trHeight w:val="64"/>
        </w:trPr>
        <w:tc>
          <w:tcPr>
            <w:tcW w:w="6426" w:type="dxa"/>
            <w:shd w:val="clear" w:color="auto" w:fill="auto"/>
          </w:tcPr>
          <w:p w14:paraId="51511050" w14:textId="77777777" w:rsidR="004D1182" w:rsidRPr="006C0D3A" w:rsidRDefault="004D1182" w:rsidP="000E13C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90" w:type="dxa"/>
            <w:gridSpan w:val="9"/>
          </w:tcPr>
          <w:p w14:paraId="2DEBB836" w14:textId="77777777" w:rsidR="004D1182" w:rsidRPr="006C0D3A" w:rsidRDefault="004D1182" w:rsidP="000E13C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84681" w:rsidRPr="006C0D3A" w14:paraId="239DF263" w14:textId="77777777" w:rsidTr="00284681">
        <w:trPr>
          <w:gridAfter w:val="2"/>
          <w:wAfter w:w="42" w:type="dxa"/>
          <w:trHeight w:val="180"/>
        </w:trPr>
        <w:tc>
          <w:tcPr>
            <w:tcW w:w="6426" w:type="dxa"/>
            <w:shd w:val="clear" w:color="auto" w:fill="auto"/>
          </w:tcPr>
          <w:p w14:paraId="78D67FD5" w14:textId="77777777" w:rsidR="00284681" w:rsidRPr="006C0D3A" w:rsidRDefault="00284681" w:rsidP="000E13CB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shd w:val="clear" w:color="auto" w:fill="auto"/>
          </w:tcPr>
          <w:p w14:paraId="2201E1C6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3F2386" w14:textId="77777777" w:rsidR="00284681" w:rsidRPr="006C0D3A" w:rsidRDefault="00284681" w:rsidP="000E13C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A42A72B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13EE25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9A3CCE5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F843A8" w14:textId="77777777" w:rsidR="00284681" w:rsidRPr="006C0D3A" w:rsidRDefault="00284681" w:rsidP="000E13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E487565" w14:textId="77777777" w:rsidR="00284681" w:rsidRPr="006C0D3A" w:rsidRDefault="00284681" w:rsidP="000E13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CC9D27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0B5A595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84681" w:rsidRPr="006C0D3A" w14:paraId="64887802" w14:textId="77777777" w:rsidTr="00284681">
        <w:trPr>
          <w:gridAfter w:val="2"/>
          <w:wAfter w:w="42" w:type="dxa"/>
          <w:trHeight w:val="180"/>
        </w:trPr>
        <w:tc>
          <w:tcPr>
            <w:tcW w:w="6426" w:type="dxa"/>
            <w:shd w:val="clear" w:color="auto" w:fill="auto"/>
          </w:tcPr>
          <w:p w14:paraId="7D688EB6" w14:textId="77777777" w:rsidR="00284681" w:rsidRPr="006C0D3A" w:rsidRDefault="00284681" w:rsidP="000E13CB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620" w:type="dxa"/>
            <w:shd w:val="clear" w:color="auto" w:fill="auto"/>
          </w:tcPr>
          <w:p w14:paraId="0C7F2DF4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112,000</w:t>
            </w:r>
          </w:p>
        </w:tc>
        <w:tc>
          <w:tcPr>
            <w:tcW w:w="236" w:type="dxa"/>
            <w:shd w:val="clear" w:color="auto" w:fill="auto"/>
          </w:tcPr>
          <w:p w14:paraId="06128E5C" w14:textId="77777777" w:rsidR="00284681" w:rsidRPr="006C0D3A" w:rsidRDefault="00284681" w:rsidP="000E13C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0EC130D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4BA392F8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4A053D" w14:textId="77777777" w:rsidR="00284681" w:rsidRPr="006C0D3A" w:rsidRDefault="00284681" w:rsidP="00491CB9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B7EA7F" w14:textId="77777777" w:rsidR="00284681" w:rsidRPr="006C0D3A" w:rsidRDefault="00284681" w:rsidP="000E13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9ABF535" w14:textId="77777777" w:rsidR="00284681" w:rsidRPr="00251D48" w:rsidRDefault="00284681" w:rsidP="000E13C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1D48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34EAE1D3" w14:textId="77777777" w:rsidR="00284681" w:rsidRPr="00251D48" w:rsidRDefault="00284681" w:rsidP="000E13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1E620E3" w14:textId="77777777" w:rsidR="00284681" w:rsidRPr="00251D48" w:rsidRDefault="00284681" w:rsidP="000E13C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1D48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</w:tr>
      <w:tr w:rsidR="00284681" w:rsidRPr="006C0D3A" w14:paraId="2160E64A" w14:textId="77777777" w:rsidTr="00284681">
        <w:trPr>
          <w:gridAfter w:val="2"/>
          <w:wAfter w:w="42" w:type="dxa"/>
          <w:trHeight w:val="180"/>
        </w:trPr>
        <w:tc>
          <w:tcPr>
            <w:tcW w:w="6426" w:type="dxa"/>
            <w:shd w:val="clear" w:color="auto" w:fill="auto"/>
          </w:tcPr>
          <w:p w14:paraId="6270D2DF" w14:textId="77777777" w:rsidR="00284681" w:rsidRPr="006C0D3A" w:rsidRDefault="00284681" w:rsidP="000E13CB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3058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CC45218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8,165</w:t>
            </w:r>
          </w:p>
        </w:tc>
        <w:tc>
          <w:tcPr>
            <w:tcW w:w="236" w:type="dxa"/>
            <w:shd w:val="clear" w:color="auto" w:fill="auto"/>
          </w:tcPr>
          <w:p w14:paraId="328E2362" w14:textId="77777777" w:rsidR="00284681" w:rsidRPr="006C0D3A" w:rsidRDefault="00284681" w:rsidP="000E13C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1F03714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8,165</w:t>
            </w:r>
          </w:p>
        </w:tc>
        <w:tc>
          <w:tcPr>
            <w:tcW w:w="236" w:type="dxa"/>
          </w:tcPr>
          <w:p w14:paraId="477DB0E3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BF7DE44" w14:textId="77777777" w:rsidR="00284681" w:rsidRDefault="00284681" w:rsidP="000E13C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8,165</w:t>
            </w:r>
          </w:p>
        </w:tc>
        <w:tc>
          <w:tcPr>
            <w:tcW w:w="236" w:type="dxa"/>
          </w:tcPr>
          <w:p w14:paraId="2F169C76" w14:textId="77777777" w:rsidR="00284681" w:rsidRPr="006C0D3A" w:rsidRDefault="00284681" w:rsidP="000E13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7D38D5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F9EE51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E384FFA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8,165</w:t>
            </w:r>
          </w:p>
        </w:tc>
      </w:tr>
      <w:tr w:rsidR="00284681" w:rsidRPr="006C0D3A" w14:paraId="20A8B6B7" w14:textId="77777777" w:rsidTr="00284681">
        <w:trPr>
          <w:gridAfter w:val="2"/>
          <w:wAfter w:w="42" w:type="dxa"/>
          <w:trHeight w:val="180"/>
        </w:trPr>
        <w:tc>
          <w:tcPr>
            <w:tcW w:w="6426" w:type="dxa"/>
            <w:shd w:val="clear" w:color="auto" w:fill="auto"/>
          </w:tcPr>
          <w:p w14:paraId="1D6F6EC4" w14:textId="77777777" w:rsidR="00284681" w:rsidRPr="006C0D3A" w:rsidRDefault="00284681" w:rsidP="000E13CB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E866B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120,165</w:t>
            </w:r>
          </w:p>
        </w:tc>
        <w:tc>
          <w:tcPr>
            <w:tcW w:w="236" w:type="dxa"/>
            <w:shd w:val="clear" w:color="auto" w:fill="auto"/>
          </w:tcPr>
          <w:p w14:paraId="64578206" w14:textId="77777777" w:rsidR="00284681" w:rsidRPr="006C0D3A" w:rsidRDefault="00284681" w:rsidP="000E13C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40124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120,165</w:t>
            </w:r>
          </w:p>
        </w:tc>
        <w:tc>
          <w:tcPr>
            <w:tcW w:w="236" w:type="dxa"/>
          </w:tcPr>
          <w:p w14:paraId="5C4C7733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C85D769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5C8F6" w14:textId="77777777" w:rsidR="00284681" w:rsidRPr="006C0D3A" w:rsidRDefault="00284681" w:rsidP="000E13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41B5BE9" w14:textId="77777777" w:rsidR="00284681" w:rsidRPr="006C0D3A" w:rsidRDefault="00284681" w:rsidP="000E13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1CB9E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20D3B4D" w14:textId="77777777" w:rsidR="00284681" w:rsidRPr="006C0D3A" w:rsidRDefault="00284681" w:rsidP="000E13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84681" w:rsidRPr="006C0D3A" w14:paraId="03FF8071" w14:textId="77777777" w:rsidTr="00284681">
        <w:trPr>
          <w:gridAfter w:val="2"/>
          <w:wAfter w:w="42" w:type="dxa"/>
          <w:trHeight w:val="180"/>
        </w:trPr>
        <w:tc>
          <w:tcPr>
            <w:tcW w:w="6426" w:type="dxa"/>
            <w:shd w:val="clear" w:color="auto" w:fill="auto"/>
          </w:tcPr>
          <w:p w14:paraId="037657BC" w14:textId="77777777" w:rsidR="00284681" w:rsidRPr="001263D0" w:rsidRDefault="00284681" w:rsidP="000E13CB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AD25DA1" w14:textId="77777777" w:rsidR="00284681" w:rsidRPr="001263D0" w:rsidRDefault="00284681" w:rsidP="000E13C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35E9F36" w14:textId="77777777" w:rsidR="00284681" w:rsidRPr="001263D0" w:rsidRDefault="00284681" w:rsidP="000E13C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00EBD86" w14:textId="77777777" w:rsidR="00284681" w:rsidRPr="001263D0" w:rsidRDefault="00284681" w:rsidP="000E13CB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70898E86" w14:textId="77777777" w:rsidR="00284681" w:rsidRPr="001263D0" w:rsidRDefault="00284681" w:rsidP="000E13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682DAA81" w14:textId="77777777" w:rsidR="00284681" w:rsidRPr="001263D0" w:rsidRDefault="00284681" w:rsidP="000E13CB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3AF31292" w14:textId="77777777" w:rsidR="00284681" w:rsidRPr="001263D0" w:rsidRDefault="00284681" w:rsidP="000E13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1A1C409C" w14:textId="77777777" w:rsidR="00284681" w:rsidRPr="001263D0" w:rsidRDefault="00284681" w:rsidP="000E13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8E764C8" w14:textId="77777777" w:rsidR="00284681" w:rsidRPr="001263D0" w:rsidRDefault="00284681" w:rsidP="000E13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70122AC3" w14:textId="77777777" w:rsidR="00284681" w:rsidRPr="001263D0" w:rsidRDefault="00284681" w:rsidP="000E13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</w:tr>
    </w:tbl>
    <w:p w14:paraId="4246D7A1" w14:textId="0909E3F1" w:rsidR="00ED5F21" w:rsidRPr="009433A9" w:rsidRDefault="00ED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D5F21" w:rsidRPr="009433A9" w:rsidSect="0095740D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00A97DD" w14:textId="159648A6" w:rsidR="00BD602B" w:rsidRPr="00F87E20" w:rsidRDefault="00BF37A4" w:rsidP="00BD602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87E20">
        <w:rPr>
          <w:rFonts w:ascii="Angsana New" w:hAnsi="Angsana New" w:hint="cs"/>
          <w:bCs/>
          <w:sz w:val="30"/>
          <w:szCs w:val="30"/>
          <w:cs/>
        </w:rPr>
        <w:lastRenderedPageBreak/>
        <w:t>ภา</w:t>
      </w:r>
      <w:r w:rsidR="00A06FD7" w:rsidRPr="00F87E20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8"/>
      <w:r w:rsidR="0051442E" w:rsidRPr="00F87E20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170A92A" w14:textId="6B6C9796" w:rsidR="00A9387A" w:rsidRPr="0071206C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241"/>
        <w:gridCol w:w="1650"/>
      </w:tblGrid>
      <w:tr w:rsidR="00664D13" w:rsidRPr="00E65182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1127BE23" w:rsidR="00664D13" w:rsidRPr="00E65182" w:rsidRDefault="00D32A4C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8E4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4" w:type="pct"/>
            <w:vAlign w:val="bottom"/>
          </w:tcPr>
          <w:p w14:paraId="7DD6BF77" w14:textId="10E44836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81CAD"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327C45EC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5D2336" w14:textId="7C978E10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64D13" w:rsidRPr="00E65182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3"/>
          </w:tcPr>
          <w:p w14:paraId="4CCA7A2A" w14:textId="62F58526" w:rsidR="00664D13" w:rsidRPr="00E65182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2174" w:rsidRPr="00E651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36876" w:rsidRPr="00E65182" w14:paraId="00118C9E" w14:textId="77777777" w:rsidTr="006D108A">
        <w:tc>
          <w:tcPr>
            <w:tcW w:w="3106" w:type="pct"/>
          </w:tcPr>
          <w:p w14:paraId="5EBA995D" w14:textId="17443FC0" w:rsidR="00536876" w:rsidRPr="00E65182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</w:tcPr>
          <w:p w14:paraId="379A5BA1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37B9F6F9" w14:textId="77777777" w:rsidR="00536876" w:rsidRPr="00E65182" w:rsidRDefault="00536876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4446CDF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A77" w:rsidRPr="00E65182" w14:paraId="4B99CEB9" w14:textId="77777777" w:rsidTr="006D108A">
        <w:tc>
          <w:tcPr>
            <w:tcW w:w="3106" w:type="pct"/>
          </w:tcPr>
          <w:p w14:paraId="4A95BD4C" w14:textId="3EC4D1C7" w:rsidR="003A3A77" w:rsidRPr="003B2301" w:rsidRDefault="0069294D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74" w:type="pct"/>
          </w:tcPr>
          <w:p w14:paraId="6D8BE4A6" w14:textId="17C083AC" w:rsidR="003A3A77" w:rsidRPr="00367315" w:rsidRDefault="00655EA2" w:rsidP="003B230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5,543</w:t>
            </w:r>
          </w:p>
        </w:tc>
        <w:tc>
          <w:tcPr>
            <w:tcW w:w="130" w:type="pct"/>
          </w:tcPr>
          <w:p w14:paraId="2ACF9E8E" w14:textId="77777777" w:rsidR="003A3A77" w:rsidRPr="00367315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A0276F0" w14:textId="10E862C0" w:rsidR="003A3A77" w:rsidRPr="00367315" w:rsidRDefault="00655EA2" w:rsidP="003B230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</w:rPr>
            </w:pPr>
            <w:r w:rsidRPr="00367315">
              <w:rPr>
                <w:rFonts w:asciiTheme="majorBidi" w:hAnsiTheme="majorBidi" w:cstheme="majorBidi"/>
                <w:sz w:val="30"/>
                <w:szCs w:val="30"/>
              </w:rPr>
              <w:t>5,543</w:t>
            </w:r>
          </w:p>
        </w:tc>
      </w:tr>
      <w:tr w:rsidR="003A3A77" w:rsidRPr="0071206C" w14:paraId="0284EF19" w14:textId="77777777" w:rsidTr="006D108A">
        <w:tc>
          <w:tcPr>
            <w:tcW w:w="3106" w:type="pct"/>
          </w:tcPr>
          <w:p w14:paraId="098E8E16" w14:textId="77777777" w:rsidR="003A3A77" w:rsidRPr="0071206C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74" w:type="pct"/>
          </w:tcPr>
          <w:p w14:paraId="3CEDA44E" w14:textId="77777777" w:rsidR="003A3A77" w:rsidRPr="0071206C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</w:tcPr>
          <w:p w14:paraId="03C514AA" w14:textId="77777777" w:rsidR="003A3A77" w:rsidRPr="0071206C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890" w:type="pct"/>
          </w:tcPr>
          <w:p w14:paraId="3AB66672" w14:textId="77777777" w:rsidR="003A3A77" w:rsidRPr="0071206C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3A3A77" w:rsidRPr="00E65182" w14:paraId="65083312" w14:textId="77777777" w:rsidTr="006D108A">
        <w:tc>
          <w:tcPr>
            <w:tcW w:w="3106" w:type="pct"/>
          </w:tcPr>
          <w:p w14:paraId="7EFE59D1" w14:textId="174EDBDD" w:rsidR="003A3A77" w:rsidRPr="00E65182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E651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4" w:type="pct"/>
          </w:tcPr>
          <w:p w14:paraId="7EC89C09" w14:textId="77777777" w:rsidR="003A3A77" w:rsidRPr="00AA18FA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</w:tcPr>
          <w:p w14:paraId="711701DF" w14:textId="77777777" w:rsidR="003A3A77" w:rsidRPr="00AA18FA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90" w:type="pct"/>
          </w:tcPr>
          <w:p w14:paraId="1AAFCAEA" w14:textId="77777777" w:rsidR="003A3A77" w:rsidRPr="00AA18FA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D14E8" w:rsidRPr="00E65182" w14:paraId="1E74776F" w14:textId="77777777" w:rsidTr="006D108A">
        <w:tc>
          <w:tcPr>
            <w:tcW w:w="3106" w:type="pct"/>
          </w:tcPr>
          <w:p w14:paraId="4E92345F" w14:textId="2B4496F9" w:rsidR="006D14E8" w:rsidRPr="00E65182" w:rsidRDefault="006D14E8" w:rsidP="006D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</w:tcPr>
          <w:p w14:paraId="59EFF182" w14:textId="30D1F6B7" w:rsidR="006D14E8" w:rsidRPr="00036E89" w:rsidRDefault="00036E89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6E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254,935</w:t>
            </w:r>
          </w:p>
        </w:tc>
        <w:tc>
          <w:tcPr>
            <w:tcW w:w="130" w:type="pct"/>
          </w:tcPr>
          <w:p w14:paraId="6510EFA0" w14:textId="77777777" w:rsidR="006D14E8" w:rsidRPr="00036E89" w:rsidRDefault="006D14E8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55C5C070" w14:textId="55972A69" w:rsidR="006D14E8" w:rsidRPr="00036E89" w:rsidRDefault="00036E89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6E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251,285</w:t>
            </w:r>
          </w:p>
        </w:tc>
      </w:tr>
      <w:tr w:rsidR="00EF452B" w:rsidRPr="00E65182" w14:paraId="30EB47D3" w14:textId="77777777" w:rsidTr="006D108A">
        <w:tc>
          <w:tcPr>
            <w:tcW w:w="3106" w:type="pct"/>
          </w:tcPr>
          <w:p w14:paraId="3B3A18F9" w14:textId="4A6868BE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3EDCCAEB" w14:textId="77E7F489" w:rsidR="00EF452B" w:rsidRPr="00036E89" w:rsidRDefault="00655EA2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6E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168,913</w:t>
            </w:r>
          </w:p>
        </w:tc>
        <w:tc>
          <w:tcPr>
            <w:tcW w:w="130" w:type="pct"/>
          </w:tcPr>
          <w:p w14:paraId="376177A2" w14:textId="77777777" w:rsidR="00EF452B" w:rsidRPr="00036E89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13748A9" w14:textId="1680EE64" w:rsidR="00EF452B" w:rsidRPr="00036E89" w:rsidRDefault="00655EA2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6E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158,660</w:t>
            </w:r>
          </w:p>
        </w:tc>
      </w:tr>
      <w:tr w:rsidR="00EF452B" w:rsidRPr="00E65182" w14:paraId="50D50827" w14:textId="77777777" w:rsidTr="006D108A">
        <w:tc>
          <w:tcPr>
            <w:tcW w:w="3106" w:type="pct"/>
          </w:tcPr>
          <w:p w14:paraId="30CFC79B" w14:textId="5F2E252E" w:rsidR="00EF452B" w:rsidRPr="00E65182" w:rsidRDefault="00927635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="00EF452B" w:rsidRPr="00E65182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4" w:type="pct"/>
          </w:tcPr>
          <w:p w14:paraId="2E295F73" w14:textId="17BDF2E2" w:rsidR="00EF452B" w:rsidRPr="00952917" w:rsidRDefault="00952917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9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858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55EA2" w:rsidRPr="009529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858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9529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130" w:type="pct"/>
          </w:tcPr>
          <w:p w14:paraId="043F85F7" w14:textId="77777777" w:rsidR="00EF452B" w:rsidRPr="00952917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402F747" w14:textId="4A95CFB0" w:rsidR="00EF452B" w:rsidRPr="00952917" w:rsidRDefault="00424AAD" w:rsidP="00A32C93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52917" w:rsidRPr="009529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041</w:t>
            </w:r>
          </w:p>
        </w:tc>
      </w:tr>
      <w:tr w:rsidR="00EF452B" w:rsidRPr="009433A9" w14:paraId="35CFED2A" w14:textId="77777777" w:rsidTr="006D108A">
        <w:tc>
          <w:tcPr>
            <w:tcW w:w="3106" w:type="pct"/>
          </w:tcPr>
          <w:p w14:paraId="7B6B4FEC" w14:textId="77777777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555C8A23" w:rsidR="00EF452B" w:rsidRPr="009433A9" w:rsidRDefault="00952917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1446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446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30" w:type="pct"/>
            <w:vAlign w:val="bottom"/>
          </w:tcPr>
          <w:p w14:paraId="38A675A5" w14:textId="77777777" w:rsidR="00EF452B" w:rsidRPr="009433A9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416DCEDD" w:rsidR="00EF452B" w:rsidRPr="00EA1D20" w:rsidRDefault="00952917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424A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24A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529</w:t>
            </w:r>
          </w:p>
        </w:tc>
      </w:tr>
    </w:tbl>
    <w:p w14:paraId="6C2CF954" w14:textId="1CB5DFA3" w:rsidR="003B2301" w:rsidRPr="0071206C" w:rsidRDefault="003B2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16"/>
          <w:szCs w:val="16"/>
        </w:rPr>
      </w:pPr>
    </w:p>
    <w:p w14:paraId="37BC9EFC" w14:textId="7B75E727" w:rsidR="00F06B11" w:rsidRPr="0071206C" w:rsidRDefault="00F06B11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71206C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587D69FB" w14:textId="77777777" w:rsidR="00C6080F" w:rsidRPr="0071206C" w:rsidRDefault="00C6080F" w:rsidP="00201E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CF9501B" w14:textId="52686E10" w:rsidR="002A7495" w:rsidRPr="00A7416B" w:rsidRDefault="002A7495" w:rsidP="004957EC">
      <w:pPr>
        <w:tabs>
          <w:tab w:val="left" w:pos="540"/>
        </w:tabs>
        <w:ind w:left="536" w:right="-115"/>
        <w:jc w:val="thaiDistribute"/>
        <w:rPr>
          <w:rFonts w:ascii="Angsana New" w:hAnsi="Angsana New"/>
          <w:sz w:val="30"/>
          <w:szCs w:val="30"/>
        </w:rPr>
      </w:pPr>
      <w:r w:rsidRPr="00A7416B">
        <w:rPr>
          <w:rFonts w:ascii="Angsana New" w:hAnsi="Angsana New"/>
          <w:sz w:val="30"/>
          <w:szCs w:val="30"/>
          <w:cs/>
        </w:rPr>
        <w:t xml:space="preserve">ในปี </w:t>
      </w:r>
      <w:r w:rsidRPr="00FF3F22">
        <w:rPr>
          <w:rFonts w:ascii="Angsana New" w:hAnsi="Angsana New"/>
          <w:sz w:val="30"/>
          <w:szCs w:val="30"/>
        </w:rPr>
        <w:t>2562</w:t>
      </w:r>
      <w:r w:rsidRPr="00A7416B">
        <w:rPr>
          <w:rFonts w:ascii="Angsana New" w:hAnsi="Angsana New"/>
          <w:sz w:val="30"/>
          <w:szCs w:val="30"/>
          <w:cs/>
        </w:rPr>
        <w:t xml:space="preserve"> บริษัทได้ยื่นคำร้องต่อคณะอณุญาโตตุลาการให้ตัดสินข้อพิพาทระหว่างบริษัทและบริษัท อีโค่ โอเรียนท์ </w:t>
      </w:r>
      <w:r w:rsidR="004957EC">
        <w:rPr>
          <w:rFonts w:ascii="Angsana New" w:hAnsi="Angsana New"/>
          <w:sz w:val="30"/>
          <w:szCs w:val="30"/>
        </w:rPr>
        <w:t xml:space="preserve">        </w:t>
      </w:r>
      <w:r w:rsidRPr="00A7416B">
        <w:rPr>
          <w:rFonts w:ascii="Angsana New" w:hAnsi="Angsana New"/>
          <w:sz w:val="30"/>
          <w:szCs w:val="30"/>
          <w:cs/>
        </w:rPr>
        <w:t>รีซอสเซส (ประเทศไทย) จำกัด (“</w:t>
      </w:r>
      <w:r w:rsidRPr="00A7416B">
        <w:rPr>
          <w:rFonts w:ascii="Angsana New" w:hAnsi="Angsana New"/>
          <w:sz w:val="30"/>
          <w:szCs w:val="30"/>
        </w:rPr>
        <w:t xml:space="preserve">ECOR”) </w:t>
      </w:r>
      <w:r w:rsidRPr="00A7416B">
        <w:rPr>
          <w:rFonts w:ascii="Angsana New" w:hAnsi="Angsana New"/>
          <w:sz w:val="30"/>
          <w:szCs w:val="30"/>
          <w:cs/>
        </w:rPr>
        <w:t xml:space="preserve">ในกรณีที่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ผิดสัญญาซื้อขายก๊าซธรรมชาติ เนื่องจาก </w:t>
      </w:r>
      <w:r w:rsidRPr="00A7416B">
        <w:rPr>
          <w:rFonts w:ascii="Angsana New" w:hAnsi="Angsana New"/>
          <w:sz w:val="30"/>
          <w:szCs w:val="30"/>
        </w:rPr>
        <w:t xml:space="preserve">ECOR                  </w:t>
      </w:r>
      <w:r w:rsidRPr="00A7416B">
        <w:rPr>
          <w:rFonts w:ascii="Angsana New" w:hAnsi="Angsana New"/>
          <w:sz w:val="30"/>
          <w:szCs w:val="30"/>
          <w:cs/>
        </w:rPr>
        <w:t xml:space="preserve">ไม่สามารถจัดหาก๊าซให้บริษัทได้ตามปริมาณที่กำหนดตามสัญญา ต่อมาเมื่อวันที่ </w:t>
      </w:r>
      <w:r w:rsidRPr="00FF3F22">
        <w:rPr>
          <w:rFonts w:ascii="Angsana New" w:hAnsi="Angsana New"/>
          <w:sz w:val="30"/>
          <w:szCs w:val="30"/>
        </w:rPr>
        <w:t>22</w:t>
      </w:r>
      <w:r w:rsidRPr="00A7416B">
        <w:rPr>
          <w:rFonts w:ascii="Angsana New" w:hAnsi="Angsana New"/>
          <w:sz w:val="30"/>
          <w:szCs w:val="30"/>
          <w:cs/>
        </w:rPr>
        <w:t xml:space="preserve"> มีนาคม </w:t>
      </w:r>
      <w:r w:rsidRPr="00FF3F22">
        <w:rPr>
          <w:rFonts w:ascii="Angsana New" w:hAnsi="Angsana New"/>
          <w:sz w:val="30"/>
          <w:szCs w:val="30"/>
        </w:rPr>
        <w:t>2564</w:t>
      </w:r>
      <w:r w:rsidRPr="00A7416B">
        <w:rPr>
          <w:rFonts w:ascii="Angsana New" w:hAnsi="Angsana New"/>
          <w:sz w:val="30"/>
          <w:szCs w:val="30"/>
          <w:cs/>
        </w:rPr>
        <w:t xml:space="preserve"> บริษัทได้รับ     </w:t>
      </w:r>
      <w:r w:rsidR="004957EC">
        <w:rPr>
          <w:rFonts w:ascii="Angsana New" w:hAnsi="Angsana New"/>
          <w:sz w:val="30"/>
          <w:szCs w:val="30"/>
        </w:rPr>
        <w:t xml:space="preserve">              </w:t>
      </w:r>
      <w:r w:rsidRPr="00A7416B">
        <w:rPr>
          <w:rFonts w:ascii="Angsana New" w:hAnsi="Angsana New"/>
          <w:sz w:val="30"/>
          <w:szCs w:val="30"/>
          <w:cs/>
        </w:rPr>
        <w:t xml:space="preserve">คำวินิจฉัยจากคณะอนุญาโตตุลาการให้บริษัทเป็นผู้ชนะคดีข้อพิพาทดังกล่าว โดยให้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ชำระเงินจำนวน </w:t>
      </w:r>
      <w:r w:rsidRPr="00FF3F22">
        <w:rPr>
          <w:rFonts w:ascii="Angsana New" w:hAnsi="Angsana New"/>
          <w:sz w:val="30"/>
          <w:szCs w:val="30"/>
        </w:rPr>
        <w:t>40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Pr="00FF3F22">
        <w:rPr>
          <w:rFonts w:ascii="Angsana New" w:hAnsi="Angsana New"/>
          <w:sz w:val="30"/>
          <w:szCs w:val="30"/>
        </w:rPr>
        <w:t>71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 ให้แก่บริษัทพร้อมทั้งดอกเบี้ยร้อยละ </w:t>
      </w:r>
      <w:r w:rsidRPr="00FF3F22">
        <w:rPr>
          <w:rFonts w:ascii="Angsana New" w:hAnsi="Angsana New"/>
          <w:sz w:val="30"/>
          <w:szCs w:val="30"/>
        </w:rPr>
        <w:t>7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Pr="00FF3F22">
        <w:rPr>
          <w:rFonts w:ascii="Angsana New" w:hAnsi="Angsana New"/>
          <w:sz w:val="30"/>
          <w:szCs w:val="30"/>
        </w:rPr>
        <w:t>5</w:t>
      </w:r>
      <w:r w:rsidRPr="00A7416B">
        <w:rPr>
          <w:rFonts w:ascii="Angsana New" w:hAnsi="Angsana New"/>
          <w:sz w:val="30"/>
          <w:szCs w:val="30"/>
          <w:cs/>
        </w:rPr>
        <w:t xml:space="preserve"> ต่อปีนับจากวันถัดจากวันเสนอข้อพิพาทจนถึงวันที่ </w:t>
      </w:r>
      <w:r w:rsidRPr="00A7416B">
        <w:rPr>
          <w:rFonts w:ascii="Angsana New" w:hAnsi="Angsana New"/>
          <w:sz w:val="30"/>
          <w:szCs w:val="30"/>
        </w:rPr>
        <w:t xml:space="preserve">ECOR      </w:t>
      </w:r>
      <w:r w:rsidRPr="00A7416B">
        <w:rPr>
          <w:rFonts w:ascii="Angsana New" w:hAnsi="Angsana New"/>
          <w:sz w:val="30"/>
          <w:szCs w:val="30"/>
          <w:cs/>
        </w:rPr>
        <w:t xml:space="preserve">ชำระจำนวนเงินดังกล่าวให้แก่บริษัทเสร็จสิ้น รายการดังกล่าวถือเป็นสินทรัพย์ที่อาจเกิดขึ้น ทั้งนี้บริษัทยังไม่ได้รับรู้รายการจนกว่าจะได้รับชำระค่าชดใช้ความเสียหายจาก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อย่างไรก็ตาม เมื่อวันที่ </w:t>
      </w:r>
      <w:r w:rsidRPr="00FF3F22">
        <w:rPr>
          <w:rFonts w:ascii="Angsana New" w:hAnsi="Angsana New"/>
          <w:sz w:val="30"/>
          <w:szCs w:val="30"/>
        </w:rPr>
        <w:t>24</w:t>
      </w:r>
      <w:r w:rsidRPr="00A7416B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FF3F22">
        <w:rPr>
          <w:rFonts w:ascii="Angsana New" w:hAnsi="Angsana New"/>
          <w:sz w:val="30"/>
          <w:szCs w:val="30"/>
        </w:rPr>
        <w:t>2564</w:t>
      </w:r>
      <w:r w:rsidRPr="00A7416B">
        <w:rPr>
          <w:rFonts w:ascii="Angsana New" w:hAnsi="Angsana New"/>
          <w:sz w:val="30"/>
          <w:szCs w:val="30"/>
        </w:rPr>
        <w:t xml:space="preserve"> ECOR          </w:t>
      </w:r>
      <w:r w:rsidRPr="00A7416B">
        <w:rPr>
          <w:rFonts w:ascii="Angsana New" w:hAnsi="Angsana New"/>
          <w:sz w:val="30"/>
          <w:szCs w:val="30"/>
          <w:cs/>
        </w:rPr>
        <w:t xml:space="preserve">ได้ยื่นคำร้องเพื่อเพิกถอนคำวินิจฉัยจากคณะอนุญาโตตุลาการต่อศาลแพ่ง นอกจากนี้บริษัทได้ยื่นคำร้องต่อศาลทรัพย์สินทางปัญญาและการค้าระหว่างประเทศกลาง เพื่อยื่นขอบังคับคดีตามคำวินิจฉัยของคณะอนุญาโตตุลาการ และเมื่อวันที่ </w:t>
      </w:r>
      <w:r w:rsidRPr="00FF3F22">
        <w:rPr>
          <w:rFonts w:ascii="Angsana New" w:hAnsi="Angsana New"/>
          <w:sz w:val="30"/>
          <w:szCs w:val="30"/>
        </w:rPr>
        <w:t>12</w:t>
      </w:r>
      <w:r w:rsidRPr="00A7416B">
        <w:rPr>
          <w:rFonts w:ascii="Angsana New" w:hAnsi="Angsana New"/>
          <w:sz w:val="30"/>
          <w:szCs w:val="30"/>
          <w:cs/>
        </w:rPr>
        <w:t xml:space="preserve"> มกราคม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  <w:cs/>
        </w:rPr>
        <w:t xml:space="preserve"> ศาลทรัพย์สินทางปัญญาและการค้าระหว่างประเทศกลางมีคำสั่งให้โอนคดีดังกล่าวไปดำเนินพิจารณาคดีภายใต้ศาลแพ่ง ต่อมาวันที่ </w:t>
      </w:r>
      <w:r w:rsidRPr="00FF3F22">
        <w:rPr>
          <w:rFonts w:ascii="Angsana New" w:hAnsi="Angsana New"/>
          <w:sz w:val="30"/>
          <w:szCs w:val="30"/>
        </w:rPr>
        <w:t>26</w:t>
      </w:r>
      <w:r w:rsidRPr="00A7416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  <w:cs/>
        </w:rPr>
        <w:t xml:space="preserve"> ศาลแพ่งมีคำพิพากษาให้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ปฏิบัติตาม  </w:t>
      </w:r>
      <w:r w:rsidR="00D01A3B">
        <w:rPr>
          <w:rFonts w:ascii="Angsana New" w:hAnsi="Angsana New" w:hint="cs"/>
          <w:sz w:val="30"/>
          <w:szCs w:val="30"/>
          <w:cs/>
        </w:rPr>
        <w:t xml:space="preserve">   </w:t>
      </w:r>
      <w:r w:rsidRPr="00A7416B">
        <w:rPr>
          <w:rFonts w:ascii="Angsana New" w:hAnsi="Angsana New"/>
          <w:sz w:val="30"/>
          <w:szCs w:val="30"/>
          <w:cs/>
        </w:rPr>
        <w:t xml:space="preserve">คำชี้ขาดของคณะอนุญาโตตุลาการและให้ยกคำร้องที่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>ขอให้เพิกถอนคำชี้ขาดของอนุญาโตตุลาการ ต่อมา</w:t>
      </w:r>
      <w:r w:rsidR="004957EC">
        <w:rPr>
          <w:rFonts w:ascii="Angsana New" w:hAnsi="Angsana New"/>
          <w:sz w:val="30"/>
          <w:szCs w:val="30"/>
        </w:rPr>
        <w:t xml:space="preserve">                  </w:t>
      </w:r>
      <w:r w:rsidRPr="00A741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F3F22">
        <w:rPr>
          <w:rFonts w:ascii="Angsana New" w:hAnsi="Angsana New"/>
          <w:sz w:val="30"/>
          <w:szCs w:val="30"/>
        </w:rPr>
        <w:t>6</w:t>
      </w:r>
      <w:r w:rsidRPr="00A7416B">
        <w:rPr>
          <w:rFonts w:ascii="Angsana New" w:hAnsi="Angsana New"/>
          <w:sz w:val="30"/>
          <w:szCs w:val="30"/>
          <w:cs/>
        </w:rPr>
        <w:t xml:space="preserve"> ตุลาคม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</w:rPr>
        <w:t xml:space="preserve"> ECOR </w:t>
      </w:r>
      <w:r w:rsidRPr="00A7416B">
        <w:rPr>
          <w:rFonts w:ascii="Angsana New" w:hAnsi="Angsana New"/>
          <w:sz w:val="30"/>
          <w:szCs w:val="30"/>
          <w:cs/>
        </w:rPr>
        <w:t xml:space="preserve">ใช้สิทธิอุทธรณ์และขอทุเลาการบังคับคดี </w:t>
      </w:r>
      <w:r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 xml:space="preserve">2566 </w:t>
      </w:r>
      <w:r w:rsidRPr="00A7416B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A7416B">
        <w:rPr>
          <w:rFonts w:ascii="Angsana New" w:hAnsi="Angsana New"/>
          <w:sz w:val="30"/>
          <w:szCs w:val="30"/>
          <w:cs/>
        </w:rPr>
        <w:t>ยื่น</w:t>
      </w:r>
      <w:r>
        <w:rPr>
          <w:rFonts w:ascii="Angsana New" w:hAnsi="Angsana New" w:hint="cs"/>
          <w:sz w:val="30"/>
          <w:szCs w:val="30"/>
          <w:cs/>
        </w:rPr>
        <w:t>คำแก้อุทธรณ์และคำคั</w:t>
      </w:r>
      <w:r w:rsidRPr="00A7416B">
        <w:rPr>
          <w:rFonts w:ascii="Angsana New" w:hAnsi="Angsana New"/>
          <w:sz w:val="30"/>
          <w:szCs w:val="30"/>
          <w:cs/>
        </w:rPr>
        <w:t>ดค้าน</w:t>
      </w:r>
      <w:r>
        <w:rPr>
          <w:rFonts w:ascii="Angsana New" w:hAnsi="Angsana New" w:hint="cs"/>
          <w:sz w:val="30"/>
          <w:szCs w:val="30"/>
          <w:cs/>
        </w:rPr>
        <w:t>คำร้องขอ</w:t>
      </w:r>
      <w:r w:rsidRPr="00A7416B">
        <w:rPr>
          <w:rFonts w:ascii="Angsana New" w:hAnsi="Angsana New"/>
          <w:sz w:val="30"/>
          <w:szCs w:val="30"/>
          <w:cs/>
        </w:rPr>
        <w:t xml:space="preserve">ทุเลาการบังคับคดีของ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>
        <w:rPr>
          <w:rFonts w:ascii="Angsana New" w:hAnsi="Angsana New" w:hint="cs"/>
          <w:sz w:val="30"/>
          <w:szCs w:val="30"/>
          <w:cs/>
        </w:rPr>
        <w:t>โดยสำนวนคดี</w:t>
      </w:r>
      <w:r w:rsidR="009F67D7" w:rsidRPr="009F67D7">
        <w:rPr>
          <w:rFonts w:ascii="Angsana New" w:hAnsi="Angsana New"/>
          <w:sz w:val="30"/>
          <w:szCs w:val="30"/>
          <w:cs/>
        </w:rPr>
        <w:t>ได้ถูกรวบรวม</w:t>
      </w:r>
      <w:r>
        <w:rPr>
          <w:rFonts w:ascii="Angsana New" w:hAnsi="Angsana New" w:hint="cs"/>
          <w:sz w:val="30"/>
          <w:szCs w:val="30"/>
          <w:cs/>
        </w:rPr>
        <w:t>ส่งให้ศาลฎีกาพิจา</w:t>
      </w:r>
      <w:r w:rsidR="0078693F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ณาวินิจฉัยและทำคำพิพากษา</w:t>
      </w:r>
      <w:r w:rsidR="0019530A">
        <w:rPr>
          <w:rFonts w:ascii="Angsana New" w:hAnsi="Angsana New"/>
          <w:sz w:val="30"/>
          <w:szCs w:val="30"/>
        </w:rPr>
        <w:t xml:space="preserve"> </w:t>
      </w:r>
      <w:r w:rsidR="00615ED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15EDB">
        <w:rPr>
          <w:rFonts w:ascii="Angsana New" w:hAnsi="Angsana New"/>
          <w:sz w:val="30"/>
          <w:szCs w:val="30"/>
        </w:rPr>
        <w:t xml:space="preserve">28 </w:t>
      </w:r>
      <w:r w:rsidR="00615ED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1E21B6">
        <w:rPr>
          <w:rFonts w:ascii="Angsana New" w:hAnsi="Angsana New"/>
          <w:sz w:val="30"/>
          <w:szCs w:val="30"/>
        </w:rPr>
        <w:t xml:space="preserve">2567 </w:t>
      </w:r>
      <w:r w:rsidR="001E21B6" w:rsidRPr="001E21B6">
        <w:rPr>
          <w:rFonts w:ascii="Angsana New" w:hAnsi="Angsana New"/>
          <w:sz w:val="30"/>
          <w:szCs w:val="30"/>
          <w:cs/>
        </w:rPr>
        <w:t>ศาลฎีก</w:t>
      </w:r>
      <w:r w:rsidR="001E21B6">
        <w:rPr>
          <w:rFonts w:ascii="Angsana New" w:hAnsi="Angsana New" w:hint="cs"/>
          <w:sz w:val="30"/>
          <w:szCs w:val="30"/>
          <w:cs/>
        </w:rPr>
        <w:t>าได้มีคำพิพากษา</w:t>
      </w:r>
      <w:r w:rsidR="00C6673E">
        <w:rPr>
          <w:rFonts w:ascii="Angsana New" w:hAnsi="Angsana New" w:hint="cs"/>
          <w:sz w:val="30"/>
          <w:szCs w:val="30"/>
          <w:cs/>
        </w:rPr>
        <w:t>ให้บังคับตามคำชี้ขาดของ</w:t>
      </w:r>
      <w:r w:rsidR="00C6673E" w:rsidRPr="00C6673E">
        <w:rPr>
          <w:rFonts w:ascii="Angsana New" w:hAnsi="Angsana New"/>
          <w:sz w:val="30"/>
          <w:szCs w:val="30"/>
          <w:cs/>
        </w:rPr>
        <w:t>คณะอนุญาโตตุลาการ</w:t>
      </w:r>
      <w:r w:rsidR="00C6673E">
        <w:rPr>
          <w:rFonts w:ascii="Angsana New" w:hAnsi="Angsana New" w:hint="cs"/>
          <w:sz w:val="30"/>
          <w:szCs w:val="30"/>
          <w:cs/>
        </w:rPr>
        <w:t xml:space="preserve"> </w:t>
      </w:r>
      <w:r w:rsidR="00140907">
        <w:rPr>
          <w:rFonts w:ascii="Angsana New" w:hAnsi="Angsana New" w:hint="cs"/>
          <w:sz w:val="30"/>
          <w:szCs w:val="30"/>
          <w:cs/>
        </w:rPr>
        <w:t>ต่อมา</w:t>
      </w:r>
      <w:r w:rsidR="0019530A" w:rsidRPr="0019530A">
        <w:rPr>
          <w:rFonts w:ascii="Angsana New" w:hAnsi="Angsana New"/>
          <w:sz w:val="30"/>
          <w:szCs w:val="30"/>
          <w:cs/>
        </w:rPr>
        <w:t xml:space="preserve"> </w:t>
      </w:r>
      <w:r w:rsidR="0019530A" w:rsidRPr="0019530A">
        <w:rPr>
          <w:rFonts w:ascii="Angsana New" w:hAnsi="Angsana New"/>
          <w:sz w:val="30"/>
          <w:szCs w:val="30"/>
        </w:rPr>
        <w:t xml:space="preserve">ECOR </w:t>
      </w:r>
      <w:r w:rsidR="0019530A" w:rsidRPr="0019530A">
        <w:rPr>
          <w:rFonts w:ascii="Angsana New" w:hAnsi="Angsana New"/>
          <w:sz w:val="30"/>
          <w:szCs w:val="30"/>
          <w:cs/>
        </w:rPr>
        <w:t xml:space="preserve">ได้วางเงินจำนวน </w:t>
      </w:r>
      <w:r w:rsidR="0019530A">
        <w:rPr>
          <w:rFonts w:ascii="Angsana New" w:hAnsi="Angsana New"/>
          <w:sz w:val="30"/>
          <w:szCs w:val="30"/>
        </w:rPr>
        <w:t>49</w:t>
      </w:r>
      <w:r w:rsidR="0019530A" w:rsidRPr="0019530A">
        <w:rPr>
          <w:rFonts w:ascii="Angsana New" w:hAnsi="Angsana New"/>
          <w:sz w:val="30"/>
          <w:szCs w:val="30"/>
          <w:cs/>
        </w:rPr>
        <w:t>.</w:t>
      </w:r>
      <w:r w:rsidR="0019530A">
        <w:rPr>
          <w:rFonts w:ascii="Angsana New" w:hAnsi="Angsana New"/>
          <w:sz w:val="30"/>
          <w:szCs w:val="30"/>
        </w:rPr>
        <w:t>68</w:t>
      </w:r>
      <w:r w:rsidR="0019530A" w:rsidRPr="0019530A">
        <w:rPr>
          <w:rFonts w:ascii="Angsana New" w:hAnsi="Angsana New"/>
          <w:sz w:val="30"/>
          <w:szCs w:val="30"/>
          <w:cs/>
        </w:rPr>
        <w:t xml:space="preserve"> ล้านบาทต่อศาลแพ่ง อันเป็นจำนวนเงินยอดหนี้รวมกับดอกเบี้ยตามคำพิพากษาเพื่อชำระหนี้ต่อบริษัท </w:t>
      </w:r>
      <w:r w:rsidR="001303C2">
        <w:rPr>
          <w:rFonts w:ascii="Angsana New" w:hAnsi="Angsana New" w:hint="cs"/>
          <w:sz w:val="30"/>
          <w:szCs w:val="30"/>
          <w:cs/>
        </w:rPr>
        <w:t>โดย</w:t>
      </w:r>
      <w:r w:rsidR="00C01C23" w:rsidRPr="00C01C23">
        <w:rPr>
          <w:rFonts w:ascii="Angsana New" w:hAnsi="Angsana New"/>
          <w:sz w:val="30"/>
          <w:szCs w:val="30"/>
          <w:cs/>
        </w:rPr>
        <w:t>บริษัท</w:t>
      </w:r>
      <w:r w:rsidR="00B95BD2">
        <w:rPr>
          <w:rFonts w:ascii="Angsana New" w:hAnsi="Angsana New" w:hint="cs"/>
          <w:sz w:val="30"/>
          <w:szCs w:val="30"/>
          <w:cs/>
        </w:rPr>
        <w:t>ได้รับชำระ</w:t>
      </w:r>
      <w:r w:rsidR="00A0127C">
        <w:rPr>
          <w:rFonts w:ascii="Angsana New" w:hAnsi="Angsana New" w:hint="cs"/>
          <w:sz w:val="30"/>
          <w:szCs w:val="30"/>
          <w:cs/>
        </w:rPr>
        <w:t>จำนวนเงินดังกล่าว</w:t>
      </w:r>
      <w:r w:rsidR="009945A6">
        <w:rPr>
          <w:rFonts w:ascii="Angsana New" w:hAnsi="Angsana New" w:hint="cs"/>
          <w:sz w:val="30"/>
          <w:szCs w:val="30"/>
          <w:cs/>
        </w:rPr>
        <w:t>แล้วทั้งจำนวน</w:t>
      </w:r>
      <w:r w:rsidR="00C01C23" w:rsidRPr="00C01C23">
        <w:rPr>
          <w:rFonts w:ascii="Angsana New" w:hAnsi="Angsana New"/>
          <w:sz w:val="30"/>
          <w:szCs w:val="30"/>
          <w:cs/>
        </w:rPr>
        <w:t xml:space="preserve">ในวันที่ </w:t>
      </w:r>
      <w:r w:rsidR="009945A6">
        <w:rPr>
          <w:rFonts w:ascii="Angsana New" w:hAnsi="Angsana New"/>
          <w:sz w:val="30"/>
          <w:szCs w:val="30"/>
        </w:rPr>
        <w:t>26</w:t>
      </w:r>
      <w:r w:rsidR="00C01C23" w:rsidRPr="00C01C23">
        <w:rPr>
          <w:rFonts w:ascii="Angsana New" w:hAnsi="Angsana New"/>
          <w:sz w:val="30"/>
          <w:szCs w:val="30"/>
          <w:cs/>
        </w:rPr>
        <w:t xml:space="preserve"> เมษายน </w:t>
      </w:r>
      <w:r w:rsidR="009945A6">
        <w:rPr>
          <w:rFonts w:ascii="Angsana New" w:hAnsi="Angsana New"/>
          <w:sz w:val="30"/>
          <w:szCs w:val="30"/>
        </w:rPr>
        <w:t>2567</w:t>
      </w:r>
    </w:p>
    <w:p w14:paraId="1B174EC5" w14:textId="59935FBC" w:rsidR="0067082E" w:rsidRDefault="0067082E" w:rsidP="0067082E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</w:rPr>
      </w:pPr>
      <w:r w:rsidRPr="009D41DD">
        <w:rPr>
          <w:rFonts w:ascii="Angsana New" w:hAnsi="Angsana New"/>
          <w:sz w:val="30"/>
          <w:szCs w:val="30"/>
          <w:cs/>
        </w:rPr>
        <w:lastRenderedPageBreak/>
        <w:t xml:space="preserve">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>
        <w:rPr>
          <w:rFonts w:ascii="Angsana New" w:hAnsi="Angsana New"/>
          <w:sz w:val="30"/>
          <w:szCs w:val="30"/>
        </w:rPr>
        <w:t>17.59</w:t>
      </w:r>
      <w:r w:rsidRPr="009D41DD">
        <w:rPr>
          <w:rFonts w:ascii="Angsana New" w:hAnsi="Angsana New"/>
          <w:sz w:val="30"/>
          <w:szCs w:val="30"/>
          <w:cs/>
        </w:rPr>
        <w:t xml:space="preserve"> ล้านบาทให้แก่โจทก์จากกรณีอุบัติเหตุของพนักงานของบริษัท โดยบริษัทได้รับความคุ้มครองตามประกันวินาศภัยตามวงเงินกรมธรรม์ อย่างไรก็ตาม 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ซึ่งได้รับคำตัดสินจากศาลชั้นต้นสำหรับคดีมูลทรัพย์ที่ฟ้อง </w:t>
      </w:r>
      <w:r>
        <w:rPr>
          <w:rFonts w:ascii="Angsana New" w:hAnsi="Angsana New"/>
          <w:sz w:val="30"/>
          <w:szCs w:val="30"/>
        </w:rPr>
        <w:t>4.82</w:t>
      </w:r>
      <w:r w:rsidRPr="009D41DD">
        <w:rPr>
          <w:rFonts w:ascii="Angsana New" w:hAnsi="Angsana New"/>
          <w:sz w:val="30"/>
          <w:szCs w:val="30"/>
          <w:cs/>
        </w:rPr>
        <w:t xml:space="preserve"> ล้านบาทเมื่อวันที่ </w:t>
      </w:r>
      <w:r>
        <w:rPr>
          <w:rFonts w:ascii="Angsana New" w:hAnsi="Angsana New"/>
          <w:sz w:val="30"/>
          <w:szCs w:val="30"/>
        </w:rPr>
        <w:t>18</w:t>
      </w:r>
      <w:r w:rsidRPr="009D41DD">
        <w:rPr>
          <w:rFonts w:ascii="Angsana New" w:hAnsi="Angsana New"/>
          <w:sz w:val="30"/>
          <w:szCs w:val="30"/>
          <w:cs/>
        </w:rPr>
        <w:t xml:space="preserve"> กรกฎาคม </w:t>
      </w:r>
      <w:r>
        <w:rPr>
          <w:rFonts w:ascii="Angsana New" w:hAnsi="Angsana New"/>
          <w:sz w:val="30"/>
          <w:szCs w:val="30"/>
        </w:rPr>
        <w:t>2565</w:t>
      </w:r>
      <w:r w:rsidRPr="009D41DD">
        <w:rPr>
          <w:rFonts w:ascii="Angsana New" w:hAnsi="Angsana New"/>
          <w:sz w:val="30"/>
          <w:szCs w:val="30"/>
          <w:cs/>
        </w:rPr>
        <w:t xml:space="preserve"> ให้ชำระเงินแก่โจทย์เป็นจำนวนเงิน </w:t>
      </w:r>
      <w:r>
        <w:rPr>
          <w:rFonts w:ascii="Angsana New" w:hAnsi="Angsana New"/>
          <w:sz w:val="30"/>
          <w:szCs w:val="30"/>
        </w:rPr>
        <w:t>0.63</w:t>
      </w:r>
      <w:r w:rsidRPr="009D41DD">
        <w:rPr>
          <w:rFonts w:ascii="Angsana New" w:hAnsi="Angsana New"/>
          <w:sz w:val="30"/>
          <w:szCs w:val="30"/>
          <w:cs/>
        </w:rPr>
        <w:t xml:space="preserve"> ล้านบาท โดยรวมดอกเบี้ยล่าช้าเป็นจำนวนเงิน </w:t>
      </w:r>
      <w:r>
        <w:rPr>
          <w:rFonts w:ascii="Angsana New" w:hAnsi="Angsana New"/>
          <w:sz w:val="30"/>
          <w:szCs w:val="30"/>
        </w:rPr>
        <w:t>0.09</w:t>
      </w:r>
      <w:r w:rsidRPr="009D41DD">
        <w:rPr>
          <w:rFonts w:ascii="Angsana New" w:hAnsi="Angsana New"/>
          <w:sz w:val="30"/>
          <w:szCs w:val="30"/>
          <w:cs/>
        </w:rPr>
        <w:t xml:space="preserve"> ล้านบาท อย่างไรก็ตาม บริษัทได้รับความคุ้มครองตามประกันวินาศภัยตามวงเงินกรมธรรม์บางส่วน ต่อมาเมื่อวันที่ </w:t>
      </w:r>
      <w:r>
        <w:rPr>
          <w:rFonts w:ascii="Angsana New" w:hAnsi="Angsana New"/>
          <w:sz w:val="30"/>
          <w:szCs w:val="30"/>
        </w:rPr>
        <w:t>18</w:t>
      </w:r>
      <w:r w:rsidRPr="009D41DD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2566</w:t>
      </w:r>
      <w:r w:rsidRPr="009D41DD">
        <w:rPr>
          <w:rFonts w:ascii="Angsana New" w:hAnsi="Angsana New"/>
          <w:sz w:val="30"/>
          <w:szCs w:val="30"/>
          <w:cs/>
        </w:rPr>
        <w:t xml:space="preserve"> ศาลแพ่งกรุงเทพใต้ได้มีคำพิพากษาให้บริษัทและพนักงานของบริษัท (จำเลยที่ </w:t>
      </w:r>
      <w:r>
        <w:rPr>
          <w:rFonts w:ascii="Angsana New" w:hAnsi="Angsana New"/>
          <w:sz w:val="30"/>
          <w:szCs w:val="30"/>
        </w:rPr>
        <w:t>1</w:t>
      </w:r>
      <w:r w:rsidRPr="009D41DD">
        <w:rPr>
          <w:rFonts w:ascii="Angsana New" w:hAnsi="Angsana New"/>
          <w:sz w:val="30"/>
          <w:szCs w:val="30"/>
          <w:cs/>
        </w:rPr>
        <w:t xml:space="preserve">) ร่วมกันชำระเงินเป็นจำนวน </w:t>
      </w:r>
      <w:r>
        <w:rPr>
          <w:rFonts w:ascii="Angsana New" w:hAnsi="Angsana New"/>
          <w:sz w:val="30"/>
          <w:szCs w:val="30"/>
        </w:rPr>
        <w:t>4</w:t>
      </w:r>
      <w:r w:rsidRPr="009D41DD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18</w:t>
      </w:r>
      <w:r w:rsidRPr="009D41DD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>
        <w:rPr>
          <w:rFonts w:ascii="Angsana New" w:hAnsi="Angsana New"/>
          <w:sz w:val="30"/>
          <w:szCs w:val="30"/>
        </w:rPr>
        <w:t>7.5</w:t>
      </w:r>
      <w:r w:rsidRPr="009D41DD">
        <w:rPr>
          <w:rFonts w:ascii="Angsana New" w:hAnsi="Angsana New"/>
          <w:sz w:val="30"/>
          <w:szCs w:val="30"/>
          <w:cs/>
        </w:rPr>
        <w:t xml:space="preserve"> ต่อปีนับแต่วันฟ้องเป็นต้นไปจนถึงวันที่ </w:t>
      </w:r>
      <w:r>
        <w:rPr>
          <w:rFonts w:ascii="Angsana New" w:hAnsi="Angsana New"/>
          <w:sz w:val="30"/>
          <w:szCs w:val="30"/>
        </w:rPr>
        <w:t>10</w:t>
      </w:r>
      <w:r w:rsidRPr="009D41DD">
        <w:rPr>
          <w:rFonts w:ascii="Angsana New" w:hAnsi="Angsana New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2564</w:t>
      </w:r>
      <w:r w:rsidRPr="009D41DD">
        <w:rPr>
          <w:rFonts w:ascii="Angsana New" w:hAnsi="Angsana New"/>
          <w:sz w:val="30"/>
          <w:szCs w:val="30"/>
          <w:cs/>
        </w:rPr>
        <w:t xml:space="preserve"> และอัตราร้อยละ </w:t>
      </w:r>
      <w:r>
        <w:rPr>
          <w:rFonts w:ascii="Angsana New" w:hAnsi="Angsana New"/>
          <w:sz w:val="30"/>
          <w:szCs w:val="30"/>
        </w:rPr>
        <w:t>5</w:t>
      </w:r>
      <w:r w:rsidRPr="009D41DD">
        <w:rPr>
          <w:rFonts w:ascii="Angsana New" w:hAnsi="Angsana New"/>
          <w:sz w:val="30"/>
          <w:szCs w:val="30"/>
          <w:cs/>
        </w:rPr>
        <w:t xml:space="preserve"> ต่อปีนับตั้งแต่วันที่ </w:t>
      </w:r>
      <w:r>
        <w:rPr>
          <w:rFonts w:ascii="Angsana New" w:hAnsi="Angsana New"/>
          <w:sz w:val="30"/>
          <w:szCs w:val="30"/>
        </w:rPr>
        <w:t>11</w:t>
      </w:r>
      <w:r w:rsidRPr="009D41DD">
        <w:rPr>
          <w:rFonts w:ascii="Angsana New" w:hAnsi="Angsana New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2564</w:t>
      </w:r>
      <w:r w:rsidRPr="009D41DD">
        <w:rPr>
          <w:rFonts w:ascii="Angsana New" w:hAnsi="Angsana New"/>
          <w:sz w:val="30"/>
          <w:szCs w:val="30"/>
          <w:cs/>
        </w:rPr>
        <w:t xml:space="preserve"> เป็นต้นไปจนกว่าจะชำระเสร็จแก่โจทย์               โดยในมูลทรัพย์ที่ฟ้องดังกล่าวบริษัทได้รับความคุ้มครองตามประกันวินาศภัยเป็นวงเงินเป็นจำนวนเงิน </w:t>
      </w:r>
      <w:r>
        <w:rPr>
          <w:rFonts w:ascii="Angsana New" w:hAnsi="Angsana New"/>
          <w:sz w:val="30"/>
          <w:szCs w:val="30"/>
        </w:rPr>
        <w:t>0.85</w:t>
      </w:r>
      <w:r w:rsidRPr="009D41DD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ล้านบาทพร้อมดอกเบี้ยในอัตราเดียวกัน รวมถึงค่าทนายความและค่าฤชาธรรมเนียมแทนโจทย์ </w:t>
      </w:r>
      <w:r w:rsidR="00C608BB" w:rsidRPr="0088461F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7072BD">
        <w:rPr>
          <w:rFonts w:ascii="Angsana New" w:hAnsi="Angsana New"/>
          <w:sz w:val="30"/>
          <w:szCs w:val="30"/>
        </w:rPr>
        <w:t xml:space="preserve">               </w:t>
      </w:r>
      <w:r w:rsidR="00C608BB" w:rsidRPr="0088461F">
        <w:rPr>
          <w:rFonts w:ascii="Angsana New" w:hAnsi="Angsana New"/>
          <w:sz w:val="30"/>
          <w:szCs w:val="30"/>
        </w:rPr>
        <w:t>18</w:t>
      </w:r>
      <w:r w:rsidR="00C608BB" w:rsidRPr="0088461F">
        <w:rPr>
          <w:rFonts w:ascii="Angsana New" w:hAnsi="Angsana New"/>
          <w:sz w:val="30"/>
          <w:szCs w:val="30"/>
          <w:cs/>
        </w:rPr>
        <w:t xml:space="preserve"> </w:t>
      </w:r>
      <w:r w:rsidR="00C608BB" w:rsidRPr="0088461F">
        <w:rPr>
          <w:rFonts w:ascii="Angsana New" w:hAnsi="Angsana New" w:hint="cs"/>
          <w:sz w:val="30"/>
          <w:szCs w:val="30"/>
          <w:cs/>
        </w:rPr>
        <w:t>เมษายน</w:t>
      </w:r>
      <w:r w:rsidR="00C608BB" w:rsidRPr="0088461F">
        <w:rPr>
          <w:rFonts w:ascii="Angsana New" w:hAnsi="Angsana New"/>
          <w:sz w:val="30"/>
          <w:szCs w:val="30"/>
          <w:cs/>
        </w:rPr>
        <w:t xml:space="preserve"> </w:t>
      </w:r>
      <w:r w:rsidR="00C608BB" w:rsidRPr="0088461F">
        <w:rPr>
          <w:rFonts w:ascii="Angsana New" w:hAnsi="Angsana New"/>
          <w:sz w:val="30"/>
          <w:szCs w:val="30"/>
        </w:rPr>
        <w:t>2567</w:t>
      </w:r>
      <w:r w:rsidR="00C608BB" w:rsidRPr="0088461F">
        <w:rPr>
          <w:rFonts w:ascii="Angsana New" w:hAnsi="Angsana New"/>
          <w:sz w:val="30"/>
          <w:szCs w:val="30"/>
          <w:cs/>
        </w:rPr>
        <w:t xml:space="preserve"> บริษัทได้ยื่นอุทธรณ์</w:t>
      </w:r>
      <w:r w:rsidR="00F106B8" w:rsidRPr="0088461F">
        <w:rPr>
          <w:rFonts w:ascii="Angsana New" w:hAnsi="Angsana New" w:hint="cs"/>
          <w:sz w:val="30"/>
          <w:szCs w:val="30"/>
          <w:cs/>
        </w:rPr>
        <w:t>ต่อ</w:t>
      </w:r>
      <w:r w:rsidR="00A443DC" w:rsidRPr="0088461F">
        <w:rPr>
          <w:rFonts w:ascii="Angsana New" w:hAnsi="Angsana New"/>
          <w:sz w:val="30"/>
          <w:szCs w:val="30"/>
          <w:cs/>
        </w:rPr>
        <w:t>ศาล</w:t>
      </w:r>
      <w:r w:rsidR="0021305E" w:rsidRPr="0088461F">
        <w:rPr>
          <w:rFonts w:ascii="Angsana New" w:hAnsi="Angsana New" w:hint="cs"/>
          <w:sz w:val="30"/>
          <w:szCs w:val="30"/>
          <w:cs/>
        </w:rPr>
        <w:t>แพ่งกรุงเทพใต้</w:t>
      </w:r>
      <w:r w:rsidR="00E36B19" w:rsidRPr="0088461F">
        <w:rPr>
          <w:rFonts w:ascii="Angsana New" w:hAnsi="Angsana New"/>
          <w:sz w:val="30"/>
          <w:szCs w:val="30"/>
        </w:rPr>
        <w:t xml:space="preserve"> </w:t>
      </w:r>
      <w:r w:rsidR="00A5208C" w:rsidRPr="0088461F">
        <w:rPr>
          <w:rFonts w:ascii="Angsana New" w:hAnsi="Angsana New"/>
          <w:sz w:val="30"/>
          <w:szCs w:val="30"/>
          <w:cs/>
        </w:rPr>
        <w:t>ปัจจุบันคดีอยู่ระหว่างการพิจารณาคดีของศาล</w:t>
      </w:r>
      <w:r w:rsidR="002637DF" w:rsidRPr="0088461F">
        <w:rPr>
          <w:rFonts w:ascii="Angsana New" w:hAnsi="Angsana New"/>
          <w:sz w:val="30"/>
          <w:szCs w:val="30"/>
        </w:rPr>
        <w:t xml:space="preserve"> </w:t>
      </w:r>
      <w:r w:rsidR="002637DF" w:rsidRPr="0088461F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88461F">
        <w:rPr>
          <w:rFonts w:ascii="Angsana New" w:hAnsi="Angsana New"/>
          <w:sz w:val="30"/>
          <w:szCs w:val="30"/>
          <w:cs/>
        </w:rPr>
        <w:t>ผลของคดียังไม่ถึงที่สุดและไม่แน่นอน บริษัทจึงยังไม่ได้บันทึกค่าเผื่อผลเสียหายที่อาจเกิดขึ้นจากคดีดังกล่าว</w:t>
      </w:r>
    </w:p>
    <w:p w14:paraId="76A8C10B" w14:textId="1BB3A34F" w:rsidR="00531109" w:rsidRDefault="00531109" w:rsidP="00531109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074B3F17" w14:textId="602ED6F3" w:rsidR="00531109" w:rsidRPr="00B90BC8" w:rsidRDefault="009130C6" w:rsidP="00D1720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B90BC8">
        <w:rPr>
          <w:rFonts w:ascii="Angsana New" w:hAnsi="Angsana New" w:hint="cs"/>
          <w:bCs/>
          <w:sz w:val="30"/>
          <w:szCs w:val="30"/>
          <w:cs/>
        </w:rPr>
        <w:t>เหตุการณ์ภายหลังรอบระยะเวลา</w:t>
      </w:r>
      <w:r w:rsidR="00273F86" w:rsidRPr="00B90BC8">
        <w:rPr>
          <w:rFonts w:ascii="Angsana New" w:hAnsi="Angsana New" w:hint="cs"/>
          <w:bCs/>
          <w:sz w:val="30"/>
          <w:szCs w:val="30"/>
          <w:cs/>
        </w:rPr>
        <w:t>รายงาน</w:t>
      </w:r>
    </w:p>
    <w:p w14:paraId="7FF91D29" w14:textId="15566C4E" w:rsidR="009B25DA" w:rsidRPr="00B90BC8" w:rsidRDefault="009B25DA" w:rsidP="009B2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63A94D0A" w14:textId="429C1619" w:rsidR="004C6ACD" w:rsidRPr="00B90BC8" w:rsidRDefault="004C6ACD" w:rsidP="004C6ACD">
      <w:pPr>
        <w:tabs>
          <w:tab w:val="clear" w:pos="454"/>
          <w:tab w:val="left" w:pos="540"/>
        </w:tabs>
        <w:ind w:left="536" w:right="-115"/>
        <w:jc w:val="thaiDistribute"/>
        <w:rPr>
          <w:rFonts w:ascii="Angsana New" w:hAnsi="Angsana New"/>
          <w:sz w:val="30"/>
          <w:szCs w:val="30"/>
        </w:rPr>
      </w:pPr>
      <w:r w:rsidRPr="00B90BC8">
        <w:rPr>
          <w:rFonts w:ascii="Angsana New" w:hAnsi="Angsana New"/>
          <w:sz w:val="30"/>
          <w:szCs w:val="30"/>
          <w:cs/>
        </w:rPr>
        <w:t>ในการประชุมวิสามัญผู้ถือหุ้นของบริษัท แพนเทอรา มอเตอร์ส จำกัด บริษัทย่อย</w:t>
      </w:r>
      <w:r w:rsidR="00A80CBF">
        <w:rPr>
          <w:rFonts w:ascii="Angsana New" w:hAnsi="Angsana New" w:hint="cs"/>
          <w:sz w:val="30"/>
          <w:szCs w:val="30"/>
          <w:cs/>
        </w:rPr>
        <w:t>ในกลุ่ม</w:t>
      </w:r>
      <w:r w:rsidRPr="00B90BC8">
        <w:rPr>
          <w:rFonts w:ascii="Angsana New" w:hAnsi="Angsana New"/>
          <w:sz w:val="30"/>
          <w:szCs w:val="30"/>
          <w:cs/>
        </w:rPr>
        <w:t xml:space="preserve">บริษัทเมื่อวันที่ </w:t>
      </w:r>
      <w:r w:rsidRPr="00B90BC8">
        <w:rPr>
          <w:rFonts w:ascii="Angsana New" w:hAnsi="Angsana New"/>
          <w:sz w:val="30"/>
          <w:szCs w:val="30"/>
        </w:rPr>
        <w:t>10</w:t>
      </w:r>
      <w:r w:rsidRPr="00B90BC8">
        <w:rPr>
          <w:rFonts w:ascii="Angsana New" w:hAnsi="Angsana New"/>
          <w:sz w:val="30"/>
          <w:szCs w:val="30"/>
          <w:cs/>
        </w:rPr>
        <w:t xml:space="preserve"> เมษายน </w:t>
      </w:r>
      <w:r w:rsidRPr="00B90BC8">
        <w:rPr>
          <w:rFonts w:ascii="Angsana New" w:hAnsi="Angsana New"/>
          <w:sz w:val="30"/>
          <w:szCs w:val="30"/>
        </w:rPr>
        <w:t>2</w:t>
      </w:r>
      <w:r w:rsidRPr="008000F6">
        <w:rPr>
          <w:rFonts w:ascii="Angsana New" w:hAnsi="Angsana New"/>
          <w:sz w:val="30"/>
          <w:szCs w:val="30"/>
        </w:rPr>
        <w:t xml:space="preserve">567 </w:t>
      </w:r>
      <w:r w:rsidRPr="008000F6">
        <w:rPr>
          <w:rFonts w:ascii="Angsana New" w:hAnsi="Angsana New"/>
          <w:sz w:val="30"/>
          <w:szCs w:val="30"/>
          <w:cs/>
        </w:rPr>
        <w:t>ผู้ถือหุ้นมีมติอนุมัติเปลี่ยนชื่อบริษัทเป็นบริษัท ภูผา เทรนนิ่ง จำกัด</w:t>
      </w:r>
      <w:r w:rsidR="00EE6E6C" w:rsidRPr="008000F6">
        <w:rPr>
          <w:rFonts w:ascii="Angsana New" w:hAnsi="Angsana New"/>
          <w:sz w:val="30"/>
          <w:szCs w:val="30"/>
        </w:rPr>
        <w:t xml:space="preserve"> </w:t>
      </w:r>
      <w:r w:rsidR="00EE6E6C" w:rsidRPr="008000F6">
        <w:rPr>
          <w:rFonts w:ascii="Angsana New" w:hAnsi="Angsana New"/>
          <w:sz w:val="30"/>
          <w:szCs w:val="30"/>
          <w:cs/>
        </w:rPr>
        <w:t>และเปลี่ยนวัตถุประสงค์ของบริษัทเป็นการดำเนินงานเกี่ยวกับการ</w:t>
      </w:r>
      <w:r w:rsidR="005A6C9F" w:rsidRPr="008000F6">
        <w:rPr>
          <w:rFonts w:ascii="Angsana New" w:hAnsi="Angsana New" w:hint="cs"/>
          <w:sz w:val="30"/>
          <w:szCs w:val="30"/>
          <w:cs/>
        </w:rPr>
        <w:t>ให้บริการ</w:t>
      </w:r>
      <w:r w:rsidR="00EE6E6C" w:rsidRPr="008000F6">
        <w:rPr>
          <w:rFonts w:ascii="Angsana New" w:hAnsi="Angsana New"/>
          <w:sz w:val="30"/>
          <w:szCs w:val="30"/>
          <w:cs/>
        </w:rPr>
        <w:t>ฝึกอบรมที่เกี่ยวข้องกับการ</w:t>
      </w:r>
      <w:r w:rsidR="00026636" w:rsidRPr="008000F6">
        <w:rPr>
          <w:rFonts w:ascii="Angsana New" w:hAnsi="Angsana New" w:hint="cs"/>
          <w:sz w:val="30"/>
          <w:szCs w:val="30"/>
          <w:cs/>
        </w:rPr>
        <w:t>ปฏิบัติงาน</w:t>
      </w:r>
      <w:r w:rsidR="008000F6" w:rsidRPr="008000F6">
        <w:rPr>
          <w:rFonts w:ascii="Angsana New" w:hAnsi="Angsana New" w:hint="cs"/>
          <w:sz w:val="30"/>
          <w:szCs w:val="30"/>
          <w:cs/>
        </w:rPr>
        <w:t>ใน</w:t>
      </w:r>
      <w:r w:rsidR="00026636" w:rsidRPr="008000F6">
        <w:rPr>
          <w:rFonts w:ascii="Angsana New" w:hAnsi="Angsana New" w:hint="cs"/>
          <w:sz w:val="30"/>
          <w:szCs w:val="30"/>
          <w:cs/>
        </w:rPr>
        <w:t>สถานีก๊าซธรรมชาติ</w:t>
      </w:r>
      <w:r w:rsidR="00C5512E">
        <w:rPr>
          <w:rFonts w:ascii="Angsana New" w:hAnsi="Angsana New" w:hint="cs"/>
          <w:sz w:val="30"/>
          <w:szCs w:val="30"/>
          <w:cs/>
        </w:rPr>
        <w:t xml:space="preserve"> </w:t>
      </w:r>
      <w:r w:rsidR="00026636">
        <w:rPr>
          <w:rFonts w:ascii="Angsana New" w:hAnsi="Angsana New" w:hint="cs"/>
          <w:sz w:val="30"/>
          <w:szCs w:val="30"/>
          <w:cs/>
        </w:rPr>
        <w:t>บริษัทได้</w:t>
      </w:r>
      <w:r w:rsidRPr="00B90BC8">
        <w:rPr>
          <w:rFonts w:ascii="Angsana New" w:hAnsi="Angsana New"/>
          <w:sz w:val="30"/>
          <w:szCs w:val="30"/>
          <w:cs/>
        </w:rPr>
        <w:t>จดทะเบียน</w:t>
      </w:r>
      <w:r w:rsidR="00026636">
        <w:rPr>
          <w:rFonts w:ascii="Angsana New" w:hAnsi="Angsana New" w:hint="cs"/>
          <w:sz w:val="30"/>
          <w:szCs w:val="30"/>
          <w:cs/>
        </w:rPr>
        <w:t>การเปลี่ยนแปลง</w:t>
      </w:r>
      <w:r w:rsidRPr="00B90BC8">
        <w:rPr>
          <w:rFonts w:ascii="Angsana New" w:hAnsi="Angsana New"/>
          <w:sz w:val="30"/>
          <w:szCs w:val="30"/>
          <w:cs/>
        </w:rPr>
        <w:t>ชื่อ</w:t>
      </w:r>
      <w:r w:rsidR="00026636">
        <w:rPr>
          <w:rFonts w:ascii="Angsana New" w:hAnsi="Angsana New" w:hint="cs"/>
          <w:sz w:val="30"/>
          <w:szCs w:val="30"/>
          <w:cs/>
        </w:rPr>
        <w:t>บริษัท</w:t>
      </w:r>
      <w:r w:rsidRPr="00B90BC8">
        <w:rPr>
          <w:rFonts w:ascii="Angsana New" w:hAnsi="Angsana New"/>
          <w:sz w:val="30"/>
          <w:szCs w:val="30"/>
          <w:cs/>
        </w:rPr>
        <w:t xml:space="preserve">กับกระทรวงพาณิชย์เมื่อวันที่ </w:t>
      </w:r>
      <w:r w:rsidRPr="00B90BC8">
        <w:rPr>
          <w:rFonts w:ascii="Angsana New" w:hAnsi="Angsana New"/>
          <w:sz w:val="30"/>
          <w:szCs w:val="30"/>
        </w:rPr>
        <w:t xml:space="preserve">18 </w:t>
      </w:r>
      <w:r w:rsidRPr="00B90BC8">
        <w:rPr>
          <w:rFonts w:ascii="Angsana New" w:hAnsi="Angsana New"/>
          <w:sz w:val="30"/>
          <w:szCs w:val="30"/>
          <w:cs/>
        </w:rPr>
        <w:t xml:space="preserve">เมษายน </w:t>
      </w:r>
      <w:r w:rsidRPr="00B90BC8">
        <w:rPr>
          <w:rFonts w:ascii="Angsana New" w:hAnsi="Angsana New"/>
          <w:sz w:val="30"/>
          <w:szCs w:val="30"/>
        </w:rPr>
        <w:t>2567</w:t>
      </w:r>
    </w:p>
    <w:p w14:paraId="20113528" w14:textId="77777777" w:rsidR="00914E88" w:rsidRPr="00B90BC8" w:rsidRDefault="00914E88" w:rsidP="004C6ACD">
      <w:pPr>
        <w:tabs>
          <w:tab w:val="clear" w:pos="454"/>
          <w:tab w:val="left" w:pos="540"/>
        </w:tabs>
        <w:ind w:left="536" w:right="-115"/>
        <w:jc w:val="thaiDistribute"/>
        <w:rPr>
          <w:rFonts w:ascii="Angsana New" w:hAnsi="Angsana New"/>
          <w:sz w:val="30"/>
          <w:szCs w:val="30"/>
        </w:rPr>
      </w:pPr>
    </w:p>
    <w:p w14:paraId="1A46C0C5" w14:textId="63F1FED8" w:rsidR="00914E88" w:rsidRPr="00D5115F" w:rsidRDefault="00914E88" w:rsidP="00377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bookmarkStart w:id="9" w:name="_Hlk166520093"/>
      <w:r w:rsidRPr="00B90BC8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 เมื่อวันที่</w:t>
      </w:r>
      <w:r w:rsidRPr="00B90BC8">
        <w:rPr>
          <w:rFonts w:ascii="Angsana New" w:hAnsi="Angsana New" w:hint="cs"/>
          <w:sz w:val="30"/>
          <w:szCs w:val="30"/>
          <w:cs/>
        </w:rPr>
        <w:t xml:space="preserve"> </w:t>
      </w:r>
      <w:r w:rsidRPr="00B90BC8">
        <w:rPr>
          <w:rFonts w:ascii="Angsana New" w:hAnsi="Angsana New"/>
          <w:sz w:val="30"/>
          <w:szCs w:val="30"/>
        </w:rPr>
        <w:t>2</w:t>
      </w:r>
      <w:r w:rsidR="00807506" w:rsidRPr="00B90BC8">
        <w:rPr>
          <w:rFonts w:ascii="Angsana New" w:hAnsi="Angsana New"/>
          <w:sz w:val="30"/>
          <w:szCs w:val="30"/>
        </w:rPr>
        <w:t>9</w:t>
      </w:r>
      <w:r w:rsidRPr="00B90BC8">
        <w:rPr>
          <w:rFonts w:ascii="Angsana New" w:hAnsi="Angsana New"/>
          <w:sz w:val="30"/>
          <w:szCs w:val="30"/>
        </w:rPr>
        <w:t xml:space="preserve"> </w:t>
      </w:r>
      <w:r w:rsidRPr="00B90BC8">
        <w:rPr>
          <w:rFonts w:ascii="Angsana New" w:hAnsi="Angsana New"/>
          <w:sz w:val="30"/>
          <w:szCs w:val="30"/>
          <w:cs/>
        </w:rPr>
        <w:t xml:space="preserve">เมษายน </w:t>
      </w:r>
      <w:r w:rsidRPr="00B90BC8">
        <w:rPr>
          <w:rFonts w:ascii="Angsana New" w:hAnsi="Angsana New"/>
          <w:sz w:val="30"/>
          <w:szCs w:val="30"/>
        </w:rPr>
        <w:t>256</w:t>
      </w:r>
      <w:r w:rsidR="00807506" w:rsidRPr="00B90BC8">
        <w:rPr>
          <w:rFonts w:ascii="Angsana New" w:hAnsi="Angsana New"/>
          <w:sz w:val="30"/>
          <w:szCs w:val="30"/>
        </w:rPr>
        <w:t>7</w:t>
      </w:r>
      <w:r w:rsidRPr="00B90BC8">
        <w:rPr>
          <w:rFonts w:ascii="Angsana New" w:hAnsi="Angsana New"/>
          <w:sz w:val="30"/>
          <w:szCs w:val="30"/>
        </w:rPr>
        <w:t xml:space="preserve"> </w:t>
      </w:r>
      <w:r w:rsidRPr="00B90BC8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</w:t>
      </w:r>
      <w:r w:rsidRPr="00B90BC8">
        <w:rPr>
          <w:rFonts w:ascii="Angsana New" w:hAnsi="Angsana New"/>
          <w:sz w:val="30"/>
          <w:szCs w:val="30"/>
        </w:rPr>
        <w:t xml:space="preserve">      </w:t>
      </w:r>
      <w:r w:rsidRPr="00B90BC8">
        <w:rPr>
          <w:rFonts w:ascii="Angsana New" w:hAnsi="Angsana New"/>
          <w:sz w:val="30"/>
          <w:szCs w:val="30"/>
          <w:cs/>
        </w:rPr>
        <w:t xml:space="preserve">กำไรสะสมสำหรับปี </w:t>
      </w:r>
      <w:r w:rsidRPr="00B90BC8">
        <w:rPr>
          <w:rFonts w:ascii="Angsana New" w:hAnsi="Angsana New"/>
          <w:sz w:val="30"/>
          <w:szCs w:val="30"/>
        </w:rPr>
        <w:t>256</w:t>
      </w:r>
      <w:r w:rsidR="00807506" w:rsidRPr="00B90BC8">
        <w:rPr>
          <w:rFonts w:ascii="Angsana New" w:hAnsi="Angsana New"/>
          <w:sz w:val="30"/>
          <w:szCs w:val="30"/>
        </w:rPr>
        <w:t>6</w:t>
      </w:r>
      <w:r w:rsidRPr="00B90BC8">
        <w:rPr>
          <w:rFonts w:ascii="Angsana New" w:hAnsi="Angsana New"/>
          <w:sz w:val="30"/>
          <w:szCs w:val="30"/>
        </w:rPr>
        <w:t xml:space="preserve"> </w:t>
      </w:r>
      <w:r w:rsidRPr="00B90BC8">
        <w:rPr>
          <w:rFonts w:ascii="Angsana New" w:hAnsi="Angsana New"/>
          <w:sz w:val="30"/>
          <w:szCs w:val="30"/>
          <w:cs/>
        </w:rPr>
        <w:t xml:space="preserve">เป็นเงินปันผลในอัตราหุ้นละ </w:t>
      </w:r>
      <w:r w:rsidRPr="00B90BC8">
        <w:rPr>
          <w:rFonts w:ascii="Angsana New" w:hAnsi="Angsana New"/>
          <w:sz w:val="30"/>
          <w:szCs w:val="30"/>
        </w:rPr>
        <w:t>0.0</w:t>
      </w:r>
      <w:r w:rsidR="00807506" w:rsidRPr="00B90BC8">
        <w:rPr>
          <w:rFonts w:ascii="Angsana New" w:hAnsi="Angsana New"/>
          <w:sz w:val="30"/>
          <w:szCs w:val="30"/>
        </w:rPr>
        <w:t>124</w:t>
      </w:r>
      <w:r w:rsidRPr="00B90BC8">
        <w:rPr>
          <w:rFonts w:ascii="Angsana New" w:hAnsi="Angsana New"/>
          <w:sz w:val="30"/>
          <w:szCs w:val="30"/>
        </w:rPr>
        <w:t xml:space="preserve"> </w:t>
      </w:r>
      <w:r w:rsidRPr="00B90BC8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807506" w:rsidRPr="00B90BC8">
        <w:rPr>
          <w:rFonts w:ascii="Angsana New" w:hAnsi="Angsana New"/>
          <w:sz w:val="30"/>
          <w:szCs w:val="30"/>
        </w:rPr>
        <w:t>15</w:t>
      </w:r>
      <w:r w:rsidRPr="00B90BC8">
        <w:rPr>
          <w:rFonts w:ascii="Angsana New" w:hAnsi="Angsana New"/>
          <w:sz w:val="30"/>
          <w:szCs w:val="30"/>
        </w:rPr>
        <w:t xml:space="preserve"> </w:t>
      </w:r>
      <w:r w:rsidRPr="00B90BC8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B90BC8">
        <w:rPr>
          <w:rFonts w:ascii="Angsana New" w:hAnsi="Angsana New"/>
          <w:sz w:val="30"/>
          <w:szCs w:val="30"/>
        </w:rPr>
        <w:t>256</w:t>
      </w:r>
      <w:r w:rsidR="00B64F45" w:rsidRPr="00B90BC8">
        <w:rPr>
          <w:rFonts w:ascii="Angsana New" w:hAnsi="Angsana New"/>
          <w:sz w:val="30"/>
          <w:szCs w:val="30"/>
        </w:rPr>
        <w:t>7</w:t>
      </w:r>
    </w:p>
    <w:bookmarkEnd w:id="9"/>
    <w:p w14:paraId="26A4C5D8" w14:textId="77777777" w:rsidR="00914E88" w:rsidRPr="00914E88" w:rsidRDefault="00914E88" w:rsidP="004C6ACD">
      <w:pPr>
        <w:tabs>
          <w:tab w:val="clear" w:pos="454"/>
          <w:tab w:val="left" w:pos="540"/>
        </w:tabs>
        <w:ind w:left="536" w:right="-115"/>
        <w:jc w:val="thaiDistribute"/>
        <w:rPr>
          <w:rFonts w:ascii="Angsana New" w:hAnsi="Angsana New"/>
          <w:sz w:val="30"/>
          <w:szCs w:val="30"/>
        </w:rPr>
      </w:pPr>
    </w:p>
    <w:sectPr w:rsidR="00914E88" w:rsidRPr="00914E88" w:rsidSect="0095740D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7501F7" w14:textId="77777777" w:rsidR="00D55E31" w:rsidRDefault="00D55E31">
      <w:r>
        <w:separator/>
      </w:r>
    </w:p>
  </w:endnote>
  <w:endnote w:type="continuationSeparator" w:id="0">
    <w:p w14:paraId="65E26DA2" w14:textId="77777777" w:rsidR="00D55E31" w:rsidRDefault="00D55E31">
      <w:r>
        <w:continuationSeparator/>
      </w:r>
    </w:p>
  </w:endnote>
  <w:endnote w:type="continuationNotice" w:id="1">
    <w:p w14:paraId="0B5A02DA" w14:textId="77777777" w:rsidR="00F07022" w:rsidRDefault="00F0702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AEA22" w14:textId="6646EE0F" w:rsidR="00195D12" w:rsidRDefault="00F07022" w:rsidP="00BA4A5D">
    <w:pPr>
      <w:pStyle w:val="Footer"/>
      <w:tabs>
        <w:tab w:val="clear" w:pos="5613"/>
        <w:tab w:val="center" w:pos="4802"/>
        <w:tab w:val="left" w:pos="5611"/>
      </w:tabs>
      <w:jc w:val="center"/>
    </w:pPr>
    <w:sdt>
      <w:sdtPr>
        <w:id w:val="-21488494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95D12" w:rsidRPr="00195D1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95D12" w:rsidRPr="00195D1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95D12" w:rsidRPr="00195D1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95D12" w:rsidRPr="00195D1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95D12" w:rsidRPr="00195D1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C60F0" w14:textId="3F13049A" w:rsidR="00453B8B" w:rsidRPr="00453B8B" w:rsidRDefault="00F07022" w:rsidP="00453B8B">
    <w:pPr>
      <w:pStyle w:val="Footer"/>
      <w:jc w:val="center"/>
    </w:pPr>
    <w:sdt>
      <w:sdtPr>
        <w:id w:val="-89451443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53B8B" w:rsidRPr="00195D1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53B8B" w:rsidRPr="00195D1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53B8B" w:rsidRPr="00195D1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53B8B">
          <w:rPr>
            <w:rFonts w:asciiTheme="majorBidi" w:hAnsiTheme="majorBidi" w:cstheme="majorBidi"/>
            <w:sz w:val="30"/>
            <w:szCs w:val="30"/>
          </w:rPr>
          <w:t>13</w:t>
        </w:r>
        <w:r w:rsidR="00453B8B" w:rsidRPr="00195D1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19468" w14:textId="77777777" w:rsidR="00D55E31" w:rsidRDefault="00D55E31">
      <w:r>
        <w:separator/>
      </w:r>
    </w:p>
  </w:footnote>
  <w:footnote w:type="continuationSeparator" w:id="0">
    <w:p w14:paraId="5F901197" w14:textId="77777777" w:rsidR="00D55E31" w:rsidRDefault="00D55E31">
      <w:r>
        <w:continuationSeparator/>
      </w:r>
    </w:p>
  </w:footnote>
  <w:footnote w:type="continuationNotice" w:id="1">
    <w:p w14:paraId="0C82D81D" w14:textId="77777777" w:rsidR="00F07022" w:rsidRDefault="00F070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EFEB2" w14:textId="77777777" w:rsidR="001321E3" w:rsidRPr="001321E3" w:rsidRDefault="001321E3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46DAB4F" w14:textId="77777777" w:rsidR="001321E3" w:rsidRPr="001321E3" w:rsidRDefault="001321E3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E3082A7" w14:textId="77777777" w:rsidR="00B22FF0" w:rsidRDefault="00B22FF0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7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56B1DAC" w14:textId="77777777" w:rsidR="001321E3" w:rsidRPr="00CC055B" w:rsidRDefault="001321E3" w:rsidP="00710AB0">
    <w:pPr>
      <w:pStyle w:val="Head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F6BBA" w14:textId="77777777" w:rsidR="00B604DF" w:rsidRPr="00B2797B" w:rsidRDefault="00B604DF" w:rsidP="000026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35348B99" w14:textId="77777777" w:rsidR="00B604DF" w:rsidRDefault="00B604DF" w:rsidP="000026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1DC0272" w14:textId="4830780B" w:rsidR="000F30D1" w:rsidRDefault="00B22FF0" w:rsidP="00F575DC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7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67A1A9C" w14:textId="77777777" w:rsidR="00B22FF0" w:rsidRPr="00F575DC" w:rsidRDefault="00B22FF0" w:rsidP="00F575D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C72D8" w14:textId="77777777" w:rsidR="00C75F2F" w:rsidRPr="001321E3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0D3EBE8F" w14:textId="77777777" w:rsidR="00C75F2F" w:rsidRPr="001321E3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2A81423" w14:textId="77777777" w:rsidR="00B22FF0" w:rsidRDefault="00B22FF0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7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37940AF" w14:textId="77777777" w:rsidR="00C75F2F" w:rsidRPr="001321E3" w:rsidRDefault="00C75F2F" w:rsidP="00710AB0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1D40F" w14:textId="77777777" w:rsidR="00AA6007" w:rsidRPr="00B2797B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6EF13483" w14:textId="77777777" w:rsidR="00AA6007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035866A" w14:textId="6E0F9404" w:rsidR="00B22FF0" w:rsidRDefault="00B22FF0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7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93E6815" w14:textId="73B47C40" w:rsidR="00AA6007" w:rsidRPr="002C284C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2BBCE6" w14:textId="77777777" w:rsidR="00AA6007" w:rsidRPr="00B2797B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AFACA7F" w14:textId="77777777" w:rsidR="00AA6007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25AC83E" w14:textId="77777777" w:rsidR="00B22FF0" w:rsidRDefault="00B22FF0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7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3C0944D" w14:textId="77777777" w:rsidR="00AA6007" w:rsidRPr="002C284C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48C6031"/>
    <w:multiLevelType w:val="hybridMultilevel"/>
    <w:tmpl w:val="60783042"/>
    <w:lvl w:ilvl="0" w:tplc="0814503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C4264"/>
    <w:multiLevelType w:val="hybridMultilevel"/>
    <w:tmpl w:val="BA4A530A"/>
    <w:lvl w:ilvl="0" w:tplc="304E78C2">
      <w:start w:val="1"/>
      <w:numFmt w:val="decimal"/>
      <w:lvlText w:val="%1)"/>
      <w:lvlJc w:val="left"/>
      <w:pPr>
        <w:ind w:left="720" w:hanging="360"/>
      </w:pPr>
      <w:rPr>
        <w:rFonts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A7BB8"/>
    <w:multiLevelType w:val="hybridMultilevel"/>
    <w:tmpl w:val="330A5E34"/>
    <w:lvl w:ilvl="0" w:tplc="E10C2746">
      <w:start w:val="31"/>
      <w:numFmt w:val="bullet"/>
      <w:lvlText w:val="-"/>
      <w:lvlJc w:val="left"/>
      <w:pPr>
        <w:ind w:left="2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3"/>
  </w:num>
  <w:num w:numId="12" w16cid:durableId="2139253517">
    <w:abstractNumId w:val="11"/>
  </w:num>
  <w:num w:numId="13" w16cid:durableId="1437015661">
    <w:abstractNumId w:val="19"/>
  </w:num>
  <w:num w:numId="14" w16cid:durableId="1868524526">
    <w:abstractNumId w:val="12"/>
  </w:num>
  <w:num w:numId="15" w16cid:durableId="121074807">
    <w:abstractNumId w:val="14"/>
  </w:num>
  <w:num w:numId="16" w16cid:durableId="723989179">
    <w:abstractNumId w:val="21"/>
  </w:num>
  <w:num w:numId="17" w16cid:durableId="795441836">
    <w:abstractNumId w:val="22"/>
  </w:num>
  <w:num w:numId="18" w16cid:durableId="880673726">
    <w:abstractNumId w:val="16"/>
  </w:num>
  <w:num w:numId="19" w16cid:durableId="2110004164">
    <w:abstractNumId w:val="23"/>
  </w:num>
  <w:num w:numId="20" w16cid:durableId="130025265">
    <w:abstractNumId w:val="9"/>
  </w:num>
  <w:num w:numId="21" w16cid:durableId="418676430">
    <w:abstractNumId w:val="9"/>
  </w:num>
  <w:num w:numId="22" w16cid:durableId="1534999871">
    <w:abstractNumId w:val="9"/>
  </w:num>
  <w:num w:numId="23" w16cid:durableId="355271848">
    <w:abstractNumId w:val="9"/>
  </w:num>
  <w:num w:numId="24" w16cid:durableId="164712672">
    <w:abstractNumId w:val="10"/>
  </w:num>
  <w:num w:numId="25" w16cid:durableId="550699766">
    <w:abstractNumId w:val="24"/>
  </w:num>
  <w:num w:numId="26" w16cid:durableId="2037805653">
    <w:abstractNumId w:val="18"/>
  </w:num>
  <w:num w:numId="27" w16cid:durableId="1601527123">
    <w:abstractNumId w:val="9"/>
  </w:num>
  <w:num w:numId="28" w16cid:durableId="431244479">
    <w:abstractNumId w:val="9"/>
  </w:num>
  <w:num w:numId="29" w16cid:durableId="1285885967">
    <w:abstractNumId w:val="9"/>
  </w:num>
  <w:num w:numId="30" w16cid:durableId="1419061186">
    <w:abstractNumId w:val="20"/>
  </w:num>
  <w:num w:numId="31" w16cid:durableId="1101141377">
    <w:abstractNumId w:val="17"/>
  </w:num>
  <w:num w:numId="32" w16cid:durableId="1787499287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892"/>
    <w:rsid w:val="0000196C"/>
    <w:rsid w:val="00001BE7"/>
    <w:rsid w:val="00001CDC"/>
    <w:rsid w:val="00001E99"/>
    <w:rsid w:val="00001FBA"/>
    <w:rsid w:val="00002300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8A9"/>
    <w:rsid w:val="00010A61"/>
    <w:rsid w:val="00010C8C"/>
    <w:rsid w:val="00010CEF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1E2"/>
    <w:rsid w:val="0001721D"/>
    <w:rsid w:val="000172E6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3D94"/>
    <w:rsid w:val="00024486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636"/>
    <w:rsid w:val="000267F3"/>
    <w:rsid w:val="00026900"/>
    <w:rsid w:val="000270B7"/>
    <w:rsid w:val="00027A4F"/>
    <w:rsid w:val="00030326"/>
    <w:rsid w:val="00030697"/>
    <w:rsid w:val="00030A73"/>
    <w:rsid w:val="00030CCE"/>
    <w:rsid w:val="00030CF2"/>
    <w:rsid w:val="00030F46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61F"/>
    <w:rsid w:val="0003363B"/>
    <w:rsid w:val="000337A2"/>
    <w:rsid w:val="00034DDD"/>
    <w:rsid w:val="0003539B"/>
    <w:rsid w:val="00035427"/>
    <w:rsid w:val="000354EC"/>
    <w:rsid w:val="00035686"/>
    <w:rsid w:val="00035930"/>
    <w:rsid w:val="00035D4B"/>
    <w:rsid w:val="000366A2"/>
    <w:rsid w:val="00036CE0"/>
    <w:rsid w:val="00036E89"/>
    <w:rsid w:val="00036EE5"/>
    <w:rsid w:val="00036F17"/>
    <w:rsid w:val="0003705E"/>
    <w:rsid w:val="000372BE"/>
    <w:rsid w:val="00037A0B"/>
    <w:rsid w:val="00037B3A"/>
    <w:rsid w:val="00037FD4"/>
    <w:rsid w:val="00040229"/>
    <w:rsid w:val="0004048C"/>
    <w:rsid w:val="00040512"/>
    <w:rsid w:val="00040649"/>
    <w:rsid w:val="0004072C"/>
    <w:rsid w:val="00040A31"/>
    <w:rsid w:val="00040CB2"/>
    <w:rsid w:val="00041697"/>
    <w:rsid w:val="00041AFC"/>
    <w:rsid w:val="00041C33"/>
    <w:rsid w:val="00041C99"/>
    <w:rsid w:val="000420C6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790"/>
    <w:rsid w:val="0004379D"/>
    <w:rsid w:val="00043A0B"/>
    <w:rsid w:val="00043D2E"/>
    <w:rsid w:val="00044636"/>
    <w:rsid w:val="000447B8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82"/>
    <w:rsid w:val="00050015"/>
    <w:rsid w:val="000502EE"/>
    <w:rsid w:val="00050684"/>
    <w:rsid w:val="00050760"/>
    <w:rsid w:val="00050962"/>
    <w:rsid w:val="00050AE9"/>
    <w:rsid w:val="00050CD9"/>
    <w:rsid w:val="00050DC8"/>
    <w:rsid w:val="00051079"/>
    <w:rsid w:val="0005109F"/>
    <w:rsid w:val="00051184"/>
    <w:rsid w:val="00052303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6FE1"/>
    <w:rsid w:val="0005779F"/>
    <w:rsid w:val="000577CD"/>
    <w:rsid w:val="00057891"/>
    <w:rsid w:val="00057AAC"/>
    <w:rsid w:val="00057B67"/>
    <w:rsid w:val="00057DFB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586"/>
    <w:rsid w:val="00065D4B"/>
    <w:rsid w:val="00065E39"/>
    <w:rsid w:val="00065E3D"/>
    <w:rsid w:val="00065E74"/>
    <w:rsid w:val="0006610F"/>
    <w:rsid w:val="00066B57"/>
    <w:rsid w:val="00066EAF"/>
    <w:rsid w:val="00067227"/>
    <w:rsid w:val="000676D9"/>
    <w:rsid w:val="00067739"/>
    <w:rsid w:val="00070152"/>
    <w:rsid w:val="00070792"/>
    <w:rsid w:val="00070C00"/>
    <w:rsid w:val="00070E96"/>
    <w:rsid w:val="00070F1D"/>
    <w:rsid w:val="00070F9A"/>
    <w:rsid w:val="00071317"/>
    <w:rsid w:val="00071601"/>
    <w:rsid w:val="0007191E"/>
    <w:rsid w:val="00071958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5BFB"/>
    <w:rsid w:val="00076391"/>
    <w:rsid w:val="000763DA"/>
    <w:rsid w:val="000765E6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3C22"/>
    <w:rsid w:val="0008450E"/>
    <w:rsid w:val="0008455A"/>
    <w:rsid w:val="000846D1"/>
    <w:rsid w:val="000847D4"/>
    <w:rsid w:val="00084DE7"/>
    <w:rsid w:val="00084EBE"/>
    <w:rsid w:val="00084EC4"/>
    <w:rsid w:val="00084ED6"/>
    <w:rsid w:val="000850E7"/>
    <w:rsid w:val="000850F0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572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421"/>
    <w:rsid w:val="000974DA"/>
    <w:rsid w:val="00097F05"/>
    <w:rsid w:val="000A044E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5E8"/>
    <w:rsid w:val="000A4922"/>
    <w:rsid w:val="000A4C33"/>
    <w:rsid w:val="000A4D0B"/>
    <w:rsid w:val="000A5192"/>
    <w:rsid w:val="000A5261"/>
    <w:rsid w:val="000A5553"/>
    <w:rsid w:val="000A5FA5"/>
    <w:rsid w:val="000A64D4"/>
    <w:rsid w:val="000A6974"/>
    <w:rsid w:val="000A700A"/>
    <w:rsid w:val="000A70CB"/>
    <w:rsid w:val="000A7164"/>
    <w:rsid w:val="000A71CD"/>
    <w:rsid w:val="000A75C3"/>
    <w:rsid w:val="000A78FE"/>
    <w:rsid w:val="000A7946"/>
    <w:rsid w:val="000B017A"/>
    <w:rsid w:val="000B054E"/>
    <w:rsid w:val="000B0631"/>
    <w:rsid w:val="000B08A2"/>
    <w:rsid w:val="000B0D72"/>
    <w:rsid w:val="000B142C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293"/>
    <w:rsid w:val="000B5390"/>
    <w:rsid w:val="000B53D5"/>
    <w:rsid w:val="000B556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843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6C9"/>
    <w:rsid w:val="000C17A0"/>
    <w:rsid w:val="000C17A3"/>
    <w:rsid w:val="000C1C6C"/>
    <w:rsid w:val="000C1D2B"/>
    <w:rsid w:val="000C260D"/>
    <w:rsid w:val="000C2777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6F65"/>
    <w:rsid w:val="000D70DA"/>
    <w:rsid w:val="000D72EE"/>
    <w:rsid w:val="000D76D5"/>
    <w:rsid w:val="000D76F6"/>
    <w:rsid w:val="000D77CE"/>
    <w:rsid w:val="000D7807"/>
    <w:rsid w:val="000D7924"/>
    <w:rsid w:val="000D79B6"/>
    <w:rsid w:val="000D7C6A"/>
    <w:rsid w:val="000D7E8E"/>
    <w:rsid w:val="000E012E"/>
    <w:rsid w:val="000E0434"/>
    <w:rsid w:val="000E049A"/>
    <w:rsid w:val="000E0656"/>
    <w:rsid w:val="000E0AF5"/>
    <w:rsid w:val="000E0D87"/>
    <w:rsid w:val="000E1031"/>
    <w:rsid w:val="000E12CF"/>
    <w:rsid w:val="000E1C24"/>
    <w:rsid w:val="000E1CE4"/>
    <w:rsid w:val="000E20F7"/>
    <w:rsid w:val="000E2755"/>
    <w:rsid w:val="000E2B77"/>
    <w:rsid w:val="000E2D4F"/>
    <w:rsid w:val="000E31B5"/>
    <w:rsid w:val="000E3706"/>
    <w:rsid w:val="000E3804"/>
    <w:rsid w:val="000E380F"/>
    <w:rsid w:val="000E38FF"/>
    <w:rsid w:val="000E3A23"/>
    <w:rsid w:val="000E3BFC"/>
    <w:rsid w:val="000E3EE5"/>
    <w:rsid w:val="000E4192"/>
    <w:rsid w:val="000E41B8"/>
    <w:rsid w:val="000E4751"/>
    <w:rsid w:val="000E47E5"/>
    <w:rsid w:val="000E483C"/>
    <w:rsid w:val="000E48A5"/>
    <w:rsid w:val="000E4D3E"/>
    <w:rsid w:val="000E4D7F"/>
    <w:rsid w:val="000E4DF1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0D1"/>
    <w:rsid w:val="000F3136"/>
    <w:rsid w:val="000F31BE"/>
    <w:rsid w:val="000F339D"/>
    <w:rsid w:val="000F3756"/>
    <w:rsid w:val="000F39E1"/>
    <w:rsid w:val="000F3AD1"/>
    <w:rsid w:val="000F3D1D"/>
    <w:rsid w:val="000F447C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19"/>
    <w:rsid w:val="000F609E"/>
    <w:rsid w:val="000F6405"/>
    <w:rsid w:val="000F6A64"/>
    <w:rsid w:val="000F6C17"/>
    <w:rsid w:val="000F71ED"/>
    <w:rsid w:val="000F7497"/>
    <w:rsid w:val="000F7A31"/>
    <w:rsid w:val="000F7BC6"/>
    <w:rsid w:val="000F7C1F"/>
    <w:rsid w:val="000F7C52"/>
    <w:rsid w:val="000F7DB9"/>
    <w:rsid w:val="001000D4"/>
    <w:rsid w:val="001005A5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64E"/>
    <w:rsid w:val="001067C2"/>
    <w:rsid w:val="00106883"/>
    <w:rsid w:val="00106D56"/>
    <w:rsid w:val="001070AA"/>
    <w:rsid w:val="00107118"/>
    <w:rsid w:val="001073C6"/>
    <w:rsid w:val="00107541"/>
    <w:rsid w:val="001101F3"/>
    <w:rsid w:val="00110253"/>
    <w:rsid w:val="001103BB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4124"/>
    <w:rsid w:val="0011460E"/>
    <w:rsid w:val="00114C40"/>
    <w:rsid w:val="00114CC4"/>
    <w:rsid w:val="00114ED1"/>
    <w:rsid w:val="00115D81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DED"/>
    <w:rsid w:val="001214CF"/>
    <w:rsid w:val="001216F2"/>
    <w:rsid w:val="00121A52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68A"/>
    <w:rsid w:val="001238CD"/>
    <w:rsid w:val="00123947"/>
    <w:rsid w:val="001240CE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3C2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6A6"/>
    <w:rsid w:val="00132F72"/>
    <w:rsid w:val="00133071"/>
    <w:rsid w:val="001330D0"/>
    <w:rsid w:val="001331C6"/>
    <w:rsid w:val="001334AD"/>
    <w:rsid w:val="00133523"/>
    <w:rsid w:val="0013359B"/>
    <w:rsid w:val="001339CC"/>
    <w:rsid w:val="00133AC7"/>
    <w:rsid w:val="00133D33"/>
    <w:rsid w:val="00134579"/>
    <w:rsid w:val="001345F0"/>
    <w:rsid w:val="0013462C"/>
    <w:rsid w:val="0013467C"/>
    <w:rsid w:val="00134D08"/>
    <w:rsid w:val="00134E8C"/>
    <w:rsid w:val="001354E5"/>
    <w:rsid w:val="001357C6"/>
    <w:rsid w:val="001358B1"/>
    <w:rsid w:val="00135A39"/>
    <w:rsid w:val="00135F62"/>
    <w:rsid w:val="00135FDB"/>
    <w:rsid w:val="0013620C"/>
    <w:rsid w:val="00136469"/>
    <w:rsid w:val="00136482"/>
    <w:rsid w:val="001365A3"/>
    <w:rsid w:val="00136609"/>
    <w:rsid w:val="001368DD"/>
    <w:rsid w:val="001369BF"/>
    <w:rsid w:val="00136E62"/>
    <w:rsid w:val="00136FE4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0907"/>
    <w:rsid w:val="00141102"/>
    <w:rsid w:val="00141104"/>
    <w:rsid w:val="001411B7"/>
    <w:rsid w:val="00141557"/>
    <w:rsid w:val="001416E5"/>
    <w:rsid w:val="00141891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699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7F"/>
    <w:rsid w:val="001539C1"/>
    <w:rsid w:val="001542B4"/>
    <w:rsid w:val="0015487B"/>
    <w:rsid w:val="00154B5C"/>
    <w:rsid w:val="00154C47"/>
    <w:rsid w:val="00154E63"/>
    <w:rsid w:val="0015535B"/>
    <w:rsid w:val="0015562D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3C4"/>
    <w:rsid w:val="00157A0A"/>
    <w:rsid w:val="00157E82"/>
    <w:rsid w:val="00160158"/>
    <w:rsid w:val="001608C2"/>
    <w:rsid w:val="00160906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0C3"/>
    <w:rsid w:val="0016318A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DED"/>
    <w:rsid w:val="00166E4C"/>
    <w:rsid w:val="00166FCB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0E60"/>
    <w:rsid w:val="0017111F"/>
    <w:rsid w:val="00171139"/>
    <w:rsid w:val="001711BC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33A"/>
    <w:rsid w:val="001803A2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6B"/>
    <w:rsid w:val="0018468D"/>
    <w:rsid w:val="001847BF"/>
    <w:rsid w:val="00184B12"/>
    <w:rsid w:val="00185184"/>
    <w:rsid w:val="00185277"/>
    <w:rsid w:val="00185485"/>
    <w:rsid w:val="00185500"/>
    <w:rsid w:val="0018571B"/>
    <w:rsid w:val="00185813"/>
    <w:rsid w:val="00185870"/>
    <w:rsid w:val="00185A57"/>
    <w:rsid w:val="00185AFF"/>
    <w:rsid w:val="00185CF9"/>
    <w:rsid w:val="00185E07"/>
    <w:rsid w:val="00186501"/>
    <w:rsid w:val="00186657"/>
    <w:rsid w:val="001868CC"/>
    <w:rsid w:val="00186AB1"/>
    <w:rsid w:val="0018727D"/>
    <w:rsid w:val="001873B0"/>
    <w:rsid w:val="00187A94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5C6"/>
    <w:rsid w:val="0019279A"/>
    <w:rsid w:val="0019297F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40B5"/>
    <w:rsid w:val="0019414B"/>
    <w:rsid w:val="001941FB"/>
    <w:rsid w:val="001943AD"/>
    <w:rsid w:val="00194524"/>
    <w:rsid w:val="001949A1"/>
    <w:rsid w:val="00194BBC"/>
    <w:rsid w:val="00194C38"/>
    <w:rsid w:val="0019522F"/>
    <w:rsid w:val="0019530A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608"/>
    <w:rsid w:val="001A2910"/>
    <w:rsid w:val="001A2ADB"/>
    <w:rsid w:val="001A2BD2"/>
    <w:rsid w:val="001A2BFB"/>
    <w:rsid w:val="001A2CEC"/>
    <w:rsid w:val="001A2F00"/>
    <w:rsid w:val="001A3196"/>
    <w:rsid w:val="001A31F6"/>
    <w:rsid w:val="001A3E3D"/>
    <w:rsid w:val="001A42B2"/>
    <w:rsid w:val="001A43B3"/>
    <w:rsid w:val="001A4431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697"/>
    <w:rsid w:val="001B17EF"/>
    <w:rsid w:val="001B1A6B"/>
    <w:rsid w:val="001B1A81"/>
    <w:rsid w:val="001B1B05"/>
    <w:rsid w:val="001B1B66"/>
    <w:rsid w:val="001B2633"/>
    <w:rsid w:val="001B2BC8"/>
    <w:rsid w:val="001B3178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A5E"/>
    <w:rsid w:val="001B6AAC"/>
    <w:rsid w:val="001B6B8A"/>
    <w:rsid w:val="001B6C2A"/>
    <w:rsid w:val="001B6F56"/>
    <w:rsid w:val="001B72FB"/>
    <w:rsid w:val="001B7305"/>
    <w:rsid w:val="001B7847"/>
    <w:rsid w:val="001B785F"/>
    <w:rsid w:val="001B7C8F"/>
    <w:rsid w:val="001B7D20"/>
    <w:rsid w:val="001B7E57"/>
    <w:rsid w:val="001B7F17"/>
    <w:rsid w:val="001C0319"/>
    <w:rsid w:val="001C061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525"/>
    <w:rsid w:val="001C3769"/>
    <w:rsid w:val="001C3B3F"/>
    <w:rsid w:val="001C3D06"/>
    <w:rsid w:val="001C3D21"/>
    <w:rsid w:val="001C3F64"/>
    <w:rsid w:val="001C40AC"/>
    <w:rsid w:val="001C4215"/>
    <w:rsid w:val="001C46B4"/>
    <w:rsid w:val="001C49BC"/>
    <w:rsid w:val="001C4FBC"/>
    <w:rsid w:val="001C5110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6ED7"/>
    <w:rsid w:val="001C6F14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5E4"/>
    <w:rsid w:val="001D29BC"/>
    <w:rsid w:val="001D2AC1"/>
    <w:rsid w:val="001D2AD7"/>
    <w:rsid w:val="001D2C14"/>
    <w:rsid w:val="001D2F56"/>
    <w:rsid w:val="001D311E"/>
    <w:rsid w:val="001D44E9"/>
    <w:rsid w:val="001D47D8"/>
    <w:rsid w:val="001D49CC"/>
    <w:rsid w:val="001D51C7"/>
    <w:rsid w:val="001D54D5"/>
    <w:rsid w:val="001D5630"/>
    <w:rsid w:val="001D572C"/>
    <w:rsid w:val="001D57A7"/>
    <w:rsid w:val="001D585D"/>
    <w:rsid w:val="001D58F0"/>
    <w:rsid w:val="001D5A61"/>
    <w:rsid w:val="001D5AB6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3E3"/>
    <w:rsid w:val="001E168C"/>
    <w:rsid w:val="001E18B3"/>
    <w:rsid w:val="001E19C6"/>
    <w:rsid w:val="001E1B56"/>
    <w:rsid w:val="001E1C20"/>
    <w:rsid w:val="001E21B6"/>
    <w:rsid w:val="001E21C4"/>
    <w:rsid w:val="001E2A3C"/>
    <w:rsid w:val="001E2A7F"/>
    <w:rsid w:val="001E2B18"/>
    <w:rsid w:val="001E2D8D"/>
    <w:rsid w:val="001E320A"/>
    <w:rsid w:val="001E330B"/>
    <w:rsid w:val="001E336F"/>
    <w:rsid w:val="001E341F"/>
    <w:rsid w:val="001E3510"/>
    <w:rsid w:val="001E3731"/>
    <w:rsid w:val="001E3A07"/>
    <w:rsid w:val="001E3A9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C23"/>
    <w:rsid w:val="001F0CBD"/>
    <w:rsid w:val="001F13D4"/>
    <w:rsid w:val="001F177D"/>
    <w:rsid w:val="001F1B69"/>
    <w:rsid w:val="001F1F48"/>
    <w:rsid w:val="001F21CC"/>
    <w:rsid w:val="001F26BF"/>
    <w:rsid w:val="001F2717"/>
    <w:rsid w:val="001F28ED"/>
    <w:rsid w:val="001F290B"/>
    <w:rsid w:val="001F2AE5"/>
    <w:rsid w:val="001F32C0"/>
    <w:rsid w:val="001F33D5"/>
    <w:rsid w:val="001F364E"/>
    <w:rsid w:val="001F3889"/>
    <w:rsid w:val="001F44C6"/>
    <w:rsid w:val="001F48F1"/>
    <w:rsid w:val="001F4B91"/>
    <w:rsid w:val="001F4D40"/>
    <w:rsid w:val="001F59E7"/>
    <w:rsid w:val="001F5E02"/>
    <w:rsid w:val="001F63DA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E2D"/>
    <w:rsid w:val="0020017B"/>
    <w:rsid w:val="002001B7"/>
    <w:rsid w:val="0020065D"/>
    <w:rsid w:val="00200763"/>
    <w:rsid w:val="00200B54"/>
    <w:rsid w:val="00200C31"/>
    <w:rsid w:val="00200DD3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214"/>
    <w:rsid w:val="0020448E"/>
    <w:rsid w:val="0020455B"/>
    <w:rsid w:val="002046A1"/>
    <w:rsid w:val="002048C9"/>
    <w:rsid w:val="00204B0C"/>
    <w:rsid w:val="00204BCD"/>
    <w:rsid w:val="00204F81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FD"/>
    <w:rsid w:val="0021012B"/>
    <w:rsid w:val="00210135"/>
    <w:rsid w:val="0021042A"/>
    <w:rsid w:val="0021065B"/>
    <w:rsid w:val="0021092F"/>
    <w:rsid w:val="00210A49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2ED2"/>
    <w:rsid w:val="0021305E"/>
    <w:rsid w:val="00213245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010"/>
    <w:rsid w:val="002202BB"/>
    <w:rsid w:val="00220645"/>
    <w:rsid w:val="00220797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375"/>
    <w:rsid w:val="002229B7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70A6"/>
    <w:rsid w:val="002274E3"/>
    <w:rsid w:val="00227D0B"/>
    <w:rsid w:val="00227F2D"/>
    <w:rsid w:val="002302EF"/>
    <w:rsid w:val="00230309"/>
    <w:rsid w:val="0023075C"/>
    <w:rsid w:val="00231172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099"/>
    <w:rsid w:val="00235311"/>
    <w:rsid w:val="0023532E"/>
    <w:rsid w:val="00235491"/>
    <w:rsid w:val="002355BC"/>
    <w:rsid w:val="00235903"/>
    <w:rsid w:val="00235D2A"/>
    <w:rsid w:val="00235EED"/>
    <w:rsid w:val="0023640F"/>
    <w:rsid w:val="002365DF"/>
    <w:rsid w:val="00236F53"/>
    <w:rsid w:val="002373E2"/>
    <w:rsid w:val="0023794F"/>
    <w:rsid w:val="00237A39"/>
    <w:rsid w:val="00237EBC"/>
    <w:rsid w:val="00237EF0"/>
    <w:rsid w:val="0024004C"/>
    <w:rsid w:val="00240062"/>
    <w:rsid w:val="002401AC"/>
    <w:rsid w:val="002403CB"/>
    <w:rsid w:val="00240426"/>
    <w:rsid w:val="00240564"/>
    <w:rsid w:val="002406F3"/>
    <w:rsid w:val="0024074F"/>
    <w:rsid w:val="00240BF2"/>
    <w:rsid w:val="00240D33"/>
    <w:rsid w:val="00240DF5"/>
    <w:rsid w:val="00240F21"/>
    <w:rsid w:val="00241164"/>
    <w:rsid w:val="0024186D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DDA"/>
    <w:rsid w:val="00244FBD"/>
    <w:rsid w:val="00245146"/>
    <w:rsid w:val="00245568"/>
    <w:rsid w:val="00245898"/>
    <w:rsid w:val="002458C2"/>
    <w:rsid w:val="0024595A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6E"/>
    <w:rsid w:val="002518CC"/>
    <w:rsid w:val="00251BE2"/>
    <w:rsid w:val="002523BA"/>
    <w:rsid w:val="00252456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B5A"/>
    <w:rsid w:val="00254CB2"/>
    <w:rsid w:val="002553D8"/>
    <w:rsid w:val="00255BC1"/>
    <w:rsid w:val="00255FA0"/>
    <w:rsid w:val="002562E0"/>
    <w:rsid w:val="00256484"/>
    <w:rsid w:val="002564DF"/>
    <w:rsid w:val="00256F35"/>
    <w:rsid w:val="00256F8E"/>
    <w:rsid w:val="00257186"/>
    <w:rsid w:val="00257229"/>
    <w:rsid w:val="002576C2"/>
    <w:rsid w:val="00257D12"/>
    <w:rsid w:val="00257DE7"/>
    <w:rsid w:val="00257F3E"/>
    <w:rsid w:val="00260155"/>
    <w:rsid w:val="0026032B"/>
    <w:rsid w:val="00260715"/>
    <w:rsid w:val="00260C86"/>
    <w:rsid w:val="00260EAA"/>
    <w:rsid w:val="00261431"/>
    <w:rsid w:val="0026183B"/>
    <w:rsid w:val="00261DB6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7DF"/>
    <w:rsid w:val="002639A0"/>
    <w:rsid w:val="00263E45"/>
    <w:rsid w:val="00264044"/>
    <w:rsid w:val="00264128"/>
    <w:rsid w:val="002649CC"/>
    <w:rsid w:val="00264E79"/>
    <w:rsid w:val="00264EC4"/>
    <w:rsid w:val="00265765"/>
    <w:rsid w:val="00265871"/>
    <w:rsid w:val="002658EF"/>
    <w:rsid w:val="002659F0"/>
    <w:rsid w:val="00265B42"/>
    <w:rsid w:val="00265C29"/>
    <w:rsid w:val="00265D3C"/>
    <w:rsid w:val="00265EC7"/>
    <w:rsid w:val="00265F27"/>
    <w:rsid w:val="00265FCE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3F86"/>
    <w:rsid w:val="002741BE"/>
    <w:rsid w:val="00274740"/>
    <w:rsid w:val="00274FC5"/>
    <w:rsid w:val="002750B5"/>
    <w:rsid w:val="002752D6"/>
    <w:rsid w:val="002753B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68FA"/>
    <w:rsid w:val="00277064"/>
    <w:rsid w:val="00277125"/>
    <w:rsid w:val="00277387"/>
    <w:rsid w:val="002774E0"/>
    <w:rsid w:val="0027765B"/>
    <w:rsid w:val="002779FB"/>
    <w:rsid w:val="00277B6B"/>
    <w:rsid w:val="00277B7E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831"/>
    <w:rsid w:val="00282CE1"/>
    <w:rsid w:val="00283086"/>
    <w:rsid w:val="002831FA"/>
    <w:rsid w:val="00283345"/>
    <w:rsid w:val="002835BA"/>
    <w:rsid w:val="00283B03"/>
    <w:rsid w:val="00283BB0"/>
    <w:rsid w:val="00284087"/>
    <w:rsid w:val="00284580"/>
    <w:rsid w:val="00284681"/>
    <w:rsid w:val="002855D9"/>
    <w:rsid w:val="002858EF"/>
    <w:rsid w:val="00285AF1"/>
    <w:rsid w:val="00285ECD"/>
    <w:rsid w:val="00286159"/>
    <w:rsid w:val="002864C5"/>
    <w:rsid w:val="002865DF"/>
    <w:rsid w:val="00286708"/>
    <w:rsid w:val="00286CB3"/>
    <w:rsid w:val="00287311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D32"/>
    <w:rsid w:val="00296E70"/>
    <w:rsid w:val="00297009"/>
    <w:rsid w:val="00297196"/>
    <w:rsid w:val="0029731F"/>
    <w:rsid w:val="00297A37"/>
    <w:rsid w:val="002A03BF"/>
    <w:rsid w:val="002A0952"/>
    <w:rsid w:val="002A1019"/>
    <w:rsid w:val="002A129F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3FA9"/>
    <w:rsid w:val="002A41ED"/>
    <w:rsid w:val="002A42DF"/>
    <w:rsid w:val="002A4861"/>
    <w:rsid w:val="002A493B"/>
    <w:rsid w:val="002A4DB0"/>
    <w:rsid w:val="002A5027"/>
    <w:rsid w:val="002A50E5"/>
    <w:rsid w:val="002A536A"/>
    <w:rsid w:val="002A559D"/>
    <w:rsid w:val="002A55E3"/>
    <w:rsid w:val="002A562C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EF"/>
    <w:rsid w:val="002B35A5"/>
    <w:rsid w:val="002B3A37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146"/>
    <w:rsid w:val="002B72A3"/>
    <w:rsid w:val="002B7A60"/>
    <w:rsid w:val="002B7D94"/>
    <w:rsid w:val="002C04AF"/>
    <w:rsid w:val="002C2031"/>
    <w:rsid w:val="002C2422"/>
    <w:rsid w:val="002C2748"/>
    <w:rsid w:val="002C284C"/>
    <w:rsid w:val="002C2BA0"/>
    <w:rsid w:val="002C2CEB"/>
    <w:rsid w:val="002C31AF"/>
    <w:rsid w:val="002C351B"/>
    <w:rsid w:val="002C3B9F"/>
    <w:rsid w:val="002C3BFE"/>
    <w:rsid w:val="002C3EB3"/>
    <w:rsid w:val="002C3EE9"/>
    <w:rsid w:val="002C4492"/>
    <w:rsid w:val="002C44D5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DB3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EB4"/>
    <w:rsid w:val="002D2FC6"/>
    <w:rsid w:val="002D3072"/>
    <w:rsid w:val="002D3265"/>
    <w:rsid w:val="002D3B10"/>
    <w:rsid w:val="002D3D9B"/>
    <w:rsid w:val="002D44CE"/>
    <w:rsid w:val="002D453F"/>
    <w:rsid w:val="002D4792"/>
    <w:rsid w:val="002D4A06"/>
    <w:rsid w:val="002D4EF1"/>
    <w:rsid w:val="002D4F13"/>
    <w:rsid w:val="002D5392"/>
    <w:rsid w:val="002D58AF"/>
    <w:rsid w:val="002D5B32"/>
    <w:rsid w:val="002D5D17"/>
    <w:rsid w:val="002D5EA1"/>
    <w:rsid w:val="002D6909"/>
    <w:rsid w:val="002D69A9"/>
    <w:rsid w:val="002D6AE1"/>
    <w:rsid w:val="002D6D07"/>
    <w:rsid w:val="002D755F"/>
    <w:rsid w:val="002D7611"/>
    <w:rsid w:val="002D7C32"/>
    <w:rsid w:val="002E00A5"/>
    <w:rsid w:val="002E02E4"/>
    <w:rsid w:val="002E05D8"/>
    <w:rsid w:val="002E0630"/>
    <w:rsid w:val="002E0AE7"/>
    <w:rsid w:val="002E0EFA"/>
    <w:rsid w:val="002E11F7"/>
    <w:rsid w:val="002E1433"/>
    <w:rsid w:val="002E1489"/>
    <w:rsid w:val="002E1891"/>
    <w:rsid w:val="002E2162"/>
    <w:rsid w:val="002E2174"/>
    <w:rsid w:val="002E25C1"/>
    <w:rsid w:val="002E26A8"/>
    <w:rsid w:val="002E297C"/>
    <w:rsid w:val="002E299B"/>
    <w:rsid w:val="002E2A9E"/>
    <w:rsid w:val="002E2C96"/>
    <w:rsid w:val="002E2DDA"/>
    <w:rsid w:val="002E326C"/>
    <w:rsid w:val="002E3570"/>
    <w:rsid w:val="002E3635"/>
    <w:rsid w:val="002E37C0"/>
    <w:rsid w:val="002E392D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F4A"/>
    <w:rsid w:val="002E520D"/>
    <w:rsid w:val="002E5502"/>
    <w:rsid w:val="002E556D"/>
    <w:rsid w:val="002E5999"/>
    <w:rsid w:val="002E5B07"/>
    <w:rsid w:val="002E5E80"/>
    <w:rsid w:val="002E5F8C"/>
    <w:rsid w:val="002E675A"/>
    <w:rsid w:val="002E68A3"/>
    <w:rsid w:val="002E68E6"/>
    <w:rsid w:val="002E6902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E7FF6"/>
    <w:rsid w:val="002F00D4"/>
    <w:rsid w:val="002F02D7"/>
    <w:rsid w:val="002F030B"/>
    <w:rsid w:val="002F0999"/>
    <w:rsid w:val="002F0B4E"/>
    <w:rsid w:val="002F0B81"/>
    <w:rsid w:val="002F1027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703"/>
    <w:rsid w:val="002F3AF5"/>
    <w:rsid w:val="002F3C25"/>
    <w:rsid w:val="002F3C6C"/>
    <w:rsid w:val="002F3D10"/>
    <w:rsid w:val="002F3E0A"/>
    <w:rsid w:val="002F4344"/>
    <w:rsid w:val="002F4575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48E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8C8"/>
    <w:rsid w:val="003019DB"/>
    <w:rsid w:val="00301A5E"/>
    <w:rsid w:val="00301CC6"/>
    <w:rsid w:val="00301EB1"/>
    <w:rsid w:val="003020DB"/>
    <w:rsid w:val="003021AC"/>
    <w:rsid w:val="00302323"/>
    <w:rsid w:val="00302411"/>
    <w:rsid w:val="00302738"/>
    <w:rsid w:val="00302F4B"/>
    <w:rsid w:val="00303067"/>
    <w:rsid w:val="00303243"/>
    <w:rsid w:val="0030341D"/>
    <w:rsid w:val="0030393F"/>
    <w:rsid w:val="00303B8E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9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2413"/>
    <w:rsid w:val="00312482"/>
    <w:rsid w:val="00312654"/>
    <w:rsid w:val="00312868"/>
    <w:rsid w:val="003128E3"/>
    <w:rsid w:val="003129E8"/>
    <w:rsid w:val="00312AFD"/>
    <w:rsid w:val="00312D02"/>
    <w:rsid w:val="00312F2D"/>
    <w:rsid w:val="00313134"/>
    <w:rsid w:val="0031368E"/>
    <w:rsid w:val="00313888"/>
    <w:rsid w:val="003138D3"/>
    <w:rsid w:val="00313FD0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17E19"/>
    <w:rsid w:val="003200EE"/>
    <w:rsid w:val="003205BD"/>
    <w:rsid w:val="003205BF"/>
    <w:rsid w:val="0032065D"/>
    <w:rsid w:val="00320B7D"/>
    <w:rsid w:val="00320D7E"/>
    <w:rsid w:val="00320F8D"/>
    <w:rsid w:val="00320FA8"/>
    <w:rsid w:val="00321106"/>
    <w:rsid w:val="003214F0"/>
    <w:rsid w:val="003215BF"/>
    <w:rsid w:val="003218C3"/>
    <w:rsid w:val="00321934"/>
    <w:rsid w:val="00321995"/>
    <w:rsid w:val="00321A90"/>
    <w:rsid w:val="00321B17"/>
    <w:rsid w:val="00321BCE"/>
    <w:rsid w:val="00321DBC"/>
    <w:rsid w:val="00321FC8"/>
    <w:rsid w:val="00322040"/>
    <w:rsid w:val="0032220C"/>
    <w:rsid w:val="003228B3"/>
    <w:rsid w:val="00322B7A"/>
    <w:rsid w:val="00322D32"/>
    <w:rsid w:val="00323012"/>
    <w:rsid w:val="00323435"/>
    <w:rsid w:val="003235E5"/>
    <w:rsid w:val="00323CD4"/>
    <w:rsid w:val="00323EE8"/>
    <w:rsid w:val="00323FE9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836"/>
    <w:rsid w:val="00326C0D"/>
    <w:rsid w:val="00326F36"/>
    <w:rsid w:val="003279E0"/>
    <w:rsid w:val="00327F50"/>
    <w:rsid w:val="003300C4"/>
    <w:rsid w:val="0033040E"/>
    <w:rsid w:val="00330427"/>
    <w:rsid w:val="00330AAE"/>
    <w:rsid w:val="00330B25"/>
    <w:rsid w:val="00330C19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0E"/>
    <w:rsid w:val="00331F66"/>
    <w:rsid w:val="003324D0"/>
    <w:rsid w:val="00332500"/>
    <w:rsid w:val="003328E2"/>
    <w:rsid w:val="00332B2B"/>
    <w:rsid w:val="0033338E"/>
    <w:rsid w:val="003336E9"/>
    <w:rsid w:val="00333996"/>
    <w:rsid w:val="00333BBB"/>
    <w:rsid w:val="00333CF5"/>
    <w:rsid w:val="00333D08"/>
    <w:rsid w:val="00333F73"/>
    <w:rsid w:val="00334D16"/>
    <w:rsid w:val="00334D2A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C62"/>
    <w:rsid w:val="0034272A"/>
    <w:rsid w:val="0034299D"/>
    <w:rsid w:val="00342EC7"/>
    <w:rsid w:val="00342F34"/>
    <w:rsid w:val="00342F4E"/>
    <w:rsid w:val="0034318E"/>
    <w:rsid w:val="0034369A"/>
    <w:rsid w:val="00343742"/>
    <w:rsid w:val="00343876"/>
    <w:rsid w:val="00343A9D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9A"/>
    <w:rsid w:val="003506AD"/>
    <w:rsid w:val="00350797"/>
    <w:rsid w:val="00350958"/>
    <w:rsid w:val="00350BFB"/>
    <w:rsid w:val="00350F11"/>
    <w:rsid w:val="003510C6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285"/>
    <w:rsid w:val="003532F0"/>
    <w:rsid w:val="0035330B"/>
    <w:rsid w:val="003534B1"/>
    <w:rsid w:val="003535F7"/>
    <w:rsid w:val="003537EE"/>
    <w:rsid w:val="003540C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6D6"/>
    <w:rsid w:val="00356708"/>
    <w:rsid w:val="0035672E"/>
    <w:rsid w:val="0035711B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8E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1CE"/>
    <w:rsid w:val="003636E4"/>
    <w:rsid w:val="0036378F"/>
    <w:rsid w:val="00363CD2"/>
    <w:rsid w:val="00363E93"/>
    <w:rsid w:val="00363FA2"/>
    <w:rsid w:val="0036421F"/>
    <w:rsid w:val="003645EF"/>
    <w:rsid w:val="003647CD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2A5"/>
    <w:rsid w:val="003663FA"/>
    <w:rsid w:val="003669C7"/>
    <w:rsid w:val="00366E59"/>
    <w:rsid w:val="00367315"/>
    <w:rsid w:val="00367600"/>
    <w:rsid w:val="003676AD"/>
    <w:rsid w:val="00367974"/>
    <w:rsid w:val="003702BA"/>
    <w:rsid w:val="0037038D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2D79"/>
    <w:rsid w:val="0037311E"/>
    <w:rsid w:val="00373ABD"/>
    <w:rsid w:val="00373DD4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CD"/>
    <w:rsid w:val="0037740B"/>
    <w:rsid w:val="00377510"/>
    <w:rsid w:val="00377E75"/>
    <w:rsid w:val="00380110"/>
    <w:rsid w:val="0038029F"/>
    <w:rsid w:val="003803DD"/>
    <w:rsid w:val="003806A8"/>
    <w:rsid w:val="00380B46"/>
    <w:rsid w:val="00380C1C"/>
    <w:rsid w:val="00380E63"/>
    <w:rsid w:val="00380EC6"/>
    <w:rsid w:val="0038124D"/>
    <w:rsid w:val="00381385"/>
    <w:rsid w:val="003814D7"/>
    <w:rsid w:val="003816E3"/>
    <w:rsid w:val="00381988"/>
    <w:rsid w:val="00381F12"/>
    <w:rsid w:val="0038215B"/>
    <w:rsid w:val="003822F7"/>
    <w:rsid w:val="00382700"/>
    <w:rsid w:val="003827F9"/>
    <w:rsid w:val="00382E54"/>
    <w:rsid w:val="00382EC1"/>
    <w:rsid w:val="00383068"/>
    <w:rsid w:val="003831CE"/>
    <w:rsid w:val="0038364A"/>
    <w:rsid w:val="0038381D"/>
    <w:rsid w:val="00383A77"/>
    <w:rsid w:val="00383BA2"/>
    <w:rsid w:val="00383CEC"/>
    <w:rsid w:val="00383FB7"/>
    <w:rsid w:val="00384775"/>
    <w:rsid w:val="00384E4C"/>
    <w:rsid w:val="00384E8C"/>
    <w:rsid w:val="00384EE1"/>
    <w:rsid w:val="00385B49"/>
    <w:rsid w:val="00385BD9"/>
    <w:rsid w:val="00385FF9"/>
    <w:rsid w:val="0038609B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7DF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4B8"/>
    <w:rsid w:val="00394703"/>
    <w:rsid w:val="00394D10"/>
    <w:rsid w:val="00394DF7"/>
    <w:rsid w:val="00395250"/>
    <w:rsid w:val="003953A8"/>
    <w:rsid w:val="0039542C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6CC"/>
    <w:rsid w:val="00397AF7"/>
    <w:rsid w:val="003A0132"/>
    <w:rsid w:val="003A08F5"/>
    <w:rsid w:val="003A0B72"/>
    <w:rsid w:val="003A0F18"/>
    <w:rsid w:val="003A125D"/>
    <w:rsid w:val="003A1B1A"/>
    <w:rsid w:val="003A1E80"/>
    <w:rsid w:val="003A2C25"/>
    <w:rsid w:val="003A2CF7"/>
    <w:rsid w:val="003A3058"/>
    <w:rsid w:val="003A319B"/>
    <w:rsid w:val="003A324B"/>
    <w:rsid w:val="003A3260"/>
    <w:rsid w:val="003A3404"/>
    <w:rsid w:val="003A347A"/>
    <w:rsid w:val="003A3A77"/>
    <w:rsid w:val="003A3CB7"/>
    <w:rsid w:val="003A3EA2"/>
    <w:rsid w:val="003A3FD2"/>
    <w:rsid w:val="003A440C"/>
    <w:rsid w:val="003A4584"/>
    <w:rsid w:val="003A47A0"/>
    <w:rsid w:val="003A4A49"/>
    <w:rsid w:val="003A560B"/>
    <w:rsid w:val="003A6079"/>
    <w:rsid w:val="003A61A3"/>
    <w:rsid w:val="003A64D6"/>
    <w:rsid w:val="003A6663"/>
    <w:rsid w:val="003A69CE"/>
    <w:rsid w:val="003A6CD2"/>
    <w:rsid w:val="003A6E67"/>
    <w:rsid w:val="003A7145"/>
    <w:rsid w:val="003A720E"/>
    <w:rsid w:val="003A74AE"/>
    <w:rsid w:val="003A763A"/>
    <w:rsid w:val="003A7912"/>
    <w:rsid w:val="003A7C98"/>
    <w:rsid w:val="003A7DCF"/>
    <w:rsid w:val="003A7FA9"/>
    <w:rsid w:val="003B0158"/>
    <w:rsid w:val="003B0A9F"/>
    <w:rsid w:val="003B0EC2"/>
    <w:rsid w:val="003B0EC3"/>
    <w:rsid w:val="003B0FF9"/>
    <w:rsid w:val="003B142F"/>
    <w:rsid w:val="003B166B"/>
    <w:rsid w:val="003B1ABB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28"/>
    <w:rsid w:val="003B5F7D"/>
    <w:rsid w:val="003B6775"/>
    <w:rsid w:val="003B68C6"/>
    <w:rsid w:val="003B6D6D"/>
    <w:rsid w:val="003B6EC2"/>
    <w:rsid w:val="003B702C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5B"/>
    <w:rsid w:val="003C3D85"/>
    <w:rsid w:val="003C463A"/>
    <w:rsid w:val="003C4E25"/>
    <w:rsid w:val="003C515B"/>
    <w:rsid w:val="003C5207"/>
    <w:rsid w:val="003C5286"/>
    <w:rsid w:val="003C5419"/>
    <w:rsid w:val="003C547B"/>
    <w:rsid w:val="003C559C"/>
    <w:rsid w:val="003C5CB8"/>
    <w:rsid w:val="003C5F2F"/>
    <w:rsid w:val="003C608B"/>
    <w:rsid w:val="003C6279"/>
    <w:rsid w:val="003C62DF"/>
    <w:rsid w:val="003C644A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596"/>
    <w:rsid w:val="003D06D0"/>
    <w:rsid w:val="003D086F"/>
    <w:rsid w:val="003D0877"/>
    <w:rsid w:val="003D08EB"/>
    <w:rsid w:val="003D0EAE"/>
    <w:rsid w:val="003D1159"/>
    <w:rsid w:val="003D122D"/>
    <w:rsid w:val="003D13AE"/>
    <w:rsid w:val="003D1464"/>
    <w:rsid w:val="003D167A"/>
    <w:rsid w:val="003D16A5"/>
    <w:rsid w:val="003D17AF"/>
    <w:rsid w:val="003D188A"/>
    <w:rsid w:val="003D1AB0"/>
    <w:rsid w:val="003D1AE3"/>
    <w:rsid w:val="003D2108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F04"/>
    <w:rsid w:val="003E1003"/>
    <w:rsid w:val="003E138B"/>
    <w:rsid w:val="003E1619"/>
    <w:rsid w:val="003E199B"/>
    <w:rsid w:val="003E20E4"/>
    <w:rsid w:val="003E21B6"/>
    <w:rsid w:val="003E21E5"/>
    <w:rsid w:val="003E2253"/>
    <w:rsid w:val="003E286A"/>
    <w:rsid w:val="003E295F"/>
    <w:rsid w:val="003E29BC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F0241"/>
    <w:rsid w:val="003F025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074"/>
    <w:rsid w:val="003F43FE"/>
    <w:rsid w:val="003F440C"/>
    <w:rsid w:val="003F5611"/>
    <w:rsid w:val="003F5A9D"/>
    <w:rsid w:val="003F5BA4"/>
    <w:rsid w:val="003F5D31"/>
    <w:rsid w:val="003F5EAD"/>
    <w:rsid w:val="003F6305"/>
    <w:rsid w:val="003F648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435"/>
    <w:rsid w:val="00404A38"/>
    <w:rsid w:val="00404A52"/>
    <w:rsid w:val="00404B67"/>
    <w:rsid w:val="004050F7"/>
    <w:rsid w:val="0040515F"/>
    <w:rsid w:val="00405491"/>
    <w:rsid w:val="0040556C"/>
    <w:rsid w:val="00405723"/>
    <w:rsid w:val="00405A86"/>
    <w:rsid w:val="00405DC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A96"/>
    <w:rsid w:val="00410B4C"/>
    <w:rsid w:val="00410D18"/>
    <w:rsid w:val="00410E69"/>
    <w:rsid w:val="00411206"/>
    <w:rsid w:val="0041129F"/>
    <w:rsid w:val="00411388"/>
    <w:rsid w:val="00411C99"/>
    <w:rsid w:val="00411FE5"/>
    <w:rsid w:val="00412018"/>
    <w:rsid w:val="0041205C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690"/>
    <w:rsid w:val="00414819"/>
    <w:rsid w:val="00414CC8"/>
    <w:rsid w:val="00414DD4"/>
    <w:rsid w:val="00415061"/>
    <w:rsid w:val="0041513A"/>
    <w:rsid w:val="00415AD9"/>
    <w:rsid w:val="00415C3B"/>
    <w:rsid w:val="00415D2E"/>
    <w:rsid w:val="00415E4F"/>
    <w:rsid w:val="00415EEA"/>
    <w:rsid w:val="00415EFE"/>
    <w:rsid w:val="0041602A"/>
    <w:rsid w:val="004164FB"/>
    <w:rsid w:val="00416531"/>
    <w:rsid w:val="00416647"/>
    <w:rsid w:val="004166F8"/>
    <w:rsid w:val="00416929"/>
    <w:rsid w:val="0041699A"/>
    <w:rsid w:val="00416BFA"/>
    <w:rsid w:val="00416F11"/>
    <w:rsid w:val="0041700E"/>
    <w:rsid w:val="00417099"/>
    <w:rsid w:val="004170BA"/>
    <w:rsid w:val="004171A9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30F"/>
    <w:rsid w:val="004238DD"/>
    <w:rsid w:val="004239D1"/>
    <w:rsid w:val="00423E86"/>
    <w:rsid w:val="0042499C"/>
    <w:rsid w:val="00424AAD"/>
    <w:rsid w:val="00424AD7"/>
    <w:rsid w:val="00424CF8"/>
    <w:rsid w:val="00424D17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EEE"/>
    <w:rsid w:val="00431F34"/>
    <w:rsid w:val="0043262A"/>
    <w:rsid w:val="00432A01"/>
    <w:rsid w:val="00432A8C"/>
    <w:rsid w:val="004332F2"/>
    <w:rsid w:val="0043341C"/>
    <w:rsid w:val="00433BCB"/>
    <w:rsid w:val="00433C86"/>
    <w:rsid w:val="00433DEB"/>
    <w:rsid w:val="00433F0B"/>
    <w:rsid w:val="004341C8"/>
    <w:rsid w:val="004348DA"/>
    <w:rsid w:val="00434A03"/>
    <w:rsid w:val="00434E2F"/>
    <w:rsid w:val="00434FD3"/>
    <w:rsid w:val="00435000"/>
    <w:rsid w:val="004356F4"/>
    <w:rsid w:val="0043585E"/>
    <w:rsid w:val="00435D53"/>
    <w:rsid w:val="00435FBF"/>
    <w:rsid w:val="00436168"/>
    <w:rsid w:val="00436224"/>
    <w:rsid w:val="00436EB3"/>
    <w:rsid w:val="0043702B"/>
    <w:rsid w:val="004370C4"/>
    <w:rsid w:val="004372A9"/>
    <w:rsid w:val="004373A2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25D"/>
    <w:rsid w:val="004426E9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34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8AC"/>
    <w:rsid w:val="00446AA6"/>
    <w:rsid w:val="00446DC8"/>
    <w:rsid w:val="00446E91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8D3"/>
    <w:rsid w:val="004528DB"/>
    <w:rsid w:val="0045291C"/>
    <w:rsid w:val="00452D61"/>
    <w:rsid w:val="00452E79"/>
    <w:rsid w:val="00453385"/>
    <w:rsid w:val="0045378B"/>
    <w:rsid w:val="0045399F"/>
    <w:rsid w:val="00453B66"/>
    <w:rsid w:val="00453B8B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8E1"/>
    <w:rsid w:val="00462951"/>
    <w:rsid w:val="00462B98"/>
    <w:rsid w:val="00462BBA"/>
    <w:rsid w:val="00462BF2"/>
    <w:rsid w:val="00462C8C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62A"/>
    <w:rsid w:val="004648BA"/>
    <w:rsid w:val="00464A14"/>
    <w:rsid w:val="00464A7F"/>
    <w:rsid w:val="00464B7A"/>
    <w:rsid w:val="00464BB8"/>
    <w:rsid w:val="00464F7D"/>
    <w:rsid w:val="00464F85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0A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1F1B"/>
    <w:rsid w:val="004721CC"/>
    <w:rsid w:val="00472548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26"/>
    <w:rsid w:val="004746C4"/>
    <w:rsid w:val="00474910"/>
    <w:rsid w:val="004749CF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421"/>
    <w:rsid w:val="004767C4"/>
    <w:rsid w:val="004769AD"/>
    <w:rsid w:val="00476B98"/>
    <w:rsid w:val="00476E13"/>
    <w:rsid w:val="00476F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073"/>
    <w:rsid w:val="004862A7"/>
    <w:rsid w:val="004864C0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CB9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035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7EC"/>
    <w:rsid w:val="00495838"/>
    <w:rsid w:val="00495C19"/>
    <w:rsid w:val="00495CE2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4B7"/>
    <w:rsid w:val="004978AA"/>
    <w:rsid w:val="004A00CD"/>
    <w:rsid w:val="004A0287"/>
    <w:rsid w:val="004A08F9"/>
    <w:rsid w:val="004A09EF"/>
    <w:rsid w:val="004A0DD4"/>
    <w:rsid w:val="004A0E38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A47"/>
    <w:rsid w:val="004A50D3"/>
    <w:rsid w:val="004A5491"/>
    <w:rsid w:val="004A59C0"/>
    <w:rsid w:val="004A5AB4"/>
    <w:rsid w:val="004A5B56"/>
    <w:rsid w:val="004A5C40"/>
    <w:rsid w:val="004A5DA7"/>
    <w:rsid w:val="004A5F47"/>
    <w:rsid w:val="004A64DC"/>
    <w:rsid w:val="004A6B5F"/>
    <w:rsid w:val="004A6D2A"/>
    <w:rsid w:val="004A70A7"/>
    <w:rsid w:val="004A73C3"/>
    <w:rsid w:val="004A755F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EBA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207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A41"/>
    <w:rsid w:val="004C3CC7"/>
    <w:rsid w:val="004C41CE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68"/>
    <w:rsid w:val="004C561A"/>
    <w:rsid w:val="004C5672"/>
    <w:rsid w:val="004C5A2F"/>
    <w:rsid w:val="004C5C9B"/>
    <w:rsid w:val="004C5D49"/>
    <w:rsid w:val="004C5ED4"/>
    <w:rsid w:val="004C5FE8"/>
    <w:rsid w:val="004C61EA"/>
    <w:rsid w:val="004C6317"/>
    <w:rsid w:val="004C69A1"/>
    <w:rsid w:val="004C6ACD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09ED"/>
    <w:rsid w:val="004D0DAB"/>
    <w:rsid w:val="004D108A"/>
    <w:rsid w:val="004D1102"/>
    <w:rsid w:val="004D1182"/>
    <w:rsid w:val="004D12C7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0C6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71A4"/>
    <w:rsid w:val="004D75A1"/>
    <w:rsid w:val="004D79F8"/>
    <w:rsid w:val="004D7C64"/>
    <w:rsid w:val="004D7E9A"/>
    <w:rsid w:val="004D7FB1"/>
    <w:rsid w:val="004E016B"/>
    <w:rsid w:val="004E0D6D"/>
    <w:rsid w:val="004E101C"/>
    <w:rsid w:val="004E180B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2C8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30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A08"/>
    <w:rsid w:val="004F2A89"/>
    <w:rsid w:val="004F2C00"/>
    <w:rsid w:val="004F2C0C"/>
    <w:rsid w:val="004F2DAB"/>
    <w:rsid w:val="004F3019"/>
    <w:rsid w:val="004F322F"/>
    <w:rsid w:val="004F32E2"/>
    <w:rsid w:val="004F3536"/>
    <w:rsid w:val="004F3671"/>
    <w:rsid w:val="004F388E"/>
    <w:rsid w:val="004F3A12"/>
    <w:rsid w:val="004F40A5"/>
    <w:rsid w:val="004F4531"/>
    <w:rsid w:val="004F4682"/>
    <w:rsid w:val="004F4930"/>
    <w:rsid w:val="004F49BD"/>
    <w:rsid w:val="004F49CB"/>
    <w:rsid w:val="004F4AE4"/>
    <w:rsid w:val="004F4AF1"/>
    <w:rsid w:val="004F4F75"/>
    <w:rsid w:val="004F5237"/>
    <w:rsid w:val="004F523B"/>
    <w:rsid w:val="004F553E"/>
    <w:rsid w:val="004F57D5"/>
    <w:rsid w:val="004F6284"/>
    <w:rsid w:val="004F6296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CB7"/>
    <w:rsid w:val="00501E5B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A1D"/>
    <w:rsid w:val="005052DB"/>
    <w:rsid w:val="005058A5"/>
    <w:rsid w:val="00505A93"/>
    <w:rsid w:val="00505BC9"/>
    <w:rsid w:val="00505C2B"/>
    <w:rsid w:val="00505D12"/>
    <w:rsid w:val="0050628F"/>
    <w:rsid w:val="00506418"/>
    <w:rsid w:val="005064B6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721"/>
    <w:rsid w:val="00512D25"/>
    <w:rsid w:val="00513332"/>
    <w:rsid w:val="00513508"/>
    <w:rsid w:val="005137AB"/>
    <w:rsid w:val="00513A7E"/>
    <w:rsid w:val="0051405E"/>
    <w:rsid w:val="00514234"/>
    <w:rsid w:val="0051442E"/>
    <w:rsid w:val="00514CFA"/>
    <w:rsid w:val="00514E4A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682"/>
    <w:rsid w:val="00520CD3"/>
    <w:rsid w:val="0052144E"/>
    <w:rsid w:val="0052146A"/>
    <w:rsid w:val="005215DC"/>
    <w:rsid w:val="00521AA8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87D"/>
    <w:rsid w:val="005238AE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F00"/>
    <w:rsid w:val="00525FEA"/>
    <w:rsid w:val="005263A6"/>
    <w:rsid w:val="00526479"/>
    <w:rsid w:val="00526873"/>
    <w:rsid w:val="0052692C"/>
    <w:rsid w:val="00526D0D"/>
    <w:rsid w:val="00526F1D"/>
    <w:rsid w:val="00527091"/>
    <w:rsid w:val="005272DF"/>
    <w:rsid w:val="005274E5"/>
    <w:rsid w:val="0052751B"/>
    <w:rsid w:val="0052766D"/>
    <w:rsid w:val="005304BF"/>
    <w:rsid w:val="0053089E"/>
    <w:rsid w:val="00530AC8"/>
    <w:rsid w:val="00530C60"/>
    <w:rsid w:val="00531109"/>
    <w:rsid w:val="0053133F"/>
    <w:rsid w:val="00531A10"/>
    <w:rsid w:val="00531BF7"/>
    <w:rsid w:val="00531E3C"/>
    <w:rsid w:val="00532777"/>
    <w:rsid w:val="00532FCA"/>
    <w:rsid w:val="00533029"/>
    <w:rsid w:val="0053323A"/>
    <w:rsid w:val="0053332C"/>
    <w:rsid w:val="00533491"/>
    <w:rsid w:val="005334DA"/>
    <w:rsid w:val="00533763"/>
    <w:rsid w:val="0053390F"/>
    <w:rsid w:val="00533B61"/>
    <w:rsid w:val="00533B7D"/>
    <w:rsid w:val="00533BC3"/>
    <w:rsid w:val="0053418C"/>
    <w:rsid w:val="0053418D"/>
    <w:rsid w:val="0053447D"/>
    <w:rsid w:val="005344EB"/>
    <w:rsid w:val="00534718"/>
    <w:rsid w:val="005349B8"/>
    <w:rsid w:val="00535064"/>
    <w:rsid w:val="00535383"/>
    <w:rsid w:val="00535455"/>
    <w:rsid w:val="005356AC"/>
    <w:rsid w:val="00535733"/>
    <w:rsid w:val="0053573A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A5D"/>
    <w:rsid w:val="00540AF2"/>
    <w:rsid w:val="00540CE9"/>
    <w:rsid w:val="00540F18"/>
    <w:rsid w:val="0054110C"/>
    <w:rsid w:val="00541200"/>
    <w:rsid w:val="00541241"/>
    <w:rsid w:val="00541299"/>
    <w:rsid w:val="005414EE"/>
    <w:rsid w:val="00541963"/>
    <w:rsid w:val="00541D82"/>
    <w:rsid w:val="00541EE1"/>
    <w:rsid w:val="00541FB5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49D3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500CD"/>
    <w:rsid w:val="005500E2"/>
    <w:rsid w:val="005505F5"/>
    <w:rsid w:val="00550816"/>
    <w:rsid w:val="005508C1"/>
    <w:rsid w:val="00551307"/>
    <w:rsid w:val="0055190D"/>
    <w:rsid w:val="00551A2D"/>
    <w:rsid w:val="00551B81"/>
    <w:rsid w:val="00551DA4"/>
    <w:rsid w:val="00551E40"/>
    <w:rsid w:val="0055263B"/>
    <w:rsid w:val="0055285D"/>
    <w:rsid w:val="00552F24"/>
    <w:rsid w:val="005533D9"/>
    <w:rsid w:val="005540D2"/>
    <w:rsid w:val="005543DE"/>
    <w:rsid w:val="005546D2"/>
    <w:rsid w:val="00554D3B"/>
    <w:rsid w:val="00555EFF"/>
    <w:rsid w:val="0055617D"/>
    <w:rsid w:val="00556A82"/>
    <w:rsid w:val="00556CDF"/>
    <w:rsid w:val="00557433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1E5A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8C4"/>
    <w:rsid w:val="00564A1C"/>
    <w:rsid w:val="00564BD3"/>
    <w:rsid w:val="00564C34"/>
    <w:rsid w:val="00564DC9"/>
    <w:rsid w:val="00564E8A"/>
    <w:rsid w:val="00565115"/>
    <w:rsid w:val="005651CA"/>
    <w:rsid w:val="005654A4"/>
    <w:rsid w:val="0056564B"/>
    <w:rsid w:val="00565D95"/>
    <w:rsid w:val="00565DFB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2B24"/>
    <w:rsid w:val="0058308D"/>
    <w:rsid w:val="00583624"/>
    <w:rsid w:val="0058385F"/>
    <w:rsid w:val="005841F9"/>
    <w:rsid w:val="00584634"/>
    <w:rsid w:val="0058496B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CEA"/>
    <w:rsid w:val="00590D83"/>
    <w:rsid w:val="00590E37"/>
    <w:rsid w:val="00591221"/>
    <w:rsid w:val="0059136C"/>
    <w:rsid w:val="0059140F"/>
    <w:rsid w:val="005915BB"/>
    <w:rsid w:val="005917A6"/>
    <w:rsid w:val="00591C8A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4CDB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941"/>
    <w:rsid w:val="00596DBD"/>
    <w:rsid w:val="00596EF4"/>
    <w:rsid w:val="005971F4"/>
    <w:rsid w:val="005974B8"/>
    <w:rsid w:val="0059760A"/>
    <w:rsid w:val="0059782C"/>
    <w:rsid w:val="00597830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770"/>
    <w:rsid w:val="005A28CA"/>
    <w:rsid w:val="005A2942"/>
    <w:rsid w:val="005A2948"/>
    <w:rsid w:val="005A2FF8"/>
    <w:rsid w:val="005A32FD"/>
    <w:rsid w:val="005A3B1F"/>
    <w:rsid w:val="005A3B8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6C9F"/>
    <w:rsid w:val="005A736E"/>
    <w:rsid w:val="005A74D3"/>
    <w:rsid w:val="005A75BA"/>
    <w:rsid w:val="005A76D6"/>
    <w:rsid w:val="005A7888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8EF"/>
    <w:rsid w:val="005B1989"/>
    <w:rsid w:val="005B236D"/>
    <w:rsid w:val="005B26A5"/>
    <w:rsid w:val="005B2A46"/>
    <w:rsid w:val="005B2C1D"/>
    <w:rsid w:val="005B311A"/>
    <w:rsid w:val="005B3192"/>
    <w:rsid w:val="005B3475"/>
    <w:rsid w:val="005B3A37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BD0"/>
    <w:rsid w:val="005C4D66"/>
    <w:rsid w:val="005C549D"/>
    <w:rsid w:val="005C5888"/>
    <w:rsid w:val="005C58D2"/>
    <w:rsid w:val="005C5C29"/>
    <w:rsid w:val="005C5EE5"/>
    <w:rsid w:val="005C5FDA"/>
    <w:rsid w:val="005C60B7"/>
    <w:rsid w:val="005C6432"/>
    <w:rsid w:val="005C6630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4EC"/>
    <w:rsid w:val="005C77B8"/>
    <w:rsid w:val="005C7B72"/>
    <w:rsid w:val="005C7E42"/>
    <w:rsid w:val="005C7E58"/>
    <w:rsid w:val="005C7F43"/>
    <w:rsid w:val="005C7F9D"/>
    <w:rsid w:val="005D0166"/>
    <w:rsid w:val="005D0834"/>
    <w:rsid w:val="005D0D09"/>
    <w:rsid w:val="005D0F73"/>
    <w:rsid w:val="005D112F"/>
    <w:rsid w:val="005D115D"/>
    <w:rsid w:val="005D1344"/>
    <w:rsid w:val="005D1966"/>
    <w:rsid w:val="005D1D4A"/>
    <w:rsid w:val="005D1D4D"/>
    <w:rsid w:val="005D2007"/>
    <w:rsid w:val="005D2369"/>
    <w:rsid w:val="005D2560"/>
    <w:rsid w:val="005D266B"/>
    <w:rsid w:val="005D2855"/>
    <w:rsid w:val="005D2ECF"/>
    <w:rsid w:val="005D37BA"/>
    <w:rsid w:val="005D3A6A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E77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421"/>
    <w:rsid w:val="005D7431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35D2"/>
    <w:rsid w:val="005E3856"/>
    <w:rsid w:val="005E3DAC"/>
    <w:rsid w:val="005E3DD7"/>
    <w:rsid w:val="005E4873"/>
    <w:rsid w:val="005E4926"/>
    <w:rsid w:val="005E4A62"/>
    <w:rsid w:val="005E4B5B"/>
    <w:rsid w:val="005E4C0E"/>
    <w:rsid w:val="005E4D92"/>
    <w:rsid w:val="005E4E97"/>
    <w:rsid w:val="005E53EC"/>
    <w:rsid w:val="005E53F6"/>
    <w:rsid w:val="005E583D"/>
    <w:rsid w:val="005E5B09"/>
    <w:rsid w:val="005E5C3C"/>
    <w:rsid w:val="005E5E78"/>
    <w:rsid w:val="005E5ED8"/>
    <w:rsid w:val="005E5F2A"/>
    <w:rsid w:val="005E6122"/>
    <w:rsid w:val="005E65C8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08"/>
    <w:rsid w:val="005F0FBB"/>
    <w:rsid w:val="005F1083"/>
    <w:rsid w:val="005F174F"/>
    <w:rsid w:val="005F18EF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7FC"/>
    <w:rsid w:val="005F4850"/>
    <w:rsid w:val="005F4934"/>
    <w:rsid w:val="005F4AE6"/>
    <w:rsid w:val="005F4C4F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363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5EDB"/>
    <w:rsid w:val="0061629D"/>
    <w:rsid w:val="0061651E"/>
    <w:rsid w:val="00616692"/>
    <w:rsid w:val="006167C5"/>
    <w:rsid w:val="006167F7"/>
    <w:rsid w:val="006168EB"/>
    <w:rsid w:val="00616D1E"/>
    <w:rsid w:val="00616D63"/>
    <w:rsid w:val="00616F5D"/>
    <w:rsid w:val="0061700D"/>
    <w:rsid w:val="00617452"/>
    <w:rsid w:val="00617563"/>
    <w:rsid w:val="006175AF"/>
    <w:rsid w:val="006177D2"/>
    <w:rsid w:val="0061798A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98F"/>
    <w:rsid w:val="006229B8"/>
    <w:rsid w:val="00622B73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002"/>
    <w:rsid w:val="006252FF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AB8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18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474"/>
    <w:rsid w:val="00636488"/>
    <w:rsid w:val="006364ED"/>
    <w:rsid w:val="00636AAC"/>
    <w:rsid w:val="00637350"/>
    <w:rsid w:val="0063749E"/>
    <w:rsid w:val="00637567"/>
    <w:rsid w:val="0063768B"/>
    <w:rsid w:val="0063770A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245"/>
    <w:rsid w:val="00642517"/>
    <w:rsid w:val="00642887"/>
    <w:rsid w:val="00642D31"/>
    <w:rsid w:val="00642D6A"/>
    <w:rsid w:val="00642ECF"/>
    <w:rsid w:val="00642F48"/>
    <w:rsid w:val="00643097"/>
    <w:rsid w:val="00643178"/>
    <w:rsid w:val="00643284"/>
    <w:rsid w:val="00643BA2"/>
    <w:rsid w:val="00643DC9"/>
    <w:rsid w:val="00644124"/>
    <w:rsid w:val="006441CF"/>
    <w:rsid w:val="00645092"/>
    <w:rsid w:val="006454EA"/>
    <w:rsid w:val="006455E5"/>
    <w:rsid w:val="0064581A"/>
    <w:rsid w:val="006459A5"/>
    <w:rsid w:val="00645A14"/>
    <w:rsid w:val="00645A57"/>
    <w:rsid w:val="00645E8E"/>
    <w:rsid w:val="00646118"/>
    <w:rsid w:val="00646574"/>
    <w:rsid w:val="006469F7"/>
    <w:rsid w:val="00647322"/>
    <w:rsid w:val="00647348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6A8"/>
    <w:rsid w:val="00652A60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57AB"/>
    <w:rsid w:val="00655CD1"/>
    <w:rsid w:val="00655EA2"/>
    <w:rsid w:val="00655F52"/>
    <w:rsid w:val="00656289"/>
    <w:rsid w:val="0065631D"/>
    <w:rsid w:val="0065653C"/>
    <w:rsid w:val="00656993"/>
    <w:rsid w:val="006570B5"/>
    <w:rsid w:val="006570C7"/>
    <w:rsid w:val="006571B0"/>
    <w:rsid w:val="006572A2"/>
    <w:rsid w:val="00657914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C4C"/>
    <w:rsid w:val="00662CD3"/>
    <w:rsid w:val="00662CEF"/>
    <w:rsid w:val="00662CF3"/>
    <w:rsid w:val="00662D48"/>
    <w:rsid w:val="0066344F"/>
    <w:rsid w:val="0066359C"/>
    <w:rsid w:val="006638F9"/>
    <w:rsid w:val="00663C29"/>
    <w:rsid w:val="00663C6F"/>
    <w:rsid w:val="00663D11"/>
    <w:rsid w:val="006641C2"/>
    <w:rsid w:val="006642AC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82E"/>
    <w:rsid w:val="00670925"/>
    <w:rsid w:val="00670A81"/>
    <w:rsid w:val="00670B6E"/>
    <w:rsid w:val="00670DE3"/>
    <w:rsid w:val="00671448"/>
    <w:rsid w:val="00671714"/>
    <w:rsid w:val="00671876"/>
    <w:rsid w:val="00671951"/>
    <w:rsid w:val="00671A79"/>
    <w:rsid w:val="00671B42"/>
    <w:rsid w:val="006722D3"/>
    <w:rsid w:val="006725B5"/>
    <w:rsid w:val="00672716"/>
    <w:rsid w:val="00672CAD"/>
    <w:rsid w:val="00673123"/>
    <w:rsid w:val="0067365E"/>
    <w:rsid w:val="00673871"/>
    <w:rsid w:val="006738FC"/>
    <w:rsid w:val="00673FCB"/>
    <w:rsid w:val="0067407E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9B7"/>
    <w:rsid w:val="00676B89"/>
    <w:rsid w:val="00676DD5"/>
    <w:rsid w:val="006770AD"/>
    <w:rsid w:val="006770C5"/>
    <w:rsid w:val="006770E5"/>
    <w:rsid w:val="006771A1"/>
    <w:rsid w:val="00677390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CE"/>
    <w:rsid w:val="00690ADC"/>
    <w:rsid w:val="00690B8B"/>
    <w:rsid w:val="006910FA"/>
    <w:rsid w:val="006918E2"/>
    <w:rsid w:val="0069224B"/>
    <w:rsid w:val="006922E6"/>
    <w:rsid w:val="00692582"/>
    <w:rsid w:val="00692781"/>
    <w:rsid w:val="0069294D"/>
    <w:rsid w:val="00692A4D"/>
    <w:rsid w:val="00692D6E"/>
    <w:rsid w:val="006933F7"/>
    <w:rsid w:val="00693537"/>
    <w:rsid w:val="00693A8C"/>
    <w:rsid w:val="00693E53"/>
    <w:rsid w:val="00694245"/>
    <w:rsid w:val="006942AA"/>
    <w:rsid w:val="00694346"/>
    <w:rsid w:val="006949F1"/>
    <w:rsid w:val="00694E62"/>
    <w:rsid w:val="0069504E"/>
    <w:rsid w:val="00695726"/>
    <w:rsid w:val="00695F90"/>
    <w:rsid w:val="00696015"/>
    <w:rsid w:val="006962A9"/>
    <w:rsid w:val="00696627"/>
    <w:rsid w:val="0069695D"/>
    <w:rsid w:val="00696AED"/>
    <w:rsid w:val="00696BF9"/>
    <w:rsid w:val="00696C17"/>
    <w:rsid w:val="00697449"/>
    <w:rsid w:val="006A0026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E5D"/>
    <w:rsid w:val="006A2FF9"/>
    <w:rsid w:val="006A30C8"/>
    <w:rsid w:val="006A339F"/>
    <w:rsid w:val="006A390D"/>
    <w:rsid w:val="006A39F4"/>
    <w:rsid w:val="006A3DFE"/>
    <w:rsid w:val="006A485C"/>
    <w:rsid w:val="006A4AD4"/>
    <w:rsid w:val="006A4B53"/>
    <w:rsid w:val="006A4C8C"/>
    <w:rsid w:val="006A4CEC"/>
    <w:rsid w:val="006A4DB3"/>
    <w:rsid w:val="006A5548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4EF"/>
    <w:rsid w:val="006B0574"/>
    <w:rsid w:val="006B0594"/>
    <w:rsid w:val="006B0827"/>
    <w:rsid w:val="006B0B22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A9D"/>
    <w:rsid w:val="006B2FBC"/>
    <w:rsid w:val="006B33D9"/>
    <w:rsid w:val="006B3674"/>
    <w:rsid w:val="006B379E"/>
    <w:rsid w:val="006B3D30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893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E48"/>
    <w:rsid w:val="006C0F10"/>
    <w:rsid w:val="006C12BB"/>
    <w:rsid w:val="006C1481"/>
    <w:rsid w:val="006C1A77"/>
    <w:rsid w:val="006C1B65"/>
    <w:rsid w:val="006C1E32"/>
    <w:rsid w:val="006C1FA1"/>
    <w:rsid w:val="006C22CB"/>
    <w:rsid w:val="006C2573"/>
    <w:rsid w:val="006C27A5"/>
    <w:rsid w:val="006C2BD3"/>
    <w:rsid w:val="006C2CCC"/>
    <w:rsid w:val="006C2F63"/>
    <w:rsid w:val="006C310C"/>
    <w:rsid w:val="006C3119"/>
    <w:rsid w:val="006C3571"/>
    <w:rsid w:val="006C3597"/>
    <w:rsid w:val="006C382C"/>
    <w:rsid w:val="006C3E8F"/>
    <w:rsid w:val="006C3F7A"/>
    <w:rsid w:val="006C447E"/>
    <w:rsid w:val="006C4A2D"/>
    <w:rsid w:val="006C4A3C"/>
    <w:rsid w:val="006C4D90"/>
    <w:rsid w:val="006C5357"/>
    <w:rsid w:val="006C564F"/>
    <w:rsid w:val="006C5DD8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B95"/>
    <w:rsid w:val="006D0CCC"/>
    <w:rsid w:val="006D0CDD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329"/>
    <w:rsid w:val="006D2412"/>
    <w:rsid w:val="006D282C"/>
    <w:rsid w:val="006D287C"/>
    <w:rsid w:val="006D2969"/>
    <w:rsid w:val="006D2FBD"/>
    <w:rsid w:val="006D2FF6"/>
    <w:rsid w:val="006D32A6"/>
    <w:rsid w:val="006D32F7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CE"/>
    <w:rsid w:val="006D58A4"/>
    <w:rsid w:val="006D5A07"/>
    <w:rsid w:val="006D5E4D"/>
    <w:rsid w:val="006D5F2D"/>
    <w:rsid w:val="006D60A9"/>
    <w:rsid w:val="006D61BF"/>
    <w:rsid w:val="006D620C"/>
    <w:rsid w:val="006D638B"/>
    <w:rsid w:val="006D63A8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818"/>
    <w:rsid w:val="006E1892"/>
    <w:rsid w:val="006E196B"/>
    <w:rsid w:val="006E19E8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B67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04"/>
    <w:rsid w:val="006F09BF"/>
    <w:rsid w:val="006F118D"/>
    <w:rsid w:val="006F1965"/>
    <w:rsid w:val="006F1B07"/>
    <w:rsid w:val="006F1B90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839"/>
    <w:rsid w:val="006F4981"/>
    <w:rsid w:val="006F4C5D"/>
    <w:rsid w:val="006F4DF5"/>
    <w:rsid w:val="006F4FFD"/>
    <w:rsid w:val="006F52FB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69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30A"/>
    <w:rsid w:val="00700B83"/>
    <w:rsid w:val="00700CC5"/>
    <w:rsid w:val="00701186"/>
    <w:rsid w:val="0070136F"/>
    <w:rsid w:val="007014D8"/>
    <w:rsid w:val="00701752"/>
    <w:rsid w:val="00701B52"/>
    <w:rsid w:val="00701DF8"/>
    <w:rsid w:val="0070208A"/>
    <w:rsid w:val="00702120"/>
    <w:rsid w:val="0070246F"/>
    <w:rsid w:val="007025A4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673"/>
    <w:rsid w:val="00704690"/>
    <w:rsid w:val="00704742"/>
    <w:rsid w:val="00704A60"/>
    <w:rsid w:val="00704C0B"/>
    <w:rsid w:val="00704F25"/>
    <w:rsid w:val="0070526B"/>
    <w:rsid w:val="00705455"/>
    <w:rsid w:val="007061EB"/>
    <w:rsid w:val="0070622E"/>
    <w:rsid w:val="00706AB7"/>
    <w:rsid w:val="007070A9"/>
    <w:rsid w:val="007070D3"/>
    <w:rsid w:val="007072BD"/>
    <w:rsid w:val="0070734A"/>
    <w:rsid w:val="0070776B"/>
    <w:rsid w:val="007078FC"/>
    <w:rsid w:val="0071058D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206C"/>
    <w:rsid w:val="0071277C"/>
    <w:rsid w:val="007127B7"/>
    <w:rsid w:val="00712A9E"/>
    <w:rsid w:val="00712F4F"/>
    <w:rsid w:val="00712F98"/>
    <w:rsid w:val="007137E3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97"/>
    <w:rsid w:val="00720B80"/>
    <w:rsid w:val="00720E97"/>
    <w:rsid w:val="00720FA1"/>
    <w:rsid w:val="00720FF5"/>
    <w:rsid w:val="007210D8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5E9"/>
    <w:rsid w:val="00725AA7"/>
    <w:rsid w:val="00725B25"/>
    <w:rsid w:val="00725CCC"/>
    <w:rsid w:val="0072608A"/>
    <w:rsid w:val="00726138"/>
    <w:rsid w:val="007261A0"/>
    <w:rsid w:val="007261D4"/>
    <w:rsid w:val="007266A1"/>
    <w:rsid w:val="00726874"/>
    <w:rsid w:val="00726A22"/>
    <w:rsid w:val="00726AF2"/>
    <w:rsid w:val="00726DBB"/>
    <w:rsid w:val="00727910"/>
    <w:rsid w:val="00727BD8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4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FB7"/>
    <w:rsid w:val="00741540"/>
    <w:rsid w:val="00741C7A"/>
    <w:rsid w:val="00741EDE"/>
    <w:rsid w:val="00742179"/>
    <w:rsid w:val="00742E88"/>
    <w:rsid w:val="0074301B"/>
    <w:rsid w:val="007433E4"/>
    <w:rsid w:val="0074347D"/>
    <w:rsid w:val="007434B3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A0D"/>
    <w:rsid w:val="00747B41"/>
    <w:rsid w:val="00747C16"/>
    <w:rsid w:val="007503EA"/>
    <w:rsid w:val="00750473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580"/>
    <w:rsid w:val="00753AA4"/>
    <w:rsid w:val="00753D54"/>
    <w:rsid w:val="00753D89"/>
    <w:rsid w:val="00753FB6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5C01"/>
    <w:rsid w:val="007661E2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8D4"/>
    <w:rsid w:val="00767F05"/>
    <w:rsid w:val="00770674"/>
    <w:rsid w:val="007706C9"/>
    <w:rsid w:val="00770881"/>
    <w:rsid w:val="00770B72"/>
    <w:rsid w:val="00770BF2"/>
    <w:rsid w:val="00770C8D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4BA"/>
    <w:rsid w:val="00780971"/>
    <w:rsid w:val="00780A27"/>
    <w:rsid w:val="007810DE"/>
    <w:rsid w:val="00781257"/>
    <w:rsid w:val="0078135B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3964"/>
    <w:rsid w:val="00783B8E"/>
    <w:rsid w:val="00783F31"/>
    <w:rsid w:val="007840FA"/>
    <w:rsid w:val="00784582"/>
    <w:rsid w:val="00784859"/>
    <w:rsid w:val="007849DC"/>
    <w:rsid w:val="00784E6C"/>
    <w:rsid w:val="00785552"/>
    <w:rsid w:val="007856AE"/>
    <w:rsid w:val="00785875"/>
    <w:rsid w:val="0078621C"/>
    <w:rsid w:val="0078693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42"/>
    <w:rsid w:val="00793341"/>
    <w:rsid w:val="007934E9"/>
    <w:rsid w:val="00793597"/>
    <w:rsid w:val="00793999"/>
    <w:rsid w:val="00793C20"/>
    <w:rsid w:val="00793E91"/>
    <w:rsid w:val="00794A4B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0A"/>
    <w:rsid w:val="007A54DF"/>
    <w:rsid w:val="007A5CE9"/>
    <w:rsid w:val="007A5EB3"/>
    <w:rsid w:val="007A608D"/>
    <w:rsid w:val="007A60FD"/>
    <w:rsid w:val="007A6195"/>
    <w:rsid w:val="007A633B"/>
    <w:rsid w:val="007A65C3"/>
    <w:rsid w:val="007A65D8"/>
    <w:rsid w:val="007A6654"/>
    <w:rsid w:val="007A6BA7"/>
    <w:rsid w:val="007A6BB4"/>
    <w:rsid w:val="007A701C"/>
    <w:rsid w:val="007A7156"/>
    <w:rsid w:val="007A7D8F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4F5"/>
    <w:rsid w:val="007B47D5"/>
    <w:rsid w:val="007B4ABB"/>
    <w:rsid w:val="007B4BF1"/>
    <w:rsid w:val="007B4C19"/>
    <w:rsid w:val="007B4C59"/>
    <w:rsid w:val="007B4C5C"/>
    <w:rsid w:val="007B4CDF"/>
    <w:rsid w:val="007B505D"/>
    <w:rsid w:val="007B5375"/>
    <w:rsid w:val="007B54BB"/>
    <w:rsid w:val="007B5985"/>
    <w:rsid w:val="007B5E88"/>
    <w:rsid w:val="007B6860"/>
    <w:rsid w:val="007B708F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2B1"/>
    <w:rsid w:val="007C036D"/>
    <w:rsid w:val="007C0422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47D"/>
    <w:rsid w:val="007C24FB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BF1"/>
    <w:rsid w:val="007C3E8A"/>
    <w:rsid w:val="007C41B5"/>
    <w:rsid w:val="007C4210"/>
    <w:rsid w:val="007C4396"/>
    <w:rsid w:val="007C4425"/>
    <w:rsid w:val="007C473B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EB1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78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A0B"/>
    <w:rsid w:val="007E0F95"/>
    <w:rsid w:val="007E102E"/>
    <w:rsid w:val="007E1317"/>
    <w:rsid w:val="007E1885"/>
    <w:rsid w:val="007E1C20"/>
    <w:rsid w:val="007E1C69"/>
    <w:rsid w:val="007E1C7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56AC"/>
    <w:rsid w:val="007E583A"/>
    <w:rsid w:val="007E5EB0"/>
    <w:rsid w:val="007E6548"/>
    <w:rsid w:val="007E6E92"/>
    <w:rsid w:val="007E7017"/>
    <w:rsid w:val="007E7483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2DB8"/>
    <w:rsid w:val="007F323C"/>
    <w:rsid w:val="007F329F"/>
    <w:rsid w:val="007F337B"/>
    <w:rsid w:val="007F41AF"/>
    <w:rsid w:val="007F41D2"/>
    <w:rsid w:val="007F4271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00C"/>
    <w:rsid w:val="007F6324"/>
    <w:rsid w:val="007F6628"/>
    <w:rsid w:val="007F69A8"/>
    <w:rsid w:val="007F6EF7"/>
    <w:rsid w:val="007F6FCE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3C"/>
    <w:rsid w:val="007F7BEE"/>
    <w:rsid w:val="008000EC"/>
    <w:rsid w:val="008000F6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506"/>
    <w:rsid w:val="0080780E"/>
    <w:rsid w:val="00807ED1"/>
    <w:rsid w:val="008103BA"/>
    <w:rsid w:val="008107D4"/>
    <w:rsid w:val="00810920"/>
    <w:rsid w:val="00810B23"/>
    <w:rsid w:val="00810BBB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A54"/>
    <w:rsid w:val="00812C7F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2FD"/>
    <w:rsid w:val="0081541F"/>
    <w:rsid w:val="0081545F"/>
    <w:rsid w:val="0081564F"/>
    <w:rsid w:val="00815A2C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45"/>
    <w:rsid w:val="00820795"/>
    <w:rsid w:val="00820835"/>
    <w:rsid w:val="008208A5"/>
    <w:rsid w:val="00820AE6"/>
    <w:rsid w:val="00820C9C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5BA9"/>
    <w:rsid w:val="00826338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0F6B"/>
    <w:rsid w:val="008313BF"/>
    <w:rsid w:val="0083178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121"/>
    <w:rsid w:val="0083322E"/>
    <w:rsid w:val="00833292"/>
    <w:rsid w:val="00833304"/>
    <w:rsid w:val="0083344D"/>
    <w:rsid w:val="008336E3"/>
    <w:rsid w:val="00833B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CC"/>
    <w:rsid w:val="00841580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BFB"/>
    <w:rsid w:val="0084460B"/>
    <w:rsid w:val="00844631"/>
    <w:rsid w:val="00844991"/>
    <w:rsid w:val="00844C98"/>
    <w:rsid w:val="00844D55"/>
    <w:rsid w:val="00844FB5"/>
    <w:rsid w:val="00845049"/>
    <w:rsid w:val="00845298"/>
    <w:rsid w:val="0084552D"/>
    <w:rsid w:val="0084564E"/>
    <w:rsid w:val="00845BE6"/>
    <w:rsid w:val="00846436"/>
    <w:rsid w:val="008466D5"/>
    <w:rsid w:val="00846A28"/>
    <w:rsid w:val="00846A8C"/>
    <w:rsid w:val="00846DAA"/>
    <w:rsid w:val="00846FF8"/>
    <w:rsid w:val="008471CE"/>
    <w:rsid w:val="00847288"/>
    <w:rsid w:val="00847EA3"/>
    <w:rsid w:val="0085009A"/>
    <w:rsid w:val="008502F3"/>
    <w:rsid w:val="00850858"/>
    <w:rsid w:val="00850CA5"/>
    <w:rsid w:val="00850D45"/>
    <w:rsid w:val="00850DED"/>
    <w:rsid w:val="00850E2D"/>
    <w:rsid w:val="00850E2F"/>
    <w:rsid w:val="00850F15"/>
    <w:rsid w:val="0085131A"/>
    <w:rsid w:val="00851491"/>
    <w:rsid w:val="00851506"/>
    <w:rsid w:val="00851842"/>
    <w:rsid w:val="00851B31"/>
    <w:rsid w:val="00851FA8"/>
    <w:rsid w:val="008522CF"/>
    <w:rsid w:val="008523CD"/>
    <w:rsid w:val="008525B1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3C01"/>
    <w:rsid w:val="008547A3"/>
    <w:rsid w:val="008548E7"/>
    <w:rsid w:val="00854906"/>
    <w:rsid w:val="0085490F"/>
    <w:rsid w:val="00854B0C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92C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9C7"/>
    <w:rsid w:val="00871AE8"/>
    <w:rsid w:val="00871BBA"/>
    <w:rsid w:val="00871BCD"/>
    <w:rsid w:val="008723F2"/>
    <w:rsid w:val="00872405"/>
    <w:rsid w:val="00872893"/>
    <w:rsid w:val="008728EA"/>
    <w:rsid w:val="00872BB2"/>
    <w:rsid w:val="00872CD0"/>
    <w:rsid w:val="0087325B"/>
    <w:rsid w:val="008733BD"/>
    <w:rsid w:val="008734F2"/>
    <w:rsid w:val="00873520"/>
    <w:rsid w:val="00873531"/>
    <w:rsid w:val="008735AB"/>
    <w:rsid w:val="008735D2"/>
    <w:rsid w:val="008737B0"/>
    <w:rsid w:val="00873833"/>
    <w:rsid w:val="008743FA"/>
    <w:rsid w:val="00874905"/>
    <w:rsid w:val="00874AB4"/>
    <w:rsid w:val="00874FF0"/>
    <w:rsid w:val="008752BA"/>
    <w:rsid w:val="00875864"/>
    <w:rsid w:val="00876422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1116"/>
    <w:rsid w:val="00881218"/>
    <w:rsid w:val="008814F0"/>
    <w:rsid w:val="00881C5A"/>
    <w:rsid w:val="008820B9"/>
    <w:rsid w:val="0088211C"/>
    <w:rsid w:val="00882519"/>
    <w:rsid w:val="008834B2"/>
    <w:rsid w:val="00883746"/>
    <w:rsid w:val="00883A1D"/>
    <w:rsid w:val="00883BD7"/>
    <w:rsid w:val="0088461F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728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A82"/>
    <w:rsid w:val="00894E83"/>
    <w:rsid w:val="00894FF6"/>
    <w:rsid w:val="00895396"/>
    <w:rsid w:val="00895C73"/>
    <w:rsid w:val="00895E6A"/>
    <w:rsid w:val="008967CB"/>
    <w:rsid w:val="00896A00"/>
    <w:rsid w:val="00896D3D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0F41"/>
    <w:rsid w:val="008A115A"/>
    <w:rsid w:val="008A1629"/>
    <w:rsid w:val="008A178D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B46"/>
    <w:rsid w:val="008A3B50"/>
    <w:rsid w:val="008A3CAC"/>
    <w:rsid w:val="008A3D85"/>
    <w:rsid w:val="008A3DF3"/>
    <w:rsid w:val="008A4122"/>
    <w:rsid w:val="008A4276"/>
    <w:rsid w:val="008A4368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A7DB7"/>
    <w:rsid w:val="008B008C"/>
    <w:rsid w:val="008B013C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E76"/>
    <w:rsid w:val="008B5F24"/>
    <w:rsid w:val="008B6289"/>
    <w:rsid w:val="008B62D8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B15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C84"/>
    <w:rsid w:val="008C1D48"/>
    <w:rsid w:val="008C1E70"/>
    <w:rsid w:val="008C21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89B"/>
    <w:rsid w:val="008D1959"/>
    <w:rsid w:val="008D1B8A"/>
    <w:rsid w:val="008D2088"/>
    <w:rsid w:val="008D20AC"/>
    <w:rsid w:val="008D23B2"/>
    <w:rsid w:val="008D254B"/>
    <w:rsid w:val="008D25CB"/>
    <w:rsid w:val="008D29C4"/>
    <w:rsid w:val="008D2AA2"/>
    <w:rsid w:val="008D2E96"/>
    <w:rsid w:val="008D3436"/>
    <w:rsid w:val="008D3905"/>
    <w:rsid w:val="008D3B67"/>
    <w:rsid w:val="008D3E55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5CA"/>
    <w:rsid w:val="008D772E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4259"/>
    <w:rsid w:val="008E4498"/>
    <w:rsid w:val="008E44EE"/>
    <w:rsid w:val="008E4A2F"/>
    <w:rsid w:val="008E4B53"/>
    <w:rsid w:val="008E4DF4"/>
    <w:rsid w:val="008E5453"/>
    <w:rsid w:val="008E59CB"/>
    <w:rsid w:val="008E5C05"/>
    <w:rsid w:val="008E5EE0"/>
    <w:rsid w:val="008E6056"/>
    <w:rsid w:val="008E63FB"/>
    <w:rsid w:val="008E6493"/>
    <w:rsid w:val="008E65AC"/>
    <w:rsid w:val="008E65AE"/>
    <w:rsid w:val="008E70DE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828"/>
    <w:rsid w:val="008F18B1"/>
    <w:rsid w:val="008F196A"/>
    <w:rsid w:val="008F19E2"/>
    <w:rsid w:val="008F1A12"/>
    <w:rsid w:val="008F1E99"/>
    <w:rsid w:val="008F207B"/>
    <w:rsid w:val="008F215C"/>
    <w:rsid w:val="008F21EB"/>
    <w:rsid w:val="008F2373"/>
    <w:rsid w:val="008F26C0"/>
    <w:rsid w:val="008F28C9"/>
    <w:rsid w:val="008F2C88"/>
    <w:rsid w:val="008F3131"/>
    <w:rsid w:val="008F362A"/>
    <w:rsid w:val="008F3689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4FCB"/>
    <w:rsid w:val="008F531F"/>
    <w:rsid w:val="008F5515"/>
    <w:rsid w:val="008F575E"/>
    <w:rsid w:val="008F576F"/>
    <w:rsid w:val="008F589B"/>
    <w:rsid w:val="008F5992"/>
    <w:rsid w:val="008F5ACC"/>
    <w:rsid w:val="008F5BAA"/>
    <w:rsid w:val="008F5E4F"/>
    <w:rsid w:val="008F5FE3"/>
    <w:rsid w:val="008F6BFC"/>
    <w:rsid w:val="008F6E12"/>
    <w:rsid w:val="008F706D"/>
    <w:rsid w:val="008F7326"/>
    <w:rsid w:val="008F74CA"/>
    <w:rsid w:val="008F7916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D4C"/>
    <w:rsid w:val="0090316B"/>
    <w:rsid w:val="0090368C"/>
    <w:rsid w:val="0090398F"/>
    <w:rsid w:val="00904183"/>
    <w:rsid w:val="009044DB"/>
    <w:rsid w:val="0090452D"/>
    <w:rsid w:val="009047EC"/>
    <w:rsid w:val="009047F8"/>
    <w:rsid w:val="00905128"/>
    <w:rsid w:val="00905243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3B"/>
    <w:rsid w:val="00911C97"/>
    <w:rsid w:val="00911D2A"/>
    <w:rsid w:val="00911F97"/>
    <w:rsid w:val="0091208A"/>
    <w:rsid w:val="00912152"/>
    <w:rsid w:val="009121AD"/>
    <w:rsid w:val="0091253D"/>
    <w:rsid w:val="0091261B"/>
    <w:rsid w:val="00912688"/>
    <w:rsid w:val="009130C6"/>
    <w:rsid w:val="009131AD"/>
    <w:rsid w:val="0091338A"/>
    <w:rsid w:val="00913D8D"/>
    <w:rsid w:val="00913DD5"/>
    <w:rsid w:val="00913EC1"/>
    <w:rsid w:val="00913FD3"/>
    <w:rsid w:val="0091422C"/>
    <w:rsid w:val="00914670"/>
    <w:rsid w:val="0091478A"/>
    <w:rsid w:val="00914B92"/>
    <w:rsid w:val="00914C9E"/>
    <w:rsid w:val="00914E88"/>
    <w:rsid w:val="009150CB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97F"/>
    <w:rsid w:val="00922C45"/>
    <w:rsid w:val="00922D84"/>
    <w:rsid w:val="009231BE"/>
    <w:rsid w:val="0092380F"/>
    <w:rsid w:val="00923A14"/>
    <w:rsid w:val="00923AE6"/>
    <w:rsid w:val="00923D24"/>
    <w:rsid w:val="009242F8"/>
    <w:rsid w:val="00924599"/>
    <w:rsid w:val="00924864"/>
    <w:rsid w:val="00924C24"/>
    <w:rsid w:val="00924CBC"/>
    <w:rsid w:val="00924F1E"/>
    <w:rsid w:val="00924FBF"/>
    <w:rsid w:val="00925209"/>
    <w:rsid w:val="0092537A"/>
    <w:rsid w:val="009254BC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635"/>
    <w:rsid w:val="00927803"/>
    <w:rsid w:val="009278AC"/>
    <w:rsid w:val="0092791E"/>
    <w:rsid w:val="00927981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4E5"/>
    <w:rsid w:val="00931600"/>
    <w:rsid w:val="0093170A"/>
    <w:rsid w:val="00931AC2"/>
    <w:rsid w:val="00931C1E"/>
    <w:rsid w:val="00931CD9"/>
    <w:rsid w:val="009321F4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E79"/>
    <w:rsid w:val="00936160"/>
    <w:rsid w:val="009364C2"/>
    <w:rsid w:val="00936701"/>
    <w:rsid w:val="00936791"/>
    <w:rsid w:val="00936BE6"/>
    <w:rsid w:val="00936C30"/>
    <w:rsid w:val="00936EB7"/>
    <w:rsid w:val="00936FA4"/>
    <w:rsid w:val="0093704B"/>
    <w:rsid w:val="00937366"/>
    <w:rsid w:val="009374CF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ABE"/>
    <w:rsid w:val="00940C4C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71A"/>
    <w:rsid w:val="009438BA"/>
    <w:rsid w:val="0094390C"/>
    <w:rsid w:val="00943E7A"/>
    <w:rsid w:val="00943FF9"/>
    <w:rsid w:val="009441B9"/>
    <w:rsid w:val="009442EA"/>
    <w:rsid w:val="009445E7"/>
    <w:rsid w:val="00944622"/>
    <w:rsid w:val="00944820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7C0"/>
    <w:rsid w:val="0094784F"/>
    <w:rsid w:val="00947C47"/>
    <w:rsid w:val="00947E03"/>
    <w:rsid w:val="009500DE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EF"/>
    <w:rsid w:val="00951EA4"/>
    <w:rsid w:val="00951F1F"/>
    <w:rsid w:val="009521EE"/>
    <w:rsid w:val="0095262D"/>
    <w:rsid w:val="0095285F"/>
    <w:rsid w:val="00952917"/>
    <w:rsid w:val="00952E1E"/>
    <w:rsid w:val="00952EC3"/>
    <w:rsid w:val="00952EEB"/>
    <w:rsid w:val="009530BB"/>
    <w:rsid w:val="00953352"/>
    <w:rsid w:val="00953357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8E2"/>
    <w:rsid w:val="00955AA0"/>
    <w:rsid w:val="00955BEF"/>
    <w:rsid w:val="00955D74"/>
    <w:rsid w:val="00955DC6"/>
    <w:rsid w:val="009561CD"/>
    <w:rsid w:val="00956687"/>
    <w:rsid w:val="00956A99"/>
    <w:rsid w:val="00956AE7"/>
    <w:rsid w:val="00956EC5"/>
    <w:rsid w:val="009570D5"/>
    <w:rsid w:val="0095723F"/>
    <w:rsid w:val="0095740D"/>
    <w:rsid w:val="00957438"/>
    <w:rsid w:val="00957983"/>
    <w:rsid w:val="00957A03"/>
    <w:rsid w:val="00957F14"/>
    <w:rsid w:val="00960277"/>
    <w:rsid w:val="00960521"/>
    <w:rsid w:val="009606CE"/>
    <w:rsid w:val="0096075E"/>
    <w:rsid w:val="0096096A"/>
    <w:rsid w:val="00960A64"/>
    <w:rsid w:val="00960AC4"/>
    <w:rsid w:val="00960BAA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6CC"/>
    <w:rsid w:val="00964754"/>
    <w:rsid w:val="009647EE"/>
    <w:rsid w:val="00964809"/>
    <w:rsid w:val="009648A4"/>
    <w:rsid w:val="009648D0"/>
    <w:rsid w:val="0096493C"/>
    <w:rsid w:val="009649E6"/>
    <w:rsid w:val="00964C7C"/>
    <w:rsid w:val="0096510A"/>
    <w:rsid w:val="009651A9"/>
    <w:rsid w:val="009655E5"/>
    <w:rsid w:val="00965C17"/>
    <w:rsid w:val="009661A0"/>
    <w:rsid w:val="00966415"/>
    <w:rsid w:val="0096680B"/>
    <w:rsid w:val="0096686A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74A"/>
    <w:rsid w:val="0097191A"/>
    <w:rsid w:val="00971A53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562"/>
    <w:rsid w:val="00974A10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C2E"/>
    <w:rsid w:val="00980ED2"/>
    <w:rsid w:val="00981356"/>
    <w:rsid w:val="009813BD"/>
    <w:rsid w:val="0098177A"/>
    <w:rsid w:val="00981A95"/>
    <w:rsid w:val="00981AB8"/>
    <w:rsid w:val="00981C06"/>
    <w:rsid w:val="0098200A"/>
    <w:rsid w:val="0098201D"/>
    <w:rsid w:val="0098217B"/>
    <w:rsid w:val="0098249B"/>
    <w:rsid w:val="0098297D"/>
    <w:rsid w:val="00982FA2"/>
    <w:rsid w:val="00983433"/>
    <w:rsid w:val="00983A52"/>
    <w:rsid w:val="00983E2B"/>
    <w:rsid w:val="00983E59"/>
    <w:rsid w:val="00983F67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BD4"/>
    <w:rsid w:val="00984CEA"/>
    <w:rsid w:val="00985369"/>
    <w:rsid w:val="009854C3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0D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756"/>
    <w:rsid w:val="00993877"/>
    <w:rsid w:val="009938D5"/>
    <w:rsid w:val="00993C5C"/>
    <w:rsid w:val="009940DE"/>
    <w:rsid w:val="009942CC"/>
    <w:rsid w:val="009945A6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772"/>
    <w:rsid w:val="00997B73"/>
    <w:rsid w:val="009A02D7"/>
    <w:rsid w:val="009A0739"/>
    <w:rsid w:val="009A07A9"/>
    <w:rsid w:val="009A0825"/>
    <w:rsid w:val="009A0847"/>
    <w:rsid w:val="009A1398"/>
    <w:rsid w:val="009A13DC"/>
    <w:rsid w:val="009A1FFF"/>
    <w:rsid w:val="009A226B"/>
    <w:rsid w:val="009A227E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3E04"/>
    <w:rsid w:val="009A4132"/>
    <w:rsid w:val="009A42D0"/>
    <w:rsid w:val="009A441D"/>
    <w:rsid w:val="009A465C"/>
    <w:rsid w:val="009A4BAF"/>
    <w:rsid w:val="009A5127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5DA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721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4ED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7F7"/>
    <w:rsid w:val="009D0C83"/>
    <w:rsid w:val="009D14A6"/>
    <w:rsid w:val="009D163A"/>
    <w:rsid w:val="009D16A4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92F"/>
    <w:rsid w:val="009D3FBE"/>
    <w:rsid w:val="009D410B"/>
    <w:rsid w:val="009D442B"/>
    <w:rsid w:val="009D44F8"/>
    <w:rsid w:val="009D4663"/>
    <w:rsid w:val="009D4CB0"/>
    <w:rsid w:val="009D5076"/>
    <w:rsid w:val="009D538A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D16"/>
    <w:rsid w:val="009D6F72"/>
    <w:rsid w:val="009D7109"/>
    <w:rsid w:val="009D7238"/>
    <w:rsid w:val="009D75E6"/>
    <w:rsid w:val="009D783A"/>
    <w:rsid w:val="009D79BC"/>
    <w:rsid w:val="009D7C00"/>
    <w:rsid w:val="009E0037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9"/>
    <w:rsid w:val="009E20CB"/>
    <w:rsid w:val="009E2160"/>
    <w:rsid w:val="009E25A9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DD1"/>
    <w:rsid w:val="009E4596"/>
    <w:rsid w:val="009E46A6"/>
    <w:rsid w:val="009E49B0"/>
    <w:rsid w:val="009E4BEC"/>
    <w:rsid w:val="009E4FE1"/>
    <w:rsid w:val="009E513A"/>
    <w:rsid w:val="009E533C"/>
    <w:rsid w:val="009E5405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8BD"/>
    <w:rsid w:val="009E7EA1"/>
    <w:rsid w:val="009F041E"/>
    <w:rsid w:val="009F0A90"/>
    <w:rsid w:val="009F0C48"/>
    <w:rsid w:val="009F0C54"/>
    <w:rsid w:val="009F14C1"/>
    <w:rsid w:val="009F1536"/>
    <w:rsid w:val="009F1714"/>
    <w:rsid w:val="009F1C7C"/>
    <w:rsid w:val="009F2108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5A7"/>
    <w:rsid w:val="009F6629"/>
    <w:rsid w:val="009F67D7"/>
    <w:rsid w:val="009F69DE"/>
    <w:rsid w:val="009F6BC9"/>
    <w:rsid w:val="009F6E27"/>
    <w:rsid w:val="009F716A"/>
    <w:rsid w:val="009F7318"/>
    <w:rsid w:val="009F7800"/>
    <w:rsid w:val="009F7966"/>
    <w:rsid w:val="009F7A07"/>
    <w:rsid w:val="009F7B2C"/>
    <w:rsid w:val="009F7C3E"/>
    <w:rsid w:val="00A0029A"/>
    <w:rsid w:val="00A00770"/>
    <w:rsid w:val="00A00893"/>
    <w:rsid w:val="00A01109"/>
    <w:rsid w:val="00A0127C"/>
    <w:rsid w:val="00A0139E"/>
    <w:rsid w:val="00A01552"/>
    <w:rsid w:val="00A0170A"/>
    <w:rsid w:val="00A017DC"/>
    <w:rsid w:val="00A02394"/>
    <w:rsid w:val="00A02A1D"/>
    <w:rsid w:val="00A02BAD"/>
    <w:rsid w:val="00A02D36"/>
    <w:rsid w:val="00A030F1"/>
    <w:rsid w:val="00A032A1"/>
    <w:rsid w:val="00A03A18"/>
    <w:rsid w:val="00A03A39"/>
    <w:rsid w:val="00A03E1D"/>
    <w:rsid w:val="00A04196"/>
    <w:rsid w:val="00A04264"/>
    <w:rsid w:val="00A0470B"/>
    <w:rsid w:val="00A04AE2"/>
    <w:rsid w:val="00A04BF3"/>
    <w:rsid w:val="00A050A6"/>
    <w:rsid w:val="00A05413"/>
    <w:rsid w:val="00A057EF"/>
    <w:rsid w:val="00A059C3"/>
    <w:rsid w:val="00A05B02"/>
    <w:rsid w:val="00A05B07"/>
    <w:rsid w:val="00A05DBE"/>
    <w:rsid w:val="00A05F0A"/>
    <w:rsid w:val="00A0630A"/>
    <w:rsid w:val="00A0668A"/>
    <w:rsid w:val="00A068D4"/>
    <w:rsid w:val="00A06A1E"/>
    <w:rsid w:val="00A06C37"/>
    <w:rsid w:val="00A06FAA"/>
    <w:rsid w:val="00A06FD7"/>
    <w:rsid w:val="00A071FC"/>
    <w:rsid w:val="00A074F5"/>
    <w:rsid w:val="00A0764E"/>
    <w:rsid w:val="00A07676"/>
    <w:rsid w:val="00A077E8"/>
    <w:rsid w:val="00A078BC"/>
    <w:rsid w:val="00A07AE1"/>
    <w:rsid w:val="00A07B3D"/>
    <w:rsid w:val="00A07D8E"/>
    <w:rsid w:val="00A10110"/>
    <w:rsid w:val="00A1055A"/>
    <w:rsid w:val="00A10871"/>
    <w:rsid w:val="00A10AB5"/>
    <w:rsid w:val="00A10DA7"/>
    <w:rsid w:val="00A11017"/>
    <w:rsid w:val="00A110D0"/>
    <w:rsid w:val="00A1116E"/>
    <w:rsid w:val="00A11BE9"/>
    <w:rsid w:val="00A11DF5"/>
    <w:rsid w:val="00A11F09"/>
    <w:rsid w:val="00A11F85"/>
    <w:rsid w:val="00A1217A"/>
    <w:rsid w:val="00A127A8"/>
    <w:rsid w:val="00A12869"/>
    <w:rsid w:val="00A12B9F"/>
    <w:rsid w:val="00A12C8E"/>
    <w:rsid w:val="00A1306F"/>
    <w:rsid w:val="00A13625"/>
    <w:rsid w:val="00A136E7"/>
    <w:rsid w:val="00A13765"/>
    <w:rsid w:val="00A1392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A93"/>
    <w:rsid w:val="00A15C68"/>
    <w:rsid w:val="00A1663A"/>
    <w:rsid w:val="00A167D7"/>
    <w:rsid w:val="00A16AF6"/>
    <w:rsid w:val="00A16C02"/>
    <w:rsid w:val="00A16D13"/>
    <w:rsid w:val="00A16FE1"/>
    <w:rsid w:val="00A17505"/>
    <w:rsid w:val="00A176DA"/>
    <w:rsid w:val="00A17995"/>
    <w:rsid w:val="00A17E69"/>
    <w:rsid w:val="00A17E93"/>
    <w:rsid w:val="00A20027"/>
    <w:rsid w:val="00A20735"/>
    <w:rsid w:val="00A2086E"/>
    <w:rsid w:val="00A210B9"/>
    <w:rsid w:val="00A2123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759"/>
    <w:rsid w:val="00A2299B"/>
    <w:rsid w:val="00A22AFF"/>
    <w:rsid w:val="00A232EB"/>
    <w:rsid w:val="00A235A2"/>
    <w:rsid w:val="00A236D9"/>
    <w:rsid w:val="00A237A2"/>
    <w:rsid w:val="00A23A84"/>
    <w:rsid w:val="00A23A8C"/>
    <w:rsid w:val="00A23AAB"/>
    <w:rsid w:val="00A23B17"/>
    <w:rsid w:val="00A23F1E"/>
    <w:rsid w:val="00A23F79"/>
    <w:rsid w:val="00A23FF5"/>
    <w:rsid w:val="00A24108"/>
    <w:rsid w:val="00A24210"/>
    <w:rsid w:val="00A2486D"/>
    <w:rsid w:val="00A249B8"/>
    <w:rsid w:val="00A2544A"/>
    <w:rsid w:val="00A257C6"/>
    <w:rsid w:val="00A2674D"/>
    <w:rsid w:val="00A26CB9"/>
    <w:rsid w:val="00A277B0"/>
    <w:rsid w:val="00A278AB"/>
    <w:rsid w:val="00A279A8"/>
    <w:rsid w:val="00A27C39"/>
    <w:rsid w:val="00A30550"/>
    <w:rsid w:val="00A30838"/>
    <w:rsid w:val="00A308D2"/>
    <w:rsid w:val="00A30DB6"/>
    <w:rsid w:val="00A3117C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32"/>
    <w:rsid w:val="00A34B5C"/>
    <w:rsid w:val="00A34D87"/>
    <w:rsid w:val="00A34F0C"/>
    <w:rsid w:val="00A34F60"/>
    <w:rsid w:val="00A35030"/>
    <w:rsid w:val="00A353B9"/>
    <w:rsid w:val="00A354B6"/>
    <w:rsid w:val="00A3575F"/>
    <w:rsid w:val="00A35788"/>
    <w:rsid w:val="00A358C2"/>
    <w:rsid w:val="00A35ABC"/>
    <w:rsid w:val="00A35D18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0D2F"/>
    <w:rsid w:val="00A41064"/>
    <w:rsid w:val="00A410D7"/>
    <w:rsid w:val="00A413F4"/>
    <w:rsid w:val="00A41444"/>
    <w:rsid w:val="00A4180F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3DC"/>
    <w:rsid w:val="00A445BE"/>
    <w:rsid w:val="00A445D5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4D"/>
    <w:rsid w:val="00A471D5"/>
    <w:rsid w:val="00A47441"/>
    <w:rsid w:val="00A4750A"/>
    <w:rsid w:val="00A476ED"/>
    <w:rsid w:val="00A47781"/>
    <w:rsid w:val="00A47876"/>
    <w:rsid w:val="00A47B60"/>
    <w:rsid w:val="00A47C36"/>
    <w:rsid w:val="00A501D3"/>
    <w:rsid w:val="00A504ED"/>
    <w:rsid w:val="00A506DE"/>
    <w:rsid w:val="00A50A52"/>
    <w:rsid w:val="00A50B83"/>
    <w:rsid w:val="00A50BBE"/>
    <w:rsid w:val="00A50CEB"/>
    <w:rsid w:val="00A5139C"/>
    <w:rsid w:val="00A513AC"/>
    <w:rsid w:val="00A51693"/>
    <w:rsid w:val="00A51756"/>
    <w:rsid w:val="00A5208C"/>
    <w:rsid w:val="00A52156"/>
    <w:rsid w:val="00A524ED"/>
    <w:rsid w:val="00A52518"/>
    <w:rsid w:val="00A527D0"/>
    <w:rsid w:val="00A52CD6"/>
    <w:rsid w:val="00A532D9"/>
    <w:rsid w:val="00A5372B"/>
    <w:rsid w:val="00A5425C"/>
    <w:rsid w:val="00A5439B"/>
    <w:rsid w:val="00A54879"/>
    <w:rsid w:val="00A54898"/>
    <w:rsid w:val="00A5493A"/>
    <w:rsid w:val="00A54B70"/>
    <w:rsid w:val="00A55412"/>
    <w:rsid w:val="00A55489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300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6B"/>
    <w:rsid w:val="00A62E93"/>
    <w:rsid w:val="00A63037"/>
    <w:rsid w:val="00A63243"/>
    <w:rsid w:val="00A634D7"/>
    <w:rsid w:val="00A63615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2A"/>
    <w:rsid w:val="00A65FEE"/>
    <w:rsid w:val="00A66115"/>
    <w:rsid w:val="00A664BB"/>
    <w:rsid w:val="00A66A7A"/>
    <w:rsid w:val="00A66ADE"/>
    <w:rsid w:val="00A66AE7"/>
    <w:rsid w:val="00A66BD3"/>
    <w:rsid w:val="00A66D50"/>
    <w:rsid w:val="00A66F6A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5E3"/>
    <w:rsid w:val="00A71B28"/>
    <w:rsid w:val="00A71B89"/>
    <w:rsid w:val="00A71C5F"/>
    <w:rsid w:val="00A72155"/>
    <w:rsid w:val="00A721F5"/>
    <w:rsid w:val="00A7239E"/>
    <w:rsid w:val="00A723F1"/>
    <w:rsid w:val="00A7254A"/>
    <w:rsid w:val="00A72734"/>
    <w:rsid w:val="00A72DD1"/>
    <w:rsid w:val="00A72F1A"/>
    <w:rsid w:val="00A731A9"/>
    <w:rsid w:val="00A73697"/>
    <w:rsid w:val="00A740C4"/>
    <w:rsid w:val="00A7414A"/>
    <w:rsid w:val="00A747ED"/>
    <w:rsid w:val="00A7480F"/>
    <w:rsid w:val="00A74938"/>
    <w:rsid w:val="00A7578B"/>
    <w:rsid w:val="00A75BD3"/>
    <w:rsid w:val="00A760AC"/>
    <w:rsid w:val="00A767D4"/>
    <w:rsid w:val="00A768D6"/>
    <w:rsid w:val="00A768E0"/>
    <w:rsid w:val="00A76953"/>
    <w:rsid w:val="00A769A2"/>
    <w:rsid w:val="00A76AB1"/>
    <w:rsid w:val="00A76E07"/>
    <w:rsid w:val="00A7749C"/>
    <w:rsid w:val="00A77791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CBF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33C1"/>
    <w:rsid w:val="00A84249"/>
    <w:rsid w:val="00A843A0"/>
    <w:rsid w:val="00A84737"/>
    <w:rsid w:val="00A84A15"/>
    <w:rsid w:val="00A84F33"/>
    <w:rsid w:val="00A85476"/>
    <w:rsid w:val="00A85A58"/>
    <w:rsid w:val="00A85AEE"/>
    <w:rsid w:val="00A85B2C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CDC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78F"/>
    <w:rsid w:val="00A93812"/>
    <w:rsid w:val="00A9387A"/>
    <w:rsid w:val="00A9406E"/>
    <w:rsid w:val="00A94300"/>
    <w:rsid w:val="00A9453B"/>
    <w:rsid w:val="00A94540"/>
    <w:rsid w:val="00A94610"/>
    <w:rsid w:val="00A94B18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A0C"/>
    <w:rsid w:val="00A96A75"/>
    <w:rsid w:val="00A96AFA"/>
    <w:rsid w:val="00A96EB6"/>
    <w:rsid w:val="00A97142"/>
    <w:rsid w:val="00A973D0"/>
    <w:rsid w:val="00A97481"/>
    <w:rsid w:val="00A974FA"/>
    <w:rsid w:val="00A97FE1"/>
    <w:rsid w:val="00AA04FA"/>
    <w:rsid w:val="00AA0596"/>
    <w:rsid w:val="00AA07E5"/>
    <w:rsid w:val="00AA081C"/>
    <w:rsid w:val="00AA0DFE"/>
    <w:rsid w:val="00AA10AC"/>
    <w:rsid w:val="00AA10E6"/>
    <w:rsid w:val="00AA12D4"/>
    <w:rsid w:val="00AA132F"/>
    <w:rsid w:val="00AA148D"/>
    <w:rsid w:val="00AA1633"/>
    <w:rsid w:val="00AA169A"/>
    <w:rsid w:val="00AA18FA"/>
    <w:rsid w:val="00AA1957"/>
    <w:rsid w:val="00AA1AE8"/>
    <w:rsid w:val="00AA2464"/>
    <w:rsid w:val="00AA2C28"/>
    <w:rsid w:val="00AA2E90"/>
    <w:rsid w:val="00AA301E"/>
    <w:rsid w:val="00AA311D"/>
    <w:rsid w:val="00AA33A6"/>
    <w:rsid w:val="00AA38A7"/>
    <w:rsid w:val="00AA3A1C"/>
    <w:rsid w:val="00AA3A97"/>
    <w:rsid w:val="00AA3CC2"/>
    <w:rsid w:val="00AA3F5A"/>
    <w:rsid w:val="00AA3F88"/>
    <w:rsid w:val="00AA4166"/>
    <w:rsid w:val="00AA4237"/>
    <w:rsid w:val="00AA46E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BC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708"/>
    <w:rsid w:val="00AB1CF8"/>
    <w:rsid w:val="00AB21A8"/>
    <w:rsid w:val="00AB22C9"/>
    <w:rsid w:val="00AB2324"/>
    <w:rsid w:val="00AB2432"/>
    <w:rsid w:val="00AB2553"/>
    <w:rsid w:val="00AB2555"/>
    <w:rsid w:val="00AB2681"/>
    <w:rsid w:val="00AB2C34"/>
    <w:rsid w:val="00AB2DB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54F"/>
    <w:rsid w:val="00AB5621"/>
    <w:rsid w:val="00AB57E3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7B7"/>
    <w:rsid w:val="00AC3C4B"/>
    <w:rsid w:val="00AC3CFE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5A72"/>
    <w:rsid w:val="00AC6273"/>
    <w:rsid w:val="00AC62A8"/>
    <w:rsid w:val="00AC62F1"/>
    <w:rsid w:val="00AC678F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4D5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4E3"/>
    <w:rsid w:val="00AE2765"/>
    <w:rsid w:val="00AE28E1"/>
    <w:rsid w:val="00AE28EF"/>
    <w:rsid w:val="00AE2959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494"/>
    <w:rsid w:val="00AF14A6"/>
    <w:rsid w:val="00AF1A30"/>
    <w:rsid w:val="00AF1BD8"/>
    <w:rsid w:val="00AF1C9A"/>
    <w:rsid w:val="00AF2087"/>
    <w:rsid w:val="00AF2214"/>
    <w:rsid w:val="00AF2312"/>
    <w:rsid w:val="00AF2444"/>
    <w:rsid w:val="00AF2627"/>
    <w:rsid w:val="00AF279B"/>
    <w:rsid w:val="00AF289A"/>
    <w:rsid w:val="00AF318F"/>
    <w:rsid w:val="00AF3250"/>
    <w:rsid w:val="00AF35BE"/>
    <w:rsid w:val="00AF3AA6"/>
    <w:rsid w:val="00AF3C0C"/>
    <w:rsid w:val="00AF48ED"/>
    <w:rsid w:val="00AF4C36"/>
    <w:rsid w:val="00AF4D05"/>
    <w:rsid w:val="00AF4DE4"/>
    <w:rsid w:val="00AF5340"/>
    <w:rsid w:val="00AF5500"/>
    <w:rsid w:val="00AF5551"/>
    <w:rsid w:val="00AF580B"/>
    <w:rsid w:val="00AF5861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141F"/>
    <w:rsid w:val="00B01429"/>
    <w:rsid w:val="00B014EA"/>
    <w:rsid w:val="00B016F5"/>
    <w:rsid w:val="00B01716"/>
    <w:rsid w:val="00B017B4"/>
    <w:rsid w:val="00B01B1F"/>
    <w:rsid w:val="00B01CE1"/>
    <w:rsid w:val="00B01D35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016"/>
    <w:rsid w:val="00B051D4"/>
    <w:rsid w:val="00B05399"/>
    <w:rsid w:val="00B05BEB"/>
    <w:rsid w:val="00B05CBE"/>
    <w:rsid w:val="00B065A2"/>
    <w:rsid w:val="00B0693A"/>
    <w:rsid w:val="00B069D9"/>
    <w:rsid w:val="00B06A40"/>
    <w:rsid w:val="00B06D3A"/>
    <w:rsid w:val="00B06DE6"/>
    <w:rsid w:val="00B06E36"/>
    <w:rsid w:val="00B06EC3"/>
    <w:rsid w:val="00B06ED9"/>
    <w:rsid w:val="00B0740D"/>
    <w:rsid w:val="00B07C22"/>
    <w:rsid w:val="00B10199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A96"/>
    <w:rsid w:val="00B12B1C"/>
    <w:rsid w:val="00B12CB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7E"/>
    <w:rsid w:val="00B13FF9"/>
    <w:rsid w:val="00B14134"/>
    <w:rsid w:val="00B141FA"/>
    <w:rsid w:val="00B14228"/>
    <w:rsid w:val="00B143C0"/>
    <w:rsid w:val="00B1462D"/>
    <w:rsid w:val="00B1485B"/>
    <w:rsid w:val="00B14F63"/>
    <w:rsid w:val="00B15416"/>
    <w:rsid w:val="00B155EC"/>
    <w:rsid w:val="00B15888"/>
    <w:rsid w:val="00B15B9B"/>
    <w:rsid w:val="00B1612B"/>
    <w:rsid w:val="00B1643C"/>
    <w:rsid w:val="00B1643E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674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2FF0"/>
    <w:rsid w:val="00B23296"/>
    <w:rsid w:val="00B233A5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B2"/>
    <w:rsid w:val="00B27F63"/>
    <w:rsid w:val="00B3006E"/>
    <w:rsid w:val="00B3009B"/>
    <w:rsid w:val="00B301DE"/>
    <w:rsid w:val="00B305EA"/>
    <w:rsid w:val="00B30715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A02"/>
    <w:rsid w:val="00B32C5A"/>
    <w:rsid w:val="00B32E57"/>
    <w:rsid w:val="00B32F50"/>
    <w:rsid w:val="00B32FCC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1D"/>
    <w:rsid w:val="00B34F22"/>
    <w:rsid w:val="00B34F33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7F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66C8"/>
    <w:rsid w:val="00B468A9"/>
    <w:rsid w:val="00B4694E"/>
    <w:rsid w:val="00B46B9B"/>
    <w:rsid w:val="00B47405"/>
    <w:rsid w:val="00B474CF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74F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986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2D84"/>
    <w:rsid w:val="00B62F86"/>
    <w:rsid w:val="00B62FEC"/>
    <w:rsid w:val="00B632CE"/>
    <w:rsid w:val="00B636DD"/>
    <w:rsid w:val="00B6384C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4F45"/>
    <w:rsid w:val="00B65047"/>
    <w:rsid w:val="00B65152"/>
    <w:rsid w:val="00B6539C"/>
    <w:rsid w:val="00B653B6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7CE"/>
    <w:rsid w:val="00B67AAC"/>
    <w:rsid w:val="00B70417"/>
    <w:rsid w:val="00B708E4"/>
    <w:rsid w:val="00B70967"/>
    <w:rsid w:val="00B70DA8"/>
    <w:rsid w:val="00B70F49"/>
    <w:rsid w:val="00B71240"/>
    <w:rsid w:val="00B714C8"/>
    <w:rsid w:val="00B714D4"/>
    <w:rsid w:val="00B7170E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3DED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DFF"/>
    <w:rsid w:val="00B75F3E"/>
    <w:rsid w:val="00B7634F"/>
    <w:rsid w:val="00B7637E"/>
    <w:rsid w:val="00B76406"/>
    <w:rsid w:val="00B76823"/>
    <w:rsid w:val="00B768A4"/>
    <w:rsid w:val="00B76B44"/>
    <w:rsid w:val="00B76BBD"/>
    <w:rsid w:val="00B76C44"/>
    <w:rsid w:val="00B76FB6"/>
    <w:rsid w:val="00B77707"/>
    <w:rsid w:val="00B77764"/>
    <w:rsid w:val="00B77838"/>
    <w:rsid w:val="00B77A7D"/>
    <w:rsid w:val="00B77BFA"/>
    <w:rsid w:val="00B77E25"/>
    <w:rsid w:val="00B77E2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5DC"/>
    <w:rsid w:val="00B81D13"/>
    <w:rsid w:val="00B8220A"/>
    <w:rsid w:val="00B82258"/>
    <w:rsid w:val="00B82562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9AF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E5"/>
    <w:rsid w:val="00B90158"/>
    <w:rsid w:val="00B905CF"/>
    <w:rsid w:val="00B908E5"/>
    <w:rsid w:val="00B90BC8"/>
    <w:rsid w:val="00B90D9C"/>
    <w:rsid w:val="00B90FBA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321F"/>
    <w:rsid w:val="00B932E0"/>
    <w:rsid w:val="00B937F3"/>
    <w:rsid w:val="00B93954"/>
    <w:rsid w:val="00B9397D"/>
    <w:rsid w:val="00B93C36"/>
    <w:rsid w:val="00B93C4C"/>
    <w:rsid w:val="00B93C87"/>
    <w:rsid w:val="00B9414D"/>
    <w:rsid w:val="00B941A5"/>
    <w:rsid w:val="00B94911"/>
    <w:rsid w:val="00B94B9C"/>
    <w:rsid w:val="00B94D41"/>
    <w:rsid w:val="00B95194"/>
    <w:rsid w:val="00B95604"/>
    <w:rsid w:val="00B95BD2"/>
    <w:rsid w:val="00B960F1"/>
    <w:rsid w:val="00B9675D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185"/>
    <w:rsid w:val="00BA21F1"/>
    <w:rsid w:val="00BA224D"/>
    <w:rsid w:val="00BA230B"/>
    <w:rsid w:val="00BA235A"/>
    <w:rsid w:val="00BA237D"/>
    <w:rsid w:val="00BA2820"/>
    <w:rsid w:val="00BA29F3"/>
    <w:rsid w:val="00BA2AD2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E5B"/>
    <w:rsid w:val="00BA52F3"/>
    <w:rsid w:val="00BA5347"/>
    <w:rsid w:val="00BA53D3"/>
    <w:rsid w:val="00BA5432"/>
    <w:rsid w:val="00BA55F0"/>
    <w:rsid w:val="00BA577D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3C4"/>
    <w:rsid w:val="00BA7773"/>
    <w:rsid w:val="00BA7BBA"/>
    <w:rsid w:val="00BA7CCF"/>
    <w:rsid w:val="00BA7D89"/>
    <w:rsid w:val="00BB0049"/>
    <w:rsid w:val="00BB0C4F"/>
    <w:rsid w:val="00BB1037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3F1"/>
    <w:rsid w:val="00BB7547"/>
    <w:rsid w:val="00BB790E"/>
    <w:rsid w:val="00BB796C"/>
    <w:rsid w:val="00BB7A72"/>
    <w:rsid w:val="00BB7D86"/>
    <w:rsid w:val="00BC04B1"/>
    <w:rsid w:val="00BC04C5"/>
    <w:rsid w:val="00BC056A"/>
    <w:rsid w:val="00BC07A5"/>
    <w:rsid w:val="00BC0BBD"/>
    <w:rsid w:val="00BC0C34"/>
    <w:rsid w:val="00BC1834"/>
    <w:rsid w:val="00BC1919"/>
    <w:rsid w:val="00BC1B48"/>
    <w:rsid w:val="00BC1B50"/>
    <w:rsid w:val="00BC1CB5"/>
    <w:rsid w:val="00BC1E82"/>
    <w:rsid w:val="00BC208D"/>
    <w:rsid w:val="00BC2187"/>
    <w:rsid w:val="00BC231F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3D3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786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AF3"/>
    <w:rsid w:val="00BC7CAF"/>
    <w:rsid w:val="00BD0098"/>
    <w:rsid w:val="00BD031D"/>
    <w:rsid w:val="00BD03A8"/>
    <w:rsid w:val="00BD060C"/>
    <w:rsid w:val="00BD066C"/>
    <w:rsid w:val="00BD08B9"/>
    <w:rsid w:val="00BD115E"/>
    <w:rsid w:val="00BD122F"/>
    <w:rsid w:val="00BD132B"/>
    <w:rsid w:val="00BD1494"/>
    <w:rsid w:val="00BD1941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0FA4"/>
    <w:rsid w:val="00BE116A"/>
    <w:rsid w:val="00BE11C0"/>
    <w:rsid w:val="00BE13C1"/>
    <w:rsid w:val="00BE1741"/>
    <w:rsid w:val="00BE1846"/>
    <w:rsid w:val="00BE1A72"/>
    <w:rsid w:val="00BE1B1A"/>
    <w:rsid w:val="00BE1D67"/>
    <w:rsid w:val="00BE2A3D"/>
    <w:rsid w:val="00BE2CDA"/>
    <w:rsid w:val="00BE31C8"/>
    <w:rsid w:val="00BE32EC"/>
    <w:rsid w:val="00BE343D"/>
    <w:rsid w:val="00BE3474"/>
    <w:rsid w:val="00BE3737"/>
    <w:rsid w:val="00BE3AE7"/>
    <w:rsid w:val="00BE3C93"/>
    <w:rsid w:val="00BE3D1A"/>
    <w:rsid w:val="00BE3F4D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4E64"/>
    <w:rsid w:val="00BE51CA"/>
    <w:rsid w:val="00BE523B"/>
    <w:rsid w:val="00BE56AF"/>
    <w:rsid w:val="00BE56BD"/>
    <w:rsid w:val="00BE5827"/>
    <w:rsid w:val="00BE5CDC"/>
    <w:rsid w:val="00BE5EB7"/>
    <w:rsid w:val="00BE63BB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1DD"/>
    <w:rsid w:val="00BF657A"/>
    <w:rsid w:val="00BF66BA"/>
    <w:rsid w:val="00BF66BB"/>
    <w:rsid w:val="00BF6BE4"/>
    <w:rsid w:val="00BF6D2E"/>
    <w:rsid w:val="00BF7398"/>
    <w:rsid w:val="00BF7460"/>
    <w:rsid w:val="00BF75A4"/>
    <w:rsid w:val="00BF7803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C23"/>
    <w:rsid w:val="00C01E4F"/>
    <w:rsid w:val="00C02231"/>
    <w:rsid w:val="00C023A2"/>
    <w:rsid w:val="00C023C2"/>
    <w:rsid w:val="00C026B0"/>
    <w:rsid w:val="00C02747"/>
    <w:rsid w:val="00C02836"/>
    <w:rsid w:val="00C02B7F"/>
    <w:rsid w:val="00C02B95"/>
    <w:rsid w:val="00C02BB7"/>
    <w:rsid w:val="00C02E1E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1F1"/>
    <w:rsid w:val="00C06546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E85"/>
    <w:rsid w:val="00C12FD9"/>
    <w:rsid w:val="00C131D5"/>
    <w:rsid w:val="00C13248"/>
    <w:rsid w:val="00C1360C"/>
    <w:rsid w:val="00C13806"/>
    <w:rsid w:val="00C13A72"/>
    <w:rsid w:val="00C13B4B"/>
    <w:rsid w:val="00C13FF5"/>
    <w:rsid w:val="00C14069"/>
    <w:rsid w:val="00C1406E"/>
    <w:rsid w:val="00C140CB"/>
    <w:rsid w:val="00C14552"/>
    <w:rsid w:val="00C147A4"/>
    <w:rsid w:val="00C147E1"/>
    <w:rsid w:val="00C14C7D"/>
    <w:rsid w:val="00C153B0"/>
    <w:rsid w:val="00C155F5"/>
    <w:rsid w:val="00C159C2"/>
    <w:rsid w:val="00C15ED5"/>
    <w:rsid w:val="00C16236"/>
    <w:rsid w:val="00C16E1D"/>
    <w:rsid w:val="00C17380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6110"/>
    <w:rsid w:val="00C26281"/>
    <w:rsid w:val="00C26533"/>
    <w:rsid w:val="00C26B0F"/>
    <w:rsid w:val="00C2736C"/>
    <w:rsid w:val="00C275C7"/>
    <w:rsid w:val="00C27993"/>
    <w:rsid w:val="00C27A13"/>
    <w:rsid w:val="00C27B6E"/>
    <w:rsid w:val="00C27C13"/>
    <w:rsid w:val="00C27C4F"/>
    <w:rsid w:val="00C30023"/>
    <w:rsid w:val="00C302B9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33"/>
    <w:rsid w:val="00C3268D"/>
    <w:rsid w:val="00C32B01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922"/>
    <w:rsid w:val="00C33CEF"/>
    <w:rsid w:val="00C33EAF"/>
    <w:rsid w:val="00C33EB6"/>
    <w:rsid w:val="00C33EBD"/>
    <w:rsid w:val="00C340C9"/>
    <w:rsid w:val="00C34AAF"/>
    <w:rsid w:val="00C34BF2"/>
    <w:rsid w:val="00C34C3B"/>
    <w:rsid w:val="00C34D8E"/>
    <w:rsid w:val="00C35238"/>
    <w:rsid w:val="00C353E5"/>
    <w:rsid w:val="00C354A3"/>
    <w:rsid w:val="00C354CD"/>
    <w:rsid w:val="00C3552C"/>
    <w:rsid w:val="00C359AC"/>
    <w:rsid w:val="00C35A9D"/>
    <w:rsid w:val="00C35C5F"/>
    <w:rsid w:val="00C35F57"/>
    <w:rsid w:val="00C361BA"/>
    <w:rsid w:val="00C36469"/>
    <w:rsid w:val="00C3652F"/>
    <w:rsid w:val="00C366AB"/>
    <w:rsid w:val="00C366D4"/>
    <w:rsid w:val="00C366D8"/>
    <w:rsid w:val="00C36E12"/>
    <w:rsid w:val="00C37300"/>
    <w:rsid w:val="00C37734"/>
    <w:rsid w:val="00C37CC6"/>
    <w:rsid w:val="00C37F32"/>
    <w:rsid w:val="00C40008"/>
    <w:rsid w:val="00C40569"/>
    <w:rsid w:val="00C40920"/>
    <w:rsid w:val="00C41498"/>
    <w:rsid w:val="00C41EA7"/>
    <w:rsid w:val="00C421C4"/>
    <w:rsid w:val="00C4225E"/>
    <w:rsid w:val="00C42431"/>
    <w:rsid w:val="00C424BB"/>
    <w:rsid w:val="00C424E1"/>
    <w:rsid w:val="00C42913"/>
    <w:rsid w:val="00C42C0C"/>
    <w:rsid w:val="00C42D37"/>
    <w:rsid w:val="00C42D55"/>
    <w:rsid w:val="00C42DBD"/>
    <w:rsid w:val="00C42F07"/>
    <w:rsid w:val="00C4335F"/>
    <w:rsid w:val="00C434E2"/>
    <w:rsid w:val="00C436F6"/>
    <w:rsid w:val="00C43B2D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63C"/>
    <w:rsid w:val="00C4595E"/>
    <w:rsid w:val="00C45972"/>
    <w:rsid w:val="00C45AB5"/>
    <w:rsid w:val="00C45D7F"/>
    <w:rsid w:val="00C45EB9"/>
    <w:rsid w:val="00C45F96"/>
    <w:rsid w:val="00C4604B"/>
    <w:rsid w:val="00C46091"/>
    <w:rsid w:val="00C46442"/>
    <w:rsid w:val="00C46738"/>
    <w:rsid w:val="00C46983"/>
    <w:rsid w:val="00C46C24"/>
    <w:rsid w:val="00C4751F"/>
    <w:rsid w:val="00C475CD"/>
    <w:rsid w:val="00C4760B"/>
    <w:rsid w:val="00C47840"/>
    <w:rsid w:val="00C478A3"/>
    <w:rsid w:val="00C47939"/>
    <w:rsid w:val="00C47ACC"/>
    <w:rsid w:val="00C47B0B"/>
    <w:rsid w:val="00C47D2C"/>
    <w:rsid w:val="00C50029"/>
    <w:rsid w:val="00C50483"/>
    <w:rsid w:val="00C5074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EB4"/>
    <w:rsid w:val="00C530AC"/>
    <w:rsid w:val="00C53181"/>
    <w:rsid w:val="00C53E57"/>
    <w:rsid w:val="00C54191"/>
    <w:rsid w:val="00C54685"/>
    <w:rsid w:val="00C54D51"/>
    <w:rsid w:val="00C550F5"/>
    <w:rsid w:val="00C5512E"/>
    <w:rsid w:val="00C55579"/>
    <w:rsid w:val="00C55617"/>
    <w:rsid w:val="00C557D9"/>
    <w:rsid w:val="00C558E6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8BB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73E"/>
    <w:rsid w:val="00C66A30"/>
    <w:rsid w:val="00C66BBE"/>
    <w:rsid w:val="00C6725C"/>
    <w:rsid w:val="00C67528"/>
    <w:rsid w:val="00C702C9"/>
    <w:rsid w:val="00C705C7"/>
    <w:rsid w:val="00C70881"/>
    <w:rsid w:val="00C70CC9"/>
    <w:rsid w:val="00C70F92"/>
    <w:rsid w:val="00C71148"/>
    <w:rsid w:val="00C711CD"/>
    <w:rsid w:val="00C71F62"/>
    <w:rsid w:val="00C72028"/>
    <w:rsid w:val="00C720B7"/>
    <w:rsid w:val="00C72708"/>
    <w:rsid w:val="00C7283E"/>
    <w:rsid w:val="00C728A4"/>
    <w:rsid w:val="00C732A8"/>
    <w:rsid w:val="00C732F3"/>
    <w:rsid w:val="00C733B7"/>
    <w:rsid w:val="00C73424"/>
    <w:rsid w:val="00C738A7"/>
    <w:rsid w:val="00C73A9C"/>
    <w:rsid w:val="00C73E23"/>
    <w:rsid w:val="00C74067"/>
    <w:rsid w:val="00C742C8"/>
    <w:rsid w:val="00C74370"/>
    <w:rsid w:val="00C743AE"/>
    <w:rsid w:val="00C744D6"/>
    <w:rsid w:val="00C746A3"/>
    <w:rsid w:val="00C746D8"/>
    <w:rsid w:val="00C749B1"/>
    <w:rsid w:val="00C74AEF"/>
    <w:rsid w:val="00C74F0D"/>
    <w:rsid w:val="00C75ACF"/>
    <w:rsid w:val="00C75F2F"/>
    <w:rsid w:val="00C760A2"/>
    <w:rsid w:val="00C760B8"/>
    <w:rsid w:val="00C76709"/>
    <w:rsid w:val="00C76841"/>
    <w:rsid w:val="00C76C77"/>
    <w:rsid w:val="00C76DF8"/>
    <w:rsid w:val="00C772F5"/>
    <w:rsid w:val="00C7761C"/>
    <w:rsid w:val="00C779CF"/>
    <w:rsid w:val="00C779E3"/>
    <w:rsid w:val="00C77D82"/>
    <w:rsid w:val="00C802CF"/>
    <w:rsid w:val="00C803AE"/>
    <w:rsid w:val="00C80B25"/>
    <w:rsid w:val="00C80D35"/>
    <w:rsid w:val="00C80E94"/>
    <w:rsid w:val="00C81124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74E"/>
    <w:rsid w:val="00C838CF"/>
    <w:rsid w:val="00C83B62"/>
    <w:rsid w:val="00C83F6C"/>
    <w:rsid w:val="00C84122"/>
    <w:rsid w:val="00C8435B"/>
    <w:rsid w:val="00C84368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AB5"/>
    <w:rsid w:val="00C85ACD"/>
    <w:rsid w:val="00C85ED8"/>
    <w:rsid w:val="00C8601B"/>
    <w:rsid w:val="00C86114"/>
    <w:rsid w:val="00C861E2"/>
    <w:rsid w:val="00C86227"/>
    <w:rsid w:val="00C862E1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2C"/>
    <w:rsid w:val="00C9034C"/>
    <w:rsid w:val="00C903FC"/>
    <w:rsid w:val="00C90617"/>
    <w:rsid w:val="00C9080B"/>
    <w:rsid w:val="00C90C3A"/>
    <w:rsid w:val="00C913C4"/>
    <w:rsid w:val="00C91857"/>
    <w:rsid w:val="00C921A2"/>
    <w:rsid w:val="00C925CE"/>
    <w:rsid w:val="00C92798"/>
    <w:rsid w:val="00C92A42"/>
    <w:rsid w:val="00C92A8C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BFA"/>
    <w:rsid w:val="00CA0CCC"/>
    <w:rsid w:val="00CA0F17"/>
    <w:rsid w:val="00CA1193"/>
    <w:rsid w:val="00CA1887"/>
    <w:rsid w:val="00CA194B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312"/>
    <w:rsid w:val="00CA3583"/>
    <w:rsid w:val="00CA3648"/>
    <w:rsid w:val="00CA375F"/>
    <w:rsid w:val="00CA391C"/>
    <w:rsid w:val="00CA39DC"/>
    <w:rsid w:val="00CA3A92"/>
    <w:rsid w:val="00CA4124"/>
    <w:rsid w:val="00CA44CD"/>
    <w:rsid w:val="00CA48D5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C006F"/>
    <w:rsid w:val="00CC0251"/>
    <w:rsid w:val="00CC0376"/>
    <w:rsid w:val="00CC055B"/>
    <w:rsid w:val="00CC055D"/>
    <w:rsid w:val="00CC057A"/>
    <w:rsid w:val="00CC05E0"/>
    <w:rsid w:val="00CC07EC"/>
    <w:rsid w:val="00CC087B"/>
    <w:rsid w:val="00CC0BA4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2FF9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401"/>
    <w:rsid w:val="00CD052F"/>
    <w:rsid w:val="00CD0597"/>
    <w:rsid w:val="00CD0598"/>
    <w:rsid w:val="00CD0BD8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E92"/>
    <w:rsid w:val="00CD2F06"/>
    <w:rsid w:val="00CD2FA0"/>
    <w:rsid w:val="00CD31F8"/>
    <w:rsid w:val="00CD35E0"/>
    <w:rsid w:val="00CD3C96"/>
    <w:rsid w:val="00CD404D"/>
    <w:rsid w:val="00CD40F0"/>
    <w:rsid w:val="00CD431C"/>
    <w:rsid w:val="00CD45B6"/>
    <w:rsid w:val="00CD45DA"/>
    <w:rsid w:val="00CD47A1"/>
    <w:rsid w:val="00CD4920"/>
    <w:rsid w:val="00CD4BA9"/>
    <w:rsid w:val="00CD5A4B"/>
    <w:rsid w:val="00CD5BDD"/>
    <w:rsid w:val="00CD5FC0"/>
    <w:rsid w:val="00CD61B2"/>
    <w:rsid w:val="00CD66AD"/>
    <w:rsid w:val="00CD6708"/>
    <w:rsid w:val="00CD6866"/>
    <w:rsid w:val="00CD6BDF"/>
    <w:rsid w:val="00CD6E80"/>
    <w:rsid w:val="00CD7114"/>
    <w:rsid w:val="00CD72E6"/>
    <w:rsid w:val="00CD72F0"/>
    <w:rsid w:val="00CD7364"/>
    <w:rsid w:val="00CD7942"/>
    <w:rsid w:val="00CD7963"/>
    <w:rsid w:val="00CE007A"/>
    <w:rsid w:val="00CE0101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93"/>
    <w:rsid w:val="00CF1E75"/>
    <w:rsid w:val="00CF26B3"/>
    <w:rsid w:val="00CF291B"/>
    <w:rsid w:val="00CF29BD"/>
    <w:rsid w:val="00CF34B2"/>
    <w:rsid w:val="00CF3929"/>
    <w:rsid w:val="00CF3A86"/>
    <w:rsid w:val="00CF3BAB"/>
    <w:rsid w:val="00CF3C8E"/>
    <w:rsid w:val="00CF3E53"/>
    <w:rsid w:val="00CF4BFF"/>
    <w:rsid w:val="00CF4CE0"/>
    <w:rsid w:val="00CF51DF"/>
    <w:rsid w:val="00CF55C1"/>
    <w:rsid w:val="00CF579F"/>
    <w:rsid w:val="00CF5C21"/>
    <w:rsid w:val="00CF5C45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BAC"/>
    <w:rsid w:val="00CF7ECA"/>
    <w:rsid w:val="00D00135"/>
    <w:rsid w:val="00D00347"/>
    <w:rsid w:val="00D0055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2165"/>
    <w:rsid w:val="00D022E6"/>
    <w:rsid w:val="00D029AC"/>
    <w:rsid w:val="00D029B3"/>
    <w:rsid w:val="00D02A12"/>
    <w:rsid w:val="00D02B59"/>
    <w:rsid w:val="00D02C7B"/>
    <w:rsid w:val="00D02F6A"/>
    <w:rsid w:val="00D0356A"/>
    <w:rsid w:val="00D03AFE"/>
    <w:rsid w:val="00D03DC0"/>
    <w:rsid w:val="00D03E85"/>
    <w:rsid w:val="00D03F06"/>
    <w:rsid w:val="00D03F5A"/>
    <w:rsid w:val="00D03FA1"/>
    <w:rsid w:val="00D0445D"/>
    <w:rsid w:val="00D048A2"/>
    <w:rsid w:val="00D04A5F"/>
    <w:rsid w:val="00D04D36"/>
    <w:rsid w:val="00D04D87"/>
    <w:rsid w:val="00D04ECC"/>
    <w:rsid w:val="00D050FF"/>
    <w:rsid w:val="00D05366"/>
    <w:rsid w:val="00D0566B"/>
    <w:rsid w:val="00D05990"/>
    <w:rsid w:val="00D05FB8"/>
    <w:rsid w:val="00D06550"/>
    <w:rsid w:val="00D065BE"/>
    <w:rsid w:val="00D06667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12CD"/>
    <w:rsid w:val="00D113A5"/>
    <w:rsid w:val="00D11B97"/>
    <w:rsid w:val="00D12675"/>
    <w:rsid w:val="00D126B4"/>
    <w:rsid w:val="00D12818"/>
    <w:rsid w:val="00D128B9"/>
    <w:rsid w:val="00D12904"/>
    <w:rsid w:val="00D12A45"/>
    <w:rsid w:val="00D12E11"/>
    <w:rsid w:val="00D130BC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68F"/>
    <w:rsid w:val="00D1474C"/>
    <w:rsid w:val="00D1495F"/>
    <w:rsid w:val="00D14A03"/>
    <w:rsid w:val="00D14BA6"/>
    <w:rsid w:val="00D14DF9"/>
    <w:rsid w:val="00D153E6"/>
    <w:rsid w:val="00D15CE0"/>
    <w:rsid w:val="00D15DD2"/>
    <w:rsid w:val="00D15F56"/>
    <w:rsid w:val="00D16166"/>
    <w:rsid w:val="00D16696"/>
    <w:rsid w:val="00D166AD"/>
    <w:rsid w:val="00D167DD"/>
    <w:rsid w:val="00D1693A"/>
    <w:rsid w:val="00D16C92"/>
    <w:rsid w:val="00D16ED8"/>
    <w:rsid w:val="00D16FBF"/>
    <w:rsid w:val="00D1720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7F"/>
    <w:rsid w:val="00D2257C"/>
    <w:rsid w:val="00D2259E"/>
    <w:rsid w:val="00D229E3"/>
    <w:rsid w:val="00D22B78"/>
    <w:rsid w:val="00D22E3C"/>
    <w:rsid w:val="00D22F2B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9F6"/>
    <w:rsid w:val="00D24BAA"/>
    <w:rsid w:val="00D24E70"/>
    <w:rsid w:val="00D251C1"/>
    <w:rsid w:val="00D25789"/>
    <w:rsid w:val="00D25812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433"/>
    <w:rsid w:val="00D276B1"/>
    <w:rsid w:val="00D277C0"/>
    <w:rsid w:val="00D27950"/>
    <w:rsid w:val="00D2798F"/>
    <w:rsid w:val="00D27A3C"/>
    <w:rsid w:val="00D27B45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A4C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1B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5E31"/>
    <w:rsid w:val="00D56213"/>
    <w:rsid w:val="00D5638C"/>
    <w:rsid w:val="00D564D1"/>
    <w:rsid w:val="00D56532"/>
    <w:rsid w:val="00D56939"/>
    <w:rsid w:val="00D56C2E"/>
    <w:rsid w:val="00D57009"/>
    <w:rsid w:val="00D5729B"/>
    <w:rsid w:val="00D574A3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418"/>
    <w:rsid w:val="00D6074B"/>
    <w:rsid w:val="00D60D8C"/>
    <w:rsid w:val="00D60FC2"/>
    <w:rsid w:val="00D61148"/>
    <w:rsid w:val="00D6116B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575"/>
    <w:rsid w:val="00D63720"/>
    <w:rsid w:val="00D63D66"/>
    <w:rsid w:val="00D63FD6"/>
    <w:rsid w:val="00D646F9"/>
    <w:rsid w:val="00D647A4"/>
    <w:rsid w:val="00D647E2"/>
    <w:rsid w:val="00D64916"/>
    <w:rsid w:val="00D64ACA"/>
    <w:rsid w:val="00D64D89"/>
    <w:rsid w:val="00D64FEC"/>
    <w:rsid w:val="00D65066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2F0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B39"/>
    <w:rsid w:val="00D72DE4"/>
    <w:rsid w:val="00D72F99"/>
    <w:rsid w:val="00D73311"/>
    <w:rsid w:val="00D73918"/>
    <w:rsid w:val="00D73A73"/>
    <w:rsid w:val="00D73D48"/>
    <w:rsid w:val="00D73E86"/>
    <w:rsid w:val="00D73EA1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77E81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C57"/>
    <w:rsid w:val="00D81FC0"/>
    <w:rsid w:val="00D82712"/>
    <w:rsid w:val="00D828E5"/>
    <w:rsid w:val="00D82941"/>
    <w:rsid w:val="00D831EC"/>
    <w:rsid w:val="00D8339D"/>
    <w:rsid w:val="00D835D5"/>
    <w:rsid w:val="00D83E33"/>
    <w:rsid w:val="00D83FCF"/>
    <w:rsid w:val="00D842F0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F00"/>
    <w:rsid w:val="00D871A2"/>
    <w:rsid w:val="00D871D7"/>
    <w:rsid w:val="00D8744B"/>
    <w:rsid w:val="00D874CC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50B1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EE5"/>
    <w:rsid w:val="00DA0EF4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947"/>
    <w:rsid w:val="00DA5BDE"/>
    <w:rsid w:val="00DA5F0E"/>
    <w:rsid w:val="00DA5F72"/>
    <w:rsid w:val="00DA610F"/>
    <w:rsid w:val="00DA6155"/>
    <w:rsid w:val="00DA62F1"/>
    <w:rsid w:val="00DA64DB"/>
    <w:rsid w:val="00DA68DA"/>
    <w:rsid w:val="00DA6971"/>
    <w:rsid w:val="00DA6F73"/>
    <w:rsid w:val="00DA6FB5"/>
    <w:rsid w:val="00DA706D"/>
    <w:rsid w:val="00DA7242"/>
    <w:rsid w:val="00DA7288"/>
    <w:rsid w:val="00DA7630"/>
    <w:rsid w:val="00DA782D"/>
    <w:rsid w:val="00DA78DF"/>
    <w:rsid w:val="00DA7914"/>
    <w:rsid w:val="00DA7B0B"/>
    <w:rsid w:val="00DA7B14"/>
    <w:rsid w:val="00DA7EEE"/>
    <w:rsid w:val="00DB0119"/>
    <w:rsid w:val="00DB0367"/>
    <w:rsid w:val="00DB08FC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558"/>
    <w:rsid w:val="00DB35BA"/>
    <w:rsid w:val="00DB35E8"/>
    <w:rsid w:val="00DB36C9"/>
    <w:rsid w:val="00DB3B85"/>
    <w:rsid w:val="00DB3CC0"/>
    <w:rsid w:val="00DB47BE"/>
    <w:rsid w:val="00DB4B5C"/>
    <w:rsid w:val="00DB4BBD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25E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7BD"/>
    <w:rsid w:val="00DD4A38"/>
    <w:rsid w:val="00DD4C18"/>
    <w:rsid w:val="00DD4CF1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D7C30"/>
    <w:rsid w:val="00DE04A1"/>
    <w:rsid w:val="00DE06C9"/>
    <w:rsid w:val="00DE1311"/>
    <w:rsid w:val="00DE1562"/>
    <w:rsid w:val="00DE187A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77D"/>
    <w:rsid w:val="00DE38E8"/>
    <w:rsid w:val="00DE3D3C"/>
    <w:rsid w:val="00DE3DE4"/>
    <w:rsid w:val="00DE41CA"/>
    <w:rsid w:val="00DE42F2"/>
    <w:rsid w:val="00DE46D8"/>
    <w:rsid w:val="00DE47F7"/>
    <w:rsid w:val="00DE49C1"/>
    <w:rsid w:val="00DE4AD1"/>
    <w:rsid w:val="00DE552F"/>
    <w:rsid w:val="00DE5551"/>
    <w:rsid w:val="00DE55C0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67B"/>
    <w:rsid w:val="00DE777C"/>
    <w:rsid w:val="00DE77E5"/>
    <w:rsid w:val="00DE7822"/>
    <w:rsid w:val="00DE7849"/>
    <w:rsid w:val="00DE7D3F"/>
    <w:rsid w:val="00DF0381"/>
    <w:rsid w:val="00DF0445"/>
    <w:rsid w:val="00DF054B"/>
    <w:rsid w:val="00DF08B0"/>
    <w:rsid w:val="00DF0C2D"/>
    <w:rsid w:val="00DF16EE"/>
    <w:rsid w:val="00DF1E5C"/>
    <w:rsid w:val="00DF1F94"/>
    <w:rsid w:val="00DF22C6"/>
    <w:rsid w:val="00DF26EA"/>
    <w:rsid w:val="00DF2806"/>
    <w:rsid w:val="00DF28EB"/>
    <w:rsid w:val="00DF2C6E"/>
    <w:rsid w:val="00DF2C73"/>
    <w:rsid w:val="00DF2C8E"/>
    <w:rsid w:val="00DF2DC5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4FD2"/>
    <w:rsid w:val="00DF50B5"/>
    <w:rsid w:val="00DF5751"/>
    <w:rsid w:val="00DF587A"/>
    <w:rsid w:val="00DF5B73"/>
    <w:rsid w:val="00DF63E8"/>
    <w:rsid w:val="00DF645C"/>
    <w:rsid w:val="00DF67FE"/>
    <w:rsid w:val="00DF68E0"/>
    <w:rsid w:val="00DF69E2"/>
    <w:rsid w:val="00DF6F64"/>
    <w:rsid w:val="00DF6F8E"/>
    <w:rsid w:val="00DF70E7"/>
    <w:rsid w:val="00DF7136"/>
    <w:rsid w:val="00DF72A3"/>
    <w:rsid w:val="00DF7333"/>
    <w:rsid w:val="00DF77A0"/>
    <w:rsid w:val="00DF7C04"/>
    <w:rsid w:val="00DF7C49"/>
    <w:rsid w:val="00DF7F3A"/>
    <w:rsid w:val="00E00185"/>
    <w:rsid w:val="00E002C3"/>
    <w:rsid w:val="00E00474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7F"/>
    <w:rsid w:val="00E020A2"/>
    <w:rsid w:val="00E020A5"/>
    <w:rsid w:val="00E0215F"/>
    <w:rsid w:val="00E0261F"/>
    <w:rsid w:val="00E02621"/>
    <w:rsid w:val="00E02CCC"/>
    <w:rsid w:val="00E03611"/>
    <w:rsid w:val="00E03D8F"/>
    <w:rsid w:val="00E03FF8"/>
    <w:rsid w:val="00E0419A"/>
    <w:rsid w:val="00E04618"/>
    <w:rsid w:val="00E04E40"/>
    <w:rsid w:val="00E0504A"/>
    <w:rsid w:val="00E05527"/>
    <w:rsid w:val="00E05A34"/>
    <w:rsid w:val="00E05C7D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0BE6"/>
    <w:rsid w:val="00E1188F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4C59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C18"/>
    <w:rsid w:val="00E16E86"/>
    <w:rsid w:val="00E1703B"/>
    <w:rsid w:val="00E17249"/>
    <w:rsid w:val="00E1764E"/>
    <w:rsid w:val="00E178A5"/>
    <w:rsid w:val="00E178C4"/>
    <w:rsid w:val="00E17956"/>
    <w:rsid w:val="00E17DE4"/>
    <w:rsid w:val="00E20208"/>
    <w:rsid w:val="00E2047F"/>
    <w:rsid w:val="00E204C3"/>
    <w:rsid w:val="00E204CC"/>
    <w:rsid w:val="00E20EFC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244"/>
    <w:rsid w:val="00E2563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E5F"/>
    <w:rsid w:val="00E27E89"/>
    <w:rsid w:val="00E3035C"/>
    <w:rsid w:val="00E30685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D0"/>
    <w:rsid w:val="00E32AD6"/>
    <w:rsid w:val="00E32BB3"/>
    <w:rsid w:val="00E32D9D"/>
    <w:rsid w:val="00E334A1"/>
    <w:rsid w:val="00E334DC"/>
    <w:rsid w:val="00E3392B"/>
    <w:rsid w:val="00E3423B"/>
    <w:rsid w:val="00E346BE"/>
    <w:rsid w:val="00E352B7"/>
    <w:rsid w:val="00E356AD"/>
    <w:rsid w:val="00E35745"/>
    <w:rsid w:val="00E35756"/>
    <w:rsid w:val="00E35843"/>
    <w:rsid w:val="00E358F9"/>
    <w:rsid w:val="00E3613D"/>
    <w:rsid w:val="00E366DE"/>
    <w:rsid w:val="00E367C3"/>
    <w:rsid w:val="00E3691F"/>
    <w:rsid w:val="00E36AFA"/>
    <w:rsid w:val="00E36B19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5EC"/>
    <w:rsid w:val="00E41E3D"/>
    <w:rsid w:val="00E424FF"/>
    <w:rsid w:val="00E427E0"/>
    <w:rsid w:val="00E42FFC"/>
    <w:rsid w:val="00E4301E"/>
    <w:rsid w:val="00E4303F"/>
    <w:rsid w:val="00E43148"/>
    <w:rsid w:val="00E4350D"/>
    <w:rsid w:val="00E435B6"/>
    <w:rsid w:val="00E439ED"/>
    <w:rsid w:val="00E43DB1"/>
    <w:rsid w:val="00E44020"/>
    <w:rsid w:val="00E440CD"/>
    <w:rsid w:val="00E440D8"/>
    <w:rsid w:val="00E440FD"/>
    <w:rsid w:val="00E44582"/>
    <w:rsid w:val="00E44895"/>
    <w:rsid w:val="00E44986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9AB"/>
    <w:rsid w:val="00E45D9D"/>
    <w:rsid w:val="00E45E8E"/>
    <w:rsid w:val="00E460E2"/>
    <w:rsid w:val="00E460F1"/>
    <w:rsid w:val="00E46510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500B8"/>
    <w:rsid w:val="00E50242"/>
    <w:rsid w:val="00E502E9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ABC"/>
    <w:rsid w:val="00E51BEF"/>
    <w:rsid w:val="00E51EDD"/>
    <w:rsid w:val="00E51F2D"/>
    <w:rsid w:val="00E52338"/>
    <w:rsid w:val="00E52547"/>
    <w:rsid w:val="00E527CA"/>
    <w:rsid w:val="00E52B61"/>
    <w:rsid w:val="00E52C3A"/>
    <w:rsid w:val="00E52E83"/>
    <w:rsid w:val="00E53025"/>
    <w:rsid w:val="00E53211"/>
    <w:rsid w:val="00E53983"/>
    <w:rsid w:val="00E53EF8"/>
    <w:rsid w:val="00E542FC"/>
    <w:rsid w:val="00E54915"/>
    <w:rsid w:val="00E54945"/>
    <w:rsid w:val="00E54AA6"/>
    <w:rsid w:val="00E54C98"/>
    <w:rsid w:val="00E5501D"/>
    <w:rsid w:val="00E55078"/>
    <w:rsid w:val="00E558AD"/>
    <w:rsid w:val="00E55A5E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A72"/>
    <w:rsid w:val="00E60C0B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1B"/>
    <w:rsid w:val="00E6677E"/>
    <w:rsid w:val="00E669DA"/>
    <w:rsid w:val="00E66B3D"/>
    <w:rsid w:val="00E66B6B"/>
    <w:rsid w:val="00E66D01"/>
    <w:rsid w:val="00E66F7B"/>
    <w:rsid w:val="00E67485"/>
    <w:rsid w:val="00E67590"/>
    <w:rsid w:val="00E67B65"/>
    <w:rsid w:val="00E70DB2"/>
    <w:rsid w:val="00E716B9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474"/>
    <w:rsid w:val="00E73769"/>
    <w:rsid w:val="00E739B9"/>
    <w:rsid w:val="00E73C53"/>
    <w:rsid w:val="00E73FE8"/>
    <w:rsid w:val="00E74716"/>
    <w:rsid w:val="00E74739"/>
    <w:rsid w:val="00E748CB"/>
    <w:rsid w:val="00E748F2"/>
    <w:rsid w:val="00E74C0A"/>
    <w:rsid w:val="00E74DE9"/>
    <w:rsid w:val="00E74FD2"/>
    <w:rsid w:val="00E75016"/>
    <w:rsid w:val="00E75156"/>
    <w:rsid w:val="00E75182"/>
    <w:rsid w:val="00E754E5"/>
    <w:rsid w:val="00E75585"/>
    <w:rsid w:val="00E75C1C"/>
    <w:rsid w:val="00E76214"/>
    <w:rsid w:val="00E765B2"/>
    <w:rsid w:val="00E7699B"/>
    <w:rsid w:val="00E76D12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663"/>
    <w:rsid w:val="00E857EA"/>
    <w:rsid w:val="00E85A0F"/>
    <w:rsid w:val="00E85CF0"/>
    <w:rsid w:val="00E85FA7"/>
    <w:rsid w:val="00E85FBE"/>
    <w:rsid w:val="00E8606F"/>
    <w:rsid w:val="00E868AC"/>
    <w:rsid w:val="00E870B4"/>
    <w:rsid w:val="00E87238"/>
    <w:rsid w:val="00E87839"/>
    <w:rsid w:val="00E87A54"/>
    <w:rsid w:val="00E900A6"/>
    <w:rsid w:val="00E90BAA"/>
    <w:rsid w:val="00E90E61"/>
    <w:rsid w:val="00E91085"/>
    <w:rsid w:val="00E9150A"/>
    <w:rsid w:val="00E9265B"/>
    <w:rsid w:val="00E92DD5"/>
    <w:rsid w:val="00E93235"/>
    <w:rsid w:val="00E93498"/>
    <w:rsid w:val="00E9353B"/>
    <w:rsid w:val="00E93597"/>
    <w:rsid w:val="00E9364F"/>
    <w:rsid w:val="00E937BE"/>
    <w:rsid w:val="00E939BB"/>
    <w:rsid w:val="00E93A0F"/>
    <w:rsid w:val="00E93D52"/>
    <w:rsid w:val="00E93F3B"/>
    <w:rsid w:val="00E93F77"/>
    <w:rsid w:val="00E94111"/>
    <w:rsid w:val="00E9415F"/>
    <w:rsid w:val="00E9425E"/>
    <w:rsid w:val="00E943D7"/>
    <w:rsid w:val="00E943E0"/>
    <w:rsid w:val="00E9488D"/>
    <w:rsid w:val="00E94901"/>
    <w:rsid w:val="00E949FA"/>
    <w:rsid w:val="00E94CB2"/>
    <w:rsid w:val="00E94F2B"/>
    <w:rsid w:val="00E951C2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691"/>
    <w:rsid w:val="00EA4799"/>
    <w:rsid w:val="00EA4977"/>
    <w:rsid w:val="00EA49F6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20D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3D2"/>
    <w:rsid w:val="00EB04A9"/>
    <w:rsid w:val="00EB0A38"/>
    <w:rsid w:val="00EB0B19"/>
    <w:rsid w:val="00EB0CE4"/>
    <w:rsid w:val="00EB0F62"/>
    <w:rsid w:val="00EB0F7F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817"/>
    <w:rsid w:val="00EB2ADB"/>
    <w:rsid w:val="00EB2E7C"/>
    <w:rsid w:val="00EB2E82"/>
    <w:rsid w:val="00EB2F89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8F2"/>
    <w:rsid w:val="00EC0D4A"/>
    <w:rsid w:val="00EC1031"/>
    <w:rsid w:val="00EC1101"/>
    <w:rsid w:val="00EC1163"/>
    <w:rsid w:val="00EC1270"/>
    <w:rsid w:val="00EC12C5"/>
    <w:rsid w:val="00EC12CD"/>
    <w:rsid w:val="00EC13BB"/>
    <w:rsid w:val="00EC1487"/>
    <w:rsid w:val="00EC15FB"/>
    <w:rsid w:val="00EC1879"/>
    <w:rsid w:val="00EC1CAF"/>
    <w:rsid w:val="00EC1F2C"/>
    <w:rsid w:val="00EC20A2"/>
    <w:rsid w:val="00EC2550"/>
    <w:rsid w:val="00EC2824"/>
    <w:rsid w:val="00EC28FC"/>
    <w:rsid w:val="00EC36D4"/>
    <w:rsid w:val="00EC3A5E"/>
    <w:rsid w:val="00EC3B6F"/>
    <w:rsid w:val="00EC3C5A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5C1"/>
    <w:rsid w:val="00EC78D9"/>
    <w:rsid w:val="00EC796C"/>
    <w:rsid w:val="00EC7971"/>
    <w:rsid w:val="00EC7AC6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DE3"/>
    <w:rsid w:val="00ED3F17"/>
    <w:rsid w:val="00ED3F2A"/>
    <w:rsid w:val="00ED3FFC"/>
    <w:rsid w:val="00ED4081"/>
    <w:rsid w:val="00ED4459"/>
    <w:rsid w:val="00ED44AB"/>
    <w:rsid w:val="00ED4918"/>
    <w:rsid w:val="00ED4939"/>
    <w:rsid w:val="00ED4B2E"/>
    <w:rsid w:val="00ED4E77"/>
    <w:rsid w:val="00ED556E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20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0D73"/>
    <w:rsid w:val="00EE12C2"/>
    <w:rsid w:val="00EE1464"/>
    <w:rsid w:val="00EE15CC"/>
    <w:rsid w:val="00EE173F"/>
    <w:rsid w:val="00EE1922"/>
    <w:rsid w:val="00EE1C96"/>
    <w:rsid w:val="00EE1D08"/>
    <w:rsid w:val="00EE1D3E"/>
    <w:rsid w:val="00EE1EA1"/>
    <w:rsid w:val="00EE1EAA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2CD7"/>
    <w:rsid w:val="00EE2E71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D29"/>
    <w:rsid w:val="00EE60C5"/>
    <w:rsid w:val="00EE61F1"/>
    <w:rsid w:val="00EE61F9"/>
    <w:rsid w:val="00EE6B45"/>
    <w:rsid w:val="00EE6E6C"/>
    <w:rsid w:val="00EE6E82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BF8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92D"/>
    <w:rsid w:val="00EF2A4D"/>
    <w:rsid w:val="00EF2C40"/>
    <w:rsid w:val="00EF2C7E"/>
    <w:rsid w:val="00EF2D42"/>
    <w:rsid w:val="00EF30A7"/>
    <w:rsid w:val="00EF30BF"/>
    <w:rsid w:val="00EF320E"/>
    <w:rsid w:val="00EF338C"/>
    <w:rsid w:val="00EF3A5C"/>
    <w:rsid w:val="00EF3A77"/>
    <w:rsid w:val="00EF3BED"/>
    <w:rsid w:val="00EF3C46"/>
    <w:rsid w:val="00EF3DC6"/>
    <w:rsid w:val="00EF3E20"/>
    <w:rsid w:val="00EF3FE1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47A"/>
    <w:rsid w:val="00EF5762"/>
    <w:rsid w:val="00EF5A25"/>
    <w:rsid w:val="00EF5B6E"/>
    <w:rsid w:val="00EF5CBD"/>
    <w:rsid w:val="00EF607A"/>
    <w:rsid w:val="00EF60B6"/>
    <w:rsid w:val="00EF60C0"/>
    <w:rsid w:val="00EF644C"/>
    <w:rsid w:val="00EF64FD"/>
    <w:rsid w:val="00EF6636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727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022"/>
    <w:rsid w:val="00F07374"/>
    <w:rsid w:val="00F07ADF"/>
    <w:rsid w:val="00F07B2F"/>
    <w:rsid w:val="00F106B8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3DCC"/>
    <w:rsid w:val="00F14223"/>
    <w:rsid w:val="00F143D3"/>
    <w:rsid w:val="00F14561"/>
    <w:rsid w:val="00F1461C"/>
    <w:rsid w:val="00F147B3"/>
    <w:rsid w:val="00F14E98"/>
    <w:rsid w:val="00F154B1"/>
    <w:rsid w:val="00F159C9"/>
    <w:rsid w:val="00F15A1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7B4"/>
    <w:rsid w:val="00F23D35"/>
    <w:rsid w:val="00F23EC3"/>
    <w:rsid w:val="00F23F2C"/>
    <w:rsid w:val="00F241C0"/>
    <w:rsid w:val="00F2438F"/>
    <w:rsid w:val="00F24A84"/>
    <w:rsid w:val="00F24CC7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EEE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E18"/>
    <w:rsid w:val="00F3706F"/>
    <w:rsid w:val="00F3749F"/>
    <w:rsid w:val="00F37796"/>
    <w:rsid w:val="00F37955"/>
    <w:rsid w:val="00F401A4"/>
    <w:rsid w:val="00F40AC6"/>
    <w:rsid w:val="00F40AD8"/>
    <w:rsid w:val="00F40C22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332E"/>
    <w:rsid w:val="00F434C7"/>
    <w:rsid w:val="00F435C4"/>
    <w:rsid w:val="00F43757"/>
    <w:rsid w:val="00F43AA0"/>
    <w:rsid w:val="00F4402F"/>
    <w:rsid w:val="00F4437E"/>
    <w:rsid w:val="00F44651"/>
    <w:rsid w:val="00F44683"/>
    <w:rsid w:val="00F44885"/>
    <w:rsid w:val="00F44AE5"/>
    <w:rsid w:val="00F44DFC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783"/>
    <w:rsid w:val="00F4692C"/>
    <w:rsid w:val="00F46E18"/>
    <w:rsid w:val="00F46EF2"/>
    <w:rsid w:val="00F477BB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C8B"/>
    <w:rsid w:val="00F52D04"/>
    <w:rsid w:val="00F52D92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599"/>
    <w:rsid w:val="00F558BB"/>
    <w:rsid w:val="00F559D5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ECE"/>
    <w:rsid w:val="00F61FB0"/>
    <w:rsid w:val="00F62590"/>
    <w:rsid w:val="00F626A3"/>
    <w:rsid w:val="00F627DB"/>
    <w:rsid w:val="00F627E7"/>
    <w:rsid w:val="00F62AEA"/>
    <w:rsid w:val="00F62CAF"/>
    <w:rsid w:val="00F63170"/>
    <w:rsid w:val="00F63186"/>
    <w:rsid w:val="00F63419"/>
    <w:rsid w:val="00F6349D"/>
    <w:rsid w:val="00F635C5"/>
    <w:rsid w:val="00F637E0"/>
    <w:rsid w:val="00F63913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4A0"/>
    <w:rsid w:val="00F70C06"/>
    <w:rsid w:val="00F70EF0"/>
    <w:rsid w:val="00F711AD"/>
    <w:rsid w:val="00F714A5"/>
    <w:rsid w:val="00F71CE4"/>
    <w:rsid w:val="00F72409"/>
    <w:rsid w:val="00F724DE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4587"/>
    <w:rsid w:val="00F74725"/>
    <w:rsid w:val="00F74C1E"/>
    <w:rsid w:val="00F74F1F"/>
    <w:rsid w:val="00F75184"/>
    <w:rsid w:val="00F751D0"/>
    <w:rsid w:val="00F752A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7E5"/>
    <w:rsid w:val="00F76844"/>
    <w:rsid w:val="00F768AC"/>
    <w:rsid w:val="00F76BE2"/>
    <w:rsid w:val="00F76DFD"/>
    <w:rsid w:val="00F7713F"/>
    <w:rsid w:val="00F7731F"/>
    <w:rsid w:val="00F77612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5B6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50C1"/>
    <w:rsid w:val="00F8558C"/>
    <w:rsid w:val="00F8589A"/>
    <w:rsid w:val="00F858F8"/>
    <w:rsid w:val="00F85CB0"/>
    <w:rsid w:val="00F8601A"/>
    <w:rsid w:val="00F86094"/>
    <w:rsid w:val="00F86099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BDE"/>
    <w:rsid w:val="00F90CC0"/>
    <w:rsid w:val="00F90D4C"/>
    <w:rsid w:val="00F9115C"/>
    <w:rsid w:val="00F9128A"/>
    <w:rsid w:val="00F913E1"/>
    <w:rsid w:val="00F91422"/>
    <w:rsid w:val="00F91467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B5E"/>
    <w:rsid w:val="00F940B2"/>
    <w:rsid w:val="00F94139"/>
    <w:rsid w:val="00F942ED"/>
    <w:rsid w:val="00F9473A"/>
    <w:rsid w:val="00F94770"/>
    <w:rsid w:val="00F949B1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CC9"/>
    <w:rsid w:val="00FA1DF3"/>
    <w:rsid w:val="00FA1FDD"/>
    <w:rsid w:val="00FA247E"/>
    <w:rsid w:val="00FA26A2"/>
    <w:rsid w:val="00FA297F"/>
    <w:rsid w:val="00FA2F94"/>
    <w:rsid w:val="00FA33A1"/>
    <w:rsid w:val="00FA33C7"/>
    <w:rsid w:val="00FA3613"/>
    <w:rsid w:val="00FA3662"/>
    <w:rsid w:val="00FA471C"/>
    <w:rsid w:val="00FA47E0"/>
    <w:rsid w:val="00FA4CCA"/>
    <w:rsid w:val="00FA4D33"/>
    <w:rsid w:val="00FA5123"/>
    <w:rsid w:val="00FA5515"/>
    <w:rsid w:val="00FA569C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CE8"/>
    <w:rsid w:val="00FA6DCB"/>
    <w:rsid w:val="00FA6EF5"/>
    <w:rsid w:val="00FA6EF7"/>
    <w:rsid w:val="00FA6F3B"/>
    <w:rsid w:val="00FA759C"/>
    <w:rsid w:val="00FA7897"/>
    <w:rsid w:val="00FA7B4A"/>
    <w:rsid w:val="00FA7CCE"/>
    <w:rsid w:val="00FA7E65"/>
    <w:rsid w:val="00FB01EA"/>
    <w:rsid w:val="00FB036D"/>
    <w:rsid w:val="00FB0503"/>
    <w:rsid w:val="00FB050E"/>
    <w:rsid w:val="00FB0A77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75C"/>
    <w:rsid w:val="00FB3873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781"/>
    <w:rsid w:val="00FB7A38"/>
    <w:rsid w:val="00FB7DDE"/>
    <w:rsid w:val="00FB7E6A"/>
    <w:rsid w:val="00FB7FAD"/>
    <w:rsid w:val="00FC0669"/>
    <w:rsid w:val="00FC0752"/>
    <w:rsid w:val="00FC07A1"/>
    <w:rsid w:val="00FC0955"/>
    <w:rsid w:val="00FC0C67"/>
    <w:rsid w:val="00FC0D01"/>
    <w:rsid w:val="00FC0EB9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4A6D"/>
    <w:rsid w:val="00FC4F8E"/>
    <w:rsid w:val="00FC5216"/>
    <w:rsid w:val="00FC5458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210E"/>
    <w:rsid w:val="00FD2699"/>
    <w:rsid w:val="00FD32DA"/>
    <w:rsid w:val="00FD340E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DF3"/>
    <w:rsid w:val="00FE2EC7"/>
    <w:rsid w:val="00FE3234"/>
    <w:rsid w:val="00FE36EE"/>
    <w:rsid w:val="00FE3B8E"/>
    <w:rsid w:val="00FE3EC1"/>
    <w:rsid w:val="00FE41AB"/>
    <w:rsid w:val="00FE41BE"/>
    <w:rsid w:val="00FE42A2"/>
    <w:rsid w:val="00FE42C7"/>
    <w:rsid w:val="00FE4335"/>
    <w:rsid w:val="00FE43A7"/>
    <w:rsid w:val="00FE45B1"/>
    <w:rsid w:val="00FE463A"/>
    <w:rsid w:val="00FE46CD"/>
    <w:rsid w:val="00FE47DE"/>
    <w:rsid w:val="00FE4889"/>
    <w:rsid w:val="00FE4B76"/>
    <w:rsid w:val="00FE4E60"/>
    <w:rsid w:val="00FE509F"/>
    <w:rsid w:val="00FE515D"/>
    <w:rsid w:val="00FE53BC"/>
    <w:rsid w:val="00FE5A54"/>
    <w:rsid w:val="00FE5B83"/>
    <w:rsid w:val="00FE5CA3"/>
    <w:rsid w:val="00FE649F"/>
    <w:rsid w:val="00FE657C"/>
    <w:rsid w:val="00FE65BA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1DB8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11"/>
    <w:rsid w:val="00FF573C"/>
    <w:rsid w:val="00FF58FE"/>
    <w:rsid w:val="00FF5BFC"/>
    <w:rsid w:val="00FF5EBB"/>
    <w:rsid w:val="00FF6053"/>
    <w:rsid w:val="00FF61D2"/>
    <w:rsid w:val="00FF662A"/>
    <w:rsid w:val="00FF6968"/>
    <w:rsid w:val="00FF6A27"/>
    <w:rsid w:val="00FF6BDA"/>
    <w:rsid w:val="00FF6BF3"/>
    <w:rsid w:val="00FF6C0E"/>
    <w:rsid w:val="00FF6F41"/>
    <w:rsid w:val="00FF719C"/>
    <w:rsid w:val="00FF7328"/>
    <w:rsid w:val="00FF755C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fade9a-85b0-4635-9e51-460970b3ddca">
      <Terms xmlns="http://schemas.microsoft.com/office/infopath/2007/PartnerControls"/>
    </lcf76f155ced4ddcb4097134ff3c332f>
    <TaxCatchAll xmlns="437d3132-9a5d-487d-8f9b-1c7b0d925b3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DDF0CFFE7824BB0A632FAAE5B63F4" ma:contentTypeVersion="18" ma:contentTypeDescription="Create a new document." ma:contentTypeScope="" ma:versionID="a2dd684f93afe92f93ea1b7e2bb1834b">
  <xsd:schema xmlns:xsd="http://www.w3.org/2001/XMLSchema" xmlns:xs="http://www.w3.org/2001/XMLSchema" xmlns:p="http://schemas.microsoft.com/office/2006/metadata/properties" xmlns:ns2="24fade9a-85b0-4635-9e51-460970b3ddca" xmlns:ns3="437d3132-9a5d-487d-8f9b-1c7b0d925b36" targetNamespace="http://schemas.microsoft.com/office/2006/metadata/properties" ma:root="true" ma:fieldsID="91498ae442548d692c31f4f4f40f8ebe" ns2:_="" ns3:_="">
    <xsd:import namespace="24fade9a-85b0-4635-9e51-460970b3ddca"/>
    <xsd:import namespace="437d3132-9a5d-487d-8f9b-1c7b0d925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0f81819-5c54-4413-89a8-59c46eb0a2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3132-9a5d-487d-8f9b-1c7b0d925b3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1bde94d-4096-475e-b4f2-98770005c699}" ma:internalName="TaxCatchAll" ma:showField="CatchAllData" ma:web="437d3132-9a5d-487d-8f9b-1c7b0d925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24fade9a-85b0-4635-9e51-460970b3ddca"/>
    <ds:schemaRef ds:uri="437d3132-9a5d-487d-8f9b-1c7b0d925b36"/>
  </ds:schemaRefs>
</ds:datastoreItem>
</file>

<file path=customXml/itemProps3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C4B90F-B270-46CC-AC27-84F1C1928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fade9a-85b0-4635-9e51-460970b3ddca"/>
    <ds:schemaRef ds:uri="437d3132-9a5d-487d-8f9b-1c7b0d925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18</Pages>
  <Words>3601</Words>
  <Characters>20532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Sukanya Onwongsa</cp:lastModifiedBy>
  <cp:revision>5</cp:revision>
  <cp:lastPrinted>2024-05-14T08:53:00Z</cp:lastPrinted>
  <dcterms:created xsi:type="dcterms:W3CDTF">2024-05-14T10:06:00Z</dcterms:created>
  <dcterms:modified xsi:type="dcterms:W3CDTF">2024-05-14T11:31:00Z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  <property fmtid="{D5CDD505-2E9C-101B-9397-08002B2CF9AE}" pid="3" name="MediaServiceImageTags">
    <vt:lpwstr/>
  </property>
</Properties>
</file>