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C10A1C" w14:paraId="0E72AB88" w14:textId="77777777" w:rsidTr="006673C6">
        <w:tc>
          <w:tcPr>
            <w:tcW w:w="1458" w:type="dxa"/>
          </w:tcPr>
          <w:p w14:paraId="003BE4D3" w14:textId="77777777" w:rsidR="00667C73" w:rsidRPr="00C10A1C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A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C10A1C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A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C10A1C" w14:paraId="27A64565" w14:textId="77777777" w:rsidTr="006673C6">
        <w:tc>
          <w:tcPr>
            <w:tcW w:w="1458" w:type="dxa"/>
          </w:tcPr>
          <w:p w14:paraId="602B2E04" w14:textId="77777777" w:rsidR="00667C73" w:rsidRPr="00C10A1C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C10A1C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C10A1C" w14:paraId="72E87FBE" w14:textId="77777777" w:rsidTr="006673C6">
        <w:tc>
          <w:tcPr>
            <w:tcW w:w="1458" w:type="dxa"/>
          </w:tcPr>
          <w:p w14:paraId="30C10331" w14:textId="7785A0BB" w:rsidR="00667C73" w:rsidRPr="008864AD" w:rsidRDefault="00D857E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8864AD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C10A1C" w14:paraId="679E9495" w14:textId="77777777" w:rsidTr="006673C6">
        <w:tc>
          <w:tcPr>
            <w:tcW w:w="1458" w:type="dxa"/>
          </w:tcPr>
          <w:p w14:paraId="5C798359" w14:textId="6F80A722" w:rsidR="00667C73" w:rsidRPr="008864AD" w:rsidRDefault="00D857E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8864AD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67C73" w:rsidRPr="00C10A1C" w14:paraId="541A4121" w14:textId="77777777" w:rsidTr="006673C6">
        <w:tc>
          <w:tcPr>
            <w:tcW w:w="1458" w:type="dxa"/>
          </w:tcPr>
          <w:p w14:paraId="49B6FF4E" w14:textId="64C0F738" w:rsidR="00667C73" w:rsidRPr="008864AD" w:rsidRDefault="00D857E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C6D31C0" w14:textId="77777777" w:rsidR="00667C73" w:rsidRPr="008864AD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วงเงินสินเชื่อและสินทรัพย์ใช้เป็นหลักประกัน</w:t>
            </w:r>
          </w:p>
        </w:tc>
      </w:tr>
      <w:tr w:rsidR="00667C73" w:rsidRPr="00C10A1C" w14:paraId="3B169CF2" w14:textId="77777777" w:rsidTr="006673C6">
        <w:tc>
          <w:tcPr>
            <w:tcW w:w="1458" w:type="dxa"/>
          </w:tcPr>
          <w:p w14:paraId="0E41798A" w14:textId="3FBA4B6D" w:rsidR="00667C73" w:rsidRPr="008864AD" w:rsidRDefault="00D857E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00E061DA" w14:textId="77777777" w:rsidR="00667C73" w:rsidRPr="008864AD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7C73" w:rsidRPr="00C10A1C" w14:paraId="3FC9C5B2" w14:textId="77777777" w:rsidTr="00C10A1C">
        <w:tc>
          <w:tcPr>
            <w:tcW w:w="1458" w:type="dxa"/>
          </w:tcPr>
          <w:p w14:paraId="6D8FC4F5" w14:textId="73461395" w:rsidR="00667C73" w:rsidRPr="008864AD" w:rsidRDefault="00D857E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3F83D687" w14:textId="77777777" w:rsidR="00667C73" w:rsidRPr="008864AD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667C73" w:rsidRPr="00C10A1C" w14:paraId="65ADC653" w14:textId="77777777" w:rsidTr="00C10A1C">
        <w:tc>
          <w:tcPr>
            <w:tcW w:w="1458" w:type="dxa"/>
          </w:tcPr>
          <w:p w14:paraId="3AB21089" w14:textId="34079222" w:rsidR="00667C73" w:rsidRPr="008864AD" w:rsidRDefault="00D857E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  <w:shd w:val="clear" w:color="auto" w:fill="auto"/>
          </w:tcPr>
          <w:p w14:paraId="5C312D90" w14:textId="2FF4EDCC" w:rsidR="00667C73" w:rsidRPr="008864AD" w:rsidRDefault="00E02CFE" w:rsidP="00B42FC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8864A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5C005E" w:rsidRPr="00C10A1C" w14:paraId="12F1AD49" w14:textId="77777777" w:rsidTr="006673C6">
        <w:tc>
          <w:tcPr>
            <w:tcW w:w="1458" w:type="dxa"/>
          </w:tcPr>
          <w:p w14:paraId="6F7B0654" w14:textId="3F2676EC" w:rsidR="005C005E" w:rsidRPr="00D857EC" w:rsidRDefault="005C005E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5DAEB8BA" w14:textId="1FA184B3" w:rsidR="005C005E" w:rsidRPr="008864AD" w:rsidRDefault="005C005E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67C73" w:rsidRPr="00C10A1C" w14:paraId="6B062521" w14:textId="77777777" w:rsidTr="006673C6">
        <w:tc>
          <w:tcPr>
            <w:tcW w:w="1458" w:type="dxa"/>
          </w:tcPr>
          <w:p w14:paraId="569E5643" w14:textId="56831CA4" w:rsidR="00667C73" w:rsidRPr="008864AD" w:rsidRDefault="005C005E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136028B3" w14:textId="77777777" w:rsidR="00667C73" w:rsidRPr="008864AD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667C73" w:rsidRPr="00C10A1C" w14:paraId="0CF9E95C" w14:textId="77777777" w:rsidTr="006673C6">
        <w:tc>
          <w:tcPr>
            <w:tcW w:w="1458" w:type="dxa"/>
          </w:tcPr>
          <w:p w14:paraId="65CB557A" w14:textId="246639B0" w:rsidR="00667C73" w:rsidRPr="008864AD" w:rsidRDefault="005C005E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49B1824" w14:textId="77777777" w:rsidR="00667C73" w:rsidRPr="008864AD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47910" w:rsidRPr="00C10A1C" w14:paraId="12B2F17E" w14:textId="77777777" w:rsidTr="006673C6">
        <w:tc>
          <w:tcPr>
            <w:tcW w:w="1458" w:type="dxa"/>
          </w:tcPr>
          <w:p w14:paraId="6A7A1E73" w14:textId="7A2E334D" w:rsidR="00E47910" w:rsidRPr="008864AD" w:rsidRDefault="005C005E" w:rsidP="00E47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69EF0C2C" w14:textId="480204C8" w:rsidR="00E47910" w:rsidRPr="008864AD" w:rsidRDefault="00E47910" w:rsidP="00E47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47910" w:rsidRPr="00C10A1C" w14:paraId="0F463951" w14:textId="77777777" w:rsidTr="006673C6">
        <w:tc>
          <w:tcPr>
            <w:tcW w:w="1458" w:type="dxa"/>
          </w:tcPr>
          <w:p w14:paraId="75E72BC3" w14:textId="2F697175" w:rsidR="00E47910" w:rsidRPr="008864AD" w:rsidRDefault="00D857EC" w:rsidP="00E47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00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4086D27F" w14:textId="107E39D6" w:rsidR="00E47910" w:rsidRPr="008864AD" w:rsidRDefault="00E47910" w:rsidP="00E479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E47910" w:rsidRPr="00C10A1C" w14:paraId="37052B94" w14:textId="77777777" w:rsidTr="006673C6">
        <w:tc>
          <w:tcPr>
            <w:tcW w:w="1458" w:type="dxa"/>
          </w:tcPr>
          <w:p w14:paraId="1411907A" w14:textId="5609559E" w:rsidR="00E47910" w:rsidRPr="008864AD" w:rsidRDefault="00D857EC" w:rsidP="00E47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00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00E046B5" w14:textId="557D7DAA" w:rsidR="00E47910" w:rsidRPr="008864AD" w:rsidRDefault="00E47910" w:rsidP="00E479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864AD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C10A1C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10A1C">
        <w:rPr>
          <w:rFonts w:ascii="Angsana New" w:hAnsi="Angsana New"/>
          <w:sz w:val="28"/>
          <w:szCs w:val="28"/>
          <w:cs/>
        </w:rPr>
        <w:br w:type="page"/>
      </w:r>
      <w:r w:rsidRPr="00C10A1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C10A1C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2C12C80D" w:rsidR="00667C73" w:rsidRPr="00C10A1C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10A1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F02AA" w:rsidRPr="00C10A1C">
        <w:rPr>
          <w:rFonts w:asciiTheme="majorBidi" w:hAnsiTheme="majorBidi" w:cstheme="majorBidi"/>
          <w:sz w:val="30"/>
          <w:szCs w:val="30"/>
        </w:rPr>
        <w:t xml:space="preserve"> </w:t>
      </w:r>
      <w:r w:rsidR="00D857EC" w:rsidRPr="00D857EC">
        <w:rPr>
          <w:rFonts w:asciiTheme="majorBidi" w:hAnsiTheme="majorBidi" w:cstheme="majorBidi"/>
          <w:sz w:val="30"/>
          <w:szCs w:val="30"/>
        </w:rPr>
        <w:t>13</w:t>
      </w:r>
      <w:r w:rsidRPr="00C10A1C">
        <w:rPr>
          <w:rFonts w:ascii="Angsana New" w:hAnsi="Angsana New"/>
          <w:sz w:val="28"/>
          <w:szCs w:val="28"/>
        </w:rPr>
        <w:t xml:space="preserve"> </w:t>
      </w:r>
      <w:r w:rsidR="00A465AD" w:rsidRPr="00C10A1C">
        <w:rPr>
          <w:rFonts w:ascii="Angsana New" w:hAnsi="Angsana New"/>
          <w:sz w:val="28"/>
          <w:szCs w:val="28"/>
          <w:cs/>
        </w:rPr>
        <w:t>พฤษภาคม</w:t>
      </w:r>
      <w:r w:rsidRPr="00C10A1C">
        <w:rPr>
          <w:rFonts w:ascii="Angsana New" w:hAnsi="Angsana New"/>
          <w:sz w:val="28"/>
          <w:szCs w:val="28"/>
        </w:rPr>
        <w:t xml:space="preserve"> </w:t>
      </w:r>
      <w:r w:rsidR="00D857EC" w:rsidRPr="00D857EC">
        <w:rPr>
          <w:rFonts w:asciiTheme="majorBidi" w:hAnsiTheme="majorBidi" w:cstheme="majorBidi"/>
          <w:sz w:val="30"/>
          <w:szCs w:val="30"/>
        </w:rPr>
        <w:t>2567</w:t>
      </w:r>
    </w:p>
    <w:p w14:paraId="156B8228" w14:textId="77777777" w:rsidR="00667C73" w:rsidRPr="00334BE4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86CFE97" w14:textId="77777777" w:rsidR="00667C73" w:rsidRPr="00334BE4" w:rsidRDefault="00667C73" w:rsidP="0084264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t>เกณฑ์การจัดทำงบการเงินระหว่างกาล</w:t>
      </w:r>
    </w:p>
    <w:p w14:paraId="686FBA53" w14:textId="77777777" w:rsidR="00667C73" w:rsidRPr="00334BE4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</w:p>
    <w:p w14:paraId="214BE955" w14:textId="78BD1FDB" w:rsidR="00667C73" w:rsidRPr="00334BE4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34BE4">
        <w:rPr>
          <w:rFonts w:ascii="Angsana New" w:hAnsi="Angsana New" w:hint="cs"/>
          <w:sz w:val="30"/>
          <w:szCs w:val="30"/>
        </w:rPr>
        <w:br/>
      </w:r>
      <w:r w:rsidRPr="00334BE4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857EC" w:rsidRPr="00D857EC">
        <w:rPr>
          <w:rFonts w:ascii="Angsana New" w:hAnsi="Angsana New" w:hint="cs"/>
          <w:sz w:val="30"/>
          <w:szCs w:val="30"/>
        </w:rPr>
        <w:t>34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34BE4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34BE4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857EC" w:rsidRPr="00D857EC">
        <w:rPr>
          <w:rFonts w:ascii="Angsana New" w:hAnsi="Angsana New" w:hint="cs"/>
          <w:sz w:val="30"/>
          <w:szCs w:val="30"/>
        </w:rPr>
        <w:t>31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857EC" w:rsidRPr="00D857EC">
        <w:rPr>
          <w:rFonts w:ascii="Angsana New" w:hAnsi="Angsana New" w:hint="cs"/>
          <w:sz w:val="30"/>
          <w:szCs w:val="30"/>
        </w:rPr>
        <w:t>2566</w:t>
      </w:r>
    </w:p>
    <w:p w14:paraId="784319EC" w14:textId="77777777" w:rsidR="00667C73" w:rsidRPr="00334BE4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1466DD8" w14:textId="6D37BC8D" w:rsidR="00667C73" w:rsidRPr="00334BE4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334BE4">
        <w:rPr>
          <w:rFonts w:ascii="Angsana New" w:hAnsi="Angsana New" w:hint="cs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857EC" w:rsidRPr="00D857EC">
        <w:rPr>
          <w:rFonts w:ascii="Angsana New" w:hAnsi="Angsana New" w:hint="cs"/>
          <w:sz w:val="30"/>
          <w:szCs w:val="30"/>
        </w:rPr>
        <w:t>31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857EC" w:rsidRPr="00D857EC">
        <w:rPr>
          <w:rFonts w:ascii="Angsana New" w:hAnsi="Angsana New" w:hint="cs"/>
          <w:sz w:val="30"/>
          <w:szCs w:val="30"/>
        </w:rPr>
        <w:t>2566</w:t>
      </w:r>
    </w:p>
    <w:p w14:paraId="45F0BBBA" w14:textId="77777777" w:rsidR="00667C73" w:rsidRPr="00334BE4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F5EBA9E" w14:textId="77777777" w:rsidR="00667C73" w:rsidRPr="00334BE4" w:rsidRDefault="00667C73" w:rsidP="002A0CA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t>บุคคลหรือกิจการที่เกี่ยวข้องกัน</w:t>
      </w:r>
    </w:p>
    <w:p w14:paraId="302A1664" w14:textId="77777777" w:rsidR="00667C73" w:rsidRPr="00334BE4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9A9CFBF" w14:textId="2D5682D7" w:rsidR="00667C73" w:rsidRPr="00334BE4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Pr="00334BE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  <w:lang w:val="en-US"/>
        </w:rPr>
        <w:t>บริษัทร่วมและการร่วมค้า</w:t>
      </w:r>
      <w:r w:rsidRPr="00334BE4">
        <w:rPr>
          <w:rFonts w:ascii="Angsana New" w:hAnsi="Angsana New" w:hint="cs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="00D857EC" w:rsidRPr="00D857EC">
        <w:rPr>
          <w:rFonts w:ascii="Angsana New" w:hAnsi="Angsana New" w:hint="cs"/>
          <w:sz w:val="30"/>
          <w:szCs w:val="30"/>
          <w:lang w:val="en-US"/>
        </w:rPr>
        <w:t>5</w:t>
      </w:r>
      <w:r w:rsidRPr="00334BE4">
        <w:rPr>
          <w:rFonts w:ascii="Angsana New" w:hAnsi="Angsana New" w:hint="cs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334BE4">
        <w:rPr>
          <w:rFonts w:ascii="Angsana New" w:hAnsi="Angsana New" w:hint="cs"/>
          <w:sz w:val="30"/>
          <w:szCs w:val="30"/>
          <w:lang w:val="en-US"/>
        </w:rPr>
        <w:t xml:space="preserve">   </w:t>
      </w:r>
      <w:r w:rsidRPr="00334BE4">
        <w:rPr>
          <w:rFonts w:ascii="Angsana New" w:hAnsi="Angsana New"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334BE4" w:rsidRDefault="00667C73" w:rsidP="007B229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667C73" w:rsidRPr="00334BE4" w14:paraId="0A5A6756" w14:textId="77777777" w:rsidTr="00227675">
        <w:trPr>
          <w:tblHeader/>
        </w:trPr>
        <w:tc>
          <w:tcPr>
            <w:tcW w:w="2263" w:type="pct"/>
          </w:tcPr>
          <w:p w14:paraId="56AA7A16" w14:textId="60D2CBC4" w:rsidR="00667C73" w:rsidRPr="00334BE4" w:rsidRDefault="008D126C" w:rsidP="00272D6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2276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0" w:type="pct"/>
            <w:gridSpan w:val="3"/>
          </w:tcPr>
          <w:p w14:paraId="651A7C7A" w14:textId="3BFD21F7" w:rsidR="00667C73" w:rsidRPr="00334BE4" w:rsidRDefault="00E24234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667C73" w:rsidRPr="00334BE4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hideMark/>
          </w:tcPr>
          <w:p w14:paraId="080D8956" w14:textId="77777777" w:rsidR="00667C73" w:rsidRPr="00334BE4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334BE4" w14:paraId="14156E1E" w14:textId="77777777" w:rsidTr="00227675">
        <w:trPr>
          <w:tblHeader/>
        </w:trPr>
        <w:tc>
          <w:tcPr>
            <w:tcW w:w="2263" w:type="pct"/>
            <w:hideMark/>
          </w:tcPr>
          <w:p w14:paraId="493AFF78" w14:textId="54BD74D8" w:rsidR="00667C73" w:rsidRPr="00334BE4" w:rsidRDefault="00A465AD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  <w:vAlign w:val="center"/>
            <w:hideMark/>
          </w:tcPr>
          <w:p w14:paraId="77678564" w14:textId="4DC7DCCF" w:rsidR="00667C73" w:rsidRPr="00334BE4" w:rsidRDefault="00D857EC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5975559F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3939B4C5" w:rsidR="00667C73" w:rsidRPr="00334BE4" w:rsidRDefault="00D857EC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</w:tcPr>
          <w:p w14:paraId="335B60B8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419DE2BA" w:rsidR="00667C73" w:rsidRPr="00334BE4" w:rsidRDefault="00D857EC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5F717EC8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  <w:hideMark/>
          </w:tcPr>
          <w:p w14:paraId="2019AD2E" w14:textId="5DC98B14" w:rsidR="00667C73" w:rsidRPr="00334BE4" w:rsidRDefault="00D857EC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667C73" w:rsidRPr="00334BE4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334BE4" w14:paraId="0F61320B" w14:textId="77777777" w:rsidTr="00227675">
        <w:tc>
          <w:tcPr>
            <w:tcW w:w="2263" w:type="pct"/>
            <w:hideMark/>
          </w:tcPr>
          <w:p w14:paraId="549D88C1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F464E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0F7D98A" w14:textId="77777777" w:rsidR="00667C73" w:rsidRPr="00334BE4" w:rsidRDefault="00667C73" w:rsidP="007B2298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5AD" w:rsidRPr="00334BE4" w14:paraId="58E99FF1" w14:textId="77777777" w:rsidTr="00227675">
        <w:tc>
          <w:tcPr>
            <w:tcW w:w="2263" w:type="pct"/>
            <w:hideMark/>
          </w:tcPr>
          <w:p w14:paraId="1EC9783C" w14:textId="77777777" w:rsidR="00A465AD" w:rsidRPr="00334BE4" w:rsidRDefault="00A465AD" w:rsidP="00A465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2EC552E5" w:rsidR="00A465AD" w:rsidRPr="00334BE4" w:rsidRDefault="00770248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2EAB19FB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202221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0475C698" w:rsidR="00A465AD" w:rsidRPr="00334BE4" w:rsidRDefault="00D857EC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040A77D8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0A444A1" w14:textId="6D7E5A22" w:rsidR="00A465AD" w:rsidRPr="00334BE4" w:rsidRDefault="00D857EC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A465AD" w:rsidRPr="00334BE4" w14:paraId="637CF869" w14:textId="77777777" w:rsidTr="00227675">
        <w:tc>
          <w:tcPr>
            <w:tcW w:w="2263" w:type="pct"/>
          </w:tcPr>
          <w:p w14:paraId="15A9B705" w14:textId="1B388DA3" w:rsidR="00A465AD" w:rsidRPr="00334BE4" w:rsidRDefault="00A465AD" w:rsidP="00A465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2ADF05D2" w14:textId="6309E6F1" w:rsidR="00A465AD" w:rsidRPr="00334BE4" w:rsidRDefault="00770248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EF1C4F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1DE66E" w14:textId="75107FCE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1DDABC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5D30CA" w14:textId="2B56424A" w:rsidR="00A465AD" w:rsidRPr="00334BE4" w:rsidRDefault="00D857EC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144" w:type="pct"/>
          </w:tcPr>
          <w:p w14:paraId="1425B510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59FEE13" w14:textId="5A9887AA" w:rsidR="00A465AD" w:rsidRPr="00334BE4" w:rsidRDefault="00D857EC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114</w:t>
            </w:r>
          </w:p>
        </w:tc>
      </w:tr>
      <w:tr w:rsidR="00A465AD" w:rsidRPr="00334BE4" w14:paraId="564BDACF" w14:textId="77777777" w:rsidTr="00227675">
        <w:tc>
          <w:tcPr>
            <w:tcW w:w="2263" w:type="pct"/>
          </w:tcPr>
          <w:p w14:paraId="4C52C61C" w14:textId="3D0773E4" w:rsidR="00A465AD" w:rsidRPr="00334BE4" w:rsidRDefault="00A465AD" w:rsidP="00A465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E870494" w14:textId="69145760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C76487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862D0" w14:textId="769E96AD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A3A23F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943F2E" w14:textId="4EA6F8AB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487797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420B851" w14:textId="639E6574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5AD" w:rsidRPr="00334BE4" w14:paraId="763AF20E" w14:textId="77777777" w:rsidTr="00227675">
        <w:tc>
          <w:tcPr>
            <w:tcW w:w="2263" w:type="pct"/>
          </w:tcPr>
          <w:p w14:paraId="371619CE" w14:textId="77777777" w:rsidR="00A465AD" w:rsidRPr="00334BE4" w:rsidRDefault="00A465AD" w:rsidP="00A465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5E8CF2C" w14:textId="77777777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60B4EF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77777777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F5AC0A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77777777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0A44C" w14:textId="77777777" w:rsidR="00A465AD" w:rsidRPr="00334BE4" w:rsidRDefault="00A465AD" w:rsidP="00A4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2BB13B" w14:textId="77777777" w:rsidR="00A465AD" w:rsidRPr="00334BE4" w:rsidRDefault="00A465AD" w:rsidP="00A4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8A8" w:rsidRPr="00334BE4" w14:paraId="758FFD2B" w14:textId="77777777" w:rsidTr="00227675">
        <w:tc>
          <w:tcPr>
            <w:tcW w:w="2263" w:type="pct"/>
            <w:hideMark/>
          </w:tcPr>
          <w:p w14:paraId="6FA89368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5A0575" w14:textId="77777777" w:rsidR="000918A8" w:rsidRPr="00AD3890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</w:tr>
      <w:tr w:rsidR="00E24234" w:rsidRPr="00334BE4" w14:paraId="0B406869" w14:textId="77777777" w:rsidTr="00227675">
        <w:tc>
          <w:tcPr>
            <w:tcW w:w="2263" w:type="pct"/>
          </w:tcPr>
          <w:p w14:paraId="0257E4D1" w14:textId="75EC88C5" w:rsidR="00E24234" w:rsidRPr="00334BE4" w:rsidRDefault="00E24234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00F1D1B0" w14:textId="5A43C55B" w:rsidR="00E24234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20</w:t>
            </w:r>
            <w:r w:rsidR="001A534F" w:rsidRPr="00334BE4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</w:p>
        </w:tc>
        <w:tc>
          <w:tcPr>
            <w:tcW w:w="144" w:type="pct"/>
          </w:tcPr>
          <w:p w14:paraId="58060369" w14:textId="77777777" w:rsidR="00E24234" w:rsidRPr="00334BE4" w:rsidRDefault="00E24234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9BDC600" w14:textId="7924B044" w:rsidR="00E24234" w:rsidRPr="00334BE4" w:rsidRDefault="00E24234" w:rsidP="008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61EC8F" w14:textId="77777777" w:rsidR="00E24234" w:rsidRPr="00334BE4" w:rsidRDefault="00E24234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BCD57B" w14:textId="46EDEA6E" w:rsidR="00E24234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256BDFB" w14:textId="77777777" w:rsidR="00E24234" w:rsidRPr="00334BE4" w:rsidRDefault="00E24234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4C3166F" w14:textId="0F8B1538" w:rsidR="00E24234" w:rsidRPr="00334BE4" w:rsidRDefault="00E2423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918A8" w:rsidRPr="00334BE4" w14:paraId="7498B1CE" w14:textId="77777777" w:rsidTr="00227675">
        <w:tc>
          <w:tcPr>
            <w:tcW w:w="2263" w:type="pct"/>
          </w:tcPr>
          <w:p w14:paraId="2FF04625" w14:textId="458FCA03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2FBFD1A2" w14:textId="3581E816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6CDA05AC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187ED1" w14:textId="26481CB5" w:rsidR="000918A8" w:rsidRPr="00334BE4" w:rsidRDefault="00D857EC" w:rsidP="0065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5DC5B79E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22223D" w14:textId="224FBCE8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09882F9E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8976F61" w14:textId="5F035626" w:rsidR="000918A8" w:rsidRPr="00334BE4" w:rsidRDefault="00D857EC" w:rsidP="0065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918A8" w:rsidRPr="00334BE4" w14:paraId="6DC64243" w14:textId="77777777" w:rsidTr="00227675">
        <w:tc>
          <w:tcPr>
            <w:tcW w:w="2263" w:type="pct"/>
          </w:tcPr>
          <w:p w14:paraId="20EA1650" w14:textId="3DAB1AB5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66B2E2" w14:textId="21846528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1E96E4E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3976E2" w14:textId="2CEDE65C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92A00F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131EC3" w14:textId="24A0190E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900B56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0FBCAE" w14:textId="7820FD3E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8A8" w:rsidRPr="00334BE4" w14:paraId="54CDFB59" w14:textId="77777777" w:rsidTr="00227675">
        <w:tc>
          <w:tcPr>
            <w:tcW w:w="2263" w:type="pct"/>
            <w:hideMark/>
          </w:tcPr>
          <w:p w14:paraId="346C7068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5D9EFB6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8A8" w:rsidRPr="00334BE4" w14:paraId="42C0F3FC" w14:textId="77777777" w:rsidTr="00227675">
        <w:tc>
          <w:tcPr>
            <w:tcW w:w="2263" w:type="pct"/>
            <w:hideMark/>
          </w:tcPr>
          <w:p w14:paraId="7D306430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0D7EAA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8A8" w:rsidRPr="00334BE4" w14:paraId="2D1F1752" w14:textId="77777777" w:rsidTr="00227675">
        <w:tc>
          <w:tcPr>
            <w:tcW w:w="2263" w:type="pct"/>
            <w:hideMark/>
          </w:tcPr>
          <w:p w14:paraId="7F5CD52C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291523D3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983503F" w14:textId="1C305BDB" w:rsidR="004C675A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144" w:type="pct"/>
          </w:tcPr>
          <w:p w14:paraId="2DAA3A82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hideMark/>
          </w:tcPr>
          <w:p w14:paraId="76935AD9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E113DEE" w14:textId="4B50E70A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44" w:type="pct"/>
          </w:tcPr>
          <w:p w14:paraId="46819A1E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1568A8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5A09351" w14:textId="6E0D74AD" w:rsidR="004C675A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14:paraId="2C409246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4438470B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0A5301" w14:textId="6C9156C2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0918A8" w:rsidRPr="00334BE4" w14:paraId="2DD2045B" w14:textId="77777777" w:rsidTr="00227675">
        <w:trPr>
          <w:trHeight w:val="380"/>
        </w:trPr>
        <w:tc>
          <w:tcPr>
            <w:tcW w:w="2263" w:type="pct"/>
            <w:hideMark/>
          </w:tcPr>
          <w:p w14:paraId="1CCE62FB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1975B7F9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31334A2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hideMark/>
          </w:tcPr>
          <w:p w14:paraId="62D6E1EC" w14:textId="5760E7FA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8A607FA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7623AF14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F9C3CF9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57DBFEFD" w14:textId="76C707F7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918A8" w:rsidRPr="00334BE4" w14:paraId="00872949" w14:textId="77777777" w:rsidTr="00227675">
        <w:tc>
          <w:tcPr>
            <w:tcW w:w="2263" w:type="pct"/>
            <w:shd w:val="clear" w:color="auto" w:fill="FFFFFF"/>
            <w:hideMark/>
          </w:tcPr>
          <w:p w14:paraId="6CFDE5BB" w14:textId="77777777" w:rsidR="000918A8" w:rsidRPr="00334BE4" w:rsidRDefault="000918A8" w:rsidP="00091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47A6FB9A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14:paraId="6EAEDDD3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80D1C0" w14:textId="2158BFB3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79FB9461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5A555B42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4" w:type="pct"/>
          </w:tcPr>
          <w:p w14:paraId="77656F35" w14:textId="77777777" w:rsidR="000918A8" w:rsidRPr="00334BE4" w:rsidRDefault="000918A8" w:rsidP="000918A8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684762" w14:textId="28CFFEE4" w:rsidR="000918A8" w:rsidRPr="00334BE4" w:rsidRDefault="00D857EC" w:rsidP="0009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</w:p>
        </w:tc>
      </w:tr>
    </w:tbl>
    <w:p w14:paraId="5C478F37" w14:textId="77777777" w:rsidR="00667C73" w:rsidRPr="00334BE4" w:rsidRDefault="00667C73" w:rsidP="00544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080"/>
        <w:gridCol w:w="270"/>
        <w:gridCol w:w="1129"/>
        <w:gridCol w:w="311"/>
        <w:gridCol w:w="1113"/>
      </w:tblGrid>
      <w:tr w:rsidR="00667C73" w:rsidRPr="00334BE4" w14:paraId="2246AD6A" w14:textId="77777777" w:rsidTr="00AD3890">
        <w:trPr>
          <w:trHeight w:val="390"/>
          <w:tblHeader/>
        </w:trPr>
        <w:tc>
          <w:tcPr>
            <w:tcW w:w="4140" w:type="dxa"/>
          </w:tcPr>
          <w:p w14:paraId="404E0593" w14:textId="55CF05EC" w:rsidR="00667C73" w:rsidRPr="00334BE4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="002276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0C38C07B" w14:textId="77777777" w:rsidR="00667C73" w:rsidRPr="00334BE4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334BE4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3"/>
          </w:tcPr>
          <w:p w14:paraId="5474DCC7" w14:textId="77777777" w:rsidR="00667C73" w:rsidRPr="00334BE4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DE8" w:rsidRPr="00334BE4" w14:paraId="51B7A44B" w14:textId="77777777" w:rsidTr="00AD3890">
        <w:trPr>
          <w:trHeight w:val="381"/>
          <w:tblHeader/>
        </w:trPr>
        <w:tc>
          <w:tcPr>
            <w:tcW w:w="4140" w:type="dxa"/>
          </w:tcPr>
          <w:p w14:paraId="0C777D4C" w14:textId="062FF8EF" w:rsidR="007D3DE8" w:rsidRPr="00334BE4" w:rsidRDefault="001356D7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70" w:type="dxa"/>
          </w:tcPr>
          <w:p w14:paraId="5F0E9284" w14:textId="08903E75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D3DE8"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D3DE8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D17BDD9" w14:textId="77777777" w:rsidR="007D3DE8" w:rsidRPr="00334BE4" w:rsidRDefault="007D3DE8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6BA30418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  <w:lang w:val="en-US" w:eastAsia="en-US"/>
              </w:rPr>
              <w:t>31</w:t>
            </w:r>
            <w:r w:rsidR="007D3DE8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7D3DE8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D02AF6F" w14:textId="3D18E9BE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D3DE8"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D3DE8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11" w:type="dxa"/>
          </w:tcPr>
          <w:p w14:paraId="3B10FC5B" w14:textId="77777777" w:rsidR="007D3DE8" w:rsidRPr="00334BE4" w:rsidRDefault="007D3DE8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13" w:type="dxa"/>
          </w:tcPr>
          <w:p w14:paraId="15AE1065" w14:textId="50B3F6A7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  <w:lang w:val="en-US" w:eastAsia="en-US"/>
              </w:rPr>
              <w:t>31</w:t>
            </w:r>
            <w:r w:rsidR="007D3DE8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7D3DE8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3DE8" w:rsidRPr="00334BE4" w14:paraId="796257FC" w14:textId="77777777" w:rsidTr="00AD3890">
        <w:trPr>
          <w:trHeight w:val="370"/>
          <w:tblHeader/>
        </w:trPr>
        <w:tc>
          <w:tcPr>
            <w:tcW w:w="4140" w:type="dxa"/>
          </w:tcPr>
          <w:p w14:paraId="0D26B488" w14:textId="4B57E66E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E86C5F" w14:textId="58C6B670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F923D60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3E3756A1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CA5D627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1156EA8" w14:textId="0F1CD828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11" w:type="dxa"/>
          </w:tcPr>
          <w:p w14:paraId="5E4310BA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DE58669" w14:textId="50E0C683" w:rsidR="007D3DE8" w:rsidRPr="00334BE4" w:rsidRDefault="00D857EC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7D3DE8" w:rsidRPr="00334BE4" w14:paraId="4383F588" w14:textId="77777777" w:rsidTr="00AD3890">
        <w:trPr>
          <w:trHeight w:val="381"/>
          <w:tblHeader/>
        </w:trPr>
        <w:tc>
          <w:tcPr>
            <w:tcW w:w="4140" w:type="dxa"/>
          </w:tcPr>
          <w:p w14:paraId="4CD669B0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8A16A9D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E8" w:rsidRPr="00334BE4" w14:paraId="1CA309E5" w14:textId="77777777" w:rsidTr="00AD3890">
        <w:trPr>
          <w:trHeight w:val="79"/>
        </w:trPr>
        <w:tc>
          <w:tcPr>
            <w:tcW w:w="4140" w:type="dxa"/>
          </w:tcPr>
          <w:p w14:paraId="386F3CD8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7E0D87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01991696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69041BA2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DA4F6F5" w14:textId="77777777" w:rsidR="007D3DE8" w:rsidRPr="00334BE4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4BE4" w:rsidRPr="00334BE4" w14:paraId="7904DBF8" w14:textId="77777777" w:rsidTr="00AD3890">
        <w:trPr>
          <w:trHeight w:val="79"/>
        </w:trPr>
        <w:tc>
          <w:tcPr>
            <w:tcW w:w="4140" w:type="dxa"/>
          </w:tcPr>
          <w:p w14:paraId="35BF5774" w14:textId="77777777" w:rsidR="00334BE4" w:rsidRPr="00334BE4" w:rsidRDefault="00334BE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88ADF00" w14:textId="6F9068B5" w:rsidR="00334BE4" w:rsidRPr="00334BE4" w:rsidRDefault="00334BE4" w:rsidP="005A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BF04" w14:textId="77777777" w:rsidR="00334BE4" w:rsidRPr="00334BE4" w:rsidRDefault="00334BE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1D3EB8AB" w:rsidR="00334BE4" w:rsidRPr="00334BE4" w:rsidRDefault="00334BE4" w:rsidP="005A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334BE4" w:rsidRPr="00334BE4" w:rsidRDefault="00334BE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2046D32D" w14:textId="7D2066FF" w:rsidR="00334BE4" w:rsidRPr="00334BE4" w:rsidRDefault="00D857EC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334BE4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26</w:t>
            </w:r>
            <w:r w:rsidR="001356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5820263C" w14:textId="77777777" w:rsidR="00334BE4" w:rsidRPr="00334BE4" w:rsidRDefault="00334BE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467B12C" w14:textId="21435957" w:rsidR="00334BE4" w:rsidRPr="00334BE4" w:rsidRDefault="00D857EC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334BE4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115</w:t>
            </w:r>
          </w:p>
        </w:tc>
      </w:tr>
      <w:tr w:rsidR="009B65CE" w:rsidRPr="00334BE4" w14:paraId="50853D35" w14:textId="77777777" w:rsidTr="00AD3890">
        <w:trPr>
          <w:trHeight w:val="79"/>
        </w:trPr>
        <w:tc>
          <w:tcPr>
            <w:tcW w:w="4140" w:type="dxa"/>
          </w:tcPr>
          <w:p w14:paraId="6AA006E9" w14:textId="0E509026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36175A" w14:textId="07DA467B" w:rsidR="009B65CE" w:rsidRPr="00334BE4" w:rsidRDefault="00D857EC" w:rsidP="0013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2A9117" w14:textId="77777777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CFE70" w14:textId="1EB3E41D" w:rsidR="009B65CE" w:rsidRPr="00334BE4" w:rsidRDefault="00D857EC" w:rsidP="0013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89FBDB" w14:textId="77777777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38FF36D" w14:textId="7E4B0840" w:rsidR="009B65CE" w:rsidRPr="00334BE4" w:rsidRDefault="00D857EC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447A619B" w14:textId="77777777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FF5C50" w14:textId="51ED5E21" w:rsidR="009B65CE" w:rsidRPr="00334BE4" w:rsidRDefault="00D857EC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9B65CE" w:rsidRPr="00334BE4" w14:paraId="45B395BE" w14:textId="77777777" w:rsidTr="00AD3890">
        <w:trPr>
          <w:trHeight w:val="79"/>
        </w:trPr>
        <w:tc>
          <w:tcPr>
            <w:tcW w:w="4140" w:type="dxa"/>
          </w:tcPr>
          <w:p w14:paraId="6589308E" w14:textId="7D92112A" w:rsidR="009B65CE" w:rsidRPr="00334BE4" w:rsidRDefault="00277C39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499B3767" w:rsidR="009B65CE" w:rsidRPr="00334BE4" w:rsidRDefault="00D857EC" w:rsidP="0013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07E0CC" w14:textId="77777777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116D5802" w:rsidR="009B65CE" w:rsidRPr="00334BE4" w:rsidRDefault="00D857EC" w:rsidP="0013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0EB6E" w14:textId="77777777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5764E210" w:rsidR="009B65CE" w:rsidRPr="00334BE4" w:rsidRDefault="00D857EC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8848CE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  <w:r w:rsidR="001356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1" w:type="dxa"/>
          </w:tcPr>
          <w:p w14:paraId="51F8A7AD" w14:textId="77777777" w:rsidR="009B65CE" w:rsidRPr="00334BE4" w:rsidRDefault="009B65CE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3C72D3BB" w:rsidR="009B65CE" w:rsidRPr="00334BE4" w:rsidRDefault="00D857EC" w:rsidP="009B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9B65CE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122</w:t>
            </w:r>
          </w:p>
        </w:tc>
      </w:tr>
    </w:tbl>
    <w:p w14:paraId="4A77A404" w14:textId="77777777" w:rsidR="00667C73" w:rsidRPr="00334BE4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16"/>
          <w:szCs w:val="16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254"/>
        <w:gridCol w:w="753"/>
        <w:gridCol w:w="240"/>
        <w:gridCol w:w="177"/>
        <w:gridCol w:w="270"/>
        <w:gridCol w:w="543"/>
        <w:gridCol w:w="240"/>
        <w:gridCol w:w="297"/>
        <w:gridCol w:w="270"/>
        <w:gridCol w:w="346"/>
        <w:gridCol w:w="240"/>
        <w:gridCol w:w="477"/>
        <w:gridCol w:w="237"/>
        <w:gridCol w:w="171"/>
        <w:gridCol w:w="240"/>
        <w:gridCol w:w="730"/>
        <w:gridCol w:w="334"/>
      </w:tblGrid>
      <w:tr w:rsidR="00667C73" w:rsidRPr="00334BE4" w14:paraId="09A9C217" w14:textId="77777777" w:rsidTr="00585EE5">
        <w:tc>
          <w:tcPr>
            <w:tcW w:w="2520" w:type="dxa"/>
            <w:shd w:val="clear" w:color="auto" w:fill="auto"/>
            <w:vAlign w:val="bottom"/>
          </w:tcPr>
          <w:p w14:paraId="6ADC0F15" w14:textId="77777777" w:rsidR="00667C73" w:rsidRPr="00334BE4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4"/>
            <w:shd w:val="clear" w:color="auto" w:fill="auto"/>
            <w:vAlign w:val="bottom"/>
          </w:tcPr>
          <w:p w14:paraId="173B8C79" w14:textId="77777777" w:rsidR="00667C73" w:rsidRPr="00334BE4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88AA8A" w14:textId="77777777" w:rsidR="00667C73" w:rsidRPr="00334BE4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shd w:val="clear" w:color="auto" w:fill="auto"/>
            <w:vAlign w:val="bottom"/>
          </w:tcPr>
          <w:p w14:paraId="30034CE5" w14:textId="77777777" w:rsidR="00667C73" w:rsidRPr="00334BE4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334BE4" w14:paraId="32735CA7" w14:textId="77777777" w:rsidTr="00585EE5">
        <w:tc>
          <w:tcPr>
            <w:tcW w:w="2520" w:type="dxa"/>
            <w:shd w:val="clear" w:color="auto" w:fill="auto"/>
            <w:vAlign w:val="bottom"/>
          </w:tcPr>
          <w:p w14:paraId="5087981D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CE36D5E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E7B160" w14:textId="30D02557" w:rsidR="00667C73" w:rsidRPr="00334BE4" w:rsidRDefault="00D857E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C7E06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537D8CFE" w14:textId="77777777" w:rsidR="005E0F43" w:rsidRPr="00334BE4" w:rsidRDefault="005E0F43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779419C" w14:textId="614F351D" w:rsidR="00667C73" w:rsidRPr="00334BE4" w:rsidRDefault="00D857EC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E0F4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E0F43"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D7048C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0D6208A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1AB1206" w14:textId="6F451FED" w:rsidR="00667C73" w:rsidRPr="00334BE4" w:rsidRDefault="00D857E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DF2A06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1E5C0AB6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13BC7C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gridSpan w:val="3"/>
            <w:shd w:val="clear" w:color="auto" w:fill="auto"/>
            <w:vAlign w:val="bottom"/>
          </w:tcPr>
          <w:p w14:paraId="2C32CF1E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408538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2E204F0C" w14:textId="77777777" w:rsidR="005E0F43" w:rsidRPr="00334BE4" w:rsidRDefault="005E0F43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CC1D0C7" w14:textId="3267EA1A" w:rsidR="00667C73" w:rsidRPr="00334BE4" w:rsidRDefault="00D857EC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E0F4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E0F43"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67C73" w:rsidRPr="00334BE4" w14:paraId="26EFE8BE" w14:textId="77777777" w:rsidTr="00585EE5">
        <w:tc>
          <w:tcPr>
            <w:tcW w:w="2520" w:type="dxa"/>
            <w:shd w:val="clear" w:color="auto" w:fill="auto"/>
            <w:vAlign w:val="bottom"/>
          </w:tcPr>
          <w:p w14:paraId="0EB63DF9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7441FE" w14:textId="10925CAC" w:rsidR="00667C73" w:rsidRPr="00334BE4" w:rsidRDefault="00D857E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145A29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32D382CE" w14:textId="44B59B7E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DE8BE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2E6C9A9" w14:textId="64035FD6" w:rsidR="00667C73" w:rsidRPr="00334BE4" w:rsidRDefault="00D857E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3013A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3BE30E0D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9EDC92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gridSpan w:val="3"/>
            <w:shd w:val="clear" w:color="auto" w:fill="auto"/>
            <w:vAlign w:val="bottom"/>
          </w:tcPr>
          <w:p w14:paraId="39808A55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47A8B0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3F1F1831" w14:textId="55172A5B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667C73" w:rsidRPr="00334BE4" w14:paraId="25B88EF5" w14:textId="77777777" w:rsidTr="00585EE5">
        <w:tc>
          <w:tcPr>
            <w:tcW w:w="2520" w:type="dxa"/>
            <w:shd w:val="clear" w:color="auto" w:fill="auto"/>
          </w:tcPr>
          <w:p w14:paraId="5CC08BCD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3" w:type="dxa"/>
            <w:gridSpan w:val="4"/>
            <w:shd w:val="clear" w:color="auto" w:fill="auto"/>
          </w:tcPr>
          <w:p w14:paraId="61C01BF3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1FD295F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shd w:val="clear" w:color="auto" w:fill="auto"/>
          </w:tcPr>
          <w:p w14:paraId="0828F12A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334BE4" w14:paraId="49A5D0E7" w14:textId="77777777" w:rsidTr="00585EE5">
        <w:tc>
          <w:tcPr>
            <w:tcW w:w="2520" w:type="dxa"/>
            <w:shd w:val="clear" w:color="auto" w:fill="auto"/>
          </w:tcPr>
          <w:p w14:paraId="34511769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25FBD8C9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B84EFE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3EBB340D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C89F08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189B43F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D4B385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4CF7DEF7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318810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gridSpan w:val="3"/>
            <w:shd w:val="clear" w:color="auto" w:fill="auto"/>
          </w:tcPr>
          <w:p w14:paraId="733DC1F3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4675F3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6127A9B1" w14:textId="77777777" w:rsidR="00667C73" w:rsidRPr="00334BE4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FA2" w:rsidRPr="00334BE4" w14:paraId="1F8EB505" w14:textId="77777777" w:rsidTr="00585EE5">
        <w:tc>
          <w:tcPr>
            <w:tcW w:w="2520" w:type="dxa"/>
            <w:shd w:val="clear" w:color="auto" w:fill="auto"/>
          </w:tcPr>
          <w:p w14:paraId="794C1371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7692DAF8" w14:textId="5FA98123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5</w:t>
            </w:r>
            <w:r w:rsidR="00B23FA2" w:rsidRPr="00334BE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7AE76549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1A2591D7" w14:textId="22BA162E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5</w:t>
            </w:r>
            <w:r w:rsidR="000B2CA5"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E58A35F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9804B2E" w14:textId="7050F685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B23FA2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871</w:t>
            </w:r>
          </w:p>
        </w:tc>
        <w:tc>
          <w:tcPr>
            <w:tcW w:w="240" w:type="dxa"/>
            <w:shd w:val="clear" w:color="auto" w:fill="auto"/>
          </w:tcPr>
          <w:p w14:paraId="69D0EB1E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0ED8BBB6" w14:textId="6A355FF1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  <w:tc>
          <w:tcPr>
            <w:tcW w:w="240" w:type="dxa"/>
            <w:shd w:val="clear" w:color="auto" w:fill="auto"/>
          </w:tcPr>
          <w:p w14:paraId="2BA5F87B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gridSpan w:val="3"/>
            <w:shd w:val="clear" w:color="auto" w:fill="auto"/>
          </w:tcPr>
          <w:p w14:paraId="193A457A" w14:textId="562D77FF" w:rsidR="00B23FA2" w:rsidRPr="00334BE4" w:rsidRDefault="00312447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68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B881509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5E9BF18E" w14:textId="693DBCFE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312447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948</w:t>
            </w:r>
          </w:p>
        </w:tc>
      </w:tr>
      <w:tr w:rsidR="00B23FA2" w:rsidRPr="00334BE4" w14:paraId="4DA2D191" w14:textId="77777777" w:rsidTr="00585EE5">
        <w:tc>
          <w:tcPr>
            <w:tcW w:w="2520" w:type="dxa"/>
            <w:shd w:val="clear" w:color="auto" w:fill="auto"/>
          </w:tcPr>
          <w:p w14:paraId="40C351E4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0295FD6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4E5D92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4F689928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C87BC1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08E5A" w14:textId="7342932E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40" w:type="dxa"/>
            <w:shd w:val="clear" w:color="auto" w:fill="auto"/>
          </w:tcPr>
          <w:p w14:paraId="5FA1FA9F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64187D33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880CC2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gridSpan w:val="3"/>
            <w:shd w:val="clear" w:color="auto" w:fill="auto"/>
          </w:tcPr>
          <w:p w14:paraId="705E3249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BC031E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0859F" w14:textId="3B93548B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</w:tr>
      <w:tr w:rsidR="00B23FA2" w:rsidRPr="00334BE4" w14:paraId="43DF1421" w14:textId="77777777" w:rsidTr="00585EE5">
        <w:tc>
          <w:tcPr>
            <w:tcW w:w="2520" w:type="dxa"/>
            <w:shd w:val="clear" w:color="auto" w:fill="auto"/>
          </w:tcPr>
          <w:p w14:paraId="7A4E9957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45D8D80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0A3AC0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177C83A9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D3AECE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E875" w14:textId="07B2C421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23FA2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40" w:type="dxa"/>
            <w:shd w:val="clear" w:color="auto" w:fill="auto"/>
          </w:tcPr>
          <w:p w14:paraId="44139F41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3FD156C8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B0C26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gridSpan w:val="3"/>
            <w:shd w:val="clear" w:color="auto" w:fill="auto"/>
          </w:tcPr>
          <w:p w14:paraId="260DF150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EF45ED" w14:textId="77777777" w:rsidR="00B23FA2" w:rsidRPr="00334BE4" w:rsidRDefault="00B23FA2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5A9A53" w14:textId="1EF29862" w:rsidR="00B23FA2" w:rsidRPr="00334BE4" w:rsidRDefault="00D857EC" w:rsidP="00B2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312447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022</w:t>
            </w:r>
          </w:p>
        </w:tc>
      </w:tr>
      <w:tr w:rsidR="00667C73" w:rsidRPr="00334BE4" w14:paraId="3BE9D915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</w:trPr>
        <w:tc>
          <w:tcPr>
            <w:tcW w:w="3960" w:type="dxa"/>
            <w:gridSpan w:val="4"/>
          </w:tcPr>
          <w:p w14:paraId="76648DD2" w14:textId="236CBA9C" w:rsidR="00667C73" w:rsidRPr="00334BE4" w:rsidRDefault="00667C73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</w:t>
            </w:r>
            <w:r w:rsidR="00AD38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8D126C"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520" w:type="dxa"/>
            <w:gridSpan w:val="7"/>
          </w:tcPr>
          <w:p w14:paraId="0AA1AA27" w14:textId="77777777" w:rsidR="00667C73" w:rsidRPr="00334BE4" w:rsidRDefault="00667C73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094D31" w14:textId="77777777" w:rsidR="00667C73" w:rsidRPr="00334BE4" w:rsidRDefault="00667C73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7"/>
          </w:tcPr>
          <w:p w14:paraId="3AE34564" w14:textId="77777777" w:rsidR="00667C73" w:rsidRPr="00334BE4" w:rsidRDefault="00667C73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13E" w:rsidRPr="00334BE4" w14:paraId="4B8AFD2F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64"/>
        </w:trPr>
        <w:tc>
          <w:tcPr>
            <w:tcW w:w="3960" w:type="dxa"/>
            <w:gridSpan w:val="4"/>
          </w:tcPr>
          <w:p w14:paraId="1539C69C" w14:textId="3456AA89" w:rsidR="0096613E" w:rsidRPr="00334BE4" w:rsidRDefault="001356D7" w:rsidP="0076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70" w:type="dxa"/>
            <w:gridSpan w:val="3"/>
          </w:tcPr>
          <w:p w14:paraId="64850930" w14:textId="4C059488" w:rsidR="0096613E" w:rsidRPr="00334BE4" w:rsidRDefault="00D857EC" w:rsidP="00966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96613E"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96613E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EBE7151" w14:textId="77777777" w:rsidR="0096613E" w:rsidRPr="00334BE4" w:rsidRDefault="0096613E" w:rsidP="00966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3"/>
          </w:tcPr>
          <w:p w14:paraId="4B0E2C6F" w14:textId="1DE95892" w:rsidR="0096613E" w:rsidRPr="00334BE4" w:rsidRDefault="00D857EC" w:rsidP="00966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  <w:lang w:val="en-US" w:eastAsia="en-US"/>
              </w:rPr>
              <w:t>31</w:t>
            </w:r>
            <w:r w:rsidR="0096613E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96613E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9CB6966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0B976E69" w14:textId="07516207" w:rsidR="0096613E" w:rsidRPr="00334BE4" w:rsidRDefault="00D857EC" w:rsidP="00966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96613E"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96613E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</w:tcPr>
          <w:p w14:paraId="4B736B77" w14:textId="77777777" w:rsidR="0096613E" w:rsidRPr="00334BE4" w:rsidRDefault="0096613E" w:rsidP="00966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41" w:type="dxa"/>
            <w:gridSpan w:val="3"/>
          </w:tcPr>
          <w:p w14:paraId="25EE8C59" w14:textId="6C871B14" w:rsidR="0096613E" w:rsidRPr="00334BE4" w:rsidRDefault="00D857EC" w:rsidP="00966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  <w:lang w:val="en-US" w:eastAsia="en-US"/>
              </w:rPr>
              <w:t>31</w:t>
            </w:r>
            <w:r w:rsidR="0096613E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96613E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1AC6" w:rsidRPr="00334BE4" w14:paraId="160A7E73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</w:trPr>
        <w:tc>
          <w:tcPr>
            <w:tcW w:w="3960" w:type="dxa"/>
            <w:gridSpan w:val="4"/>
          </w:tcPr>
          <w:p w14:paraId="2E1FDF86" w14:textId="35205481" w:rsidR="000B1AC6" w:rsidRPr="00334BE4" w:rsidRDefault="000B1AC6" w:rsidP="000B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7CEDD4A" w14:textId="6CA158B7" w:rsidR="000B1AC6" w:rsidRPr="00334BE4" w:rsidRDefault="000B1AC6" w:rsidP="000B1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60C2FE7" w14:textId="77777777" w:rsidR="000B1AC6" w:rsidRPr="00334BE4" w:rsidRDefault="000B1AC6" w:rsidP="000B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C96B0D2" w14:textId="41E815BF" w:rsidR="000B1AC6" w:rsidRPr="00334BE4" w:rsidRDefault="000B1AC6" w:rsidP="000B1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C0A4486" w14:textId="77777777" w:rsidR="000B1AC6" w:rsidRPr="00334BE4" w:rsidRDefault="000B1AC6" w:rsidP="000B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40F3B986" w14:textId="080330A8" w:rsidR="000B1AC6" w:rsidRPr="00334BE4" w:rsidRDefault="000B1AC6" w:rsidP="000B1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7" w:type="dxa"/>
          </w:tcPr>
          <w:p w14:paraId="61211249" w14:textId="77777777" w:rsidR="000B1AC6" w:rsidRPr="00334BE4" w:rsidRDefault="000B1AC6" w:rsidP="000B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3"/>
          </w:tcPr>
          <w:p w14:paraId="4CC754BC" w14:textId="2B0D1BED" w:rsidR="000B1AC6" w:rsidRPr="00334BE4" w:rsidRDefault="000B1AC6" w:rsidP="000B1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96613E" w:rsidRPr="00334BE4" w14:paraId="7CA566A6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</w:trPr>
        <w:tc>
          <w:tcPr>
            <w:tcW w:w="3960" w:type="dxa"/>
            <w:gridSpan w:val="4"/>
          </w:tcPr>
          <w:p w14:paraId="2BA1C690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  <w:gridSpan w:val="15"/>
          </w:tcPr>
          <w:p w14:paraId="784B5268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613E" w:rsidRPr="00334BE4" w14:paraId="1C7A618A" w14:textId="77777777" w:rsidTr="00585EE5">
        <w:tblPrEx>
          <w:tblLook w:val="0000" w:firstRow="0" w:lastRow="0" w:firstColumn="0" w:lastColumn="0" w:noHBand="0" w:noVBand="0"/>
        </w:tblPrEx>
        <w:trPr>
          <w:gridAfter w:val="1"/>
          <w:wAfter w:w="334" w:type="dxa"/>
          <w:trHeight w:val="144"/>
        </w:trPr>
        <w:tc>
          <w:tcPr>
            <w:tcW w:w="3960" w:type="dxa"/>
            <w:gridSpan w:val="4"/>
            <w:shd w:val="clear" w:color="auto" w:fill="auto"/>
          </w:tcPr>
          <w:p w14:paraId="705FECB5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B08C614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A3BD84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AA3909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B5ADE12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061D2D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shd w:val="clear" w:color="auto" w:fill="auto"/>
          </w:tcPr>
          <w:p w14:paraId="5D9A0982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96BA8F9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323E561D" w14:textId="77777777" w:rsidR="0096613E" w:rsidRPr="00334BE4" w:rsidRDefault="0096613E" w:rsidP="009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1939" w:rsidRPr="00334BE4" w14:paraId="08C00D80" w14:textId="77777777" w:rsidTr="00585EE5">
        <w:tblPrEx>
          <w:tblLook w:val="0000" w:firstRow="0" w:lastRow="0" w:firstColumn="0" w:lastColumn="0" w:noHBand="0" w:noVBand="0"/>
        </w:tblPrEx>
        <w:trPr>
          <w:gridAfter w:val="1"/>
          <w:wAfter w:w="334" w:type="dxa"/>
          <w:trHeight w:val="144"/>
        </w:trPr>
        <w:tc>
          <w:tcPr>
            <w:tcW w:w="3960" w:type="dxa"/>
            <w:gridSpan w:val="4"/>
            <w:shd w:val="clear" w:color="auto" w:fill="auto"/>
          </w:tcPr>
          <w:p w14:paraId="1DFCBE28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17C1E7" w14:textId="338C6D6B" w:rsidR="00381939" w:rsidRPr="00334BE4" w:rsidRDefault="00D857EC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E766554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F1A1A03" w14:textId="473D16B5" w:rsidR="00381939" w:rsidRPr="00334BE4" w:rsidRDefault="00D857EC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764BE67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EE9630A" w14:textId="7CA35653" w:rsidR="00381939" w:rsidRPr="00334BE4" w:rsidRDefault="00D857EC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37" w:type="dxa"/>
            <w:shd w:val="clear" w:color="auto" w:fill="auto"/>
          </w:tcPr>
          <w:p w14:paraId="7A894681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F62B4D3" w14:textId="76C7A43E" w:rsidR="00381939" w:rsidRPr="00334BE4" w:rsidRDefault="00D857EC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381939" w:rsidRPr="00334BE4" w14:paraId="78831310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80"/>
        </w:trPr>
        <w:tc>
          <w:tcPr>
            <w:tcW w:w="3960" w:type="dxa"/>
            <w:gridSpan w:val="4"/>
          </w:tcPr>
          <w:p w14:paraId="4AD28AF1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0A29162C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4488F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07A08718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B61D6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16951879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0D8A99A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</w:tcPr>
          <w:p w14:paraId="42EF7C5F" w14:textId="77777777" w:rsidR="00381939" w:rsidRPr="00334BE4" w:rsidRDefault="00381939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5420" w:rsidRPr="00334BE4" w14:paraId="04E83AE9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80"/>
        </w:trPr>
        <w:tc>
          <w:tcPr>
            <w:tcW w:w="3960" w:type="dxa"/>
            <w:gridSpan w:val="4"/>
          </w:tcPr>
          <w:p w14:paraId="1C306277" w14:textId="5D09643A" w:rsidR="00CD5420" w:rsidRPr="00CD5420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54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gridSpan w:val="3"/>
          </w:tcPr>
          <w:p w14:paraId="073E239C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8C9DF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E9564AC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413A5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02B26FD8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2796F36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</w:tcPr>
          <w:p w14:paraId="57AC37DF" w14:textId="77777777" w:rsidR="00CD5420" w:rsidRPr="00334BE4" w:rsidRDefault="00CD5420" w:rsidP="0038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5420" w:rsidRPr="00334BE4" w14:paraId="7EE16582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80"/>
        </w:trPr>
        <w:tc>
          <w:tcPr>
            <w:tcW w:w="3960" w:type="dxa"/>
            <w:gridSpan w:val="4"/>
          </w:tcPr>
          <w:p w14:paraId="0051383D" w14:textId="57CABFE6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gridSpan w:val="3"/>
          </w:tcPr>
          <w:p w14:paraId="46E71CAE" w14:textId="2AE04791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2B44129C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D8AB2E6" w14:textId="4E31318A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E25A6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bottom w:val="double" w:sz="4" w:space="0" w:color="auto"/>
            </w:tcBorders>
          </w:tcPr>
          <w:p w14:paraId="3CF75A80" w14:textId="50465486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57AA73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563308B2" w14:textId="352566E8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D5420" w:rsidRPr="00334BE4" w14:paraId="422DF78A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80"/>
        </w:trPr>
        <w:tc>
          <w:tcPr>
            <w:tcW w:w="3960" w:type="dxa"/>
            <w:gridSpan w:val="4"/>
          </w:tcPr>
          <w:p w14:paraId="0C79708A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29DF1D99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F4AA6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015FBADE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0942A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double" w:sz="4" w:space="0" w:color="auto"/>
            </w:tcBorders>
          </w:tcPr>
          <w:p w14:paraId="5590EDF8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618D0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68F2B59B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5420" w:rsidRPr="00334BE4" w14:paraId="2CE1F37C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80"/>
        </w:trPr>
        <w:tc>
          <w:tcPr>
            <w:tcW w:w="3960" w:type="dxa"/>
            <w:gridSpan w:val="4"/>
          </w:tcPr>
          <w:p w14:paraId="577F42C0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gridSpan w:val="3"/>
          </w:tcPr>
          <w:p w14:paraId="483095FE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70DBD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2D6C4AE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429D1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06051244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9A7E4B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</w:tcPr>
          <w:p w14:paraId="40EBB094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5420" w:rsidRPr="00334BE4" w14:paraId="28B8186E" w14:textId="77777777" w:rsidTr="00585EE5">
        <w:tblPrEx>
          <w:tblLook w:val="01E0" w:firstRow="1" w:lastRow="1" w:firstColumn="1" w:lastColumn="1" w:noHBand="0" w:noVBand="0"/>
        </w:tblPrEx>
        <w:trPr>
          <w:gridAfter w:val="1"/>
          <w:wAfter w:w="334" w:type="dxa"/>
          <w:trHeight w:val="80"/>
        </w:trPr>
        <w:tc>
          <w:tcPr>
            <w:tcW w:w="3960" w:type="dxa"/>
            <w:gridSpan w:val="4"/>
          </w:tcPr>
          <w:p w14:paraId="7346AE17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7991A495" w14:textId="36F84646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6363EEA0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0BC64BC4" w14:textId="158F16F8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5155574C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bottom w:val="double" w:sz="4" w:space="0" w:color="auto"/>
            </w:tcBorders>
          </w:tcPr>
          <w:p w14:paraId="5202E82F" w14:textId="512F663D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37" w:type="dxa"/>
          </w:tcPr>
          <w:p w14:paraId="54922A4A" w14:textId="77777777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066D4336" w14:textId="76CC3106" w:rsidR="00CD5420" w:rsidRPr="00334BE4" w:rsidRDefault="00CD5420" w:rsidP="00CD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155</w:t>
            </w:r>
          </w:p>
        </w:tc>
      </w:tr>
    </w:tbl>
    <w:p w14:paraId="398DF513" w14:textId="77777777" w:rsidR="00667C73" w:rsidRPr="00334BE4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  <w:lang w:val="x-none"/>
        </w:rPr>
      </w:pPr>
    </w:p>
    <w:p w14:paraId="15FFADD3" w14:textId="77777777" w:rsidR="00667C73" w:rsidRPr="00334BE4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34B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334BE4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2C5345B1" w14:textId="0E9912C7" w:rsidR="00667C73" w:rsidRPr="00334BE4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334BE4">
        <w:rPr>
          <w:rFonts w:ascii="Angsana New" w:hAnsi="Angsana New" w:cs="Angsana New" w:hint="cs"/>
          <w:spacing w:val="-2"/>
          <w:cs/>
        </w:rPr>
        <w:t>บริษัทและบริษัทย่อย</w:t>
      </w:r>
      <w:r w:rsidRPr="00334BE4">
        <w:rPr>
          <w:rFonts w:ascii="Angsana New" w:hAnsi="Angsana New" w:cs="Angsana New" w:hint="cs"/>
          <w:cs/>
        </w:rPr>
        <w:t xml:space="preserve">ได้ทำสัญญาเช่าพื้นที่สำนักงาน </w:t>
      </w:r>
      <w:r w:rsidRPr="00334BE4">
        <w:rPr>
          <w:rFonts w:ascii="Angsana New" w:hAnsi="Angsana New" w:cs="Angsana New" w:hint="cs"/>
          <w:lang w:val="en-US"/>
        </w:rPr>
        <w:t>(</w:t>
      </w:r>
      <w:r w:rsidRPr="00334BE4">
        <w:rPr>
          <w:rFonts w:ascii="Angsana New" w:hAnsi="Angsana New" w:cs="Angsana New" w:hint="cs"/>
          <w:cs/>
          <w:lang w:val="en-US"/>
        </w:rPr>
        <w:t>รวมค่าบริการที่เกี่ยวข้อง</w:t>
      </w:r>
      <w:r w:rsidRPr="00334BE4">
        <w:rPr>
          <w:rFonts w:ascii="Angsana New" w:hAnsi="Angsana New" w:cs="Angsana New" w:hint="cs"/>
          <w:lang w:val="en-US"/>
        </w:rPr>
        <w:t xml:space="preserve">) </w:t>
      </w:r>
      <w:r w:rsidRPr="00334BE4">
        <w:rPr>
          <w:rFonts w:ascii="Angsana New" w:hAnsi="Angsana New" w:cs="Angsana New" w:hint="cs"/>
          <w:cs/>
          <w:lang w:val="en-US"/>
        </w:rPr>
        <w:t>กับกิจการอื่นที่เกี่ยวข้องกัน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ระยะเวลาตามสัญญา </w:t>
      </w:r>
      <w:r w:rsidR="00D857EC" w:rsidRPr="00D857EC">
        <w:rPr>
          <w:rFonts w:ascii="Angsana New" w:hAnsi="Angsana New" w:cs="Angsana New" w:hint="cs"/>
          <w:lang w:val="en-US"/>
        </w:rPr>
        <w:t>3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ปี เริ่มตั้งแต่วันที่ </w:t>
      </w:r>
      <w:r w:rsidR="00D857EC" w:rsidRPr="00D857EC">
        <w:rPr>
          <w:rFonts w:ascii="Angsana New" w:hAnsi="Angsana New" w:cs="Angsana New" w:hint="cs"/>
          <w:lang w:val="en-US"/>
        </w:rPr>
        <w:t>1</w:t>
      </w:r>
      <w:r w:rsidRPr="00334BE4">
        <w:rPr>
          <w:rFonts w:ascii="Angsana New" w:hAnsi="Angsana New" w:cs="Angsana New" w:hint="cs"/>
          <w:cs/>
          <w:lang w:val="en-US"/>
        </w:rPr>
        <w:t xml:space="preserve"> พฤศจิกายน </w:t>
      </w:r>
      <w:r w:rsidR="00D857EC" w:rsidRPr="00D857EC">
        <w:rPr>
          <w:rFonts w:ascii="Angsana New" w:hAnsi="Angsana New" w:cs="Angsana New" w:hint="cs"/>
          <w:lang w:val="en-US"/>
        </w:rPr>
        <w:t>2560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ถึงวันที่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lang w:val="en-US"/>
        </w:rPr>
        <w:t>31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ตุลาคม </w:t>
      </w:r>
      <w:r w:rsidR="00D857EC" w:rsidRPr="00D857EC">
        <w:rPr>
          <w:rFonts w:ascii="Angsana New" w:hAnsi="Angsana New" w:cs="Angsana New" w:hint="cs"/>
          <w:lang w:val="en-US"/>
        </w:rPr>
        <w:t>2563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1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 xml:space="preserve">สิงหาคม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2560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และต่อสัญญาถึงเดือนตุลาคม </w:t>
      </w:r>
      <w:r w:rsidR="00D857EC" w:rsidRPr="00D857EC">
        <w:rPr>
          <w:rFonts w:ascii="Angsana New" w:hAnsi="Angsana New" w:cs="Angsana New" w:hint="cs"/>
          <w:lang w:val="en-US"/>
        </w:rPr>
        <w:t>2569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โดยยกเลิกพื้นที่เช่าบางส่วน </w:t>
      </w:r>
    </w:p>
    <w:p w14:paraId="14AA3E4C" w14:textId="77777777" w:rsidR="00667C73" w:rsidRPr="00334BE4" w:rsidRDefault="00667C73" w:rsidP="00C10A1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-2"/>
          <w:lang w:val="en-US"/>
        </w:rPr>
      </w:pPr>
    </w:p>
    <w:p w14:paraId="6224A999" w14:textId="27938720" w:rsidR="00667C73" w:rsidRPr="00334BE4" w:rsidRDefault="00667C73" w:rsidP="004B295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lang w:val="en-US"/>
        </w:rPr>
      </w:pPr>
      <w:r w:rsidRPr="00334BE4">
        <w:rPr>
          <w:rFonts w:ascii="Angsana New" w:hAnsi="Angsana New" w:cs="Angsana New" w:hint="cs"/>
          <w:spacing w:val="-2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D857EC" w:rsidRPr="00D857EC">
        <w:rPr>
          <w:rFonts w:ascii="Angsana New" w:hAnsi="Angsana New" w:cs="Angsana New" w:hint="cs"/>
          <w:lang w:val="en-US"/>
        </w:rPr>
        <w:t>31</w:t>
      </w:r>
      <w:r w:rsidR="00D0390E" w:rsidRPr="00334BE4">
        <w:rPr>
          <w:rFonts w:ascii="Angsana New" w:hAnsi="Angsana New" w:cs="Angsana New" w:hint="cs"/>
          <w:lang w:val="en-US"/>
        </w:rPr>
        <w:t xml:space="preserve"> </w:t>
      </w:r>
      <w:r w:rsidR="00D0390E" w:rsidRPr="00334BE4">
        <w:rPr>
          <w:rFonts w:ascii="Angsana New" w:hAnsi="Angsana New" w:cs="Angsana New" w:hint="cs"/>
          <w:cs/>
          <w:lang w:val="en-US"/>
        </w:rPr>
        <w:t>มีนาคม</w:t>
      </w:r>
      <w:r w:rsidR="00D0390E"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lang w:val="en-US"/>
        </w:rPr>
        <w:t>2567</w:t>
      </w:r>
      <w:r w:rsidRPr="00334BE4">
        <w:rPr>
          <w:rFonts w:ascii="Angsana New" w:hAnsi="Angsana New" w:cs="Angsana New" w:hint="cs"/>
          <w:spacing w:val="-2"/>
          <w:cs/>
        </w:rPr>
        <w:t xml:space="preserve"> เป็นจำนวนเงิน </w:t>
      </w:r>
      <w:r w:rsidRPr="00334BE4">
        <w:rPr>
          <w:rFonts w:ascii="Angsana New" w:hAnsi="Angsana New" w:cs="Angsana New" w:hint="cs"/>
          <w:spacing w:val="-2"/>
          <w:cs/>
        </w:rPr>
        <w:br/>
      </w:r>
      <w:r w:rsidR="00D857EC" w:rsidRPr="00D857EC">
        <w:rPr>
          <w:rFonts w:ascii="Angsana New" w:hAnsi="Angsana New" w:cs="Angsana New" w:hint="cs"/>
          <w:spacing w:val="-2"/>
          <w:lang w:val="en-US"/>
        </w:rPr>
        <w:t>2</w:t>
      </w:r>
      <w:r w:rsidR="000B2CA5" w:rsidRPr="00334BE4">
        <w:rPr>
          <w:rFonts w:ascii="Angsana New" w:hAnsi="Angsana New" w:cs="Angsana New" w:hint="cs"/>
          <w:spacing w:val="-2"/>
          <w:lang w:val="en-US"/>
        </w:rPr>
        <w:t>,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074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</w:rPr>
        <w:t xml:space="preserve">ล้านบาท 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>(</w:t>
      </w:r>
      <w:r w:rsidR="00D857EC" w:rsidRPr="00D857EC">
        <w:rPr>
          <w:rFonts w:ascii="Angsana New" w:hAnsi="Angsana New" w:cs="Angsana New" w:hint="cs"/>
          <w:i/>
          <w:iCs/>
          <w:spacing w:val="-2"/>
          <w:lang w:val="en-US"/>
        </w:rPr>
        <w:t>31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i/>
          <w:iCs/>
          <w:spacing w:val="-2"/>
          <w:cs/>
          <w:lang w:val="en-US"/>
        </w:rPr>
        <w:t xml:space="preserve">ธันวาคม </w:t>
      </w:r>
      <w:r w:rsidR="00D857EC" w:rsidRPr="00D857EC">
        <w:rPr>
          <w:rFonts w:ascii="Angsana New" w:hAnsi="Angsana New" w:cs="Angsana New" w:hint="cs"/>
          <w:i/>
          <w:iCs/>
          <w:spacing w:val="-2"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 xml:space="preserve">: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2</w:t>
      </w:r>
      <w:r w:rsidRPr="00334BE4">
        <w:rPr>
          <w:rFonts w:ascii="Angsana New" w:hAnsi="Angsana New" w:cs="Angsana New" w:hint="cs"/>
          <w:i/>
          <w:iCs/>
          <w:lang w:val="en-US"/>
        </w:rPr>
        <w:t>,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073</w:t>
      </w:r>
      <w:r w:rsidRPr="00334BE4">
        <w:rPr>
          <w:rFonts w:ascii="Angsana New" w:hAnsi="Angsana New" w:cs="Angsana New" w:hint="cs"/>
          <w:i/>
          <w:iCs/>
          <w:lang w:val="en-US"/>
        </w:rPr>
        <w:t xml:space="preserve"> </w:t>
      </w:r>
      <w:r w:rsidRPr="00334BE4">
        <w:rPr>
          <w:rFonts w:ascii="Angsana New" w:hAnsi="Angsana New" w:cs="Angsana New" w:hint="cs"/>
          <w:i/>
          <w:iCs/>
          <w:spacing w:val="-2"/>
          <w:cs/>
          <w:lang w:val="en-US"/>
        </w:rPr>
        <w:t>ล้านบาท)</w:t>
      </w:r>
      <w:r w:rsidRPr="00334BE4">
        <w:rPr>
          <w:rFonts w:ascii="Angsana New" w:hAnsi="Angsana New" w:cs="Angsana New" w:hint="cs"/>
          <w:spacing w:val="-2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D0390E" w:rsidRPr="00334BE4">
        <w:rPr>
          <w:rFonts w:ascii="Angsana New" w:hAnsi="Angsana New" w:cs="Angsana New" w:hint="cs"/>
          <w:spacing w:val="-2"/>
          <w:cs/>
          <w:lang w:val="en-US"/>
        </w:rPr>
        <w:t>สาม</w:t>
      </w:r>
      <w:r w:rsidRPr="00334BE4">
        <w:rPr>
          <w:rFonts w:ascii="Angsana New" w:hAnsi="Angsana New" w:cs="Angsana New" w:hint="cs"/>
          <w:spacing w:val="-2"/>
          <w:cs/>
        </w:rPr>
        <w:t xml:space="preserve">เดือนสิ้นสุดวันที่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31</w:t>
      </w:r>
      <w:r w:rsidR="00D0390E"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="00D0390E" w:rsidRPr="00334BE4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="00D0390E"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2567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</w:rPr>
        <w:t>บริษัทย่อยได้จดภาระจำยอมในที่ดิน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>รวมถึงยกที่ดินเป็นที่สาธารณะประโยชน์</w:t>
      </w:r>
      <w:r w:rsidRPr="00334BE4">
        <w:rPr>
          <w:rFonts w:ascii="Angsana New" w:hAnsi="Angsana New" w:cs="Angsana New" w:hint="cs"/>
          <w:spacing w:val="-2"/>
          <w:cs/>
        </w:rPr>
        <w:t xml:space="preserve">เป็นจำนวนเงิน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1</w:t>
      </w:r>
      <w:r w:rsidRPr="00334BE4">
        <w:rPr>
          <w:rFonts w:ascii="Angsana New" w:hAnsi="Angsana New" w:cs="Angsana New" w:hint="cs"/>
          <w:spacing w:val="-2"/>
          <w:cs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Pr="00334BE4">
        <w:rPr>
          <w:rFonts w:ascii="Angsana New" w:hAnsi="Angsana New" w:cs="Angsana New" w:hint="cs"/>
          <w:spacing w:val="-2"/>
          <w:cs/>
        </w:rPr>
        <w:t xml:space="preserve"> 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>(</w:t>
      </w:r>
      <w:r w:rsidR="00D857EC" w:rsidRPr="00D857EC">
        <w:rPr>
          <w:rFonts w:ascii="Angsana New" w:hAnsi="Angsana New" w:cs="Angsana New" w:hint="cs"/>
          <w:i/>
          <w:iCs/>
          <w:spacing w:val="-2"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 xml:space="preserve">: </w:t>
      </w:r>
      <w:r w:rsidR="00894A9D" w:rsidRPr="00334BE4">
        <w:rPr>
          <w:rFonts w:ascii="Angsana New" w:hAnsi="Angsana New" w:cs="Angsana New" w:hint="cs"/>
          <w:i/>
          <w:iCs/>
          <w:spacing w:val="-2"/>
          <w:lang w:val="en-US"/>
        </w:rPr>
        <w:t>-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i/>
          <w:iCs/>
          <w:spacing w:val="-2"/>
          <w:cs/>
          <w:lang w:val="en-US"/>
        </w:rPr>
        <w:t>ล้านบาท)</w:t>
      </w:r>
      <w:r w:rsidRPr="00334BE4">
        <w:rPr>
          <w:rFonts w:ascii="Angsana New" w:hAnsi="Angsana New" w:cs="Angsana New" w:hint="cs"/>
          <w:spacing w:val="-2"/>
          <w:cs/>
        </w:rPr>
        <w:t xml:space="preserve"> โดยได้รับค่าตอบแทนเป็นจำนวนเงิน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1</w:t>
      </w:r>
      <w:r w:rsidR="000B2CA5"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</w:rPr>
        <w:t xml:space="preserve">ล้านบาท 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>(</w:t>
      </w:r>
      <w:r w:rsidR="00D857EC" w:rsidRPr="00D857EC">
        <w:rPr>
          <w:rFonts w:ascii="Angsana New" w:hAnsi="Angsana New" w:cs="Angsana New" w:hint="cs"/>
          <w:i/>
          <w:iCs/>
          <w:spacing w:val="-2"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 xml:space="preserve">: </w:t>
      </w:r>
      <w:r w:rsidR="00894A9D" w:rsidRPr="00334BE4">
        <w:rPr>
          <w:rFonts w:ascii="Angsana New" w:hAnsi="Angsana New" w:cs="Angsana New" w:hint="cs"/>
          <w:i/>
          <w:iCs/>
          <w:spacing w:val="-2"/>
          <w:lang w:val="en-US"/>
        </w:rPr>
        <w:t>-</w:t>
      </w:r>
      <w:r w:rsidRPr="00334BE4">
        <w:rPr>
          <w:rFonts w:ascii="Angsana New" w:hAnsi="Angsana New" w:cs="Angsana New" w:hint="cs"/>
          <w:i/>
          <w:iCs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i/>
          <w:iCs/>
          <w:spacing w:val="-2"/>
          <w:cs/>
          <w:lang w:val="en-US"/>
        </w:rPr>
        <w:t>ล้านบาท)</w:t>
      </w:r>
    </w:p>
    <w:p w14:paraId="338B3111" w14:textId="77777777" w:rsidR="00667C73" w:rsidRPr="00334BE4" w:rsidRDefault="00667C73" w:rsidP="008D71C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-2"/>
          <w:lang w:val="en-US"/>
        </w:rPr>
      </w:pPr>
    </w:p>
    <w:p w14:paraId="7DE634E2" w14:textId="2DC8A1C7" w:rsidR="00667C73" w:rsidRPr="00334BE4" w:rsidRDefault="00667C73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</w:rPr>
      </w:pPr>
      <w:r w:rsidRPr="00334BE4">
        <w:rPr>
          <w:rFonts w:ascii="Angsana New" w:hAnsi="Angsana New" w:cs="Angsana New" w:hint="cs"/>
          <w:spacing w:val="-2"/>
          <w:cs/>
          <w:lang w:val="en-US"/>
        </w:rPr>
        <w:t>บริษัท</w:t>
      </w:r>
      <w:r w:rsidRPr="00334BE4">
        <w:rPr>
          <w:rFonts w:ascii="Angsana New" w:hAnsi="Angsana New" w:cs="Angsana New" w:hint="cs"/>
          <w:spacing w:val="-2"/>
          <w:cs/>
        </w:rPr>
        <w:t>มีสัญญาให้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 xml:space="preserve">กู้ยืมเงินแก่บริษัทย่อยบางแห่งวงเงินรวม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1</w:t>
      </w:r>
      <w:r w:rsidR="006540FC" w:rsidRPr="00334BE4">
        <w:rPr>
          <w:rFonts w:ascii="Angsana New" w:hAnsi="Angsana New" w:cs="Angsana New" w:hint="cs"/>
          <w:spacing w:val="-2"/>
          <w:lang w:val="en-US"/>
        </w:rPr>
        <w:t>,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948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 xml:space="preserve">ล้านบาท และมีสัญญากู้ยืมเงินจากบริษัทย่อยแห่งหนึ่งวงเงินรวม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500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 (MLR-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</w:t>
      </w:r>
      <w:r w:rsidRPr="00334BE4">
        <w:rPr>
          <w:rFonts w:ascii="Angsana New" w:hAnsi="Angsana New" w:cs="Angsana New" w:hint="cs"/>
          <w:spacing w:val="-2"/>
          <w:lang w:val="en-US"/>
        </w:rPr>
        <w:t xml:space="preserve">%) </w:t>
      </w:r>
      <w:r w:rsidRPr="00334BE4">
        <w:rPr>
          <w:rFonts w:ascii="Angsana New" w:hAnsi="Angsana New" w:cs="Angsana New" w:hint="cs"/>
          <w:spacing w:val="-2"/>
          <w:cs/>
          <w:lang w:val="en-US"/>
        </w:rPr>
        <w:t>ต่อปี และสามารถเรียกชำระเงินคืนได้ทันที</w:t>
      </w:r>
    </w:p>
    <w:p w14:paraId="6F605CB7" w14:textId="77777777" w:rsidR="00831C18" w:rsidRPr="00CD5420" w:rsidRDefault="00831C18" w:rsidP="00CD5420">
      <w:pPr>
        <w:rPr>
          <w:rFonts w:ascii="Angsana New" w:hAnsi="Angsana New"/>
          <w:spacing w:val="-2"/>
          <w:sz w:val="30"/>
          <w:szCs w:val="30"/>
          <w:cs/>
        </w:rPr>
      </w:pPr>
    </w:p>
    <w:p w14:paraId="4F118D23" w14:textId="2EDB5879" w:rsidR="00831C18" w:rsidRPr="00334BE4" w:rsidRDefault="00831C18" w:rsidP="00831C1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cs/>
        </w:rPr>
      </w:pPr>
      <w:r w:rsidRPr="00334BE4">
        <w:rPr>
          <w:rFonts w:ascii="Angsana New" w:hAnsi="Angsana New" w:cs="Angsana New" w:hint="cs"/>
          <w:spacing w:val="-2"/>
          <w:cs/>
        </w:rPr>
        <w:lastRenderedPageBreak/>
        <w:t xml:space="preserve">ในเดือนพฤษภาคม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2566</w:t>
      </w:r>
      <w:r w:rsidRPr="00334BE4">
        <w:rPr>
          <w:rFonts w:ascii="Angsana New" w:hAnsi="Angsana New" w:cs="Angsana New" w:hint="cs"/>
          <w:spacing w:val="-2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 (ผู้เช่า) เป็นระยะเวลา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10</w:t>
      </w:r>
      <w:r w:rsidRPr="00334BE4">
        <w:rPr>
          <w:rFonts w:ascii="Angsana New" w:hAnsi="Angsana New" w:cs="Angsana New" w:hint="cs"/>
          <w:spacing w:val="-2"/>
          <w:cs/>
        </w:rPr>
        <w:t xml:space="preserve"> ปี สิ้นสุดวันที่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25</w:t>
      </w:r>
      <w:r w:rsidRPr="00334BE4">
        <w:rPr>
          <w:rFonts w:ascii="Angsana New" w:hAnsi="Angsana New" w:cs="Angsana New" w:hint="cs"/>
          <w:spacing w:val="-2"/>
          <w:cs/>
        </w:rPr>
        <w:t xml:space="preserve"> พฤษภาคม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2576</w:t>
      </w:r>
      <w:r w:rsidRPr="00334BE4">
        <w:rPr>
          <w:rFonts w:ascii="Angsana New" w:hAnsi="Angsana New" w:cs="Angsana New" w:hint="cs"/>
          <w:spacing w:val="-2"/>
          <w:cs/>
        </w:rPr>
        <w:t xml:space="preserve"> ทั้งนี้คู่สัญญาสามารถต่ออายุสัญญาไปได้อีก</w:t>
      </w:r>
      <w:r w:rsidR="00473329">
        <w:rPr>
          <w:rFonts w:ascii="Angsana New" w:hAnsi="Angsana New" w:cs="Angsana New"/>
          <w:spacing w:val="-2"/>
          <w:cs/>
        </w:rPr>
        <w:br/>
      </w:r>
      <w:r w:rsidR="00D857EC" w:rsidRPr="00D857EC">
        <w:rPr>
          <w:rFonts w:ascii="Angsana New" w:hAnsi="Angsana New" w:cs="Angsana New" w:hint="cs"/>
          <w:spacing w:val="-2"/>
          <w:lang w:val="en-US"/>
        </w:rPr>
        <w:t>2</w:t>
      </w:r>
      <w:r w:rsidRPr="00334BE4">
        <w:rPr>
          <w:rFonts w:ascii="Angsana New" w:hAnsi="Angsana New" w:cs="Angsana New" w:hint="cs"/>
          <w:spacing w:val="-2"/>
          <w:cs/>
        </w:rPr>
        <w:t xml:space="preserve"> คราว คราวละ </w:t>
      </w:r>
      <w:r w:rsidR="00D857EC" w:rsidRPr="00D857EC">
        <w:rPr>
          <w:rFonts w:ascii="Angsana New" w:hAnsi="Angsana New" w:cs="Angsana New" w:hint="cs"/>
          <w:spacing w:val="-2"/>
          <w:lang w:val="en-US"/>
        </w:rPr>
        <w:t>5</w:t>
      </w:r>
      <w:r w:rsidRPr="00334BE4">
        <w:rPr>
          <w:rFonts w:ascii="Angsana New" w:hAnsi="Angsana New" w:cs="Angsana New" w:hint="cs"/>
          <w:spacing w:val="-2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324A0F9F" w14:textId="77777777" w:rsidR="00667C73" w:rsidRPr="00334BE4" w:rsidRDefault="0066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E460314" w14:textId="77777777" w:rsidR="00667C73" w:rsidRPr="00334BE4" w:rsidRDefault="00667C73" w:rsidP="005E231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t>วงเงินสินเชื่อและสินทรัพย์ใช้เป็นหลักประกัน</w:t>
      </w:r>
    </w:p>
    <w:p w14:paraId="3EF0F892" w14:textId="77777777" w:rsidR="00667C73" w:rsidRPr="00334BE4" w:rsidRDefault="00667C73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7CDEDE" w14:textId="709C32DD" w:rsidR="00667C73" w:rsidRPr="00334BE4" w:rsidRDefault="00667C73" w:rsidP="005E231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334BE4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="00D857EC" w:rsidRPr="00D857EC">
        <w:rPr>
          <w:rFonts w:ascii="Angsana New" w:hAnsi="Angsana New" w:hint="cs"/>
          <w:sz w:val="30"/>
          <w:szCs w:val="30"/>
          <w:lang w:val="en-US"/>
        </w:rPr>
        <w:t>31</w:t>
      </w:r>
      <w:r w:rsidR="00535F00" w:rsidRPr="00334BE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35F00" w:rsidRPr="00334BE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D857EC" w:rsidRPr="00D857EC">
        <w:rPr>
          <w:rFonts w:ascii="Angsana New" w:hAnsi="Angsana New" w:hint="cs"/>
          <w:sz w:val="30"/>
          <w:szCs w:val="30"/>
          <w:lang w:val="en-US"/>
        </w:rPr>
        <w:t>256</w:t>
      </w:r>
      <w:r w:rsidR="00D857EC" w:rsidRPr="00D857EC">
        <w:rPr>
          <w:rFonts w:ascii="Angsana New" w:hAnsi="Angsana New" w:hint="cs"/>
          <w:sz w:val="30"/>
          <w:szCs w:val="30"/>
          <w:lang w:val="en-US" w:bidi="th-TH"/>
        </w:rPr>
        <w:t>7</w:t>
      </w:r>
      <w:r w:rsidRPr="00334BE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334BE4">
        <w:rPr>
          <w:rFonts w:ascii="Angsana New" w:hAnsi="Angsana New" w:hint="cs"/>
          <w:sz w:val="30"/>
          <w:szCs w:val="30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7A7EBEB7" w14:textId="77777777" w:rsidR="00667C73" w:rsidRPr="00334BE4" w:rsidRDefault="00667C73" w:rsidP="005823E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B676B0A" w14:textId="029E4E2A" w:rsidR="00667C73" w:rsidRPr="00334BE4" w:rsidRDefault="00667C73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</w:rPr>
      </w:pPr>
      <w:r w:rsidRPr="00334BE4">
        <w:rPr>
          <w:rFonts w:ascii="Angsana New" w:hAnsi="Angsana New" w:cs="Angsana New" w:hint="cs"/>
          <w:cs/>
        </w:rPr>
        <w:t xml:space="preserve">วงเงินเบิกเกินบัญชีจำนวน </w:t>
      </w:r>
      <w:r w:rsidR="00D857EC" w:rsidRPr="00D857EC">
        <w:rPr>
          <w:rFonts w:ascii="Angsana New" w:hAnsi="Angsana New" w:cs="Angsana New" w:hint="cs"/>
          <w:lang w:val="en-US"/>
        </w:rPr>
        <w:t>5</w:t>
      </w:r>
      <w:r w:rsidR="00535F00"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334BE4">
        <w:rPr>
          <w:rFonts w:ascii="Angsana New" w:hAnsi="Angsana New" w:cs="Angsana New" w:hint="cs"/>
          <w:i/>
          <w:iCs/>
        </w:rPr>
        <w:t>(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31</w:t>
      </w:r>
      <w:r w:rsidRPr="00334BE4">
        <w:rPr>
          <w:rFonts w:ascii="Angsana New" w:hAnsi="Angsana New" w:cs="Angsana New" w:hint="cs"/>
          <w:i/>
          <w:iCs/>
          <w:lang w:val="en-US"/>
        </w:rPr>
        <w:t xml:space="preserve"> </w:t>
      </w:r>
      <w:r w:rsidRPr="00334BE4">
        <w:rPr>
          <w:rFonts w:ascii="Angsana New" w:hAnsi="Angsana New" w:cs="Angsana New" w:hint="cs"/>
          <w:i/>
          <w:iCs/>
          <w:cs/>
          <w:lang w:val="en-US"/>
        </w:rPr>
        <w:t xml:space="preserve">ธันวาคม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</w:rPr>
        <w:t xml:space="preserve">: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5</w:t>
      </w:r>
      <w:r w:rsidRPr="00334BE4">
        <w:rPr>
          <w:rFonts w:ascii="Angsana New" w:hAnsi="Angsana New" w:cs="Angsana New" w:hint="cs"/>
          <w:i/>
          <w:iCs/>
        </w:rPr>
        <w:t xml:space="preserve"> </w:t>
      </w:r>
      <w:r w:rsidRPr="00334BE4">
        <w:rPr>
          <w:rFonts w:ascii="Angsana New" w:hAnsi="Angsana New" w:cs="Angsana New" w:hint="cs"/>
          <w:i/>
          <w:iCs/>
          <w:cs/>
        </w:rPr>
        <w:t>ล้านบาท)</w:t>
      </w:r>
      <w:r w:rsidRPr="00334BE4">
        <w:rPr>
          <w:rFonts w:ascii="Angsana New" w:hAnsi="Angsana New" w:cs="Angsana New" w:hint="cs"/>
          <w:i/>
          <w:iCs/>
        </w:rPr>
        <w:t xml:space="preserve"> </w:t>
      </w:r>
      <w:r w:rsidRPr="00334BE4">
        <w:rPr>
          <w:rFonts w:ascii="Angsana New" w:hAnsi="Angsana New" w:cs="Angsana New" w:hint="cs"/>
          <w:cs/>
        </w:rPr>
        <w:t>สำหรับกลุ่มบริษัท</w:t>
      </w:r>
    </w:p>
    <w:p w14:paraId="79824282" w14:textId="77777777" w:rsidR="00667C73" w:rsidRPr="00334BE4" w:rsidRDefault="00667C73" w:rsidP="002E635C">
      <w:pPr>
        <w:pStyle w:val="BodyTextIndent2"/>
        <w:spacing w:line="240" w:lineRule="auto"/>
        <w:ind w:left="1080" w:firstLine="0"/>
        <w:jc w:val="thaiDistribute"/>
        <w:rPr>
          <w:rFonts w:ascii="Angsana New" w:hAnsi="Angsana New" w:cs="Angsana New"/>
        </w:rPr>
      </w:pPr>
    </w:p>
    <w:p w14:paraId="153E7A61" w14:textId="4EFEBF9B" w:rsidR="00667C73" w:rsidRPr="00334BE4" w:rsidRDefault="00667C73" w:rsidP="00986B58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</w:rPr>
      </w:pPr>
      <w:r w:rsidRPr="00334BE4">
        <w:rPr>
          <w:rFonts w:ascii="Angsana New" w:hAnsi="Angsana New" w:cs="Angsana New" w:hint="cs"/>
          <w:cs/>
        </w:rPr>
        <w:t xml:space="preserve">วงเงินหนังสือค้ำประกันที่ออกโดยสถาบันการเงินจำนวน </w:t>
      </w:r>
      <w:r w:rsidR="00D857EC" w:rsidRPr="00D857EC">
        <w:rPr>
          <w:rFonts w:ascii="Angsana New" w:hAnsi="Angsana New" w:cs="Angsana New" w:hint="cs"/>
          <w:lang w:val="en-US"/>
        </w:rPr>
        <w:t>3</w:t>
      </w:r>
      <w:r w:rsidRPr="00334BE4">
        <w:rPr>
          <w:rFonts w:ascii="Angsana New" w:hAnsi="Angsana New" w:cs="Angsana New" w:hint="cs"/>
        </w:rPr>
        <w:t xml:space="preserve"> </w:t>
      </w:r>
      <w:r w:rsidRPr="00334BE4">
        <w:rPr>
          <w:rFonts w:ascii="Angsana New" w:hAnsi="Angsana New" w:cs="Angsana New" w:hint="cs"/>
          <w:cs/>
        </w:rPr>
        <w:t xml:space="preserve">ล้านบาท </w:t>
      </w:r>
      <w:r w:rsidRPr="00334BE4">
        <w:rPr>
          <w:rFonts w:ascii="Angsana New" w:hAnsi="Angsana New" w:cs="Angsana New" w:hint="cs"/>
          <w:i/>
          <w:iCs/>
        </w:rPr>
        <w:t>(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31</w:t>
      </w:r>
      <w:r w:rsidRPr="00334BE4">
        <w:rPr>
          <w:rFonts w:ascii="Angsana New" w:hAnsi="Angsana New" w:cs="Angsana New" w:hint="cs"/>
          <w:i/>
          <w:iCs/>
        </w:rPr>
        <w:t xml:space="preserve"> </w:t>
      </w:r>
      <w:r w:rsidRPr="00334BE4">
        <w:rPr>
          <w:rFonts w:ascii="Angsana New" w:hAnsi="Angsana New" w:cs="Angsana New" w:hint="cs"/>
          <w:i/>
          <w:iCs/>
          <w:cs/>
        </w:rPr>
        <w:t xml:space="preserve">ธันวาคม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</w:rPr>
        <w:t xml:space="preserve">: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3</w:t>
      </w:r>
      <w:r w:rsidRPr="00334BE4">
        <w:rPr>
          <w:rFonts w:ascii="Angsana New" w:hAnsi="Angsana New" w:cs="Angsana New" w:hint="cs"/>
          <w:i/>
          <w:iCs/>
        </w:rPr>
        <w:t xml:space="preserve"> </w:t>
      </w:r>
      <w:r w:rsidRPr="00334BE4">
        <w:rPr>
          <w:rFonts w:ascii="Angsana New" w:hAnsi="Angsana New" w:cs="Angsana New" w:hint="cs"/>
          <w:i/>
          <w:iCs/>
          <w:cs/>
        </w:rPr>
        <w:t>ล้านบาท</w:t>
      </w:r>
      <w:r w:rsidRPr="00334BE4">
        <w:rPr>
          <w:rFonts w:ascii="Angsana New" w:hAnsi="Angsana New" w:cs="Angsana New" w:hint="cs"/>
          <w:i/>
          <w:iCs/>
        </w:rPr>
        <w:t>)</w:t>
      </w:r>
      <w:r w:rsidRPr="00334BE4">
        <w:rPr>
          <w:rFonts w:ascii="Angsana New" w:hAnsi="Angsana New" w:cs="Angsana New" w:hint="cs"/>
        </w:rPr>
        <w:t xml:space="preserve"> </w:t>
      </w:r>
      <w:r w:rsidRPr="00334BE4">
        <w:rPr>
          <w:rFonts w:ascii="Angsana New" w:hAnsi="Angsana New" w:cs="Angsana New" w:hint="cs"/>
          <w:cs/>
        </w:rPr>
        <w:t>สำหรับกลุ่มบริษัท</w:t>
      </w:r>
    </w:p>
    <w:p w14:paraId="18E9862D" w14:textId="77777777" w:rsidR="00667C73" w:rsidRPr="00334BE4" w:rsidRDefault="00667C73" w:rsidP="00986B58">
      <w:pPr>
        <w:pStyle w:val="BodyTextIndent2"/>
        <w:spacing w:line="240" w:lineRule="auto"/>
        <w:ind w:left="1080" w:firstLine="0"/>
        <w:jc w:val="thaiDistribute"/>
        <w:rPr>
          <w:rFonts w:ascii="Angsana New" w:hAnsi="Angsana New" w:cs="Angsana New"/>
          <w:rtl/>
          <w:cs/>
        </w:rPr>
      </w:pPr>
    </w:p>
    <w:p w14:paraId="16989891" w14:textId="77777777" w:rsidR="00667C73" w:rsidRPr="00334BE4" w:rsidRDefault="00667C73" w:rsidP="00C306A6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</w:rPr>
      </w:pPr>
      <w:r w:rsidRPr="00334BE4">
        <w:rPr>
          <w:rFonts w:ascii="Angsana New" w:hAnsi="Angsana New" w:cs="Angsana New" w:hint="cs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77219DD5" w14:textId="77777777" w:rsidR="00667C73" w:rsidRPr="00334BE4" w:rsidRDefault="00667C73" w:rsidP="00A51B1E">
      <w:pPr>
        <w:pStyle w:val="BodyTextIndent2"/>
        <w:spacing w:line="240" w:lineRule="auto"/>
        <w:ind w:left="547" w:firstLine="0"/>
        <w:jc w:val="left"/>
        <w:rPr>
          <w:rFonts w:ascii="Angsana New" w:hAnsi="Angsana New" w:cs="Angsana Ne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667C73" w:rsidRPr="00334BE4" w14:paraId="4BB50BBA" w14:textId="77777777" w:rsidTr="00EF0212">
        <w:tc>
          <w:tcPr>
            <w:tcW w:w="6210" w:type="dxa"/>
            <w:shd w:val="clear" w:color="auto" w:fill="auto"/>
          </w:tcPr>
          <w:p w14:paraId="5FB0E632" w14:textId="77777777" w:rsidR="00667C73" w:rsidRPr="00334BE4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07BE2B5" w14:textId="77777777" w:rsidR="00667C73" w:rsidRPr="00334BE4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334BE4" w14:paraId="25C1478D" w14:textId="77777777" w:rsidTr="00EF0212">
        <w:tc>
          <w:tcPr>
            <w:tcW w:w="6210" w:type="dxa"/>
            <w:shd w:val="clear" w:color="auto" w:fill="auto"/>
          </w:tcPr>
          <w:p w14:paraId="7B8FAD77" w14:textId="77777777" w:rsidR="00667C73" w:rsidRPr="00334BE4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FEB8B2" w14:textId="7A6AADFB" w:rsidR="00667C73" w:rsidRPr="00334BE4" w:rsidRDefault="00D857EC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831F5"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831F5"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4007848" w14:textId="77777777" w:rsidR="00667C73" w:rsidRPr="00334BE4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113200D" w14:textId="7175AF3A" w:rsidR="00667C73" w:rsidRPr="00334BE4" w:rsidRDefault="00D857EC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667C73" w:rsidRPr="00334BE4" w14:paraId="052492D6" w14:textId="77777777" w:rsidTr="00EF0212">
        <w:tc>
          <w:tcPr>
            <w:tcW w:w="6210" w:type="dxa"/>
            <w:shd w:val="clear" w:color="auto" w:fill="auto"/>
          </w:tcPr>
          <w:p w14:paraId="02E2A1E0" w14:textId="77777777" w:rsidR="00667C73" w:rsidRPr="00334BE4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68C3F3" w14:textId="58A3260A" w:rsidR="00667C73" w:rsidRPr="00334BE4" w:rsidRDefault="00D857EC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321640" w14:textId="77777777" w:rsidR="00667C73" w:rsidRPr="00334BE4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8C5EFA" w14:textId="5E1AFDB5" w:rsidR="00667C73" w:rsidRPr="00334BE4" w:rsidRDefault="00D857EC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667C73" w:rsidRPr="00334BE4" w14:paraId="7DF86123" w14:textId="77777777" w:rsidTr="00EF0212">
        <w:tc>
          <w:tcPr>
            <w:tcW w:w="6210" w:type="dxa"/>
            <w:shd w:val="clear" w:color="auto" w:fill="auto"/>
          </w:tcPr>
          <w:p w14:paraId="6721D270" w14:textId="77777777" w:rsidR="00667C73" w:rsidRPr="00334BE4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7930375" w14:textId="77777777" w:rsidR="00667C73" w:rsidRPr="00334BE4" w:rsidRDefault="00667C73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31F5" w:rsidRPr="00334BE4" w14:paraId="7196D0E5" w14:textId="77777777" w:rsidTr="00EF0212">
        <w:tc>
          <w:tcPr>
            <w:tcW w:w="6210" w:type="dxa"/>
            <w:shd w:val="clear" w:color="auto" w:fill="auto"/>
          </w:tcPr>
          <w:p w14:paraId="3CB3806A" w14:textId="77777777" w:rsidR="00D831F5" w:rsidRPr="00334BE4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4D52305C" w14:textId="100805FE" w:rsidR="00D831F5" w:rsidRPr="00334BE4" w:rsidRDefault="00D857EC" w:rsidP="0053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1608B2" w14:textId="77777777" w:rsidR="00D831F5" w:rsidRPr="00334BE4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587540" w14:textId="4383702C" w:rsidR="00D831F5" w:rsidRPr="00334BE4" w:rsidRDefault="00D857EC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D831F5" w:rsidRPr="00334BE4" w14:paraId="2FBA9CE4" w14:textId="77777777" w:rsidTr="00EF0212">
        <w:tc>
          <w:tcPr>
            <w:tcW w:w="6210" w:type="dxa"/>
            <w:shd w:val="clear" w:color="auto" w:fill="auto"/>
          </w:tcPr>
          <w:p w14:paraId="243521D8" w14:textId="77777777" w:rsidR="00D831F5" w:rsidRPr="00334BE4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1158" w14:textId="6DD764FD" w:rsidR="00D831F5" w:rsidRPr="00334BE4" w:rsidRDefault="00D857EC" w:rsidP="0053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862772" w14:textId="77777777" w:rsidR="00D831F5" w:rsidRPr="00334BE4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42F62" w14:textId="683567C3" w:rsidR="00D831F5" w:rsidRPr="00334BE4" w:rsidRDefault="00D857EC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2521ABF3" w14:textId="77777777" w:rsidR="00667C73" w:rsidRPr="00334BE4" w:rsidRDefault="00667C73" w:rsidP="00A51B1E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</w:rPr>
      </w:pPr>
    </w:p>
    <w:p w14:paraId="17CE49F1" w14:textId="60EA3CA8" w:rsidR="00667C73" w:rsidRPr="00334BE4" w:rsidRDefault="00667C73" w:rsidP="00630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334BE4">
        <w:rPr>
          <w:rFonts w:ascii="Angsana New" w:hAnsi="Angsana New" w:hint="cs"/>
          <w:sz w:val="30"/>
          <w:szCs w:val="30"/>
          <w:cs/>
          <w:lang w:bidi="th-TH"/>
        </w:rPr>
        <w:t>นอกจากนี้</w:t>
      </w:r>
      <w:r w:rsidRPr="00334BE4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  <w:lang w:bidi="th-TH"/>
        </w:rPr>
        <w:t xml:space="preserve">วงเงินสินเชื่อบางส่วนของบริษัทย่อยค้ำประกันโดยบริษัท พฤกษา เรียลเอสเตท จำกัด </w:t>
      </w:r>
      <w:r w:rsidRPr="00334BE4">
        <w:rPr>
          <w:rFonts w:ascii="Angsana New" w:hAnsi="Angsana New" w:hint="cs"/>
          <w:sz w:val="30"/>
          <w:szCs w:val="30"/>
          <w:rtl/>
          <w:cs/>
        </w:rPr>
        <w:t>(</w:t>
      </w:r>
      <w:r w:rsidRPr="00334BE4">
        <w:rPr>
          <w:rFonts w:ascii="Angsana New" w:hAnsi="Angsana New" w:hint="cs"/>
          <w:sz w:val="30"/>
          <w:szCs w:val="30"/>
          <w:rtl/>
          <w:cs/>
          <w:lang w:bidi="th-TH"/>
        </w:rPr>
        <w:t>มหาชน</w:t>
      </w:r>
      <w:r w:rsidRPr="00334BE4">
        <w:rPr>
          <w:rFonts w:ascii="Angsana New" w:hAnsi="Angsana New" w:hint="cs"/>
          <w:sz w:val="30"/>
          <w:szCs w:val="30"/>
          <w:rtl/>
          <w:cs/>
        </w:rPr>
        <w:t>)</w:t>
      </w:r>
    </w:p>
    <w:p w14:paraId="5FF77306" w14:textId="77777777" w:rsidR="00667C73" w:rsidRPr="00334BE4" w:rsidRDefault="00667C73" w:rsidP="0063049F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33048A2B" w14:textId="7CD76D8A" w:rsidR="00667C73" w:rsidRPr="00334BE4" w:rsidRDefault="00667C73" w:rsidP="0081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857EC" w:rsidRPr="00D857EC">
        <w:rPr>
          <w:rFonts w:ascii="Angsana New" w:hAnsi="Angsana New" w:hint="cs"/>
          <w:sz w:val="30"/>
          <w:szCs w:val="30"/>
        </w:rPr>
        <w:t>31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="00D831F5" w:rsidRPr="00334BE4">
        <w:rPr>
          <w:rFonts w:ascii="Angsana New" w:hAnsi="Angsana New" w:hint="cs"/>
          <w:sz w:val="30"/>
          <w:szCs w:val="30"/>
          <w:cs/>
        </w:rPr>
        <w:t>มีนาคม</w:t>
      </w:r>
      <w:r w:rsidRPr="00334BE4">
        <w:rPr>
          <w:rFonts w:ascii="Angsana New" w:hAnsi="Angsana New" w:hint="cs"/>
          <w:sz w:val="30"/>
          <w:szCs w:val="30"/>
          <w:cs/>
        </w:rPr>
        <w:t xml:space="preserve"> </w:t>
      </w:r>
      <w:r w:rsidR="00D857EC" w:rsidRPr="00D857EC">
        <w:rPr>
          <w:rFonts w:ascii="Angsana New" w:hAnsi="Angsana New" w:hint="cs"/>
          <w:sz w:val="30"/>
          <w:szCs w:val="30"/>
        </w:rPr>
        <w:t>2567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D857EC" w:rsidRPr="00D857EC">
        <w:rPr>
          <w:rFonts w:ascii="Angsana New" w:hAnsi="Angsana New" w:hint="cs"/>
          <w:sz w:val="30"/>
          <w:szCs w:val="30"/>
        </w:rPr>
        <w:t>19</w:t>
      </w:r>
      <w:r w:rsidR="00810A11" w:rsidRPr="00334BE4">
        <w:rPr>
          <w:rFonts w:ascii="Angsana New" w:hAnsi="Angsana New" w:hint="cs"/>
          <w:sz w:val="30"/>
          <w:szCs w:val="30"/>
        </w:rPr>
        <w:t>,</w:t>
      </w:r>
      <w:r w:rsidR="00D857EC" w:rsidRPr="00D857EC">
        <w:rPr>
          <w:rFonts w:ascii="Angsana New" w:hAnsi="Angsana New" w:hint="cs"/>
          <w:sz w:val="30"/>
          <w:szCs w:val="30"/>
        </w:rPr>
        <w:t>006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>ล้านบาท</w:t>
      </w:r>
      <w:r w:rsidRPr="00334BE4">
        <w:rPr>
          <w:rFonts w:ascii="Angsana New" w:hAnsi="Angsana New" w:hint="cs"/>
          <w:sz w:val="30"/>
          <w:szCs w:val="30"/>
        </w:rPr>
        <w:br/>
      </w:r>
      <w:r w:rsidRPr="00334BE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857EC" w:rsidRPr="00D857EC">
        <w:rPr>
          <w:rFonts w:ascii="Angsana New" w:hAnsi="Angsana New" w:hint="cs"/>
          <w:i/>
          <w:iCs/>
          <w:sz w:val="30"/>
          <w:szCs w:val="30"/>
        </w:rPr>
        <w:t>31</w:t>
      </w:r>
      <w:r w:rsidRPr="00334BE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334BE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857EC" w:rsidRPr="00D857EC">
        <w:rPr>
          <w:rFonts w:ascii="Angsana New" w:hAnsi="Angsana New" w:hint="cs"/>
          <w:i/>
          <w:iCs/>
          <w:sz w:val="30"/>
          <w:szCs w:val="30"/>
        </w:rPr>
        <w:t>2566</w:t>
      </w:r>
      <w:r w:rsidRPr="00334BE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D857EC" w:rsidRPr="00D857EC">
        <w:rPr>
          <w:rFonts w:ascii="Angsana New" w:hAnsi="Angsana New" w:hint="cs"/>
          <w:i/>
          <w:iCs/>
          <w:sz w:val="30"/>
          <w:szCs w:val="30"/>
        </w:rPr>
        <w:t>20</w:t>
      </w:r>
      <w:r w:rsidR="00287477" w:rsidRPr="00334BE4">
        <w:rPr>
          <w:rFonts w:ascii="Angsana New" w:hAnsi="Angsana New" w:hint="cs"/>
          <w:i/>
          <w:iCs/>
          <w:sz w:val="30"/>
          <w:szCs w:val="30"/>
        </w:rPr>
        <w:t>,</w:t>
      </w:r>
      <w:r w:rsidR="00D857EC" w:rsidRPr="00D857EC">
        <w:rPr>
          <w:rFonts w:ascii="Angsana New" w:hAnsi="Angsana New" w:hint="cs"/>
          <w:i/>
          <w:iCs/>
          <w:sz w:val="30"/>
          <w:szCs w:val="30"/>
        </w:rPr>
        <w:t>341</w:t>
      </w:r>
      <w:r w:rsidRPr="00334BE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334BE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5035570E" w14:textId="5EA6AD4E" w:rsidR="00667C73" w:rsidRPr="00334BE4" w:rsidRDefault="00667C73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B53656C" w14:textId="04443119" w:rsidR="00C10A1C" w:rsidRDefault="00C10A1C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71C4F25" w14:textId="241507B9" w:rsidR="00014659" w:rsidRDefault="00014659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5D61068" w14:textId="10405B92" w:rsidR="00014659" w:rsidRDefault="00014659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005B833" w14:textId="46782CEE" w:rsidR="00014659" w:rsidRDefault="00014659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608D57" w14:textId="121B0525" w:rsidR="00014659" w:rsidRDefault="00014659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FF9D4EF" w14:textId="77777777" w:rsidR="00667C73" w:rsidRPr="00334BE4" w:rsidRDefault="00667C73" w:rsidP="00C57ABB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อสังหาริมทรัพย์พัฒนาเพื่อขาย</w:t>
      </w:r>
    </w:p>
    <w:p w14:paraId="2E6AC871" w14:textId="77777777" w:rsidR="00667C73" w:rsidRPr="003715A2" w:rsidRDefault="00667C73" w:rsidP="00630222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334BE4" w14:paraId="7761049F" w14:textId="77777777" w:rsidTr="0050328D">
        <w:trPr>
          <w:tblHeader/>
        </w:trPr>
        <w:tc>
          <w:tcPr>
            <w:tcW w:w="5220" w:type="dxa"/>
          </w:tcPr>
          <w:p w14:paraId="51985504" w14:textId="77777777" w:rsidR="00667C73" w:rsidRPr="00334BE4" w:rsidRDefault="00667C73" w:rsidP="007662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334BE4" w14:paraId="3C9F6A64" w14:textId="77777777" w:rsidTr="0050328D">
        <w:trPr>
          <w:tblHeader/>
        </w:trPr>
        <w:tc>
          <w:tcPr>
            <w:tcW w:w="5220" w:type="dxa"/>
          </w:tcPr>
          <w:p w14:paraId="5FFB3F92" w14:textId="77777777" w:rsidR="00667C73" w:rsidRPr="00334BE4" w:rsidRDefault="00667C73" w:rsidP="007662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78F6E837" w:rsidR="00667C73" w:rsidRPr="00334BE4" w:rsidRDefault="00D857E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1094A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1094A"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67C6EE9A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7126ED38" w:rsidR="00667C73" w:rsidRPr="00334BE4" w:rsidRDefault="00D857E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334BE4" w14:paraId="03FBFB57" w14:textId="77777777" w:rsidTr="0050328D">
        <w:trPr>
          <w:tblHeader/>
        </w:trPr>
        <w:tc>
          <w:tcPr>
            <w:tcW w:w="5220" w:type="dxa"/>
          </w:tcPr>
          <w:p w14:paraId="4AC15ADD" w14:textId="77777777" w:rsidR="00667C73" w:rsidRPr="00334BE4" w:rsidRDefault="00667C73" w:rsidP="007662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5CEAE99C" w:rsidR="00667C73" w:rsidRPr="00334BE4" w:rsidRDefault="00D857E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F01D3D0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74A6A5D4" w:rsidR="00667C73" w:rsidRPr="00334BE4" w:rsidRDefault="00D857E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67C73" w:rsidRPr="00334BE4" w14:paraId="7DF94ACF" w14:textId="77777777" w:rsidTr="0050328D">
        <w:trPr>
          <w:tblHeader/>
        </w:trPr>
        <w:tc>
          <w:tcPr>
            <w:tcW w:w="5220" w:type="dxa"/>
          </w:tcPr>
          <w:p w14:paraId="74E5EA35" w14:textId="77777777" w:rsidR="00667C73" w:rsidRPr="00334BE4" w:rsidRDefault="00667C73" w:rsidP="007662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6570" w:rsidRPr="00334BE4" w14:paraId="796F9F55" w14:textId="77777777" w:rsidTr="0050328D">
        <w:tc>
          <w:tcPr>
            <w:tcW w:w="5220" w:type="dxa"/>
          </w:tcPr>
          <w:p w14:paraId="5FB7E082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1C3F0B36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288" w:type="dxa"/>
          </w:tcPr>
          <w:p w14:paraId="2E4BCFD9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32976395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334BE4" w:rsidRPr="00334BE4" w14:paraId="413848CB" w14:textId="77777777" w:rsidTr="0050328D">
        <w:tc>
          <w:tcPr>
            <w:tcW w:w="5220" w:type="dxa"/>
          </w:tcPr>
          <w:p w14:paraId="4A408600" w14:textId="77777777" w:rsidR="00334BE4" w:rsidRPr="00334BE4" w:rsidRDefault="00334BE4" w:rsidP="00334B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334BE4" w:rsidRPr="00334BE4" w:rsidRDefault="00334BE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54A9191E" w:rsidR="00334BE4" w:rsidRPr="00334BE4" w:rsidRDefault="00D857EC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823</w:t>
            </w:r>
          </w:p>
        </w:tc>
        <w:tc>
          <w:tcPr>
            <w:tcW w:w="288" w:type="dxa"/>
          </w:tcPr>
          <w:p w14:paraId="1BE8B7D0" w14:textId="77777777" w:rsidR="00334BE4" w:rsidRPr="00334BE4" w:rsidRDefault="00334BE4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7BAB72B9" w:rsidR="00334BE4" w:rsidRPr="00334BE4" w:rsidRDefault="00D857EC" w:rsidP="0033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853</w:t>
            </w:r>
          </w:p>
        </w:tc>
      </w:tr>
      <w:tr w:rsidR="00046570" w:rsidRPr="00334BE4" w14:paraId="5FAE1F76" w14:textId="77777777" w:rsidTr="0050328D">
        <w:tc>
          <w:tcPr>
            <w:tcW w:w="5220" w:type="dxa"/>
          </w:tcPr>
          <w:p w14:paraId="274D6C50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046570" w:rsidRPr="00334BE4" w:rsidRDefault="00046570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046570" w:rsidRPr="00334BE4" w:rsidRDefault="00046570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570" w:rsidRPr="00334BE4" w14:paraId="29F0088C" w14:textId="77777777" w:rsidTr="0050328D">
        <w:tc>
          <w:tcPr>
            <w:tcW w:w="5220" w:type="dxa"/>
          </w:tcPr>
          <w:p w14:paraId="35F9D958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1FC311A2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96</w:t>
            </w:r>
            <w:r w:rsidR="00F44C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45A3A30A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402CB8FE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13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385</w:t>
            </w:r>
          </w:p>
        </w:tc>
      </w:tr>
      <w:tr w:rsidR="00046570" w:rsidRPr="00334BE4" w14:paraId="07F053AA" w14:textId="77777777" w:rsidTr="0050328D">
        <w:tc>
          <w:tcPr>
            <w:tcW w:w="5220" w:type="dxa"/>
          </w:tcPr>
          <w:p w14:paraId="78849908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36376723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11</w:t>
            </w:r>
            <w:r w:rsidR="004E3AF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2DDA6252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1488F1AA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167</w:t>
            </w:r>
          </w:p>
        </w:tc>
      </w:tr>
      <w:tr w:rsidR="00046570" w:rsidRPr="00334BE4" w14:paraId="1B139828" w14:textId="77777777" w:rsidTr="0050328D">
        <w:tc>
          <w:tcPr>
            <w:tcW w:w="5220" w:type="dxa"/>
          </w:tcPr>
          <w:p w14:paraId="29C64AF2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6EECF17E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56</w:t>
            </w:r>
            <w:r w:rsidR="004E3A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3D58E7A1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260DC8EB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299</w:t>
            </w:r>
          </w:p>
        </w:tc>
      </w:tr>
      <w:tr w:rsidR="00046570" w:rsidRPr="00334BE4" w14:paraId="5A8750AE" w14:textId="77777777" w:rsidTr="0050328D">
        <w:tc>
          <w:tcPr>
            <w:tcW w:w="5220" w:type="dxa"/>
          </w:tcPr>
          <w:p w14:paraId="59C0EEF3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790330D0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="004E3AF8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88" w:type="dxa"/>
          </w:tcPr>
          <w:p w14:paraId="1F160B06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1DE90F8B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699</w:t>
            </w:r>
          </w:p>
        </w:tc>
      </w:tr>
      <w:tr w:rsidR="00046570" w:rsidRPr="00334BE4" w14:paraId="1BE48C79" w14:textId="77777777" w:rsidTr="0050328D">
        <w:tc>
          <w:tcPr>
            <w:tcW w:w="5220" w:type="dxa"/>
          </w:tcPr>
          <w:p w14:paraId="142F0CA3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2E759A8B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575</w:t>
            </w:r>
          </w:p>
        </w:tc>
        <w:tc>
          <w:tcPr>
            <w:tcW w:w="288" w:type="dxa"/>
          </w:tcPr>
          <w:p w14:paraId="4C827F1B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650A6F75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611</w:t>
            </w:r>
          </w:p>
        </w:tc>
      </w:tr>
      <w:tr w:rsidR="00046570" w:rsidRPr="00334BE4" w14:paraId="24A98505" w14:textId="77777777" w:rsidTr="0050328D">
        <w:tc>
          <w:tcPr>
            <w:tcW w:w="5220" w:type="dxa"/>
          </w:tcPr>
          <w:p w14:paraId="29EDBED9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18B8436A" w:rsidR="00046570" w:rsidRPr="00334BE4" w:rsidRDefault="004E3AF8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F44C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1B497F11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040C7655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124</w:t>
            </w:r>
          </w:p>
        </w:tc>
      </w:tr>
      <w:tr w:rsidR="00046570" w:rsidRPr="00334BE4" w14:paraId="287063D6" w14:textId="77777777" w:rsidTr="0050328D">
        <w:tc>
          <w:tcPr>
            <w:tcW w:w="5220" w:type="dxa"/>
          </w:tcPr>
          <w:p w14:paraId="1660E7D0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4BD5B41D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2120">
              <w:rPr>
                <w:rFonts w:ascii="Angsana New" w:hAnsi="Angsana New"/>
                <w:sz w:val="30"/>
                <w:szCs w:val="30"/>
              </w:rPr>
              <w:t>9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/>
                <w:sz w:val="30"/>
                <w:szCs w:val="30"/>
              </w:rPr>
              <w:t>0</w:t>
            </w:r>
            <w:r w:rsidR="004E3AF8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8" w:type="dxa"/>
          </w:tcPr>
          <w:p w14:paraId="4889292D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31202A19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19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285</w:t>
            </w:r>
          </w:p>
        </w:tc>
      </w:tr>
      <w:tr w:rsidR="00046570" w:rsidRPr="00334BE4" w14:paraId="44487D6C" w14:textId="77777777" w:rsidTr="0050328D">
        <w:tc>
          <w:tcPr>
            <w:tcW w:w="5220" w:type="dxa"/>
          </w:tcPr>
          <w:p w14:paraId="7AB2C08F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1D92F86D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8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/>
                <w:sz w:val="30"/>
                <w:szCs w:val="30"/>
              </w:rPr>
              <w:t>2</w:t>
            </w:r>
            <w:r w:rsidR="004E3AF8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88" w:type="dxa"/>
          </w:tcPr>
          <w:p w14:paraId="6028D474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7CF37578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8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238</w:t>
            </w:r>
          </w:p>
        </w:tc>
      </w:tr>
      <w:tr w:rsidR="00046570" w:rsidRPr="00334BE4" w14:paraId="0CA79BD9" w14:textId="77777777" w:rsidTr="00176297">
        <w:tc>
          <w:tcPr>
            <w:tcW w:w="5220" w:type="dxa"/>
          </w:tcPr>
          <w:p w14:paraId="2C0072AD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2129D8FB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F44C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" w:type="dxa"/>
          </w:tcPr>
          <w:p w14:paraId="0F59CF99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0E7A7C5E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13</w:t>
            </w:r>
            <w:r w:rsidR="00046570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291</w:t>
            </w:r>
          </w:p>
        </w:tc>
      </w:tr>
      <w:tr w:rsidR="00046570" w:rsidRPr="00334BE4" w14:paraId="270413A3" w14:textId="77777777" w:rsidTr="00861BA0">
        <w:tc>
          <w:tcPr>
            <w:tcW w:w="5220" w:type="dxa"/>
          </w:tcPr>
          <w:p w14:paraId="15129D57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0D23B01A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40</w:t>
            </w:r>
            <w:r w:rsidR="00046570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D857E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44C2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3D00B3C2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0E58AAF9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41</w:t>
            </w:r>
            <w:r w:rsidR="00046570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678</w:t>
            </w:r>
          </w:p>
        </w:tc>
      </w:tr>
      <w:tr w:rsidR="00046570" w:rsidRPr="00334BE4" w14:paraId="7821320B" w14:textId="77777777" w:rsidTr="00861BA0">
        <w:tc>
          <w:tcPr>
            <w:tcW w:w="5220" w:type="dxa"/>
          </w:tcPr>
          <w:p w14:paraId="62721C5E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604F5C52" w:rsidR="00046570" w:rsidRPr="00334BE4" w:rsidRDefault="00046570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10</w:t>
            </w:r>
            <w:r w:rsidR="00F44C2C">
              <w:rPr>
                <w:rFonts w:ascii="Angsana New" w:hAnsi="Angsana New"/>
                <w:sz w:val="30"/>
                <w:szCs w:val="30"/>
              </w:rPr>
              <w:t>8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932206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043BC057" w:rsidR="00046570" w:rsidRPr="00334BE4" w:rsidRDefault="00046570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105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46570" w:rsidRPr="00334BE4" w14:paraId="256D0BAF" w14:textId="77777777" w:rsidTr="00861BA0">
        <w:tc>
          <w:tcPr>
            <w:tcW w:w="5220" w:type="dxa"/>
          </w:tcPr>
          <w:p w14:paraId="2C89C350" w14:textId="77777777" w:rsidR="00046570" w:rsidRPr="00334BE4" w:rsidRDefault="00046570" w:rsidP="000465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3C451A1E" w:rsidR="00046570" w:rsidRPr="00334BE4" w:rsidRDefault="00046570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40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88" w:type="dxa"/>
          </w:tcPr>
          <w:p w14:paraId="148FAB9D" w14:textId="77777777" w:rsidR="00046570" w:rsidRPr="00334BE4" w:rsidRDefault="00046570" w:rsidP="0004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1E22F943" w:rsidR="00046570" w:rsidRPr="00334BE4" w:rsidRDefault="00D857EC" w:rsidP="00C1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41</w:t>
            </w:r>
            <w:r w:rsidR="00046570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573</w:t>
            </w:r>
          </w:p>
        </w:tc>
      </w:tr>
    </w:tbl>
    <w:p w14:paraId="0248A735" w14:textId="77777777" w:rsidR="00C10A1C" w:rsidRPr="003715A2" w:rsidRDefault="00C10A1C" w:rsidP="00C10A1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p w14:paraId="598A8FF8" w14:textId="5EE04FB3" w:rsidR="00667C73" w:rsidRPr="00334BE4" w:rsidRDefault="00667C73" w:rsidP="00CA401F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t>เงินลงทุนในบริษัทย่อย บริษัทร่วมและการร่วมค้า</w:t>
      </w:r>
    </w:p>
    <w:p w14:paraId="33C20432" w14:textId="77777777" w:rsidR="00667C73" w:rsidRPr="003715A2" w:rsidRDefault="00667C73" w:rsidP="00D44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s/>
        </w:rPr>
      </w:pPr>
    </w:p>
    <w:p w14:paraId="3527C99B" w14:textId="77777777" w:rsidR="00667C73" w:rsidRPr="00334BE4" w:rsidRDefault="00667C73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4B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526E182C" w14:textId="77777777" w:rsidR="00667C73" w:rsidRPr="003715A2" w:rsidRDefault="00667C73" w:rsidP="0009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366EFA26" w14:textId="7B3B6E9A" w:rsidR="00D54CCB" w:rsidRPr="00334BE4" w:rsidRDefault="00DD3335" w:rsidP="00DD333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D857EC" w:rsidRPr="00D857EC">
        <w:rPr>
          <w:rFonts w:ascii="Angsana New" w:hAnsi="Angsana New" w:hint="cs"/>
          <w:sz w:val="30"/>
          <w:szCs w:val="30"/>
        </w:rPr>
        <w:t>2567</w:t>
      </w:r>
      <w:r w:rsidRPr="00334BE4">
        <w:rPr>
          <w:rFonts w:ascii="Angsana New" w:hAnsi="Angsana New" w:hint="cs"/>
          <w:sz w:val="30"/>
          <w:szCs w:val="30"/>
          <w:cs/>
        </w:rPr>
        <w:t xml:space="preserve"> บริษัทได้มีการชำระค่าหุ้นให้บริษัท อินโน สเปราท์ โฮลดิ้ง จำกัด ซึ่งเป็นบริษัทย่อยทางตรงของบริษัท</w:t>
      </w:r>
      <w:r w:rsidR="00F96229" w:rsidRPr="00334BE4">
        <w:rPr>
          <w:rFonts w:ascii="Angsana New" w:hAnsi="Angsana New" w:hint="cs"/>
          <w:sz w:val="30"/>
          <w:szCs w:val="30"/>
        </w:rPr>
        <w:t xml:space="preserve"> </w:t>
      </w:r>
      <w:r w:rsidR="00F96229" w:rsidRPr="00334BE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857EC" w:rsidRPr="00D857EC">
        <w:rPr>
          <w:rFonts w:ascii="Angsana New" w:hAnsi="Angsana New" w:hint="cs"/>
          <w:sz w:val="30"/>
          <w:szCs w:val="30"/>
        </w:rPr>
        <w:t>595</w:t>
      </w:r>
      <w:r w:rsidR="00F96229" w:rsidRPr="00334BE4">
        <w:rPr>
          <w:rFonts w:ascii="Angsana New" w:hAnsi="Angsana New" w:hint="cs"/>
          <w:sz w:val="30"/>
          <w:szCs w:val="30"/>
        </w:rPr>
        <w:t>,</w:t>
      </w:r>
      <w:r w:rsidR="00D857EC" w:rsidRPr="00D857EC">
        <w:rPr>
          <w:rFonts w:ascii="Angsana New" w:hAnsi="Angsana New" w:hint="cs"/>
          <w:sz w:val="30"/>
          <w:szCs w:val="30"/>
        </w:rPr>
        <w:t>000</w:t>
      </w:r>
      <w:r w:rsidR="00F96229" w:rsidRPr="00334BE4">
        <w:rPr>
          <w:rFonts w:ascii="Angsana New" w:hAnsi="Angsana New" w:hint="cs"/>
          <w:sz w:val="30"/>
          <w:szCs w:val="30"/>
        </w:rPr>
        <w:t>,</w:t>
      </w:r>
      <w:r w:rsidR="00D857EC" w:rsidRPr="00D857EC">
        <w:rPr>
          <w:rFonts w:ascii="Angsana New" w:hAnsi="Angsana New" w:hint="cs"/>
          <w:sz w:val="30"/>
          <w:szCs w:val="30"/>
        </w:rPr>
        <w:t>000</w:t>
      </w:r>
      <w:r w:rsidR="00F96229" w:rsidRPr="00334BE4">
        <w:rPr>
          <w:rFonts w:ascii="Angsana New" w:hAnsi="Angsana New" w:hint="cs"/>
          <w:sz w:val="30"/>
          <w:szCs w:val="30"/>
        </w:rPr>
        <w:t xml:space="preserve"> </w:t>
      </w:r>
      <w:r w:rsidR="00D54CCB" w:rsidRPr="00334BE4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F96229" w:rsidRPr="00334BE4">
        <w:rPr>
          <w:rFonts w:ascii="Angsana New" w:hAnsi="Angsana New" w:hint="cs"/>
          <w:sz w:val="30"/>
          <w:szCs w:val="30"/>
          <w:cs/>
        </w:rPr>
        <w:t>ราคาหุ้นละ</w:t>
      </w:r>
      <w:r w:rsidRPr="00334BE4">
        <w:rPr>
          <w:rFonts w:ascii="Angsana New" w:hAnsi="Angsana New" w:hint="cs"/>
          <w:sz w:val="30"/>
          <w:szCs w:val="30"/>
          <w:cs/>
        </w:rPr>
        <w:t xml:space="preserve"> </w:t>
      </w:r>
      <w:r w:rsidR="00D857EC" w:rsidRPr="00D857EC">
        <w:rPr>
          <w:rFonts w:ascii="Angsana New" w:hAnsi="Angsana New" w:hint="cs"/>
          <w:sz w:val="30"/>
          <w:szCs w:val="30"/>
        </w:rPr>
        <w:t>0</w:t>
      </w:r>
      <w:r w:rsidRPr="00334BE4">
        <w:rPr>
          <w:rFonts w:ascii="Angsana New" w:hAnsi="Angsana New" w:hint="cs"/>
          <w:sz w:val="30"/>
          <w:szCs w:val="30"/>
          <w:cs/>
        </w:rPr>
        <w:t>.</w:t>
      </w:r>
      <w:r w:rsidR="00D857EC" w:rsidRPr="00D857EC">
        <w:rPr>
          <w:rFonts w:ascii="Angsana New" w:hAnsi="Angsana New" w:hint="cs"/>
          <w:sz w:val="30"/>
          <w:szCs w:val="30"/>
        </w:rPr>
        <w:t>25</w:t>
      </w:r>
      <w:r w:rsidR="00F96229" w:rsidRPr="00334BE4">
        <w:rPr>
          <w:rFonts w:ascii="Angsana New" w:hAnsi="Angsana New" w:hint="cs"/>
          <w:sz w:val="30"/>
          <w:szCs w:val="30"/>
          <w:cs/>
        </w:rPr>
        <w:t xml:space="preserve"> บาท ในอัตราร้อยละ </w:t>
      </w:r>
      <w:r w:rsidR="00D857EC" w:rsidRPr="00D857EC">
        <w:rPr>
          <w:rFonts w:ascii="Angsana New" w:hAnsi="Angsana New" w:hint="cs"/>
          <w:sz w:val="30"/>
          <w:szCs w:val="30"/>
        </w:rPr>
        <w:t>2</w:t>
      </w:r>
      <w:r w:rsidR="00F96229" w:rsidRPr="00334BE4">
        <w:rPr>
          <w:rFonts w:ascii="Angsana New" w:hAnsi="Angsana New" w:hint="cs"/>
          <w:sz w:val="30"/>
          <w:szCs w:val="30"/>
        </w:rPr>
        <w:t>.</w:t>
      </w:r>
      <w:r w:rsidR="00D857EC" w:rsidRPr="00D857EC">
        <w:rPr>
          <w:rFonts w:ascii="Angsana New" w:hAnsi="Angsana New" w:hint="cs"/>
          <w:sz w:val="30"/>
          <w:szCs w:val="30"/>
        </w:rPr>
        <w:t>5</w:t>
      </w:r>
      <w:r w:rsidRPr="00334BE4">
        <w:rPr>
          <w:rFonts w:ascii="Angsana New" w:hAnsi="Angsana New" w:hint="cs"/>
          <w:sz w:val="30"/>
          <w:szCs w:val="30"/>
          <w:cs/>
        </w:rPr>
        <w:t xml:space="preserve"> คิดเป็นจำนวนเงิน</w:t>
      </w:r>
      <w:r w:rsidR="00C9427F">
        <w:rPr>
          <w:rFonts w:ascii="Angsana New" w:hAnsi="Angsana New"/>
          <w:sz w:val="30"/>
          <w:szCs w:val="30"/>
          <w:cs/>
        </w:rPr>
        <w:br/>
      </w:r>
      <w:r w:rsidR="00D857EC" w:rsidRPr="00D857EC">
        <w:rPr>
          <w:rFonts w:ascii="Angsana New" w:hAnsi="Angsana New" w:hint="cs"/>
          <w:sz w:val="30"/>
          <w:szCs w:val="30"/>
        </w:rPr>
        <w:t>14</w:t>
      </w:r>
      <w:r w:rsidR="00C9427F">
        <w:rPr>
          <w:rFonts w:ascii="Angsana New" w:hAnsi="Angsana New"/>
          <w:sz w:val="30"/>
          <w:szCs w:val="30"/>
        </w:rPr>
        <w:t>9</w:t>
      </w:r>
      <w:r w:rsidR="00F96229"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ล้านบาท การชำระค่าหุ้นดังกล่าวแล้วเสร็จในเดือนมีนาคม </w:t>
      </w:r>
      <w:r w:rsidR="00D857EC" w:rsidRPr="00D857EC">
        <w:rPr>
          <w:rFonts w:ascii="Angsana New" w:hAnsi="Angsana New" w:hint="cs"/>
          <w:sz w:val="30"/>
          <w:szCs w:val="30"/>
        </w:rPr>
        <w:t>2567</w:t>
      </w:r>
    </w:p>
    <w:p w14:paraId="5F5B2D53" w14:textId="77777777" w:rsidR="00C10A1C" w:rsidRPr="003715A2" w:rsidRDefault="00C10A1C" w:rsidP="00D54CCB">
      <w:pPr>
        <w:pStyle w:val="ListParagraph"/>
        <w:rPr>
          <w:rFonts w:ascii="Angsana New" w:hAnsi="Angsana New"/>
          <w:szCs w:val="18"/>
        </w:rPr>
      </w:pPr>
    </w:p>
    <w:p w14:paraId="30B218CF" w14:textId="039561B2" w:rsidR="00DD3335" w:rsidRPr="00334BE4" w:rsidRDefault="00D54CCB" w:rsidP="00DD333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D857EC" w:rsidRPr="00D857EC">
        <w:rPr>
          <w:rFonts w:ascii="Angsana New" w:hAnsi="Angsana New" w:hint="cs"/>
          <w:sz w:val="30"/>
          <w:szCs w:val="30"/>
        </w:rPr>
        <w:t>2567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บริษัท อินโน สเปราท์ โฮลดิ้ง จำกัด ซึ่งเป็นบริษัทย่อยทางตรงของบริษัทได้มีการชำระค่าหุ้นในบริษัท รีเจน พร็อพเพอร์ตี้ จำกัด ซึ่งเป็นบริษัทจำกัดที่จดทะเบียนในประเทศไทย และเป็นบริษัทย่อยทางตรงของบริษัท อินโน สเปราท์ โฮลดิ้ง จำกัด จำนวน </w:t>
      </w:r>
      <w:r w:rsidR="00D857EC" w:rsidRPr="00D857EC">
        <w:rPr>
          <w:rFonts w:ascii="Angsana New" w:hAnsi="Angsana New" w:hint="cs"/>
          <w:sz w:val="30"/>
          <w:szCs w:val="30"/>
        </w:rPr>
        <w:t>2</w:t>
      </w:r>
      <w:r w:rsidRPr="00334BE4">
        <w:rPr>
          <w:rFonts w:ascii="Angsana New" w:hAnsi="Angsana New" w:hint="cs"/>
          <w:sz w:val="30"/>
          <w:szCs w:val="30"/>
        </w:rPr>
        <w:t>,</w:t>
      </w:r>
      <w:r w:rsidR="00D857EC" w:rsidRPr="00D857EC">
        <w:rPr>
          <w:rFonts w:ascii="Angsana New" w:hAnsi="Angsana New" w:hint="cs"/>
          <w:sz w:val="30"/>
          <w:szCs w:val="30"/>
        </w:rPr>
        <w:t>980</w:t>
      </w:r>
      <w:r w:rsidRPr="00334BE4">
        <w:rPr>
          <w:rFonts w:ascii="Angsana New" w:hAnsi="Angsana New" w:hint="cs"/>
          <w:sz w:val="30"/>
          <w:szCs w:val="30"/>
        </w:rPr>
        <w:t>,</w:t>
      </w:r>
      <w:r w:rsidR="00D857EC" w:rsidRPr="00D857EC">
        <w:rPr>
          <w:rFonts w:ascii="Angsana New" w:hAnsi="Angsana New" w:hint="cs"/>
          <w:sz w:val="30"/>
          <w:szCs w:val="30"/>
        </w:rPr>
        <w:t>000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หุ้น ราคาหุ้นละ </w:t>
      </w:r>
      <w:r w:rsidR="00D857EC" w:rsidRPr="00D857EC">
        <w:rPr>
          <w:rFonts w:ascii="Angsana New" w:hAnsi="Angsana New" w:hint="cs"/>
          <w:sz w:val="30"/>
          <w:szCs w:val="30"/>
        </w:rPr>
        <w:t>1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บาท ในอัตราร้อยละ </w:t>
      </w:r>
      <w:r w:rsidR="00D857EC" w:rsidRPr="00D857EC">
        <w:rPr>
          <w:rFonts w:ascii="Angsana New" w:hAnsi="Angsana New" w:hint="cs"/>
          <w:sz w:val="30"/>
          <w:szCs w:val="30"/>
        </w:rPr>
        <w:t>1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CD5420">
        <w:rPr>
          <w:rFonts w:ascii="Angsana New" w:hAnsi="Angsana New"/>
          <w:sz w:val="30"/>
          <w:szCs w:val="30"/>
        </w:rPr>
        <w:t>3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ล้านบาท การชำระค่าหุ้นดังกล่าวแล้วเสร็จภายในเดือนมีนาคม </w:t>
      </w:r>
      <w:r w:rsidR="00D857EC" w:rsidRPr="00D857EC">
        <w:rPr>
          <w:rFonts w:ascii="Angsana New" w:hAnsi="Angsana New" w:hint="cs"/>
          <w:sz w:val="30"/>
          <w:szCs w:val="30"/>
        </w:rPr>
        <w:t>2567</w:t>
      </w:r>
    </w:p>
    <w:p w14:paraId="08D81587" w14:textId="6A1D5988" w:rsidR="00667C73" w:rsidRPr="00334BE4" w:rsidRDefault="00667C73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4BE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บริษัทร่วม</w:t>
      </w:r>
    </w:p>
    <w:p w14:paraId="64BE7E6F" w14:textId="77777777" w:rsidR="00667C73" w:rsidRPr="003D6115" w:rsidRDefault="00667C73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667C73" w:rsidRPr="00334BE4" w14:paraId="2806D338" w14:textId="77777777" w:rsidTr="00F0349E">
        <w:trPr>
          <w:tblHeader/>
        </w:trPr>
        <w:tc>
          <w:tcPr>
            <w:tcW w:w="6300" w:type="dxa"/>
            <w:vAlign w:val="bottom"/>
          </w:tcPr>
          <w:p w14:paraId="0209B474" w14:textId="77777777" w:rsidR="00B71978" w:rsidRDefault="00667C73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5ED1E3B" w14:textId="590A7A7B" w:rsidR="00667C73" w:rsidRPr="00B71978" w:rsidRDefault="00EE2DDB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84" w:type="dxa"/>
            <w:vAlign w:val="bottom"/>
          </w:tcPr>
          <w:p w14:paraId="44AD830B" w14:textId="77777777" w:rsidR="00667C73" w:rsidRPr="00334BE4" w:rsidRDefault="00667C73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F890D05" w14:textId="77777777" w:rsidR="00667C73" w:rsidRPr="00334BE4" w:rsidRDefault="00667C73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C5525B" w14:textId="77777777" w:rsidR="00667C73" w:rsidRPr="00334BE4" w:rsidRDefault="00667C73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47F54938" w14:textId="77777777" w:rsidR="00667C73" w:rsidRPr="00334BE4" w:rsidRDefault="00667C73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334BE4" w14:paraId="3C53CEE9" w14:textId="77777777" w:rsidTr="00F0349E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28E1D812" w14:textId="77777777" w:rsidR="00667C73" w:rsidRPr="00334BE4" w:rsidRDefault="00667C73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7B2B0460" w14:textId="77777777" w:rsidR="00667C73" w:rsidRPr="00334BE4" w:rsidRDefault="00667C73" w:rsidP="00F034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334BE4" w14:paraId="22C8D3BE" w14:textId="77777777" w:rsidTr="00F0349E">
        <w:tc>
          <w:tcPr>
            <w:tcW w:w="6300" w:type="dxa"/>
            <w:vAlign w:val="bottom"/>
          </w:tcPr>
          <w:p w14:paraId="76359A2E" w14:textId="1DAF3F91" w:rsidR="00667C73" w:rsidRPr="00334BE4" w:rsidRDefault="00667C73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84" w:type="dxa"/>
          </w:tcPr>
          <w:p w14:paraId="0168D93D" w14:textId="12CF9718" w:rsidR="00667C73" w:rsidRPr="00334BE4" w:rsidRDefault="00D857EC" w:rsidP="003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777579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2E62BCD2" w14:textId="77777777" w:rsidR="00667C73" w:rsidRPr="00334BE4" w:rsidRDefault="00667C73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F29EF5" w14:textId="228D6617" w:rsidR="00667C73" w:rsidRPr="00334BE4" w:rsidRDefault="00FA7F77" w:rsidP="003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67C73" w:rsidRPr="00334BE4" w14:paraId="6019003E" w14:textId="77777777" w:rsidTr="00F0349E">
        <w:tc>
          <w:tcPr>
            <w:tcW w:w="6300" w:type="dxa"/>
            <w:vAlign w:val="bottom"/>
          </w:tcPr>
          <w:p w14:paraId="244197FD" w14:textId="77777777" w:rsidR="00667C73" w:rsidRPr="00334BE4" w:rsidRDefault="00667C73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384" w:type="dxa"/>
          </w:tcPr>
          <w:p w14:paraId="0370910B" w14:textId="069DDA51" w:rsidR="00667C73" w:rsidRPr="00334BE4" w:rsidRDefault="00D857EC" w:rsidP="003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52215">
              <w:rPr>
                <w:rFonts w:ascii="Angsana New" w:hAnsi="Angsana New" w:hint="cs"/>
                <w:sz w:val="30"/>
                <w:szCs w:val="30"/>
              </w:rPr>
              <w:t>1</w:t>
            </w:r>
            <w:r w:rsidR="00C6766E" w:rsidRPr="00D5221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78F517" w14:textId="77777777" w:rsidR="00667C73" w:rsidRPr="00334BE4" w:rsidRDefault="00667C73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5F3FA3" w14:textId="62459D04" w:rsidR="00667C73" w:rsidRPr="00334BE4" w:rsidRDefault="00A57CE1" w:rsidP="003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67C73" w:rsidRPr="00334BE4" w14:paraId="2428562D" w14:textId="77777777" w:rsidTr="00F0349E">
        <w:tc>
          <w:tcPr>
            <w:tcW w:w="6300" w:type="dxa"/>
            <w:vAlign w:val="bottom"/>
          </w:tcPr>
          <w:p w14:paraId="3A2B34EC" w14:textId="47AA4CCF" w:rsidR="00667C73" w:rsidRPr="00334BE4" w:rsidRDefault="00EE2DDB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9A18E1" w14:textId="5FE3E3F4" w:rsidR="00667C73" w:rsidRPr="003B772C" w:rsidRDefault="00D857EC" w:rsidP="003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72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77579" w:rsidRPr="003B772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3B772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3B772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6766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B92CBC" w14:textId="77777777" w:rsidR="00667C73" w:rsidRPr="00334BE4" w:rsidRDefault="00667C73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5D63A" w14:textId="1973CD48" w:rsidR="00667C73" w:rsidRPr="003B772C" w:rsidRDefault="00FA7F77" w:rsidP="003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72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7E61AB8" w14:textId="47E6B9EB" w:rsidR="00E02CFE" w:rsidRPr="003D6115" w:rsidRDefault="00E0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1FE6B41" w14:textId="5D41299C" w:rsidR="00667C73" w:rsidRPr="00334BE4" w:rsidRDefault="00667C73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4B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28658A9C" w14:textId="77777777" w:rsidR="00667C73" w:rsidRPr="003D6115" w:rsidRDefault="00667C73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667C73" w:rsidRPr="00334BE4" w14:paraId="18DC1F55" w14:textId="77777777" w:rsidTr="00903C07">
        <w:trPr>
          <w:tblHeader/>
        </w:trPr>
        <w:tc>
          <w:tcPr>
            <w:tcW w:w="6300" w:type="dxa"/>
            <w:vAlign w:val="bottom"/>
          </w:tcPr>
          <w:p w14:paraId="6F3C4BFB" w14:textId="77777777" w:rsidR="00B71978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A7B7689" w14:textId="43AD6D06" w:rsidR="00667C73" w:rsidRPr="00B71978" w:rsidRDefault="00850A60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84" w:type="dxa"/>
            <w:vAlign w:val="bottom"/>
          </w:tcPr>
          <w:p w14:paraId="6D7F7268" w14:textId="77777777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D54FDBC" w14:textId="77777777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96FC2C" w14:textId="77777777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4B550CE2" w14:textId="77777777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334BE4" w14:paraId="73008620" w14:textId="77777777" w:rsidTr="00903C07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4FAAC291" w14:textId="77777777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64F7017A" w14:textId="77777777" w:rsidR="00667C73" w:rsidRPr="00334BE4" w:rsidRDefault="00667C73" w:rsidP="00903C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64B69" w:rsidRPr="00334BE4" w14:paraId="2336CF30" w14:textId="77777777" w:rsidTr="00903C07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3DEC85C1" w14:textId="08B72508" w:rsidR="00764B69" w:rsidRPr="00334BE4" w:rsidRDefault="00764B69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(ถือหุ้นโดยบริษัทย่อยทางตรง)</w:t>
            </w:r>
          </w:p>
        </w:tc>
        <w:tc>
          <w:tcPr>
            <w:tcW w:w="3004" w:type="dxa"/>
            <w:gridSpan w:val="3"/>
          </w:tcPr>
          <w:p w14:paraId="35D40E56" w14:textId="77777777" w:rsidR="00764B69" w:rsidRPr="00334BE4" w:rsidRDefault="00764B69" w:rsidP="00903C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67C73" w:rsidRPr="00334BE4" w14:paraId="47CAD25B" w14:textId="77777777" w:rsidTr="00903C07">
        <w:tc>
          <w:tcPr>
            <w:tcW w:w="6300" w:type="dxa"/>
            <w:vAlign w:val="bottom"/>
          </w:tcPr>
          <w:p w14:paraId="76266D89" w14:textId="78C58A92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84" w:type="dxa"/>
          </w:tcPr>
          <w:p w14:paraId="3B4520F9" w14:textId="3A4B5ED6" w:rsidR="00667C73" w:rsidRPr="00C611AA" w:rsidRDefault="00D857EC" w:rsidP="0007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611AA">
              <w:rPr>
                <w:rFonts w:ascii="Angsana New" w:hAnsi="Angsana New" w:hint="cs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660EC234" w14:textId="77777777" w:rsidR="00667C73" w:rsidRPr="00334BE4" w:rsidRDefault="00667C73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3D253F" w14:textId="7F81E075" w:rsidR="00667C73" w:rsidRPr="00334BE4" w:rsidRDefault="00A76BCE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64B69" w:rsidRPr="00334BE4" w14:paraId="3F3540AF" w14:textId="77777777" w:rsidTr="00903C07">
        <w:tc>
          <w:tcPr>
            <w:tcW w:w="6300" w:type="dxa"/>
            <w:vAlign w:val="bottom"/>
          </w:tcPr>
          <w:p w14:paraId="0751A10D" w14:textId="7A47F4E9" w:rsidR="00764B69" w:rsidRPr="00334BE4" w:rsidRDefault="00764B69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4" w:type="dxa"/>
          </w:tcPr>
          <w:p w14:paraId="619C36CA" w14:textId="77777777" w:rsidR="00764B69" w:rsidRPr="00C611AA" w:rsidRDefault="00764B69" w:rsidP="0007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EDB61" w14:textId="77777777" w:rsidR="00764B69" w:rsidRPr="00334BE4" w:rsidRDefault="00764B69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3014A" w14:textId="77777777" w:rsidR="00764B69" w:rsidRPr="00334BE4" w:rsidRDefault="00764B69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31A6" w:rsidRPr="00334BE4" w14:paraId="5BF838DD" w14:textId="77777777" w:rsidTr="00903C07">
        <w:tc>
          <w:tcPr>
            <w:tcW w:w="6300" w:type="dxa"/>
            <w:vAlign w:val="bottom"/>
          </w:tcPr>
          <w:p w14:paraId="33715775" w14:textId="65DC681B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วัน ออริจิ้น สมุย เฉวง บีช </w:t>
            </w:r>
            <w:r w:rsidRPr="00D857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84" w:type="dxa"/>
          </w:tcPr>
          <w:p w14:paraId="1E34E990" w14:textId="2D5A1BCC" w:rsidR="002631A6" w:rsidRPr="00C611AA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611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F10CC8" w14:textId="77777777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843BD5" w14:textId="41FB2F19" w:rsidR="002631A6" w:rsidRPr="00334BE4" w:rsidRDefault="002631A6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635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631A6" w:rsidRPr="00334BE4" w14:paraId="706DA223" w14:textId="77777777" w:rsidTr="00903C07">
        <w:tc>
          <w:tcPr>
            <w:tcW w:w="6300" w:type="dxa"/>
            <w:vAlign w:val="bottom"/>
          </w:tcPr>
          <w:p w14:paraId="3299D0D9" w14:textId="3D6D075B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พาร์ค ลักชัวรี่ เอสพีวี </w:t>
            </w:r>
            <w:r w:rsidRPr="00D857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84" w:type="dxa"/>
          </w:tcPr>
          <w:p w14:paraId="51EDF38A" w14:textId="40A97856" w:rsidR="002631A6" w:rsidRPr="00C611AA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6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A4E5C0" w14:textId="77777777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0ED0D0" w14:textId="5C4A9EF5" w:rsidR="002631A6" w:rsidRPr="00334BE4" w:rsidRDefault="002631A6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635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631A6" w:rsidRPr="00334BE4" w14:paraId="70F74604" w14:textId="77777777" w:rsidTr="00903C07">
        <w:tc>
          <w:tcPr>
            <w:tcW w:w="6300" w:type="dxa"/>
            <w:vAlign w:val="bottom"/>
          </w:tcPr>
          <w:p w14:paraId="4AF4B92F" w14:textId="3702F4BF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บริทาเนีย เอสพีวี </w:t>
            </w:r>
            <w:r w:rsidRPr="00D857EC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84" w:type="dxa"/>
          </w:tcPr>
          <w:p w14:paraId="29712EE5" w14:textId="17458FDF" w:rsidR="002631A6" w:rsidRPr="00C611AA" w:rsidRDefault="002631A6" w:rsidP="002631A6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11AA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7620D377" w14:textId="77777777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5D78FC" w14:textId="35C104C8" w:rsidR="002631A6" w:rsidRPr="00334BE4" w:rsidRDefault="002631A6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35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631A6" w:rsidRPr="00334BE4" w14:paraId="77087B8F" w14:textId="77777777" w:rsidTr="00903C07">
        <w:tc>
          <w:tcPr>
            <w:tcW w:w="6300" w:type="dxa"/>
            <w:vAlign w:val="bottom"/>
          </w:tcPr>
          <w:p w14:paraId="0F71F1A3" w14:textId="52408055" w:rsidR="002631A6" w:rsidRDefault="00A0688E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688E">
              <w:rPr>
                <w:rFonts w:ascii="Angsana New" w:hAnsi="Angsana New"/>
                <w:sz w:val="30"/>
                <w:szCs w:val="30"/>
                <w:cs/>
              </w:rPr>
              <w:t>กลับรายการส่วนแบ่งขาดทุนการร่วมค้าที่ใช้วิธีส่วนได้เสียที่เลิกกิจการ</w:t>
            </w:r>
          </w:p>
        </w:tc>
        <w:tc>
          <w:tcPr>
            <w:tcW w:w="1384" w:type="dxa"/>
          </w:tcPr>
          <w:p w14:paraId="214FC0B9" w14:textId="0C62FA28" w:rsidR="002631A6" w:rsidRPr="00C611AA" w:rsidRDefault="002631A6" w:rsidP="002631A6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11A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611AA" w:rsidRPr="00C611A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BA15021" w14:textId="77777777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8BAA13" w14:textId="48E13616" w:rsidR="002631A6" w:rsidRPr="00334BE4" w:rsidRDefault="002631A6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35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631A6" w:rsidRPr="00334BE4" w14:paraId="4C017C9B" w14:textId="77777777" w:rsidTr="00903C07">
        <w:tc>
          <w:tcPr>
            <w:tcW w:w="6300" w:type="dxa"/>
            <w:vAlign w:val="bottom"/>
          </w:tcPr>
          <w:p w14:paraId="62A322B0" w14:textId="77777777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776A1DD" w14:textId="4306FDFB" w:rsidR="002631A6" w:rsidRPr="00C611AA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611AA">
              <w:rPr>
                <w:rFonts w:ascii="Angsana New" w:hAnsi="Angsana New"/>
                <w:sz w:val="30"/>
                <w:szCs w:val="30"/>
              </w:rPr>
              <w:t>(</w:t>
            </w:r>
            <w:r w:rsidR="005A16E2" w:rsidRPr="00C611AA">
              <w:rPr>
                <w:rFonts w:ascii="Angsana New" w:hAnsi="Angsana New"/>
                <w:sz w:val="30"/>
                <w:szCs w:val="30"/>
              </w:rPr>
              <w:t>9</w:t>
            </w:r>
            <w:r w:rsidRPr="00C611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2C72A8" w14:textId="77777777" w:rsidR="002631A6" w:rsidRPr="00334BE4" w:rsidRDefault="002631A6" w:rsidP="002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374290" w14:textId="1D451389" w:rsidR="002631A6" w:rsidRPr="00334BE4" w:rsidRDefault="002631A6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35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7574B" w:rsidRPr="00334BE4" w14:paraId="0642325B" w14:textId="77777777" w:rsidTr="00903C07">
        <w:tc>
          <w:tcPr>
            <w:tcW w:w="6300" w:type="dxa"/>
            <w:vAlign w:val="bottom"/>
          </w:tcPr>
          <w:p w14:paraId="70162E88" w14:textId="11A76007" w:rsidR="0007574B" w:rsidRPr="00334BE4" w:rsidRDefault="0007574B" w:rsidP="0007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E040AA6" w14:textId="32C68B1B" w:rsidR="0007574B" w:rsidRPr="00C611AA" w:rsidRDefault="00D857EC" w:rsidP="0007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1AA">
              <w:rPr>
                <w:rFonts w:ascii="Angsana New" w:hAnsi="Angsana New" w:hint="cs"/>
                <w:b/>
                <w:bCs/>
                <w:sz w:val="30"/>
                <w:szCs w:val="30"/>
              </w:rPr>
              <w:t>98</w:t>
            </w:r>
            <w:r w:rsidRPr="00C611A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1943DF" w14:textId="77777777" w:rsidR="0007574B" w:rsidRPr="00334BE4" w:rsidRDefault="0007574B" w:rsidP="0007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D7305" w14:textId="1CD3B8FC" w:rsidR="0007574B" w:rsidRPr="00334BE4" w:rsidRDefault="00A76BCE" w:rsidP="00D0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D7EB674" w14:textId="412A4AFF" w:rsidR="00764B69" w:rsidRPr="003D6115" w:rsidRDefault="00764B69" w:rsidP="009E5996">
      <w:pPr>
        <w:rPr>
          <w:rFonts w:ascii="Angsana New" w:hAnsi="Angsana New"/>
          <w:spacing w:val="-2"/>
          <w:sz w:val="30"/>
          <w:szCs w:val="30"/>
        </w:rPr>
      </w:pPr>
    </w:p>
    <w:p w14:paraId="3898168C" w14:textId="33A9AEB4" w:rsidR="00686D25" w:rsidRDefault="00686D25" w:rsidP="00686D2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ในเดือนธันวาคม </w:t>
      </w:r>
      <w:r w:rsidR="00D857EC" w:rsidRPr="00D857EC">
        <w:rPr>
          <w:rFonts w:ascii="Angsana New" w:hAnsi="Angsana New" w:hint="cs"/>
          <w:spacing w:val="-2"/>
          <w:sz w:val="30"/>
          <w:szCs w:val="30"/>
        </w:rPr>
        <w:t>2566</w:t>
      </w:r>
      <w:r w:rsidRPr="00334BE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9E5996" w:rsidRPr="00334BE4">
        <w:rPr>
          <w:rFonts w:ascii="Angsana New" w:hAnsi="Angsana New" w:hint="cs"/>
          <w:spacing w:val="-2"/>
          <w:sz w:val="30"/>
          <w:szCs w:val="30"/>
          <w:cs/>
        </w:rPr>
        <w:t>ย่อยทางตรงของบริษัท คือ บริษัท พฤกษา เรียลเอสเตท จำกัด (มหาชน)</w:t>
      </w:r>
      <w:r w:rsidR="009E5996" w:rsidRPr="00334BE4">
        <w:rPr>
          <w:rFonts w:ascii="Angsana New" w:hAnsi="Angsana New" w:hint="cs"/>
          <w:spacing w:val="-2"/>
          <w:sz w:val="30"/>
          <w:szCs w:val="30"/>
          <w:cs/>
        </w:rPr>
        <w:br/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>ได้เข้าร่วมทุนกับบริษัท</w:t>
      </w:r>
      <w:r w:rsidRPr="00334BE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วัน ออริจิ้น จำกัด (มหาชน) </w:t>
      </w:r>
      <w:r w:rsidR="009E5996" w:rsidRPr="00334BE4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ซึ่งเป็นบริษัทที่จดทะเบียน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>ในประเทศไทย เพื่อลงทุนใน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="00764B69">
        <w:rPr>
          <w:rFonts w:ascii="Angsana New" w:hAnsi="Angsana New" w:hint="cs"/>
          <w:spacing w:val="-6"/>
          <w:sz w:val="30"/>
          <w:szCs w:val="30"/>
          <w:cs/>
        </w:rPr>
        <w:t xml:space="preserve">วัน 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 xml:space="preserve">ออริจิ้น สมุย เฉวง บีช </w:t>
      </w:r>
      <w:r w:rsidR="00D857EC" w:rsidRPr="00D857EC">
        <w:rPr>
          <w:rFonts w:ascii="Angsana New" w:hAnsi="Angsana New" w:hint="cs"/>
          <w:spacing w:val="-6"/>
          <w:sz w:val="30"/>
          <w:szCs w:val="30"/>
        </w:rPr>
        <w:t>1</w:t>
      </w:r>
      <w:r w:rsidRPr="00334BE4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 xml:space="preserve">จำกัด </w:t>
      </w:r>
      <w:r w:rsidR="009E5996" w:rsidRPr="00334BE4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 xml:space="preserve">ในเดือนมกราคม </w:t>
      </w:r>
      <w:r w:rsidR="00D857EC" w:rsidRPr="00D857EC">
        <w:rPr>
          <w:rFonts w:ascii="Angsana New" w:hAnsi="Angsana New" w:hint="cs"/>
          <w:spacing w:val="-6"/>
          <w:sz w:val="30"/>
          <w:szCs w:val="30"/>
        </w:rPr>
        <w:t>2567</w:t>
      </w:r>
      <w:r w:rsidR="009E5996" w:rsidRPr="00334BE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>ได้ลงทุนเพิ่ม</w:t>
      </w:r>
      <w:r w:rsidR="009E5996" w:rsidRPr="00334BE4">
        <w:rPr>
          <w:rFonts w:ascii="Angsana New" w:hAnsi="Angsana New" w:hint="cs"/>
          <w:spacing w:val="-6"/>
          <w:sz w:val="30"/>
          <w:szCs w:val="30"/>
          <w:cs/>
        </w:rPr>
        <w:t>ในบริษัทดังกล่าว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="004D1666">
        <w:rPr>
          <w:rFonts w:ascii="Angsana New" w:hAnsi="Angsana New"/>
          <w:spacing w:val="-6"/>
          <w:sz w:val="30"/>
          <w:szCs w:val="30"/>
          <w:cs/>
        </w:rPr>
        <w:br/>
      </w:r>
      <w:r w:rsidR="00D857EC" w:rsidRPr="00D857EC">
        <w:rPr>
          <w:rFonts w:ascii="Angsana New" w:hAnsi="Angsana New" w:hint="cs"/>
          <w:spacing w:val="-6"/>
          <w:sz w:val="30"/>
          <w:szCs w:val="30"/>
        </w:rPr>
        <w:t>0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D857EC" w:rsidRPr="00D857EC">
        <w:rPr>
          <w:rFonts w:ascii="Angsana New" w:hAnsi="Angsana New" w:hint="cs"/>
          <w:spacing w:val="-6"/>
          <w:sz w:val="30"/>
          <w:szCs w:val="30"/>
        </w:rPr>
        <w:t>5</w:t>
      </w:r>
      <w:r w:rsidR="004D166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 เป็น </w:t>
      </w:r>
      <w:r w:rsidR="00D857EC" w:rsidRPr="00D857EC">
        <w:rPr>
          <w:rFonts w:ascii="Angsana New" w:hAnsi="Angsana New" w:hint="cs"/>
          <w:spacing w:val="-2"/>
          <w:sz w:val="30"/>
          <w:szCs w:val="30"/>
        </w:rPr>
        <w:t>9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9E5996"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>ในอัตรา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Pr="00C611A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A7473" w:rsidRPr="00C611AA">
        <w:rPr>
          <w:rFonts w:ascii="Angsana New" w:hAnsi="Angsana New"/>
          <w:spacing w:val="-2"/>
          <w:sz w:val="30"/>
          <w:szCs w:val="30"/>
        </w:rPr>
        <w:t>16.3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 ของทุนจดทะเบีย</w:t>
      </w:r>
      <w:r w:rsidR="009E5996"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น </w:t>
      </w:r>
      <w:r w:rsidR="00CD5420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9E5996" w:rsidRPr="00C611AA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CD5420">
        <w:rPr>
          <w:rFonts w:ascii="Angsana New" w:hAnsi="Angsana New" w:hint="cs"/>
          <w:spacing w:val="-2"/>
          <w:sz w:val="30"/>
          <w:szCs w:val="30"/>
          <w:cs/>
        </w:rPr>
        <w:t>ค่าหุ้นดังกล่าว</w:t>
      </w:r>
      <w:r w:rsidR="009E5996" w:rsidRPr="00C611AA">
        <w:rPr>
          <w:rFonts w:ascii="Angsana New" w:hAnsi="Angsana New" w:hint="cs"/>
          <w:spacing w:val="-2"/>
          <w:sz w:val="30"/>
          <w:szCs w:val="30"/>
          <w:cs/>
        </w:rPr>
        <w:t>แล้วเสร็จในเดือนมกราคม</w:t>
      </w:r>
      <w:r w:rsidR="009E5996" w:rsidRPr="00C611A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857EC" w:rsidRPr="00C611AA">
        <w:rPr>
          <w:rFonts w:ascii="Angsana New" w:hAnsi="Angsana New" w:hint="cs"/>
          <w:spacing w:val="-2"/>
          <w:sz w:val="30"/>
          <w:szCs w:val="30"/>
        </w:rPr>
        <w:t>2567</w:t>
      </w:r>
    </w:p>
    <w:p w14:paraId="46D056C6" w14:textId="77777777" w:rsidR="00CD5420" w:rsidRPr="003D6115" w:rsidRDefault="00CD5420" w:rsidP="00CD5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DA5D300" w14:textId="37952572" w:rsidR="00686D25" w:rsidRDefault="00686D25" w:rsidP="00686D2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611AA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ในเดือนธันวาคม </w:t>
      </w:r>
      <w:r w:rsidR="00D857EC" w:rsidRPr="00C611AA">
        <w:rPr>
          <w:rFonts w:ascii="Angsana New" w:hAnsi="Angsana New" w:hint="cs"/>
          <w:spacing w:val="-2"/>
          <w:sz w:val="30"/>
          <w:szCs w:val="30"/>
        </w:rPr>
        <w:t>2566</w:t>
      </w:r>
      <w:r w:rsidRPr="00C611A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578B1" w:rsidRPr="00C611AA">
        <w:rPr>
          <w:rFonts w:ascii="Angsana New" w:hAnsi="Angsana New" w:hint="cs"/>
          <w:spacing w:val="-2"/>
          <w:sz w:val="30"/>
          <w:szCs w:val="30"/>
          <w:cs/>
        </w:rPr>
        <w:t>บริษัทย่อยทางตรงของบริษัท คือ บริษัท พฤกษา เรียลเอสเตท จำกัด (มหาชน)</w:t>
      </w:r>
      <w:r w:rsidR="00A578B1" w:rsidRPr="00C611AA">
        <w:rPr>
          <w:rFonts w:ascii="Angsana New" w:hAnsi="Angsana New" w:hint="cs"/>
          <w:spacing w:val="-2"/>
          <w:sz w:val="30"/>
          <w:szCs w:val="30"/>
        </w:rPr>
        <w:br/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>ได้เข้าร่วมทุนกับบริษัท</w:t>
      </w:r>
      <w:r w:rsidR="00764B69"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พาร์ค ลักชัวรี่ จำกัด </w:t>
      </w:r>
      <w:r w:rsidR="00A578B1" w:rsidRPr="00C611AA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ซึ่งเป็นบริษัทที่จดทะเบียน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>ในประเทศไทย เพื่อลงทุนใน</w:t>
      </w:r>
      <w:r w:rsidR="00A578B1" w:rsidRPr="00C611AA">
        <w:rPr>
          <w:rFonts w:ascii="Angsana New" w:hAnsi="Angsana New" w:hint="cs"/>
          <w:spacing w:val="-2"/>
          <w:sz w:val="30"/>
          <w:szCs w:val="30"/>
          <w:cs/>
        </w:rPr>
        <w:br/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พาร์ค ลักชัวรี่ เอสวีพี </w:t>
      </w:r>
      <w:r w:rsidR="00D857EC" w:rsidRPr="00C611AA">
        <w:rPr>
          <w:rFonts w:ascii="Angsana New" w:hAnsi="Angsana New" w:hint="cs"/>
          <w:spacing w:val="-6"/>
          <w:sz w:val="30"/>
          <w:szCs w:val="30"/>
        </w:rPr>
        <w:t>1</w:t>
      </w:r>
      <w:r w:rsidR="00A578B1" w:rsidRPr="00C611A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A578B1" w:rsidRPr="00C611AA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 xml:space="preserve">ในเดือนมกราคม </w:t>
      </w:r>
      <w:r w:rsidR="00D857EC" w:rsidRPr="00C611AA">
        <w:rPr>
          <w:rFonts w:ascii="Angsana New" w:hAnsi="Angsana New" w:hint="cs"/>
          <w:spacing w:val="-6"/>
          <w:sz w:val="30"/>
          <w:szCs w:val="30"/>
        </w:rPr>
        <w:t>2567</w:t>
      </w:r>
      <w:r w:rsidR="00A578B1" w:rsidRPr="00C611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>ได้ลงทุนเพิ่ม</w:t>
      </w:r>
      <w:r w:rsidR="00A578B1" w:rsidRPr="00C611AA">
        <w:rPr>
          <w:rFonts w:ascii="Angsana New" w:hAnsi="Angsana New" w:hint="cs"/>
          <w:spacing w:val="-6"/>
          <w:sz w:val="30"/>
          <w:szCs w:val="30"/>
          <w:cs/>
        </w:rPr>
        <w:t>ในบริษัทดังกล่าว</w:t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 xml:space="preserve">จาก </w:t>
      </w:r>
      <w:r w:rsidR="00D857EC" w:rsidRPr="00C611AA">
        <w:rPr>
          <w:rFonts w:ascii="Angsana New" w:hAnsi="Angsana New" w:hint="cs"/>
          <w:spacing w:val="-6"/>
          <w:sz w:val="30"/>
          <w:szCs w:val="30"/>
        </w:rPr>
        <w:t>0</w:t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D857EC" w:rsidRPr="00C611AA">
        <w:rPr>
          <w:rFonts w:ascii="Angsana New" w:hAnsi="Angsana New" w:hint="cs"/>
          <w:spacing w:val="-6"/>
          <w:sz w:val="30"/>
          <w:szCs w:val="30"/>
        </w:rPr>
        <w:t>5</w:t>
      </w:r>
      <w:r w:rsidRPr="00C611AA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 เป็น </w:t>
      </w:r>
      <w:r w:rsidR="00C9427F">
        <w:rPr>
          <w:rFonts w:ascii="Angsana New" w:hAnsi="Angsana New"/>
          <w:spacing w:val="-2"/>
          <w:sz w:val="30"/>
          <w:szCs w:val="30"/>
        </w:rPr>
        <w:t>9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764B69"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Pr="00C611A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A7473" w:rsidRPr="00C611AA">
        <w:rPr>
          <w:rFonts w:ascii="Angsana New" w:hAnsi="Angsana New"/>
          <w:spacing w:val="-2"/>
          <w:sz w:val="30"/>
          <w:szCs w:val="30"/>
        </w:rPr>
        <w:t>14.</w:t>
      </w:r>
      <w:r w:rsidR="003C1870">
        <w:rPr>
          <w:rFonts w:ascii="Angsana New" w:hAnsi="Angsana New"/>
          <w:spacing w:val="-2"/>
          <w:sz w:val="30"/>
          <w:szCs w:val="30"/>
        </w:rPr>
        <w:t>4</w:t>
      </w:r>
      <w:r w:rsidRPr="00C611AA">
        <w:rPr>
          <w:rFonts w:ascii="Angsana New" w:hAnsi="Angsana New" w:hint="cs"/>
          <w:spacing w:val="-2"/>
          <w:sz w:val="30"/>
          <w:szCs w:val="30"/>
          <w:cs/>
        </w:rPr>
        <w:t xml:space="preserve"> ของทุนจดทะเบียน</w:t>
      </w:r>
      <w:r w:rsidR="003D6115">
        <w:rPr>
          <w:rFonts w:ascii="Angsana New" w:hAnsi="Angsana New" w:hint="cs"/>
          <w:spacing w:val="-2"/>
          <w:sz w:val="30"/>
          <w:szCs w:val="30"/>
          <w:cs/>
        </w:rPr>
        <w:t xml:space="preserve"> การ</w:t>
      </w:r>
      <w:r w:rsidR="00A578B1" w:rsidRPr="00C611AA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3D6115">
        <w:rPr>
          <w:rFonts w:ascii="Angsana New" w:hAnsi="Angsana New" w:hint="cs"/>
          <w:spacing w:val="-2"/>
          <w:sz w:val="30"/>
          <w:szCs w:val="30"/>
          <w:cs/>
        </w:rPr>
        <w:t>ค่าหุ้นดังกล่าว</w:t>
      </w:r>
      <w:r w:rsidR="00A578B1" w:rsidRPr="00C611AA">
        <w:rPr>
          <w:rFonts w:ascii="Angsana New" w:hAnsi="Angsana New" w:hint="cs"/>
          <w:spacing w:val="-2"/>
          <w:sz w:val="30"/>
          <w:szCs w:val="30"/>
          <w:cs/>
        </w:rPr>
        <w:t>แล้วเสร็จในเดือนมกราคม</w:t>
      </w:r>
      <w:r w:rsidR="00A578B1" w:rsidRPr="00C611A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857EC" w:rsidRPr="00C611AA">
        <w:rPr>
          <w:rFonts w:ascii="Angsana New" w:hAnsi="Angsana New" w:hint="cs"/>
          <w:spacing w:val="-2"/>
          <w:sz w:val="30"/>
          <w:szCs w:val="30"/>
        </w:rPr>
        <w:t>2567</w:t>
      </w:r>
    </w:p>
    <w:p w14:paraId="3BE88B39" w14:textId="77777777" w:rsidR="00A0688E" w:rsidRPr="003D6115" w:rsidRDefault="00A0688E" w:rsidP="00A068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="Angsana New" w:hAnsi="Angsana New"/>
          <w:spacing w:val="-2"/>
          <w:sz w:val="22"/>
        </w:rPr>
      </w:pPr>
    </w:p>
    <w:p w14:paraId="7568E528" w14:textId="19B5ACDD" w:rsidR="00A0688E" w:rsidRPr="00C611AA" w:rsidRDefault="00A0688E" w:rsidP="00686D2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pacing w:val="-2"/>
          <w:sz w:val="30"/>
          <w:szCs w:val="30"/>
        </w:rPr>
        <w:t xml:space="preserve">2566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 ซีเนร่า วิมุต เฮลท์ เซอร์วิส จำกัด ได้จดทะเบียนเลิกบริษัทต่อกระทรวงพาณิชย์แล้วเมื่อวันที่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27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 xml:space="preserve">2566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และได้ดำเนินการชำระบัญชีเสร็จสิ้นแล้วในเดือนมกราคม </w:t>
      </w:r>
      <w:r>
        <w:rPr>
          <w:rFonts w:ascii="Angsana New" w:hAnsi="Angsana New"/>
          <w:spacing w:val="-2"/>
          <w:sz w:val="30"/>
          <w:szCs w:val="30"/>
        </w:rPr>
        <w:t>2567</w:t>
      </w:r>
    </w:p>
    <w:p w14:paraId="744384C2" w14:textId="77777777" w:rsidR="009E5996" w:rsidRPr="003D6115" w:rsidRDefault="009E5996" w:rsidP="009E5996">
      <w:pPr>
        <w:pStyle w:val="ListParagraph"/>
        <w:rPr>
          <w:rFonts w:ascii="Angsana New" w:hAnsi="Angsana New"/>
          <w:spacing w:val="-2"/>
          <w:sz w:val="22"/>
        </w:rPr>
      </w:pPr>
    </w:p>
    <w:p w14:paraId="52B9F86B" w14:textId="26A4A2E0" w:rsidR="009E5996" w:rsidRPr="00EC2DDC" w:rsidRDefault="009E5996" w:rsidP="009E59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ในเดือนมกราคม </w:t>
      </w:r>
      <w:r w:rsidR="00D857EC" w:rsidRPr="00D857EC">
        <w:rPr>
          <w:rFonts w:ascii="Angsana New" w:hAnsi="Angsana New" w:hint="cs"/>
          <w:spacing w:val="-2"/>
          <w:sz w:val="30"/>
          <w:szCs w:val="30"/>
        </w:rPr>
        <w:t>2567</w:t>
      </w:r>
      <w:r w:rsidRPr="00334BE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บริษัทย่อยทางตรงของบริษัท คือ บริษัท พฤกษา เรียลเอสเตท จำกัด (มหาชน) </w:t>
      </w:r>
      <w:r w:rsidR="006418E5" w:rsidRPr="00334BE4">
        <w:rPr>
          <w:rFonts w:ascii="Angsana New" w:hAnsi="Angsana New" w:hint="cs"/>
          <w:spacing w:val="-2"/>
          <w:sz w:val="30"/>
          <w:szCs w:val="30"/>
          <w:cs/>
        </w:rPr>
        <w:br/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>ได้เข้าร่วมทุนกับบริษัท</w:t>
      </w:r>
      <w:r w:rsidR="006418E5"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บริทาเนีย จำกัด (มหาชน) </w:t>
      </w:r>
      <w:r w:rsidR="006418E5" w:rsidRPr="00334BE4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ซึ่งเป็นบริษัทที่จดทะเบียนใน</w:t>
      </w:r>
      <w:r w:rsidR="000B7F09">
        <w:rPr>
          <w:rFonts w:ascii="Angsana New" w:hAnsi="Angsana New" w:hint="cs"/>
          <w:spacing w:val="-2"/>
          <w:sz w:val="30"/>
          <w:szCs w:val="30"/>
          <w:cs/>
        </w:rPr>
        <w:t>ตลาดหลักทรัพย์แห่ง</w:t>
      </w:r>
      <w:r w:rsidR="006418E5"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ประเทศไทย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เพื่อลงทุนในบริษัท บริทาเนีย เอสพีวี </w:t>
      </w:r>
      <w:r w:rsidR="00D857EC" w:rsidRPr="00D857EC">
        <w:rPr>
          <w:rFonts w:ascii="Angsana New" w:hAnsi="Angsana New" w:hint="cs"/>
          <w:spacing w:val="-2"/>
          <w:sz w:val="30"/>
          <w:szCs w:val="30"/>
        </w:rPr>
        <w:t>16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 จำกัด</w:t>
      </w:r>
      <w:r w:rsidR="006418E5" w:rsidRPr="00334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4BE4">
        <w:rPr>
          <w:rFonts w:ascii="Angsana New" w:hAnsi="Angsana New" w:hint="cs"/>
          <w:spacing w:val="-2"/>
          <w:sz w:val="30"/>
          <w:szCs w:val="30"/>
          <w:cs/>
        </w:rPr>
        <w:t>โดยบริษัทย่อยได้ลงทุนในบริษัทดังกล่าวเป็นจำนวนเงิน</w:t>
      </w:r>
      <w:r w:rsidRPr="00334BE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857EC" w:rsidRPr="006F081B">
        <w:rPr>
          <w:rFonts w:ascii="Angsana New" w:hAnsi="Angsana New" w:hint="cs"/>
          <w:spacing w:val="-4"/>
          <w:sz w:val="30"/>
          <w:szCs w:val="30"/>
        </w:rPr>
        <w:t>1</w:t>
      </w:r>
      <w:r w:rsidR="00F3561D">
        <w:rPr>
          <w:rFonts w:ascii="Angsana New" w:hAnsi="Angsana New"/>
          <w:spacing w:val="-4"/>
          <w:sz w:val="30"/>
          <w:szCs w:val="30"/>
        </w:rPr>
        <w:t>1</w:t>
      </w:r>
      <w:r w:rsidRPr="006F081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F081B">
        <w:rPr>
          <w:rFonts w:ascii="Angsana New" w:hAnsi="Angsana New" w:hint="cs"/>
          <w:spacing w:val="-4"/>
          <w:sz w:val="30"/>
          <w:szCs w:val="30"/>
          <w:cs/>
        </w:rPr>
        <w:t>ล้านบาท ในอัตราร้อยละ</w:t>
      </w:r>
      <w:r w:rsidRPr="006F081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D857EC" w:rsidRPr="006F081B">
        <w:rPr>
          <w:rFonts w:ascii="Angsana New" w:hAnsi="Angsana New" w:hint="cs"/>
          <w:spacing w:val="-4"/>
          <w:sz w:val="30"/>
          <w:szCs w:val="30"/>
        </w:rPr>
        <w:t>50</w:t>
      </w:r>
      <w:r w:rsidR="00BE3F52">
        <w:rPr>
          <w:rFonts w:ascii="Angsana New" w:hAnsi="Angsana New"/>
          <w:spacing w:val="-4"/>
          <w:sz w:val="30"/>
          <w:szCs w:val="30"/>
        </w:rPr>
        <w:t>.0</w:t>
      </w:r>
      <w:r w:rsidRPr="006F081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F081B">
        <w:rPr>
          <w:rFonts w:ascii="Angsana New" w:hAnsi="Angsana New" w:hint="cs"/>
          <w:spacing w:val="-4"/>
          <w:sz w:val="30"/>
          <w:szCs w:val="30"/>
          <w:cs/>
        </w:rPr>
        <w:t>ของทุนจดทะเบียน</w:t>
      </w:r>
      <w:r w:rsidR="006418E5" w:rsidRPr="006F081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B7F09" w:rsidRPr="006F081B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6418E5" w:rsidRPr="006F081B">
        <w:rPr>
          <w:rFonts w:ascii="Angsana New" w:hAnsi="Angsana New" w:hint="cs"/>
          <w:spacing w:val="-4"/>
          <w:sz w:val="30"/>
          <w:szCs w:val="30"/>
          <w:cs/>
        </w:rPr>
        <w:t>ชำระ</w:t>
      </w:r>
      <w:r w:rsidR="000B7F09" w:rsidRPr="006F081B">
        <w:rPr>
          <w:rFonts w:ascii="Angsana New" w:hAnsi="Angsana New" w:hint="cs"/>
          <w:spacing w:val="-4"/>
          <w:sz w:val="30"/>
          <w:szCs w:val="30"/>
          <w:cs/>
        </w:rPr>
        <w:t>ค่าหุ้นดังกล่าว</w:t>
      </w:r>
      <w:r w:rsidR="006418E5" w:rsidRPr="006F081B">
        <w:rPr>
          <w:rFonts w:ascii="Angsana New" w:hAnsi="Angsana New" w:hint="cs"/>
          <w:spacing w:val="-4"/>
          <w:sz w:val="30"/>
          <w:szCs w:val="30"/>
          <w:cs/>
        </w:rPr>
        <w:t>แล้วเสร็จในเดือนมกราคม</w:t>
      </w:r>
      <w:r w:rsidR="006418E5" w:rsidRPr="006F081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D857EC" w:rsidRPr="006F081B">
        <w:rPr>
          <w:rFonts w:ascii="Angsana New" w:hAnsi="Angsana New" w:hint="cs"/>
          <w:spacing w:val="-4"/>
          <w:sz w:val="30"/>
          <w:szCs w:val="30"/>
        </w:rPr>
        <w:t>2567</w:t>
      </w:r>
    </w:p>
    <w:p w14:paraId="0C37DC60" w14:textId="77777777" w:rsidR="00A76BCE" w:rsidRPr="00C02221" w:rsidRDefault="00A76BCE" w:rsidP="00C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2"/>
          <w:sz w:val="22"/>
        </w:rPr>
      </w:pPr>
    </w:p>
    <w:p w14:paraId="42DD5A76" w14:textId="2D367F67" w:rsidR="00667C73" w:rsidRPr="00334BE4" w:rsidRDefault="00667C73" w:rsidP="00012757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t>สินทรัพย์ทางการเงิน</w:t>
      </w:r>
      <w:r w:rsidR="00E02CFE" w:rsidRPr="00334BE4">
        <w:rPr>
          <w:rFonts w:ascii="Angsana New" w:hAnsi="Angsana New" w:cs="Angsana New" w:hint="cs"/>
          <w:b/>
          <w:bCs/>
          <w:cs/>
        </w:rPr>
        <w:t>ที่อยู่ในความต้องการของตลาด</w:t>
      </w:r>
    </w:p>
    <w:p w14:paraId="40E426C7" w14:textId="11ED520B" w:rsidR="00667C73" w:rsidRPr="003D6115" w:rsidRDefault="00667C73" w:rsidP="00012757">
      <w:pPr>
        <w:spacing w:line="240" w:lineRule="auto"/>
        <w:rPr>
          <w:rFonts w:ascii="Angsana New" w:hAnsi="Angsana New"/>
          <w:spacing w:val="-4"/>
          <w:sz w:val="22"/>
          <w:szCs w:val="2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A26868" w:rsidRPr="009C0A42" w14:paraId="4AEE0201" w14:textId="77777777" w:rsidTr="003D6115">
        <w:trPr>
          <w:tblHeader/>
        </w:trPr>
        <w:tc>
          <w:tcPr>
            <w:tcW w:w="3060" w:type="dxa"/>
          </w:tcPr>
          <w:p w14:paraId="60B0DE94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C57AF53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0A42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A26868" w:rsidRPr="009C0A42" w14:paraId="7106D4CE" w14:textId="77777777" w:rsidTr="003D6115">
        <w:trPr>
          <w:trHeight w:val="416"/>
          <w:tblHeader/>
        </w:trPr>
        <w:tc>
          <w:tcPr>
            <w:tcW w:w="3060" w:type="dxa"/>
            <w:vAlign w:val="bottom"/>
            <w:hideMark/>
          </w:tcPr>
          <w:p w14:paraId="27CFCE23" w14:textId="77777777" w:rsidR="00A26868" w:rsidRPr="009C0A42" w:rsidRDefault="00A26868" w:rsidP="00F45277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6A23CC29" w14:textId="77777777" w:rsidR="00A26868" w:rsidRPr="009C0A42" w:rsidRDefault="00A26868" w:rsidP="00F45277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A5C2A9D" w14:textId="77777777" w:rsidR="00A26868" w:rsidRPr="009C0A42" w:rsidRDefault="00A26868" w:rsidP="00F45277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CDBD48D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8760774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4308CC00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386F431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B52CDA0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2A73417" w14:textId="77777777" w:rsidR="00A26868" w:rsidRPr="009C0A42" w:rsidRDefault="00A26868" w:rsidP="00F45277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6A700CD2" w14:textId="77777777" w:rsidR="00A26868" w:rsidRDefault="00A26868" w:rsidP="00F45277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  <w:p w14:paraId="03861C58" w14:textId="4B51B65A" w:rsidR="005C005E" w:rsidRPr="009C0A42" w:rsidRDefault="005C005E" w:rsidP="00F45277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4AFA021B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42FB11A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4AA36D7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A26868" w:rsidRPr="009C0A42" w14:paraId="77E99ED3" w14:textId="77777777" w:rsidTr="003D6115">
        <w:trPr>
          <w:tblHeader/>
        </w:trPr>
        <w:tc>
          <w:tcPr>
            <w:tcW w:w="3060" w:type="dxa"/>
          </w:tcPr>
          <w:p w14:paraId="2E1EE8F6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72DBDE3C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9C0A4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9C0A42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26868" w:rsidRPr="009C0A42" w14:paraId="0A599231" w14:textId="77777777" w:rsidTr="003D6115">
        <w:tc>
          <w:tcPr>
            <w:tcW w:w="3060" w:type="dxa"/>
            <w:hideMark/>
          </w:tcPr>
          <w:p w14:paraId="587F0EBE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4" w:type="dxa"/>
          </w:tcPr>
          <w:p w14:paraId="1D65863D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ADB8543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2943089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16BF66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5B99EC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CC90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87F23E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52E48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4AD6071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67B3E92B" w14:textId="77777777" w:rsidTr="003D6115">
        <w:tc>
          <w:tcPr>
            <w:tcW w:w="3060" w:type="dxa"/>
          </w:tcPr>
          <w:p w14:paraId="294A0BB0" w14:textId="077D2268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8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D6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18AF270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1278BA9E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C9C0409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538F6E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8B257B6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B868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3E5F13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27F5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453A37F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175AEEA6" w14:textId="77777777" w:rsidTr="003D6115">
        <w:trPr>
          <w:trHeight w:val="51"/>
        </w:trPr>
        <w:tc>
          <w:tcPr>
            <w:tcW w:w="3060" w:type="dxa"/>
          </w:tcPr>
          <w:p w14:paraId="7C05130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4" w:type="dxa"/>
          </w:tcPr>
          <w:p w14:paraId="69B6D4EB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132732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7D36B40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C65809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2C0652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B4257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2CF98B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E1FBD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CC4721E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2249487A" w14:textId="77777777" w:rsidTr="003D6115">
        <w:trPr>
          <w:trHeight w:val="53"/>
        </w:trPr>
        <w:tc>
          <w:tcPr>
            <w:tcW w:w="3060" w:type="dxa"/>
          </w:tcPr>
          <w:p w14:paraId="168212A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86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268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</w:tcPr>
          <w:p w14:paraId="17114012" w14:textId="77777777" w:rsidR="00A26868" w:rsidRPr="00A26868" w:rsidRDefault="00A26868" w:rsidP="003D611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0BD3B202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360A46F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40" w:type="dxa"/>
          </w:tcPr>
          <w:p w14:paraId="3D910885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000BA20" w14:textId="77777777" w:rsidR="00A26868" w:rsidRPr="00A26868" w:rsidRDefault="00A26868" w:rsidP="00F45277">
            <w:pPr>
              <w:tabs>
                <w:tab w:val="clear" w:pos="680"/>
                <w:tab w:val="clear" w:pos="907"/>
                <w:tab w:val="left" w:pos="620"/>
                <w:tab w:val="left" w:pos="6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</w:tcPr>
          <w:p w14:paraId="36F10F01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D967BD" w14:textId="77777777" w:rsidR="00A26868" w:rsidRPr="00A26868" w:rsidRDefault="00A26868" w:rsidP="00F45277">
            <w:pPr>
              <w:tabs>
                <w:tab w:val="clear" w:pos="907"/>
                <w:tab w:val="left" w:pos="73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276DA523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46503A3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A26868" w:rsidRPr="009C0A42" w14:paraId="7646AE89" w14:textId="77777777" w:rsidTr="003D6115">
        <w:trPr>
          <w:trHeight w:val="43"/>
        </w:trPr>
        <w:tc>
          <w:tcPr>
            <w:tcW w:w="3060" w:type="dxa"/>
          </w:tcPr>
          <w:p w14:paraId="706E360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</w:tcPr>
          <w:p w14:paraId="4F1A9B5B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C6C78D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6E24FBA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1974C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A2BB5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98439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52381B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F1C88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3365424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31B0F2F8" w14:textId="77777777" w:rsidTr="003D6115">
        <w:trPr>
          <w:trHeight w:val="43"/>
        </w:trPr>
        <w:tc>
          <w:tcPr>
            <w:tcW w:w="3060" w:type="dxa"/>
          </w:tcPr>
          <w:p w14:paraId="10A2A639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ACF9446" w14:textId="46370E20" w:rsidR="00A26868" w:rsidRPr="00A26868" w:rsidRDefault="006730C9" w:rsidP="003D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A26868" w:rsidRPr="00A268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8782AC8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50DFCF8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240" w:type="dxa"/>
          </w:tcPr>
          <w:p w14:paraId="14AE866B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785ED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(535)</w:t>
            </w:r>
          </w:p>
        </w:tc>
        <w:tc>
          <w:tcPr>
            <w:tcW w:w="236" w:type="dxa"/>
          </w:tcPr>
          <w:p w14:paraId="4C897A69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29F984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236" w:type="dxa"/>
          </w:tcPr>
          <w:p w14:paraId="525621F5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D618826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</w:tr>
      <w:tr w:rsidR="00A26868" w:rsidRPr="009C0A42" w14:paraId="1BBA29DE" w14:textId="77777777" w:rsidTr="003D6115">
        <w:trPr>
          <w:trHeight w:val="43"/>
        </w:trPr>
        <w:tc>
          <w:tcPr>
            <w:tcW w:w="3060" w:type="dxa"/>
          </w:tcPr>
          <w:p w14:paraId="6C65F3C6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E45F169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7C4B13FF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674B091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  <w:tc>
          <w:tcPr>
            <w:tcW w:w="240" w:type="dxa"/>
          </w:tcPr>
          <w:p w14:paraId="44A856C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914E1B7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(535)</w:t>
            </w:r>
          </w:p>
        </w:tc>
        <w:tc>
          <w:tcPr>
            <w:tcW w:w="236" w:type="dxa"/>
          </w:tcPr>
          <w:p w14:paraId="0123D46B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698C36B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36" w:type="dxa"/>
          </w:tcPr>
          <w:p w14:paraId="3D8DC2B4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27348BD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1,231</w:t>
            </w:r>
          </w:p>
        </w:tc>
      </w:tr>
      <w:tr w:rsidR="00014659" w:rsidRPr="009C0A42" w14:paraId="37E15F1B" w14:textId="77777777" w:rsidTr="00014659">
        <w:trPr>
          <w:trHeight w:val="43"/>
        </w:trPr>
        <w:tc>
          <w:tcPr>
            <w:tcW w:w="3060" w:type="dxa"/>
          </w:tcPr>
          <w:p w14:paraId="494002E4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7BBB0F5" w14:textId="77777777" w:rsidR="00014659" w:rsidRPr="00A26868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6808677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BB34670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A23445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4BBFF08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37FB8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1B776F5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B68ED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BD5105B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659" w:rsidRPr="009C0A42" w14:paraId="6CD5859A" w14:textId="77777777" w:rsidTr="00014659">
        <w:trPr>
          <w:trHeight w:val="43"/>
        </w:trPr>
        <w:tc>
          <w:tcPr>
            <w:tcW w:w="3060" w:type="dxa"/>
          </w:tcPr>
          <w:p w14:paraId="61A288BF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</w:tcPr>
          <w:p w14:paraId="3364E26D" w14:textId="77777777" w:rsidR="00014659" w:rsidRPr="00A26868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04F3DAC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AFDD3AA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ADF4FA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A9BFAF4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73E34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1A2962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B25BEF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77DB6AB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659" w:rsidRPr="009C0A42" w14:paraId="64CDE868" w14:textId="77777777" w:rsidTr="00014659">
        <w:trPr>
          <w:trHeight w:val="43"/>
        </w:trPr>
        <w:tc>
          <w:tcPr>
            <w:tcW w:w="3060" w:type="dxa"/>
          </w:tcPr>
          <w:p w14:paraId="5572811C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</w:tcPr>
          <w:p w14:paraId="24D0003E" w14:textId="77777777" w:rsidR="00014659" w:rsidRPr="00A26868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AA601AB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2D9AF156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C293F85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5768B89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3E5C7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F22E96C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19DE3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0F2FC82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659" w:rsidRPr="009C0A42" w14:paraId="144A2C24" w14:textId="77777777" w:rsidTr="00014659">
        <w:trPr>
          <w:trHeight w:val="43"/>
        </w:trPr>
        <w:tc>
          <w:tcPr>
            <w:tcW w:w="3060" w:type="dxa"/>
          </w:tcPr>
          <w:p w14:paraId="11F790DF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</w:tcPr>
          <w:p w14:paraId="617D6A24" w14:textId="77777777" w:rsidR="00014659" w:rsidRPr="00A26868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35DCA96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031985C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AEE047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4DF0258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9E228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B15D97F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45A31E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A8FA8C4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659" w:rsidRPr="009C0A42" w14:paraId="2C0385EC" w14:textId="77777777" w:rsidTr="00014659">
        <w:trPr>
          <w:trHeight w:val="43"/>
        </w:trPr>
        <w:tc>
          <w:tcPr>
            <w:tcW w:w="3060" w:type="dxa"/>
          </w:tcPr>
          <w:p w14:paraId="65EBE948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</w:tcPr>
          <w:p w14:paraId="26614D0B" w14:textId="77777777" w:rsidR="00014659" w:rsidRPr="00A26868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DD56952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F36762E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760CB9A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76FCDC2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3533C9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F109B94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D7CBE" w14:textId="77777777" w:rsidR="00014659" w:rsidRPr="00A26868" w:rsidRDefault="00014659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B176827" w14:textId="77777777" w:rsidR="00014659" w:rsidRPr="00A26868" w:rsidRDefault="00014659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02E" w:rsidRPr="009C0A42" w14:paraId="6E35DC43" w14:textId="77777777" w:rsidTr="00014659">
        <w:trPr>
          <w:trHeight w:val="43"/>
        </w:trPr>
        <w:tc>
          <w:tcPr>
            <w:tcW w:w="3060" w:type="dxa"/>
          </w:tcPr>
          <w:p w14:paraId="38A7ACEA" w14:textId="77777777" w:rsidR="006C102E" w:rsidRPr="00A26868" w:rsidRDefault="006C102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</w:tcPr>
          <w:p w14:paraId="13A14DAD" w14:textId="77777777" w:rsidR="006C102E" w:rsidRPr="00A26868" w:rsidRDefault="006C102E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E2D8FF5" w14:textId="77777777" w:rsidR="006C102E" w:rsidRPr="00A26868" w:rsidRDefault="006C102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24F886FE" w14:textId="77777777" w:rsidR="006C102E" w:rsidRPr="00A26868" w:rsidRDefault="006C102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D5F81B5" w14:textId="77777777" w:rsidR="006C102E" w:rsidRPr="00A26868" w:rsidRDefault="006C102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3FFE8E1" w14:textId="77777777" w:rsidR="006C102E" w:rsidRPr="00A26868" w:rsidRDefault="006C102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5B76A" w14:textId="77777777" w:rsidR="006C102E" w:rsidRPr="00A26868" w:rsidRDefault="006C102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9AA0F6A" w14:textId="77777777" w:rsidR="006C102E" w:rsidRPr="00A26868" w:rsidRDefault="006C102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E07EF" w14:textId="77777777" w:rsidR="006C102E" w:rsidRPr="00A26868" w:rsidRDefault="006C102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7233F08" w14:textId="77777777" w:rsidR="006C102E" w:rsidRPr="00A26868" w:rsidRDefault="006C102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0984C248" w14:textId="77777777" w:rsidTr="00014659">
        <w:tc>
          <w:tcPr>
            <w:tcW w:w="3060" w:type="dxa"/>
            <w:hideMark/>
          </w:tcPr>
          <w:p w14:paraId="4FE4EDC3" w14:textId="60C52EF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</w:t>
            </w:r>
            <w:r w:rsidR="003D6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1C822098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7291706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E6516AD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23A7FD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DF0772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77EF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6D9560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87C1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C8C32C6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32B01E87" w14:textId="77777777" w:rsidTr="003D6115">
        <w:tc>
          <w:tcPr>
            <w:tcW w:w="3060" w:type="dxa"/>
          </w:tcPr>
          <w:p w14:paraId="451DEA4B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</w:tcPr>
          <w:p w14:paraId="27B22A8C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916F487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0AFDDAD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D7E86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6FC6860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D1AE4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3D8BF2" w14:textId="77777777" w:rsidR="00A26868" w:rsidRPr="00A26868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EAB10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4657116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4B17D628" w14:textId="77777777" w:rsidTr="003D6115">
        <w:tc>
          <w:tcPr>
            <w:tcW w:w="3060" w:type="dxa"/>
            <w:hideMark/>
          </w:tcPr>
          <w:p w14:paraId="298FEA1A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vAlign w:val="bottom"/>
          </w:tcPr>
          <w:p w14:paraId="11149EBF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46" w:type="dxa"/>
            <w:vAlign w:val="bottom"/>
          </w:tcPr>
          <w:p w14:paraId="5F1ABACF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F7D8499" w14:textId="77777777" w:rsidR="00A26868" w:rsidRPr="00A26868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40" w:type="dxa"/>
            <w:vAlign w:val="bottom"/>
          </w:tcPr>
          <w:p w14:paraId="2D549C8D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206A531" w14:textId="77777777" w:rsidR="00A26868" w:rsidRPr="00A26868" w:rsidRDefault="00A26868" w:rsidP="00F45277">
            <w:pPr>
              <w:tabs>
                <w:tab w:val="clear" w:pos="907"/>
                <w:tab w:val="left" w:pos="6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73FC05B7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74312C" w14:textId="77777777" w:rsidR="00A26868" w:rsidRPr="00A26868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(497)</w:t>
            </w:r>
          </w:p>
        </w:tc>
        <w:tc>
          <w:tcPr>
            <w:tcW w:w="236" w:type="dxa"/>
            <w:vAlign w:val="bottom"/>
          </w:tcPr>
          <w:p w14:paraId="528F29D8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9451A89" w14:textId="45792E37" w:rsidR="00A26868" w:rsidRPr="00A26868" w:rsidRDefault="00A26868" w:rsidP="00F45277">
            <w:pPr>
              <w:tabs>
                <w:tab w:val="clear" w:pos="907"/>
                <w:tab w:val="left" w:pos="7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A26868" w:rsidRPr="009C0A42" w14:paraId="24B91C68" w14:textId="77777777" w:rsidTr="003D6115">
        <w:tc>
          <w:tcPr>
            <w:tcW w:w="3060" w:type="dxa"/>
          </w:tcPr>
          <w:p w14:paraId="6C7F94F2" w14:textId="77777777" w:rsidR="00A26868" w:rsidRPr="00A26868" w:rsidRDefault="00A26868" w:rsidP="00F45277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br/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vAlign w:val="bottom"/>
          </w:tcPr>
          <w:p w14:paraId="7581EEA3" w14:textId="77777777" w:rsidR="00A26868" w:rsidRPr="00A26868" w:rsidRDefault="00A26868" w:rsidP="003D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46" w:type="dxa"/>
            <w:vAlign w:val="bottom"/>
          </w:tcPr>
          <w:p w14:paraId="14ACE49E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7CB4F8C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240" w:type="dxa"/>
            <w:vAlign w:val="bottom"/>
          </w:tcPr>
          <w:p w14:paraId="5DB79901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775B1D3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(1,504)</w:t>
            </w:r>
          </w:p>
        </w:tc>
        <w:tc>
          <w:tcPr>
            <w:tcW w:w="236" w:type="dxa"/>
            <w:vAlign w:val="bottom"/>
          </w:tcPr>
          <w:p w14:paraId="2933CC29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32C18EF" w14:textId="77777777" w:rsidR="00A26868" w:rsidRPr="00A26868" w:rsidRDefault="00A26868" w:rsidP="006C102E">
            <w:pPr>
              <w:tabs>
                <w:tab w:val="clear" w:pos="907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2,270</w:t>
            </w:r>
          </w:p>
        </w:tc>
        <w:tc>
          <w:tcPr>
            <w:tcW w:w="236" w:type="dxa"/>
            <w:vAlign w:val="bottom"/>
          </w:tcPr>
          <w:p w14:paraId="0DC57313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DC691B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</w:tr>
      <w:tr w:rsidR="00A26868" w:rsidRPr="009C0A42" w14:paraId="0B2B76EB" w14:textId="77777777" w:rsidTr="003D6115">
        <w:tc>
          <w:tcPr>
            <w:tcW w:w="3060" w:type="dxa"/>
          </w:tcPr>
          <w:p w14:paraId="6C839553" w14:textId="77777777" w:rsidR="00A26868" w:rsidRPr="00A26868" w:rsidRDefault="00A26868" w:rsidP="00F45277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0F047F4D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A94610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95BEC6A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6897D4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3987777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2C0C89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3E9CAB9" w14:textId="77777777" w:rsidR="00A26868" w:rsidRPr="00A26868" w:rsidRDefault="00A26868" w:rsidP="006C102E">
            <w:pPr>
              <w:tabs>
                <w:tab w:val="clear" w:pos="9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12E4DD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EE2BAF7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58BE10A1" w14:textId="77777777" w:rsidTr="003D6115">
        <w:tc>
          <w:tcPr>
            <w:tcW w:w="3060" w:type="dxa"/>
          </w:tcPr>
          <w:p w14:paraId="1D7DB91D" w14:textId="77777777" w:rsidR="00A26868" w:rsidRPr="00A26868" w:rsidRDefault="00A26868" w:rsidP="00F45277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vAlign w:val="bottom"/>
          </w:tcPr>
          <w:p w14:paraId="7B3359A9" w14:textId="77777777" w:rsidR="00A26868" w:rsidRPr="00A26868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46" w:type="dxa"/>
            <w:vAlign w:val="bottom"/>
          </w:tcPr>
          <w:p w14:paraId="7C039736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0CCE555" w14:textId="77777777" w:rsidR="00A26868" w:rsidRPr="00A26868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40" w:type="dxa"/>
            <w:vAlign w:val="bottom"/>
          </w:tcPr>
          <w:p w14:paraId="3F86CB51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32A94F" w14:textId="77777777" w:rsidR="00A26868" w:rsidRPr="00A26868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-        </w:t>
            </w:r>
          </w:p>
        </w:tc>
        <w:tc>
          <w:tcPr>
            <w:tcW w:w="236" w:type="dxa"/>
            <w:vAlign w:val="bottom"/>
          </w:tcPr>
          <w:p w14:paraId="7F960F17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CDEBED" w14:textId="022ED6DC" w:rsidR="00A26868" w:rsidRPr="00A26868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(199)        </w:t>
            </w:r>
          </w:p>
        </w:tc>
        <w:tc>
          <w:tcPr>
            <w:tcW w:w="236" w:type="dxa"/>
            <w:vAlign w:val="bottom"/>
          </w:tcPr>
          <w:p w14:paraId="08E0C5A2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20A85DC" w14:textId="4925AD61" w:rsidR="00A26868" w:rsidRPr="00A26868" w:rsidRDefault="00A26868" w:rsidP="00F45277">
            <w:pPr>
              <w:tabs>
                <w:tab w:val="clear" w:pos="907"/>
                <w:tab w:val="left" w:pos="7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A26868" w:rsidRPr="009C0A42" w14:paraId="74766991" w14:textId="77777777" w:rsidTr="003D6115">
        <w:tc>
          <w:tcPr>
            <w:tcW w:w="3060" w:type="dxa"/>
            <w:hideMark/>
          </w:tcPr>
          <w:p w14:paraId="0E90C3D0" w14:textId="77777777" w:rsidR="00A26868" w:rsidRPr="00A26868" w:rsidRDefault="00A26868" w:rsidP="00F45277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br/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86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A26868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4B570" w14:textId="77777777" w:rsidR="00A26868" w:rsidRPr="00A26868" w:rsidRDefault="00A26868" w:rsidP="00F45277">
            <w:pPr>
              <w:tabs>
                <w:tab w:val="clear" w:pos="454"/>
                <w:tab w:val="left" w:pos="43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sz w:val="28"/>
                <w:szCs w:val="28"/>
              </w:rPr>
              <w:t>535</w:t>
            </w:r>
          </w:p>
        </w:tc>
        <w:tc>
          <w:tcPr>
            <w:tcW w:w="246" w:type="dxa"/>
            <w:vAlign w:val="bottom"/>
          </w:tcPr>
          <w:p w14:paraId="49A17057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F8D99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240" w:type="dxa"/>
            <w:vAlign w:val="bottom"/>
          </w:tcPr>
          <w:p w14:paraId="59C8182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437E8" w14:textId="77777777" w:rsidR="00A26868" w:rsidRPr="00A26868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F1BD02" w14:textId="77777777" w:rsidR="00A26868" w:rsidRPr="00A26868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55ECEE23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88AA7" w14:textId="77777777" w:rsidR="00A26868" w:rsidRPr="00A26868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sz w:val="28"/>
                <w:szCs w:val="28"/>
              </w:rPr>
              <w:t>(74)</w:t>
            </w:r>
          </w:p>
        </w:tc>
        <w:tc>
          <w:tcPr>
            <w:tcW w:w="236" w:type="dxa"/>
            <w:vAlign w:val="bottom"/>
          </w:tcPr>
          <w:p w14:paraId="146C35F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FCE34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sz w:val="28"/>
                <w:szCs w:val="28"/>
              </w:rPr>
              <w:t>528</w:t>
            </w:r>
          </w:p>
        </w:tc>
      </w:tr>
      <w:tr w:rsidR="00A26868" w:rsidRPr="00B63445" w14:paraId="3A1955DE" w14:textId="77777777" w:rsidTr="003D6115">
        <w:tc>
          <w:tcPr>
            <w:tcW w:w="3060" w:type="dxa"/>
            <w:hideMark/>
          </w:tcPr>
          <w:p w14:paraId="7DBCE738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F3FCF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1,231</w:t>
            </w:r>
          </w:p>
        </w:tc>
        <w:tc>
          <w:tcPr>
            <w:tcW w:w="246" w:type="dxa"/>
            <w:vAlign w:val="bottom"/>
          </w:tcPr>
          <w:p w14:paraId="253FDAC4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860A1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240" w:type="dxa"/>
            <w:vAlign w:val="bottom"/>
          </w:tcPr>
          <w:p w14:paraId="455FC8A5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138B6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(1,504)</w:t>
            </w:r>
          </w:p>
        </w:tc>
        <w:tc>
          <w:tcPr>
            <w:tcW w:w="236" w:type="dxa"/>
            <w:vAlign w:val="bottom"/>
          </w:tcPr>
          <w:p w14:paraId="72095EA1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02F63" w14:textId="77777777" w:rsidR="00A26868" w:rsidRPr="00A26868" w:rsidRDefault="00A26868" w:rsidP="006C102E">
            <w:pPr>
              <w:tabs>
                <w:tab w:val="clear" w:pos="454"/>
                <w:tab w:val="clear" w:pos="907"/>
                <w:tab w:val="left" w:pos="558"/>
              </w:tabs>
              <w:spacing w:line="240" w:lineRule="auto"/>
              <w:ind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0CA6CE32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116EC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</w:tr>
      <w:tr w:rsidR="00A26868" w:rsidRPr="009C0A42" w14:paraId="5B1E6FF2" w14:textId="77777777" w:rsidTr="003D6115">
        <w:tc>
          <w:tcPr>
            <w:tcW w:w="3060" w:type="dxa"/>
          </w:tcPr>
          <w:p w14:paraId="7900027B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C2AEA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868">
              <w:rPr>
                <w:rFonts w:ascii="Angsana New" w:hAnsi="Angsana New"/>
                <w:b/>
                <w:bCs/>
                <w:sz w:val="28"/>
                <w:szCs w:val="28"/>
              </w:rPr>
              <w:t>1,239</w:t>
            </w:r>
          </w:p>
        </w:tc>
        <w:tc>
          <w:tcPr>
            <w:tcW w:w="246" w:type="dxa"/>
            <w:vAlign w:val="bottom"/>
          </w:tcPr>
          <w:p w14:paraId="20B6FACC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028E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868">
              <w:rPr>
                <w:rFonts w:ascii="Angsana New" w:hAnsi="Angsana New"/>
                <w:b/>
                <w:bCs/>
                <w:sz w:val="28"/>
                <w:szCs w:val="28"/>
              </w:rPr>
              <w:t>2,743</w:t>
            </w:r>
          </w:p>
        </w:tc>
        <w:tc>
          <w:tcPr>
            <w:tcW w:w="240" w:type="dxa"/>
            <w:vAlign w:val="bottom"/>
          </w:tcPr>
          <w:p w14:paraId="34EDA94A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45C65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868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A26868">
              <w:rPr>
                <w:rFonts w:ascii="Angsana New" w:hAnsi="Angsana New"/>
                <w:b/>
                <w:bCs/>
                <w:sz w:val="28"/>
                <w:szCs w:val="28"/>
              </w:rPr>
              <w:t>2,039)</w:t>
            </w:r>
          </w:p>
        </w:tc>
        <w:tc>
          <w:tcPr>
            <w:tcW w:w="236" w:type="dxa"/>
            <w:vAlign w:val="bottom"/>
          </w:tcPr>
          <w:p w14:paraId="1CD9405F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74065" w14:textId="77777777" w:rsidR="00A26868" w:rsidRPr="006C102E" w:rsidRDefault="00A26868" w:rsidP="006C102E">
            <w:pPr>
              <w:tabs>
                <w:tab w:val="clear" w:pos="907"/>
              </w:tabs>
              <w:spacing w:line="240" w:lineRule="auto"/>
              <w:ind w:right="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02E">
              <w:rPr>
                <w:rFonts w:ascii="Angsana New" w:hAnsi="Angsana New"/>
                <w:b/>
                <w:bCs/>
                <w:sz w:val="28"/>
                <w:szCs w:val="28"/>
              </w:rPr>
              <w:t>2,128</w:t>
            </w:r>
          </w:p>
        </w:tc>
        <w:tc>
          <w:tcPr>
            <w:tcW w:w="236" w:type="dxa"/>
            <w:vAlign w:val="bottom"/>
          </w:tcPr>
          <w:p w14:paraId="40BE5243" w14:textId="77777777" w:rsidR="00A26868" w:rsidRPr="00A26868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69992" w14:textId="77777777" w:rsidR="00A26868" w:rsidRPr="00A26868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868">
              <w:rPr>
                <w:rFonts w:ascii="Angsana New" w:hAnsi="Angsana New"/>
                <w:b/>
                <w:bCs/>
                <w:sz w:val="28"/>
                <w:szCs w:val="28"/>
              </w:rPr>
              <w:t>4,071</w:t>
            </w:r>
          </w:p>
        </w:tc>
      </w:tr>
      <w:tr w:rsidR="003715A2" w:rsidRPr="009C0A42" w14:paraId="63B9DB9C" w14:textId="77777777" w:rsidTr="003D6115">
        <w:tc>
          <w:tcPr>
            <w:tcW w:w="3060" w:type="dxa"/>
          </w:tcPr>
          <w:p w14:paraId="4817993A" w14:textId="77777777" w:rsidR="003715A2" w:rsidRPr="00A26868" w:rsidRDefault="003715A2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5E2B99" w14:textId="77777777" w:rsidR="003715A2" w:rsidRPr="00A26868" w:rsidRDefault="003715A2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3BB6B24" w14:textId="77777777" w:rsidR="003715A2" w:rsidRPr="00A26868" w:rsidRDefault="003715A2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0A26C2" w14:textId="77777777" w:rsidR="003715A2" w:rsidRPr="00A26868" w:rsidRDefault="003715A2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87DC2C9" w14:textId="77777777" w:rsidR="003715A2" w:rsidRPr="00A26868" w:rsidRDefault="003715A2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6587C" w14:textId="77777777" w:rsidR="003715A2" w:rsidRPr="00A26868" w:rsidRDefault="003715A2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9D611E" w14:textId="77777777" w:rsidR="003715A2" w:rsidRPr="00A26868" w:rsidRDefault="003715A2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A38E18" w14:textId="77777777" w:rsidR="003715A2" w:rsidRPr="00A26868" w:rsidRDefault="003715A2" w:rsidP="00F45277">
            <w:pPr>
              <w:tabs>
                <w:tab w:val="clear" w:pos="454"/>
                <w:tab w:val="clear" w:pos="680"/>
                <w:tab w:val="clear" w:pos="907"/>
                <w:tab w:val="left" w:pos="555"/>
                <w:tab w:val="left" w:pos="645"/>
              </w:tabs>
              <w:spacing w:line="240" w:lineRule="auto"/>
              <w:ind w:right="-50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8F1286" w14:textId="77777777" w:rsidR="003715A2" w:rsidRPr="00A26868" w:rsidRDefault="003715A2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6766D" w14:textId="77777777" w:rsidR="003715A2" w:rsidRPr="00A26868" w:rsidRDefault="003715A2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26868" w:rsidRPr="009C0A42" w14:paraId="3235A9C8" w14:textId="77777777" w:rsidTr="003D6115">
        <w:tc>
          <w:tcPr>
            <w:tcW w:w="3060" w:type="dxa"/>
          </w:tcPr>
          <w:p w14:paraId="39B9850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1D326ABE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0A42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A26868" w:rsidRPr="009C0A42" w14:paraId="3735B761" w14:textId="77777777" w:rsidTr="003D6115">
        <w:trPr>
          <w:trHeight w:val="416"/>
        </w:trPr>
        <w:tc>
          <w:tcPr>
            <w:tcW w:w="3060" w:type="dxa"/>
            <w:vAlign w:val="bottom"/>
            <w:hideMark/>
          </w:tcPr>
          <w:p w14:paraId="4FBF1E52" w14:textId="77777777" w:rsidR="00A26868" w:rsidRPr="009C0A42" w:rsidRDefault="00A26868" w:rsidP="00F45277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71FB0042" w14:textId="77777777" w:rsidR="00A26868" w:rsidRPr="009C0A42" w:rsidRDefault="00A26868" w:rsidP="00F45277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4545E753" w14:textId="77777777" w:rsidR="00A26868" w:rsidRPr="009C0A42" w:rsidRDefault="00A26868" w:rsidP="00F45277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5C84507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F0CEA46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D8432E7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3A1BFF4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F4DCD2D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6C539DF" w14:textId="77777777" w:rsidR="00A26868" w:rsidRPr="009C0A42" w:rsidRDefault="00A26868" w:rsidP="00F45277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1ED3E83C" w14:textId="77777777" w:rsidR="00A26868" w:rsidRDefault="00A26868" w:rsidP="00F45277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  <w:p w14:paraId="374A0A09" w14:textId="3400B91C" w:rsidR="005C005E" w:rsidRPr="009C0A42" w:rsidRDefault="005C005E" w:rsidP="00F45277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2E6FD5EF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136F036D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4E318A8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A26868" w:rsidRPr="009C0A42" w14:paraId="6355D9AD" w14:textId="77777777" w:rsidTr="003D6115">
        <w:tc>
          <w:tcPr>
            <w:tcW w:w="3060" w:type="dxa"/>
          </w:tcPr>
          <w:p w14:paraId="22C8CF9E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0CD1AFE7" w14:textId="77777777" w:rsidR="00A26868" w:rsidRPr="009C0A42" w:rsidRDefault="00A26868" w:rsidP="00F4527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9C0A4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9C0A42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26868" w:rsidRPr="009C0A42" w14:paraId="3B7F3021" w14:textId="77777777" w:rsidTr="003D6115">
        <w:tc>
          <w:tcPr>
            <w:tcW w:w="3060" w:type="dxa"/>
          </w:tcPr>
          <w:p w14:paraId="6F8CBADB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4E94AD0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4E7CCBB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BA5DA21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AE06AB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1342B06E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72B6E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6C9C8AA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41A5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221284D9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5C861576" w14:textId="77777777" w:rsidTr="003D6115">
        <w:tc>
          <w:tcPr>
            <w:tcW w:w="3060" w:type="dxa"/>
          </w:tcPr>
          <w:p w14:paraId="19663DC7" w14:textId="0CB7BB3C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D6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25CC254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B97CB7C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9662C04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B3695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50DE4C22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BA078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6DE81FEA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D4BD1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67F27BD9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456B6005" w14:textId="77777777" w:rsidTr="003D6115">
        <w:tc>
          <w:tcPr>
            <w:tcW w:w="3060" w:type="dxa"/>
          </w:tcPr>
          <w:p w14:paraId="1EF243B5" w14:textId="77777777" w:rsidR="00A26868" w:rsidRPr="0021722C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1722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F1C498D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B3E750D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1D2A7E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F41B8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4AD02E41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B6043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10F8AC5B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8D383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1AD701C3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68ED8C70" w14:textId="77777777" w:rsidTr="003D6115">
        <w:tc>
          <w:tcPr>
            <w:tcW w:w="3060" w:type="dxa"/>
          </w:tcPr>
          <w:p w14:paraId="434F72E9" w14:textId="77777777" w:rsidR="00A26868" w:rsidRPr="00283B10" w:rsidRDefault="00A26868" w:rsidP="00F45277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59F83F57" w14:textId="77777777" w:rsidR="00A26868" w:rsidRPr="009C0A42" w:rsidRDefault="00A26868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      -</w:t>
            </w:r>
          </w:p>
        </w:tc>
        <w:tc>
          <w:tcPr>
            <w:tcW w:w="246" w:type="dxa"/>
          </w:tcPr>
          <w:p w14:paraId="23A2DF9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3A69A9A2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29D81A6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</w:tcPr>
          <w:p w14:paraId="6F836FF4" w14:textId="77777777" w:rsidR="00A26868" w:rsidRPr="009C0A42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206ADBC1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E7D4C1C" w14:textId="77777777" w:rsidR="00A26868" w:rsidRPr="009C0A42" w:rsidRDefault="00A26868" w:rsidP="006C10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      -</w:t>
            </w:r>
          </w:p>
        </w:tc>
        <w:tc>
          <w:tcPr>
            <w:tcW w:w="236" w:type="dxa"/>
          </w:tcPr>
          <w:p w14:paraId="67DDB59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3F8B955B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A26868" w:rsidRPr="009C0A42" w14:paraId="5118ABFB" w14:textId="77777777" w:rsidTr="003D6115">
        <w:tc>
          <w:tcPr>
            <w:tcW w:w="3060" w:type="dxa"/>
          </w:tcPr>
          <w:p w14:paraId="7C31905B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BF3F0" w14:textId="77777777" w:rsidR="00A26868" w:rsidRPr="009C0A42" w:rsidRDefault="00A26868" w:rsidP="00F45277">
            <w:pPr>
              <w:tabs>
                <w:tab w:val="clear" w:pos="680"/>
                <w:tab w:val="left" w:pos="6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4A01D8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5BC7F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8D25E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32F76" w14:textId="77777777" w:rsidR="00A26868" w:rsidRPr="009C0A42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08BF9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69B97" w14:textId="77777777" w:rsidR="00A26868" w:rsidRPr="009C0A42" w:rsidRDefault="00A26868" w:rsidP="006C10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B91F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AE390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7591821D" w14:textId="77777777" w:rsidTr="003D6115">
        <w:tc>
          <w:tcPr>
            <w:tcW w:w="3060" w:type="dxa"/>
          </w:tcPr>
          <w:p w14:paraId="0F2A16F8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CBFD6FF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6A7E99A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2B9812D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19D7916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613AFD62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1781E1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33DE5015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B30A12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59964993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334077EF" w14:textId="77777777" w:rsidTr="003D6115">
        <w:tc>
          <w:tcPr>
            <w:tcW w:w="3060" w:type="dxa"/>
          </w:tcPr>
          <w:p w14:paraId="293E4998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59A2336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545A40A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BB2C9CF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4F4CA31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3DFD71EC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84672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3B8369D7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0428F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42863F8A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05EAFABC" w14:textId="77777777" w:rsidTr="003D6115">
        <w:tc>
          <w:tcPr>
            <w:tcW w:w="3060" w:type="dxa"/>
          </w:tcPr>
          <w:p w14:paraId="29795A84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2F9247CE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9D9791D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70807C1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1E5620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18DAC964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6CCAE9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14B10E5C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09E5C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4C481F70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4664DB13" w14:textId="77777777" w:rsidTr="003D6115">
        <w:tc>
          <w:tcPr>
            <w:tcW w:w="3060" w:type="dxa"/>
          </w:tcPr>
          <w:p w14:paraId="35298A7F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15B2FB5D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61CE5E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936ACBC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18D982B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5013645D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E2D36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3C1939E6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EF8C2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5529F9E6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7834F0DB" w14:textId="77777777" w:rsidTr="003D6115">
        <w:tc>
          <w:tcPr>
            <w:tcW w:w="3060" w:type="dxa"/>
          </w:tcPr>
          <w:p w14:paraId="25CA846D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65470071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FE8EDC0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5F5E4DF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55A1E3F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7D472B8D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5ECA2B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57E9689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61C11C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153A49FB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22D32E91" w14:textId="77777777" w:rsidTr="003D6115">
        <w:tc>
          <w:tcPr>
            <w:tcW w:w="3060" w:type="dxa"/>
          </w:tcPr>
          <w:p w14:paraId="7DF178C2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33B2AB5B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86485B7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36ABE81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11B52D2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70453B25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AFA1F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95A3E84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1D4431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7BCDD78D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05E" w:rsidRPr="009C0A42" w14:paraId="71E0BB54" w14:textId="77777777" w:rsidTr="003D6115">
        <w:tc>
          <w:tcPr>
            <w:tcW w:w="3060" w:type="dxa"/>
          </w:tcPr>
          <w:p w14:paraId="30E33218" w14:textId="77777777" w:rsidR="005C005E" w:rsidRPr="009C0A42" w:rsidRDefault="005C005E" w:rsidP="00F45277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1705870E" w14:textId="77777777" w:rsidR="005C005E" w:rsidRPr="009C0A42" w:rsidRDefault="005C005E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1AF0BD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6925589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E81833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00F5358C" w14:textId="77777777" w:rsidR="005C005E" w:rsidRPr="009C0A42" w:rsidRDefault="005C005E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3E73E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489B15E2" w14:textId="77777777" w:rsidR="005C005E" w:rsidRPr="009C0A42" w:rsidRDefault="005C005E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354AD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14F40E99" w14:textId="77777777" w:rsidR="005C005E" w:rsidRPr="009C0A42" w:rsidRDefault="005C005E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1DFDD880" w14:textId="77777777" w:rsidTr="003D6115">
        <w:tc>
          <w:tcPr>
            <w:tcW w:w="3060" w:type="dxa"/>
          </w:tcPr>
          <w:p w14:paraId="3A8A9D84" w14:textId="0DBEC6D0" w:rsidR="00A26868" w:rsidRPr="009C0A42" w:rsidRDefault="00A26868" w:rsidP="00F45277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</w:t>
            </w:r>
            <w:r w:rsidR="003D6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72C9B461" w14:textId="77777777" w:rsidR="00A26868" w:rsidRPr="009C0A42" w:rsidRDefault="00A26868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F19EEDD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0ED776A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10B0343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6E88EE70" w14:textId="77777777" w:rsidR="00A26868" w:rsidRPr="009C0A42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03B5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53626894" w14:textId="77777777" w:rsidR="00A26868" w:rsidRPr="009C0A42" w:rsidRDefault="00A26868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2D108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6129DC86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5F86D5F2" w14:textId="77777777" w:rsidTr="003D6115">
        <w:tc>
          <w:tcPr>
            <w:tcW w:w="3060" w:type="dxa"/>
            <w:hideMark/>
          </w:tcPr>
          <w:p w14:paraId="2E6760F2" w14:textId="77777777" w:rsidR="00A26868" w:rsidRPr="009C0A42" w:rsidRDefault="00A26868" w:rsidP="00F45277">
            <w:pPr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EFEF177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823BF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447058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96971E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83027C0" w14:textId="77777777" w:rsidR="00A26868" w:rsidRPr="009C0A42" w:rsidRDefault="00A26868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71C006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8E086C3" w14:textId="77777777" w:rsidR="00A26868" w:rsidRPr="009C0A42" w:rsidRDefault="00A26868" w:rsidP="006C102E">
            <w:pPr>
              <w:tabs>
                <w:tab w:val="clear" w:pos="907"/>
                <w:tab w:val="left" w:pos="737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9EC5DA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3E18FBF6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59B68A2A" w14:textId="77777777" w:rsidTr="003D6115">
        <w:tc>
          <w:tcPr>
            <w:tcW w:w="3060" w:type="dxa"/>
          </w:tcPr>
          <w:p w14:paraId="52CA8CFD" w14:textId="77777777" w:rsidR="00A26868" w:rsidRPr="009C0A42" w:rsidRDefault="00A26868" w:rsidP="00F4527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F8FAB37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246" w:type="dxa"/>
            <w:vAlign w:val="bottom"/>
          </w:tcPr>
          <w:p w14:paraId="05A826A4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EDF03E6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783</w:t>
            </w:r>
          </w:p>
        </w:tc>
        <w:tc>
          <w:tcPr>
            <w:tcW w:w="240" w:type="dxa"/>
            <w:vAlign w:val="bottom"/>
          </w:tcPr>
          <w:p w14:paraId="6CA5495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1BFCB1E8" w14:textId="77777777" w:rsidR="00A26868" w:rsidRPr="009C0A42" w:rsidRDefault="00A26868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373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841D671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0CC79A1" w14:textId="77777777" w:rsidR="00A26868" w:rsidRPr="009C0A42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bottom"/>
          </w:tcPr>
          <w:p w14:paraId="5F62E164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F6D933D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497</w:t>
            </w:r>
          </w:p>
        </w:tc>
      </w:tr>
      <w:tr w:rsidR="00A26868" w:rsidRPr="009C0A42" w14:paraId="21D9698A" w14:textId="77777777" w:rsidTr="003D6115">
        <w:tc>
          <w:tcPr>
            <w:tcW w:w="3060" w:type="dxa"/>
          </w:tcPr>
          <w:p w14:paraId="4ADF429A" w14:textId="0D5041BB" w:rsidR="00A26868" w:rsidRPr="009C0A42" w:rsidRDefault="00A26868" w:rsidP="001E701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20AE383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6C70311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3BCD5AFF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028CED7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893DEA7" w14:textId="77777777" w:rsidR="00A26868" w:rsidRPr="009C0A42" w:rsidRDefault="00A26868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D1909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1A60970" w14:textId="77777777" w:rsidR="00A26868" w:rsidRPr="009C0A42" w:rsidRDefault="00A26868" w:rsidP="006C10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C4FA4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54C19762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868" w:rsidRPr="009C0A42" w14:paraId="65C6AE25" w14:textId="77777777" w:rsidTr="003D6115">
        <w:tc>
          <w:tcPr>
            <w:tcW w:w="3060" w:type="dxa"/>
          </w:tcPr>
          <w:p w14:paraId="2CB28BEE" w14:textId="77777777" w:rsidR="00A26868" w:rsidRPr="009C0A42" w:rsidRDefault="00A26868" w:rsidP="00F4527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58AEF729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46" w:type="dxa"/>
            <w:vAlign w:val="bottom"/>
          </w:tcPr>
          <w:p w14:paraId="4B4CC798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B91FB0B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270</w:t>
            </w:r>
          </w:p>
        </w:tc>
        <w:tc>
          <w:tcPr>
            <w:tcW w:w="240" w:type="dxa"/>
            <w:vAlign w:val="bottom"/>
          </w:tcPr>
          <w:p w14:paraId="0A58B342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07E1B1CA" w14:textId="77777777" w:rsidR="00A26868" w:rsidRPr="009C0A42" w:rsidRDefault="00A26868" w:rsidP="00F45277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80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86E3871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77851BE" w14:textId="77777777" w:rsidR="00A26868" w:rsidRPr="009C0A42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DE4C842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CE34478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199</w:t>
            </w:r>
          </w:p>
        </w:tc>
      </w:tr>
      <w:tr w:rsidR="00A26868" w:rsidRPr="009C0A42" w14:paraId="39427BDD" w14:textId="77777777" w:rsidTr="003D6115">
        <w:tc>
          <w:tcPr>
            <w:tcW w:w="3060" w:type="dxa"/>
          </w:tcPr>
          <w:p w14:paraId="1213B9B4" w14:textId="77777777" w:rsidR="00A26868" w:rsidRPr="009C0A42" w:rsidRDefault="00A26868" w:rsidP="00F4527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7F653" w14:textId="77777777" w:rsidR="00A26868" w:rsidRPr="009C0A42" w:rsidRDefault="00A26868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       -</w:t>
            </w:r>
          </w:p>
        </w:tc>
        <w:tc>
          <w:tcPr>
            <w:tcW w:w="246" w:type="dxa"/>
            <w:vAlign w:val="bottom"/>
          </w:tcPr>
          <w:p w14:paraId="27419004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EB655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640</w:t>
            </w:r>
          </w:p>
        </w:tc>
        <w:tc>
          <w:tcPr>
            <w:tcW w:w="240" w:type="dxa"/>
            <w:vAlign w:val="bottom"/>
          </w:tcPr>
          <w:p w14:paraId="15E59C4B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9B2AE" w14:textId="77777777" w:rsidR="00A26868" w:rsidRPr="009C0A42" w:rsidRDefault="00A26868" w:rsidP="00F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1D3870FD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36118" w14:textId="77777777" w:rsidR="00A26868" w:rsidRPr="009C0A42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105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EC09EA0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22FDA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535</w:t>
            </w:r>
          </w:p>
        </w:tc>
      </w:tr>
      <w:tr w:rsidR="00A26868" w:rsidRPr="009C0A42" w14:paraId="74B7785B" w14:textId="77777777" w:rsidTr="005C005E">
        <w:tc>
          <w:tcPr>
            <w:tcW w:w="3060" w:type="dxa"/>
          </w:tcPr>
          <w:p w14:paraId="46969391" w14:textId="77777777" w:rsidR="00A26868" w:rsidRPr="009C0A42" w:rsidRDefault="00A26868" w:rsidP="00F45277">
            <w:pPr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80A0E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246" w:type="dxa"/>
            <w:vAlign w:val="bottom"/>
          </w:tcPr>
          <w:p w14:paraId="5E966F89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1BA4D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693</w:t>
            </w:r>
          </w:p>
        </w:tc>
        <w:tc>
          <w:tcPr>
            <w:tcW w:w="240" w:type="dxa"/>
            <w:vAlign w:val="bottom"/>
          </w:tcPr>
          <w:p w14:paraId="10950C85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DF70D" w14:textId="77777777" w:rsidR="00A26868" w:rsidRPr="009C0A42" w:rsidRDefault="00A26868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453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CB720E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3761A" w14:textId="77777777" w:rsidR="00A26868" w:rsidRPr="009C0A42" w:rsidRDefault="00A26868" w:rsidP="006C102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81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369652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17738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857EC">
              <w:rPr>
                <w:rFonts w:ascii="Angsana New" w:hAnsi="Angsana New" w:hint="cs"/>
                <w:sz w:val="28"/>
                <w:szCs w:val="28"/>
              </w:rPr>
              <w:t>231</w:t>
            </w:r>
          </w:p>
        </w:tc>
      </w:tr>
      <w:tr w:rsidR="00A26868" w:rsidRPr="009C0A42" w14:paraId="276F7235" w14:textId="77777777" w:rsidTr="005C005E">
        <w:tc>
          <w:tcPr>
            <w:tcW w:w="3060" w:type="dxa"/>
          </w:tcPr>
          <w:p w14:paraId="3D91332B" w14:textId="77777777" w:rsidR="00A26868" w:rsidRPr="009C0A42" w:rsidRDefault="00A26868" w:rsidP="00F45277">
            <w:pPr>
              <w:spacing w:line="240" w:lineRule="auto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4D90F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46" w:type="dxa"/>
            <w:vAlign w:val="bottom"/>
          </w:tcPr>
          <w:p w14:paraId="65E7BF28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D4FE8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40" w:type="dxa"/>
            <w:vAlign w:val="bottom"/>
          </w:tcPr>
          <w:p w14:paraId="5C0F19BF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BA381" w14:textId="77777777" w:rsidR="00A26868" w:rsidRPr="009C0A42" w:rsidRDefault="00A26868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453</w:t>
            </w: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9C7404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B835C" w14:textId="77777777" w:rsidR="00A26868" w:rsidRPr="009C0A42" w:rsidRDefault="00A26868" w:rsidP="006C10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81</w:t>
            </w: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B8B4C51" w14:textId="77777777" w:rsidR="00A26868" w:rsidRPr="009C0A42" w:rsidRDefault="00A26868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BAED8" w14:textId="77777777" w:rsidR="00A26868" w:rsidRPr="009C0A42" w:rsidRDefault="00A26868" w:rsidP="00F4527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9C0A4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239</w:t>
            </w:r>
          </w:p>
        </w:tc>
      </w:tr>
      <w:tr w:rsidR="005C005E" w:rsidRPr="009C0A42" w14:paraId="5CD916DE" w14:textId="77777777" w:rsidTr="005C005E">
        <w:tc>
          <w:tcPr>
            <w:tcW w:w="3060" w:type="dxa"/>
          </w:tcPr>
          <w:p w14:paraId="3D1FCE9A" w14:textId="77777777" w:rsidR="005C005E" w:rsidRPr="009C0A42" w:rsidRDefault="005C005E" w:rsidP="00F45277">
            <w:pPr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45BCF8" w14:textId="77777777" w:rsidR="005C005E" w:rsidRPr="00D857EC" w:rsidRDefault="005C005E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66F3375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1606A4" w14:textId="77777777" w:rsidR="005C005E" w:rsidRPr="00D857EC" w:rsidRDefault="005C005E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F09943A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8835F5" w14:textId="77777777" w:rsidR="005C005E" w:rsidRPr="009C0A42" w:rsidRDefault="005C005E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ADD61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BC939" w14:textId="77777777" w:rsidR="005C005E" w:rsidRPr="009C0A42" w:rsidRDefault="005C005E" w:rsidP="006C10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437AA2" w14:textId="77777777" w:rsidR="005C005E" w:rsidRPr="009C0A42" w:rsidRDefault="005C005E" w:rsidP="00F4527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540B" w14:textId="77777777" w:rsidR="005C005E" w:rsidRPr="00D857EC" w:rsidRDefault="005C005E" w:rsidP="00F452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ED71422" w14:textId="5C0A65F3" w:rsidR="003D6115" w:rsidRPr="00014659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9E3A69" w:rsidRPr="00283B10" w14:paraId="58143312" w14:textId="77777777" w:rsidTr="003D6115">
        <w:trPr>
          <w:tblHeader/>
        </w:trPr>
        <w:tc>
          <w:tcPr>
            <w:tcW w:w="3060" w:type="dxa"/>
          </w:tcPr>
          <w:p w14:paraId="0CFA6FE4" w14:textId="77777777" w:rsidR="009E3A69" w:rsidRPr="00283B10" w:rsidRDefault="009E3A69" w:rsidP="002E769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B10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9E3A69" w:rsidRPr="00283B10" w14:paraId="764EB845" w14:textId="77777777" w:rsidTr="003D6115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9E3A69" w:rsidRPr="00283B10" w:rsidRDefault="009E3A69" w:rsidP="002E769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="00283B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83B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4" w:type="dxa"/>
            <w:vAlign w:val="bottom"/>
            <w:hideMark/>
          </w:tcPr>
          <w:p w14:paraId="61958DA9" w14:textId="77777777" w:rsidR="009E3A69" w:rsidRPr="00283B10" w:rsidRDefault="009E3A69" w:rsidP="002E7696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41687CDD" w14:textId="76E9D25F" w:rsidR="009E3A69" w:rsidRPr="00283B10" w:rsidRDefault="00D857EC" w:rsidP="002E7696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</w:t>
            </w:r>
            <w:r w:rsidR="009E3A69" w:rsidRPr="00283B1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E3A69" w:rsidRPr="00283B1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08AF669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4E1C08F7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490B802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EEFFB1E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9E3A69" w:rsidRPr="00283B10" w:rsidRDefault="009E3A69" w:rsidP="002E7696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3EF018CE" w14:textId="77777777" w:rsidR="009E3A69" w:rsidRDefault="009E3A69" w:rsidP="002E7696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  <w:p w14:paraId="358B131B" w14:textId="5DBFEA6F" w:rsidR="00D21516" w:rsidRPr="00283B10" w:rsidRDefault="00D21516" w:rsidP="002E7696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3368C71B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5AB2E8C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325A59A" w14:textId="09DF7B5F" w:rsidR="009E3A69" w:rsidRPr="00283B10" w:rsidRDefault="00D857EC" w:rsidP="002E769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="009E3A69" w:rsidRPr="00283B1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3F22" w:rsidRPr="00283B1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E3A69"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E3A69" w:rsidRPr="00283B10" w14:paraId="3036954E" w14:textId="77777777" w:rsidTr="003D6115">
        <w:trPr>
          <w:tblHeader/>
        </w:trPr>
        <w:tc>
          <w:tcPr>
            <w:tcW w:w="3060" w:type="dxa"/>
          </w:tcPr>
          <w:p w14:paraId="4500192A" w14:textId="77777777" w:rsidR="009E3A69" w:rsidRPr="00283B10" w:rsidRDefault="009E3A69" w:rsidP="002E769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283B10" w:rsidRDefault="009E3A69" w:rsidP="002E769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283B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283B10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283B10" w14:paraId="4ECF0103" w14:textId="77777777" w:rsidTr="003D6115">
        <w:tc>
          <w:tcPr>
            <w:tcW w:w="3060" w:type="dxa"/>
            <w:hideMark/>
          </w:tcPr>
          <w:p w14:paraId="390AA422" w14:textId="096BD70E" w:rsidR="009E3A69" w:rsidRPr="00283B10" w:rsidRDefault="00D857EC" w:rsidP="002E769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4" w:type="dxa"/>
          </w:tcPr>
          <w:p w14:paraId="68477B2D" w14:textId="77777777" w:rsidR="009E3A69" w:rsidRPr="00283B10" w:rsidRDefault="009E3A69" w:rsidP="002E769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94D4A7C" w14:textId="77777777" w:rsidR="009E3A69" w:rsidRPr="00283B10" w:rsidRDefault="009E3A69" w:rsidP="002E769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2F486B" w14:textId="77777777" w:rsidR="009E3A69" w:rsidRPr="00283B10" w:rsidRDefault="009E3A69" w:rsidP="002E769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1FA14C0" w14:textId="77777777" w:rsidR="009E3A69" w:rsidRPr="00283B10" w:rsidRDefault="009E3A69" w:rsidP="002E769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FAE876" w14:textId="77777777" w:rsidR="009E3A69" w:rsidRPr="00283B10" w:rsidRDefault="009E3A69" w:rsidP="002E769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283B10" w:rsidRDefault="009E3A69" w:rsidP="002E769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283B10" w:rsidRDefault="009E3A69" w:rsidP="002E769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283B10" w:rsidRDefault="009E3A69" w:rsidP="002E769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283B10" w:rsidRDefault="009E3A69" w:rsidP="002E769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3C1" w:rsidRPr="00283B10" w14:paraId="78151326" w14:textId="77777777" w:rsidTr="003D6115">
        <w:tc>
          <w:tcPr>
            <w:tcW w:w="3060" w:type="dxa"/>
          </w:tcPr>
          <w:p w14:paraId="3159A35B" w14:textId="0619911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3B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56DCA237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947EEBF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79EFC44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9407F3C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A5E2C64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3C1" w:rsidRPr="00283B10" w14:paraId="42FE4AD4" w14:textId="77777777" w:rsidTr="003D6115">
        <w:tc>
          <w:tcPr>
            <w:tcW w:w="3060" w:type="dxa"/>
          </w:tcPr>
          <w:p w14:paraId="32A8BC7E" w14:textId="427EFE2F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283B10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0E54061E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87B664B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1102A55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434C59D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78DDD7F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283B10" w:rsidRDefault="009203C1" w:rsidP="009203C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283B10" w:rsidRDefault="009203C1" w:rsidP="009203C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028" w:rsidRPr="00283B10" w14:paraId="6D543113" w14:textId="77777777" w:rsidTr="00C57DB1">
        <w:trPr>
          <w:trHeight w:val="128"/>
        </w:trPr>
        <w:tc>
          <w:tcPr>
            <w:tcW w:w="3060" w:type="dxa"/>
          </w:tcPr>
          <w:p w14:paraId="25A4A503" w14:textId="25C92774" w:rsidR="00375028" w:rsidRPr="00283B10" w:rsidRDefault="00375028" w:rsidP="0037502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85B377C" w14:textId="06D1661E" w:rsidR="00375028" w:rsidRPr="00283B10" w:rsidRDefault="00375028" w:rsidP="003750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46" w:type="dxa"/>
            <w:vAlign w:val="bottom"/>
          </w:tcPr>
          <w:p w14:paraId="1E6C7042" w14:textId="77777777" w:rsidR="00375028" w:rsidRPr="00283B10" w:rsidRDefault="00375028" w:rsidP="0037502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411B5025" w14:textId="3281F11A" w:rsidR="00375028" w:rsidRPr="00283B10" w:rsidRDefault="00375028" w:rsidP="0037502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DE6FCF" w14:textId="77777777" w:rsidR="00375028" w:rsidRPr="00283B10" w:rsidRDefault="00375028" w:rsidP="0037502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23744645" w14:textId="5BFEB36E" w:rsidR="00375028" w:rsidRPr="00283B10" w:rsidRDefault="00375028" w:rsidP="0037502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375028" w:rsidRPr="00283B10" w:rsidRDefault="00375028" w:rsidP="0037502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4FD11CD7" w:rsidR="00375028" w:rsidRPr="00283B10" w:rsidRDefault="00375028" w:rsidP="0037502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449C8A" w14:textId="77777777" w:rsidR="00375028" w:rsidRPr="00283B10" w:rsidRDefault="00375028" w:rsidP="0037502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2D6C09A9" w:rsidR="00375028" w:rsidRPr="00E21BCF" w:rsidRDefault="00375028" w:rsidP="0037502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BCF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</w:tr>
    </w:tbl>
    <w:p w14:paraId="2B1EE823" w14:textId="5AAAFE68" w:rsidR="00283B10" w:rsidRDefault="00283B10" w:rsidP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EECD5F" w14:textId="20499D71" w:rsidR="005C005E" w:rsidRDefault="005C005E" w:rsidP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29A921" w14:textId="304A2FDB" w:rsidR="005C005E" w:rsidRDefault="005C005E" w:rsidP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1AA85F" w14:textId="7EBA06BF" w:rsidR="005C005E" w:rsidRDefault="005C005E" w:rsidP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A1BD1B" w14:textId="77777777" w:rsidR="005C005E" w:rsidRPr="001A7E70" w:rsidRDefault="005C005E" w:rsidP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283B10" w:rsidRPr="00283B10" w14:paraId="6C1DF4CD" w14:textId="77777777" w:rsidTr="003D6115">
        <w:trPr>
          <w:tblHeader/>
        </w:trPr>
        <w:tc>
          <w:tcPr>
            <w:tcW w:w="3060" w:type="dxa"/>
          </w:tcPr>
          <w:p w14:paraId="5BBC3F5C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5FD7928C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B10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83B10" w:rsidRPr="00283B10" w14:paraId="3C0B32AC" w14:textId="77777777" w:rsidTr="003D6115">
        <w:trPr>
          <w:trHeight w:val="164"/>
          <w:tblHeader/>
        </w:trPr>
        <w:tc>
          <w:tcPr>
            <w:tcW w:w="3060" w:type="dxa"/>
            <w:vAlign w:val="bottom"/>
            <w:hideMark/>
          </w:tcPr>
          <w:p w14:paraId="5445448C" w14:textId="77777777" w:rsidR="00283B10" w:rsidRPr="00283B10" w:rsidRDefault="00283B10" w:rsidP="001E65A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83B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4" w:type="dxa"/>
            <w:vAlign w:val="bottom"/>
            <w:hideMark/>
          </w:tcPr>
          <w:p w14:paraId="0063943E" w14:textId="77777777" w:rsidR="00283B10" w:rsidRPr="00283B10" w:rsidRDefault="00283B10" w:rsidP="001E65AA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73AB8C9" w14:textId="25277E96" w:rsidR="00283B10" w:rsidRPr="00283B10" w:rsidRDefault="00D857EC" w:rsidP="001E65AA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1</w:t>
            </w:r>
            <w:r w:rsidR="00283B10" w:rsidRPr="00283B1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83B10" w:rsidRPr="00283B1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2CFBB94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65C0CB3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46007F8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31E7FDF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41C727E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72611580" w14:textId="77777777" w:rsidR="00283B10" w:rsidRPr="00283B10" w:rsidRDefault="00283B10" w:rsidP="001E65AA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39C3DED9" w14:textId="77777777" w:rsidR="00283B10" w:rsidRDefault="00283B10" w:rsidP="001E65AA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  <w:p w14:paraId="1182C584" w14:textId="5FEBB7D2" w:rsidR="00D21516" w:rsidRPr="00283B10" w:rsidRDefault="00D21516" w:rsidP="001E65AA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60E00FB9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0EC823F2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F17B86E" w14:textId="766BA533" w:rsidR="00283B10" w:rsidRPr="00283B10" w:rsidRDefault="00D857EC" w:rsidP="001E65A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83B10" w:rsidRPr="00283B1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83B1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83B10"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283B10" w:rsidRPr="00283B10" w14:paraId="7084A5C8" w14:textId="77777777" w:rsidTr="003D6115">
        <w:trPr>
          <w:tblHeader/>
        </w:trPr>
        <w:tc>
          <w:tcPr>
            <w:tcW w:w="3060" w:type="dxa"/>
          </w:tcPr>
          <w:p w14:paraId="14A3BABE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683FBEB9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283B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283B10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83B10" w:rsidRPr="00283B10" w14:paraId="675E6CDB" w14:textId="77777777" w:rsidTr="003D6115">
        <w:tc>
          <w:tcPr>
            <w:tcW w:w="3060" w:type="dxa"/>
          </w:tcPr>
          <w:p w14:paraId="19093C29" w14:textId="5F5F7B0E" w:rsidR="00283B10" w:rsidRPr="00283B10" w:rsidRDefault="00D857EC" w:rsidP="001E65A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4" w:type="dxa"/>
          </w:tcPr>
          <w:p w14:paraId="1255AB91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BA395C4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DB573F8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52EBCFF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D155C8D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C65DD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2CA48E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1AA2F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9DABBAB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B10" w:rsidRPr="00283B10" w14:paraId="5A4AABAF" w14:textId="77777777" w:rsidTr="003D6115">
        <w:tc>
          <w:tcPr>
            <w:tcW w:w="3060" w:type="dxa"/>
            <w:hideMark/>
          </w:tcPr>
          <w:p w14:paraId="2C82F051" w14:textId="7EACB778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364A1656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5347C2F3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0EB8BA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D15FE1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958304F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1EA98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D17CEB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229F3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7001C4D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B10" w:rsidRPr="00283B10" w14:paraId="14755B0B" w14:textId="77777777" w:rsidTr="003D6115">
        <w:tc>
          <w:tcPr>
            <w:tcW w:w="3060" w:type="dxa"/>
          </w:tcPr>
          <w:p w14:paraId="7DA94032" w14:textId="77777777" w:rsidR="00283B10" w:rsidRPr="00283B10" w:rsidRDefault="00283B10" w:rsidP="001E65AA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283B10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6110C662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B978022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E1B6CB8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D26BCE9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22A3054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8CDFC2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70D5C5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C59433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FD333C1" w14:textId="77777777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B10" w:rsidRPr="00283B10" w14:paraId="752E7EA5" w14:textId="77777777" w:rsidTr="003D6115">
        <w:tc>
          <w:tcPr>
            <w:tcW w:w="3060" w:type="dxa"/>
            <w:hideMark/>
          </w:tcPr>
          <w:p w14:paraId="75326612" w14:textId="02831852" w:rsidR="00283B10" w:rsidRPr="00C57DB1" w:rsidRDefault="00C57DB1" w:rsidP="00C57DB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D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7DB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57D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7DB1">
              <w:rPr>
                <w:rFonts w:ascii="Angsana New" w:hAnsi="Angsana New"/>
                <w:sz w:val="28"/>
                <w:szCs w:val="28"/>
              </w:rPr>
              <w:br/>
            </w:r>
            <w:r w:rsidRPr="00C57D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7DB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C57DB1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2BFC5" w14:textId="77777777" w:rsidR="00283B10" w:rsidRPr="00283B10" w:rsidRDefault="00283B10" w:rsidP="001E65A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</w:rPr>
              <w:t xml:space="preserve">           -                     </w:t>
            </w:r>
          </w:p>
        </w:tc>
        <w:tc>
          <w:tcPr>
            <w:tcW w:w="246" w:type="dxa"/>
            <w:vAlign w:val="bottom"/>
          </w:tcPr>
          <w:p w14:paraId="1803AC87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E8737" w14:textId="396B72F6" w:rsidR="00283B10" w:rsidRPr="00283B10" w:rsidRDefault="00D857EC" w:rsidP="001E65A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40" w:type="dxa"/>
            <w:vAlign w:val="bottom"/>
          </w:tcPr>
          <w:p w14:paraId="42963075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CDCC6D" w14:textId="77777777" w:rsidR="00283B10" w:rsidRPr="00283B10" w:rsidRDefault="00283B10" w:rsidP="001E65A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</w:rPr>
              <w:t xml:space="preserve">               -   </w:t>
            </w:r>
          </w:p>
        </w:tc>
        <w:tc>
          <w:tcPr>
            <w:tcW w:w="236" w:type="dxa"/>
            <w:vAlign w:val="bottom"/>
          </w:tcPr>
          <w:p w14:paraId="702835DB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A6FE9B" w14:textId="455F61E0" w:rsidR="00283B10" w:rsidRPr="00283B10" w:rsidRDefault="00283B10" w:rsidP="001E65A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D857EC"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79</w:t>
            </w:r>
            <w:r w:rsidRPr="00283B10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E825774" w14:textId="77777777" w:rsidR="00283B10" w:rsidRPr="00283B10" w:rsidRDefault="00283B10" w:rsidP="001E65A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61BA22" w14:textId="059CA982" w:rsidR="00283B10" w:rsidRPr="00283B10" w:rsidRDefault="00D857EC" w:rsidP="001E65A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b/>
                <w:bCs/>
                <w:sz w:val="28"/>
                <w:szCs w:val="28"/>
              </w:rPr>
              <w:t>299</w:t>
            </w:r>
          </w:p>
        </w:tc>
      </w:tr>
    </w:tbl>
    <w:p w14:paraId="3C3148B3" w14:textId="77777777" w:rsidR="00283B10" w:rsidRPr="001A7E70" w:rsidRDefault="00283B1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4C86C9" w14:textId="757CA263" w:rsidR="001A7E70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A7E70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Pr="001A7E70">
        <w:rPr>
          <w:rFonts w:ascii="Angsana New" w:hAnsi="Angsana New" w:hint="cs"/>
          <w:sz w:val="30"/>
          <w:szCs w:val="30"/>
        </w:rPr>
        <w:t xml:space="preserve">2567 Innosprout Investment Pte. Ltd. </w:t>
      </w:r>
      <w:r w:rsidRPr="001A7E70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>
        <w:rPr>
          <w:rFonts w:ascii="Angsana New" w:hAnsi="Angsana New" w:hint="cs"/>
          <w:sz w:val="30"/>
          <w:szCs w:val="30"/>
          <w:cs/>
        </w:rPr>
        <w:t>อื่น</w:t>
      </w:r>
      <w:r w:rsidRPr="001A7E70">
        <w:rPr>
          <w:rFonts w:ascii="Angsana New" w:hAnsi="Angsana New" w:hint="cs"/>
          <w:sz w:val="30"/>
          <w:szCs w:val="30"/>
          <w:cs/>
        </w:rPr>
        <w:t>ซึ่งเป็นเงินลงทุนในตราสารหนี้</w:t>
      </w:r>
      <w:r w:rsidR="006F081B">
        <w:rPr>
          <w:rFonts w:ascii="Angsana New" w:hAnsi="Angsana New"/>
          <w:sz w:val="30"/>
          <w:szCs w:val="30"/>
        </w:rPr>
        <w:t xml:space="preserve"> </w:t>
      </w:r>
      <w:r w:rsidR="006F081B">
        <w:rPr>
          <w:rFonts w:ascii="Angsana New" w:hAnsi="Angsana New" w:hint="cs"/>
          <w:sz w:val="30"/>
          <w:szCs w:val="30"/>
          <w:cs/>
        </w:rPr>
        <w:t>โดย</w:t>
      </w:r>
      <w:r w:rsidRPr="001A7E70">
        <w:rPr>
          <w:rFonts w:ascii="Angsana New" w:hAnsi="Angsana New" w:hint="cs"/>
          <w:sz w:val="30"/>
          <w:szCs w:val="30"/>
          <w:cs/>
        </w:rPr>
        <w:t>บริษัทได้รับรู้กำไรจากการจำหน่ายสินทรัพย์ทางการเงิน</w:t>
      </w:r>
      <w:r w:rsidR="00814B2E">
        <w:rPr>
          <w:rFonts w:ascii="Angsana New" w:hAnsi="Angsana New" w:hint="cs"/>
          <w:sz w:val="30"/>
          <w:szCs w:val="30"/>
          <w:cs/>
        </w:rPr>
        <w:t>อื่น</w:t>
      </w:r>
      <w:r w:rsidRPr="001A7E70">
        <w:rPr>
          <w:rFonts w:ascii="Angsana New" w:hAnsi="Angsana New" w:hint="cs"/>
          <w:sz w:val="30"/>
          <w:szCs w:val="30"/>
          <w:cs/>
        </w:rPr>
        <w:t>ในงบกำไรขาดทุนเบ็ดเสร็จ</w:t>
      </w:r>
      <w:r w:rsidR="00814B2E">
        <w:rPr>
          <w:rFonts w:ascii="Angsana New" w:hAnsi="Angsana New" w:hint="cs"/>
          <w:sz w:val="30"/>
          <w:szCs w:val="30"/>
          <w:cs/>
        </w:rPr>
        <w:t>รวม</w:t>
      </w:r>
      <w:r w:rsidRPr="001A7E70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1A7E70">
        <w:rPr>
          <w:rFonts w:ascii="Angsana New" w:hAnsi="Angsana New" w:hint="cs"/>
          <w:sz w:val="30"/>
          <w:szCs w:val="30"/>
        </w:rPr>
        <w:t xml:space="preserve">31 </w:t>
      </w:r>
      <w:r w:rsidRPr="001A7E7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A7E70">
        <w:rPr>
          <w:rFonts w:ascii="Angsana New" w:hAnsi="Angsana New" w:hint="cs"/>
          <w:sz w:val="30"/>
          <w:szCs w:val="30"/>
        </w:rPr>
        <w:t xml:space="preserve">2567 </w:t>
      </w:r>
      <w:r w:rsidR="00B44068">
        <w:rPr>
          <w:rFonts w:ascii="Angsana New" w:hAnsi="Angsana New" w:hint="cs"/>
          <w:sz w:val="30"/>
          <w:szCs w:val="30"/>
          <w:cs/>
        </w:rPr>
        <w:t>เป็น</w:t>
      </w:r>
      <w:r w:rsidRPr="001A7E70">
        <w:rPr>
          <w:rFonts w:ascii="Angsana New" w:hAnsi="Angsana New" w:hint="cs"/>
          <w:sz w:val="30"/>
          <w:szCs w:val="30"/>
          <w:cs/>
        </w:rPr>
        <w:t>จำนวนเงิน</w:t>
      </w:r>
      <w:r w:rsidRPr="001A7E70">
        <w:rPr>
          <w:rFonts w:ascii="Angsana New" w:hAnsi="Angsana New"/>
          <w:sz w:val="30"/>
          <w:szCs w:val="30"/>
        </w:rPr>
        <w:t xml:space="preserve"> </w:t>
      </w:r>
      <w:r w:rsidRPr="001A7E70">
        <w:rPr>
          <w:rFonts w:ascii="Angsana New" w:hAnsi="Angsana New" w:hint="cs"/>
          <w:sz w:val="30"/>
          <w:szCs w:val="30"/>
        </w:rPr>
        <w:t xml:space="preserve">24 </w:t>
      </w:r>
      <w:r w:rsidRPr="001A7E70">
        <w:rPr>
          <w:rFonts w:ascii="Angsana New" w:hAnsi="Angsana New" w:hint="cs"/>
          <w:sz w:val="30"/>
          <w:szCs w:val="30"/>
          <w:cs/>
        </w:rPr>
        <w:t>ล้านบาท</w:t>
      </w:r>
    </w:p>
    <w:p w14:paraId="2A1654B2" w14:textId="77777777" w:rsidR="005C005E" w:rsidRDefault="005C005E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910CED" w14:textId="26997FE1" w:rsidR="005C005E" w:rsidRDefault="00C312FF" w:rsidP="005C005E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69CB93E8" w14:textId="41F61BD3" w:rsidR="00585EE5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</w:rPr>
      </w:pPr>
    </w:p>
    <w:p w14:paraId="199640C0" w14:textId="219C51E9" w:rsidR="00585EE5" w:rsidRPr="001E6F41" w:rsidRDefault="001E6F41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E6F41">
        <w:rPr>
          <w:rFonts w:ascii="Angsana New" w:hAnsi="Angsana New"/>
          <w:sz w:val="30"/>
          <w:szCs w:val="30"/>
          <w:cs/>
        </w:rPr>
        <w:t>ในเดือนธันวาคม</w:t>
      </w:r>
      <w:r w:rsidRPr="001E6F41">
        <w:rPr>
          <w:rFonts w:ascii="Angsana New" w:hAnsi="Angsana New"/>
          <w:sz w:val="30"/>
          <w:szCs w:val="30"/>
        </w:rPr>
        <w:t xml:space="preserve"> 2566 </w:t>
      </w:r>
      <w:r w:rsidRPr="001E6F41">
        <w:rPr>
          <w:rFonts w:ascii="Angsana New" w:hAnsi="Angsana New"/>
          <w:sz w:val="30"/>
          <w:szCs w:val="30"/>
          <w:cs/>
        </w:rPr>
        <w:t>และมกราคม</w:t>
      </w:r>
      <w:r w:rsidRPr="001E6F41">
        <w:rPr>
          <w:rFonts w:ascii="Angsana New" w:hAnsi="Angsana New"/>
          <w:sz w:val="30"/>
          <w:szCs w:val="30"/>
        </w:rPr>
        <w:t xml:space="preserve"> 2567 </w:t>
      </w:r>
      <w:r w:rsidRPr="001E6F41">
        <w:rPr>
          <w:rFonts w:ascii="Angsana New" w:hAnsi="Angsana New"/>
          <w:sz w:val="30"/>
          <w:szCs w:val="30"/>
          <w:cs/>
        </w:rPr>
        <w:t>บริษัทย่อยทางตรงแห่งหนึ่งได้มีการทำสัญญาจะซื้อจะขายที่ดิน</w:t>
      </w:r>
      <w:r w:rsidRPr="001E6F41">
        <w:rPr>
          <w:rFonts w:ascii="Angsana New" w:hAnsi="Angsana New"/>
          <w:sz w:val="30"/>
          <w:szCs w:val="30"/>
        </w:rPr>
        <w:t xml:space="preserve"> 2 </w:t>
      </w:r>
      <w:r w:rsidRPr="001E6F41">
        <w:rPr>
          <w:rFonts w:ascii="Angsana New" w:hAnsi="Angsana New"/>
          <w:sz w:val="30"/>
          <w:szCs w:val="30"/>
          <w:cs/>
        </w:rPr>
        <w:t>สัญญา และสัญญาต่างตอบแทนและข้อตกลงการเช่าที่ดิน</w:t>
      </w:r>
      <w:r w:rsidRPr="001E6F41">
        <w:rPr>
          <w:rFonts w:ascii="Angsana New" w:hAnsi="Angsana New"/>
          <w:sz w:val="30"/>
          <w:szCs w:val="30"/>
        </w:rPr>
        <w:t xml:space="preserve"> 1 </w:t>
      </w:r>
      <w:r w:rsidRPr="001E6F41">
        <w:rPr>
          <w:rFonts w:ascii="Angsana New" w:hAnsi="Angsana New"/>
          <w:sz w:val="30"/>
          <w:szCs w:val="30"/>
          <w:cs/>
        </w:rPr>
        <w:t>สัญญา</w:t>
      </w:r>
      <w:r w:rsidR="00814B2E">
        <w:rPr>
          <w:rFonts w:ascii="Angsana New" w:hAnsi="Angsana New" w:hint="cs"/>
          <w:sz w:val="30"/>
          <w:szCs w:val="30"/>
          <w:cs/>
        </w:rPr>
        <w:t xml:space="preserve"> </w:t>
      </w:r>
      <w:r w:rsidRPr="001E6F41">
        <w:rPr>
          <w:rFonts w:ascii="Angsana New" w:hAnsi="Angsana New"/>
          <w:sz w:val="30"/>
          <w:szCs w:val="30"/>
          <w:cs/>
        </w:rPr>
        <w:t>โดยสัญญาจะซื้อจะขายที่ดิน</w:t>
      </w:r>
      <w:r w:rsidR="00814B2E">
        <w:rPr>
          <w:rFonts w:ascii="Angsana New" w:hAnsi="Angsana New" w:hint="cs"/>
          <w:sz w:val="30"/>
          <w:szCs w:val="30"/>
          <w:cs/>
        </w:rPr>
        <w:t>มี</w:t>
      </w:r>
      <w:r w:rsidRPr="001E6F41">
        <w:rPr>
          <w:rFonts w:ascii="Angsana New" w:hAnsi="Angsana New"/>
          <w:sz w:val="30"/>
          <w:szCs w:val="30"/>
          <w:cs/>
        </w:rPr>
        <w:t>กำหนด</w:t>
      </w:r>
      <w:r w:rsidR="00814B2E">
        <w:rPr>
          <w:rFonts w:ascii="Angsana New" w:hAnsi="Angsana New" w:hint="cs"/>
          <w:sz w:val="30"/>
          <w:szCs w:val="30"/>
          <w:cs/>
        </w:rPr>
        <w:t>การ</w:t>
      </w:r>
      <w:r w:rsidRPr="001E6F41">
        <w:rPr>
          <w:rFonts w:ascii="Angsana New" w:hAnsi="Angsana New"/>
          <w:sz w:val="30"/>
          <w:szCs w:val="30"/>
          <w:cs/>
        </w:rPr>
        <w:t>โอนกรรมสิทธิ์ในเดือนเมษายน</w:t>
      </w:r>
      <w:r w:rsidRPr="001E6F41">
        <w:rPr>
          <w:rFonts w:ascii="Angsana New" w:hAnsi="Angsana New"/>
          <w:sz w:val="30"/>
          <w:szCs w:val="30"/>
        </w:rPr>
        <w:t xml:space="preserve"> 2567 </w:t>
      </w:r>
      <w:r w:rsidRPr="001E6F41">
        <w:rPr>
          <w:rFonts w:ascii="Angsana New" w:hAnsi="Angsana New"/>
          <w:sz w:val="30"/>
          <w:szCs w:val="30"/>
          <w:cs/>
        </w:rPr>
        <w:t>และธันวาคม</w:t>
      </w:r>
      <w:r w:rsidRPr="001E6F41">
        <w:rPr>
          <w:rFonts w:ascii="Angsana New" w:hAnsi="Angsana New"/>
          <w:sz w:val="30"/>
          <w:szCs w:val="30"/>
        </w:rPr>
        <w:t xml:space="preserve"> 2567 </w:t>
      </w:r>
      <w:r w:rsidRPr="001E6F41">
        <w:rPr>
          <w:rFonts w:ascii="Angsana New" w:hAnsi="Angsana New"/>
          <w:sz w:val="30"/>
          <w:szCs w:val="30"/>
          <w:cs/>
        </w:rPr>
        <w:t xml:space="preserve">ทั้งนี้บริษัทย่อยทางตรงได้มีการจัดประเภทรายการจากอสังหาริมทรัพย์เพื่อขายดังกล่าวไปเป็นอสังหาริมทรัพย์เพื่อการลงทุน </w:t>
      </w:r>
      <w:r w:rsidR="00814B2E">
        <w:rPr>
          <w:rFonts w:ascii="Angsana New" w:hAnsi="Angsana New" w:hint="cs"/>
          <w:sz w:val="30"/>
          <w:szCs w:val="30"/>
          <w:cs/>
        </w:rPr>
        <w:t xml:space="preserve">ในงบฐานะการเงินรวม ณ วันที่ </w:t>
      </w:r>
      <w:r w:rsidR="00814B2E">
        <w:rPr>
          <w:rFonts w:ascii="Angsana New" w:hAnsi="Angsana New"/>
          <w:sz w:val="30"/>
          <w:szCs w:val="30"/>
        </w:rPr>
        <w:t xml:space="preserve">31 </w:t>
      </w:r>
      <w:r w:rsidR="00814B2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14B2E">
        <w:rPr>
          <w:rFonts w:ascii="Angsana New" w:hAnsi="Angsana New"/>
          <w:sz w:val="30"/>
          <w:szCs w:val="30"/>
        </w:rPr>
        <w:t xml:space="preserve">2567 </w:t>
      </w:r>
      <w:r w:rsidRPr="001E6F41">
        <w:rPr>
          <w:rFonts w:ascii="Angsana New" w:hAnsi="Angsana New"/>
          <w:sz w:val="30"/>
          <w:szCs w:val="30"/>
          <w:cs/>
        </w:rPr>
        <w:t>มูลค่าต้นทุน</w:t>
      </w:r>
      <w:r w:rsidR="00814B2E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E6F41">
        <w:rPr>
          <w:rFonts w:ascii="Angsana New" w:hAnsi="Angsana New"/>
          <w:sz w:val="30"/>
          <w:szCs w:val="30"/>
        </w:rPr>
        <w:t xml:space="preserve"> 2,725 </w:t>
      </w:r>
      <w:r w:rsidRPr="001E6F41">
        <w:rPr>
          <w:rFonts w:ascii="Angsana New" w:hAnsi="Angsana New"/>
          <w:sz w:val="30"/>
          <w:szCs w:val="30"/>
          <w:cs/>
        </w:rPr>
        <w:t>ล้านบาท</w:t>
      </w:r>
    </w:p>
    <w:p w14:paraId="07C891FB" w14:textId="34950860" w:rsidR="005C005E" w:rsidRDefault="005C005E" w:rsidP="005C005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</w:p>
    <w:p w14:paraId="5D0B5CF7" w14:textId="70359BF9" w:rsidR="005C005E" w:rsidRDefault="00B22EB3" w:rsidP="005C005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  <w:sectPr w:rsidR="005C005E" w:rsidSect="005C005E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4"/>
          <w:cols w:space="720"/>
          <w:docGrid w:linePitch="245"/>
        </w:sectPr>
      </w:pPr>
      <w:r>
        <w:rPr>
          <w:rFonts w:ascii="Angsana New" w:hAnsi="Angsana New" w:cs="Angsana New" w:hint="cs"/>
          <w:b/>
          <w:bCs/>
          <w:cs/>
        </w:rPr>
        <w:t xml:space="preserve"> </w:t>
      </w:r>
    </w:p>
    <w:p w14:paraId="351CD780" w14:textId="271AB4FC" w:rsidR="00667C73" w:rsidRPr="00334BE4" w:rsidRDefault="00667C73" w:rsidP="00CC326D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334BE4">
        <w:rPr>
          <w:rFonts w:ascii="Angsana New" w:hAnsi="Angsana New" w:cs="Angsana New" w:hint="cs"/>
          <w:b/>
          <w:bCs/>
          <w:cs/>
        </w:rPr>
        <w:lastRenderedPageBreak/>
        <w:t>หุ้นกู้</w:t>
      </w:r>
    </w:p>
    <w:p w14:paraId="2E841FAB" w14:textId="77777777" w:rsidR="00667C73" w:rsidRPr="00334BE4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334BE4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/ 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334BE4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334BE4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67C73" w:rsidRPr="00334BE4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34A5E433" w:rsidR="00667C73" w:rsidRPr="00334BE4" w:rsidRDefault="00D857EC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="00277F91" w:rsidRPr="00334BE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277F91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54644B4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67BAD2FB" w:rsidR="00667C73" w:rsidRPr="00334BE4" w:rsidRDefault="00D857EC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="00277F91" w:rsidRPr="00334BE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277F91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</w:tr>
      <w:tr w:rsidR="00667C73" w:rsidRPr="00334BE4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334BE4" w14:paraId="2C608719" w14:textId="77777777" w:rsidTr="008A6C13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E24BAB9" w14:textId="17D2988B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121C4964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238304E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0A21C45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0623472E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26E6776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083D2BD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C387154" w14:textId="77777777" w:rsidR="00667C73" w:rsidRPr="00334BE4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67C73" w:rsidRPr="00334BE4" w14:paraId="0A4F48F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E2B8CEC" w14:textId="2D480BA1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ชุดที่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37C9EE1C" w14:textId="21F0979A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58C080BC" w14:textId="06C7C776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ทุก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C17A0F5" w14:textId="369A48CD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5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186D016" w14:textId="4102DFD0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BE9CA37" w14:textId="0C43759D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22FF5AE0" w14:textId="5423E141" w:rsidR="00667C73" w:rsidRPr="00334BE4" w:rsidRDefault="00D857EC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94E1460" w14:textId="77777777" w:rsidR="00667C73" w:rsidRPr="00334BE4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37067EB" w14:textId="3D1C08BD" w:rsidR="00667C73" w:rsidRPr="00334BE4" w:rsidRDefault="00D857EC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8A6C13" w:rsidRPr="00334BE4" w14:paraId="4D1D803F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3007183D" w14:textId="06BD9B38" w:rsidR="008A6C13" w:rsidRPr="00334BE4" w:rsidRDefault="008A6C1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88" w:type="dxa"/>
            <w:shd w:val="clear" w:color="000000" w:fill="FFFFFF"/>
          </w:tcPr>
          <w:p w14:paraId="1B39A092" w14:textId="77777777" w:rsidR="008A6C13" w:rsidRPr="00334BE4" w:rsidRDefault="008A6C1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0CD1D4AA" w14:textId="77777777" w:rsidR="008A6C13" w:rsidRPr="00334BE4" w:rsidRDefault="008A6C1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8D82624" w14:textId="77777777" w:rsidR="008A6C13" w:rsidRPr="00334BE4" w:rsidRDefault="008A6C1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73C2F9C" w14:textId="77777777" w:rsidR="008A6C13" w:rsidRPr="00334BE4" w:rsidRDefault="008A6C1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6AFB492A" w14:textId="77777777" w:rsidR="008A6C13" w:rsidRPr="00334BE4" w:rsidRDefault="008A6C1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532B3C3" w14:textId="77777777" w:rsidR="008A6C13" w:rsidRPr="00334BE4" w:rsidRDefault="008A6C1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45272212" w14:textId="77777777" w:rsidR="008A6C13" w:rsidRPr="00334BE4" w:rsidRDefault="008A6C1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952EB67" w14:textId="77777777" w:rsidR="008A6C13" w:rsidRPr="00334BE4" w:rsidRDefault="008A6C13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C73" w:rsidRPr="00334BE4" w14:paraId="7291A19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6840EAFD" w14:textId="0DCBCA35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ชุดที่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1D83D290" w14:textId="13E0E3E0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31B24E" w14:textId="7FE088B2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ทุก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3E924BED" w14:textId="28ADD67D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D77AB07" w14:textId="019E45B5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2E8DC8C" w14:textId="57C4DCCF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7A61B8C1" w14:textId="149EED27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11F9B269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33E2802" w14:textId="0BCC0E07" w:rsidR="00667C73" w:rsidRPr="00334BE4" w:rsidRDefault="00D857EC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667C73" w:rsidRPr="00334BE4" w14:paraId="1B6745FD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57F178B8" w14:textId="5C9F331D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8" w:type="dxa"/>
            <w:shd w:val="clear" w:color="000000" w:fill="FFFFFF"/>
          </w:tcPr>
          <w:p w14:paraId="65B11AB6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65A9939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CB50921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2C26A1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0D2E134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5166554" w14:textId="77777777" w:rsidR="00667C73" w:rsidRPr="00334BE4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073A0E67" w14:textId="77777777" w:rsidR="00667C73" w:rsidRPr="00334BE4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firstLine="9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9473273" w14:textId="77777777" w:rsidR="00667C73" w:rsidRPr="00334BE4" w:rsidRDefault="00667C73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ind w:right="-173" w:firstLine="8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C73" w:rsidRPr="00334BE4" w14:paraId="5DDA4A4F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63F4B713" w14:textId="3222F91D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ชุดที่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3E204EA3" w14:textId="246E2BB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8758AEB" w14:textId="4CC86568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ทุก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05F530E" w14:textId="75CDE9F2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4021953" w14:textId="4705E0F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F926BCF" w14:textId="616E2C4B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7F3E91FA" w14:textId="6FE66F86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1E73235A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21FED2A" w14:textId="2B225C54" w:rsidR="00667C73" w:rsidRPr="00334BE4" w:rsidRDefault="00D857EC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667C73" w:rsidRPr="00334BE4" w14:paraId="3E43017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A61A1AD" w14:textId="4D79703C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ชุดที่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2E842FAF" w14:textId="74EC5F5C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0260B24" w14:textId="21019FD3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ทุก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E863140" w14:textId="5746F666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D1C67E7" w14:textId="4BBB67C3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5CAC1F0" w14:textId="532847AF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E7EF6CB" w14:textId="17C7B8CA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27CEA516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DA00094" w14:textId="41135BAA" w:rsidR="00667C73" w:rsidRPr="00334BE4" w:rsidRDefault="00D857EC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667C73" w:rsidRPr="00334BE4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47A97D78" w:rsidR="00667C73" w:rsidRPr="003D6115" w:rsidRDefault="00D857EC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15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FB5A51" w:rsidRPr="003D611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3D6115">
              <w:rPr>
                <w:rFonts w:ascii="Angsana New" w:hAnsi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667C73" w:rsidRPr="003D6115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3219F0B0" w:rsidR="00667C73" w:rsidRPr="003D6115" w:rsidRDefault="00D857EC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15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FB5A51" w:rsidRPr="003D611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3D6115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  <w:tr w:rsidR="00667C73" w:rsidRPr="00334BE4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หัก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1CB4BBCA" w:rsidR="00667C73" w:rsidRPr="00334BE4" w:rsidRDefault="00955EC0" w:rsidP="0056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right="-288" w:firstLine="934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.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667C73" w:rsidRPr="00334BE4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5BA8E563" w:rsidR="00667C73" w:rsidRPr="00334BE4" w:rsidRDefault="00955EC0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731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  <w:r w:rsidR="00FB5A51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67C73" w:rsidRPr="00334BE4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6E142CA6" w:rsidR="00667C73" w:rsidRPr="00334BE4" w:rsidRDefault="00D857EC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B5A51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667C73" w:rsidRPr="00334BE4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3E0AB240" w:rsidR="00667C73" w:rsidRPr="00334BE4" w:rsidRDefault="00D857EC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B5A51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</w:tbl>
    <w:p w14:paraId="619C2AB0" w14:textId="77777777" w:rsidR="00667C73" w:rsidRPr="00334BE4" w:rsidRDefault="00667C73" w:rsidP="009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667C73" w:rsidRPr="00334BE4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3F1E87C4" w14:textId="77777777" w:rsidR="00667C73" w:rsidRPr="00334BE4" w:rsidRDefault="00667C73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lastRenderedPageBreak/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114B3E47" w14:textId="77777777" w:rsidR="00667C73" w:rsidRPr="00334BE4" w:rsidRDefault="00667C73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5450"/>
        <w:gridCol w:w="1975"/>
        <w:gridCol w:w="341"/>
        <w:gridCol w:w="1493"/>
      </w:tblGrid>
      <w:tr w:rsidR="00667C73" w:rsidRPr="00334BE4" w14:paraId="1BEED16E" w14:textId="77777777" w:rsidTr="00C1652D">
        <w:trPr>
          <w:trHeight w:val="437"/>
        </w:trPr>
        <w:tc>
          <w:tcPr>
            <w:tcW w:w="5450" w:type="dxa"/>
            <w:shd w:val="clear" w:color="auto" w:fill="auto"/>
          </w:tcPr>
          <w:p w14:paraId="0EA0D5A1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5" w:type="dxa"/>
            <w:shd w:val="clear" w:color="auto" w:fill="auto"/>
          </w:tcPr>
          <w:p w14:paraId="4B303EEE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41" w:type="dxa"/>
            <w:shd w:val="clear" w:color="auto" w:fill="auto"/>
          </w:tcPr>
          <w:p w14:paraId="14EB0834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shd w:val="clear" w:color="auto" w:fill="auto"/>
          </w:tcPr>
          <w:p w14:paraId="17A68145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69B9E764" w14:textId="64677E7A" w:rsidR="00667C73" w:rsidRPr="00334BE4" w:rsidRDefault="00667C73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D857EC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667C73" w:rsidRPr="00334BE4" w14:paraId="6EE19570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33E5243B" w14:textId="185BFCE9" w:rsidR="00667C73" w:rsidRPr="00334BE4" w:rsidRDefault="00DD2A51" w:rsidP="00C44063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8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BB8E8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เครื่องมือที่ใช้ในการป้องกันความเสี่ยง</w:t>
            </w:r>
          </w:p>
        </w:tc>
      </w:tr>
      <w:tr w:rsidR="00667C73" w:rsidRPr="00334BE4" w14:paraId="454E00B9" w14:textId="77777777" w:rsidTr="00CD3F5C">
        <w:trPr>
          <w:trHeight w:val="400"/>
        </w:trPr>
        <w:tc>
          <w:tcPr>
            <w:tcW w:w="5450" w:type="dxa"/>
            <w:shd w:val="clear" w:color="auto" w:fill="auto"/>
          </w:tcPr>
          <w:p w14:paraId="5F2EDEF3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9" w:type="dxa"/>
            <w:gridSpan w:val="3"/>
            <w:shd w:val="clear" w:color="auto" w:fill="auto"/>
          </w:tcPr>
          <w:p w14:paraId="242BF475" w14:textId="77777777" w:rsidR="00667C73" w:rsidRPr="00334BE4" w:rsidRDefault="00667C73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334BE4" w14:paraId="451DBA5C" w14:textId="77777777" w:rsidTr="00C1652D">
        <w:trPr>
          <w:trHeight w:val="437"/>
        </w:trPr>
        <w:tc>
          <w:tcPr>
            <w:tcW w:w="5450" w:type="dxa"/>
            <w:shd w:val="clear" w:color="auto" w:fill="auto"/>
          </w:tcPr>
          <w:p w14:paraId="5C7E9957" w14:textId="77777777" w:rsidR="00667C73" w:rsidRPr="00334BE4" w:rsidRDefault="00667C73" w:rsidP="00C1652D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หนี้สินอนุพันธ์สัญญาแลกเปลี่ยนอัตราดอกเบี้ยของหุ้นกู้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             </w:t>
            </w:r>
          </w:p>
        </w:tc>
        <w:tc>
          <w:tcPr>
            <w:tcW w:w="1975" w:type="dxa"/>
            <w:shd w:val="clear" w:color="auto" w:fill="auto"/>
          </w:tcPr>
          <w:p w14:paraId="7FCD7A2A" w14:textId="054D33A7" w:rsidR="00667C73" w:rsidRPr="00334BE4" w:rsidRDefault="00D857EC" w:rsidP="00B70E1E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341" w:type="dxa"/>
            <w:shd w:val="clear" w:color="auto" w:fill="auto"/>
          </w:tcPr>
          <w:p w14:paraId="08D49C1D" w14:textId="77777777" w:rsidR="00667C73" w:rsidRPr="00334BE4" w:rsidRDefault="00667C73" w:rsidP="00C1652D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3" w:type="dxa"/>
            <w:shd w:val="clear" w:color="auto" w:fill="auto"/>
          </w:tcPr>
          <w:p w14:paraId="5F75CBF1" w14:textId="4955FB34" w:rsidR="00667C73" w:rsidRPr="00334BE4" w:rsidRDefault="00D857EC" w:rsidP="00B70E1E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</w:tbl>
    <w:p w14:paraId="20834526" w14:textId="77777777" w:rsidR="00667C73" w:rsidRPr="00334BE4" w:rsidRDefault="00667C73" w:rsidP="001F073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7008198" w14:textId="77777777" w:rsidR="00667C73" w:rsidRPr="00334BE4" w:rsidRDefault="00667C73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t xml:space="preserve">ส่วนงานดำเนินงานและการจำแนกรายได้ </w:t>
      </w:r>
    </w:p>
    <w:p w14:paraId="1978864D" w14:textId="77777777" w:rsidR="00667C73" w:rsidRPr="00334BE4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30"/>
          <w:szCs w:val="30"/>
          <w:cs/>
        </w:rPr>
      </w:pPr>
    </w:p>
    <w:p w14:paraId="3FC508E5" w14:textId="77777777" w:rsidR="00667C73" w:rsidRPr="00334BE4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0" w:name="_Hlk71101767"/>
      <w:r w:rsidRPr="00334BE4">
        <w:rPr>
          <w:rFonts w:ascii="Angsana New" w:hAnsi="Angsana New" w:hint="cs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04F319A1" w14:textId="77777777" w:rsidR="00667C73" w:rsidRPr="00334BE4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30"/>
          <w:szCs w:val="30"/>
        </w:rPr>
      </w:pPr>
    </w:p>
    <w:p w14:paraId="7D2AE032" w14:textId="04805A06" w:rsidR="00667C73" w:rsidRPr="00334BE4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="Angsana New" w:hAnsi="Angsana New"/>
          <w:strike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D857EC" w:rsidRPr="00D857EC">
        <w:rPr>
          <w:rFonts w:ascii="Angsana New" w:hAnsi="Angsana New" w:hint="cs"/>
          <w:sz w:val="30"/>
          <w:szCs w:val="30"/>
        </w:rPr>
        <w:t>1</w:t>
      </w:r>
      <w:r w:rsidRPr="00334BE4">
        <w:rPr>
          <w:rFonts w:ascii="Angsana New" w:hAnsi="Angsana New" w:hint="cs"/>
          <w:sz w:val="30"/>
          <w:szCs w:val="30"/>
        </w:rPr>
        <w:tab/>
      </w:r>
      <w:r w:rsidRPr="00334BE4">
        <w:rPr>
          <w:rFonts w:ascii="Angsana New" w:hAnsi="Angsana New" w:hint="cs"/>
          <w:sz w:val="30"/>
          <w:szCs w:val="30"/>
          <w:cs/>
        </w:rPr>
        <w:t xml:space="preserve">สายงานทาวน์เฮ้าส์: บ้านพฤกษา </w:t>
      </w:r>
      <w:r w:rsidR="00D857EC" w:rsidRPr="00D857EC">
        <w:rPr>
          <w:rFonts w:ascii="Angsana New" w:hAnsi="Angsana New" w:hint="cs"/>
          <w:sz w:val="30"/>
          <w:szCs w:val="30"/>
        </w:rPr>
        <w:t>2</w:t>
      </w:r>
      <w:r w:rsidRPr="00334BE4">
        <w:rPr>
          <w:rFonts w:ascii="Angsana New" w:hAnsi="Angsana New" w:hint="cs"/>
          <w:sz w:val="30"/>
          <w:szCs w:val="30"/>
          <w:cs/>
        </w:rPr>
        <w:t xml:space="preserve"> เดอะคอนเนค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พฤกษาวิลล์ </w:t>
      </w:r>
      <w:r w:rsidR="00D857EC" w:rsidRPr="00D857EC">
        <w:rPr>
          <w:rFonts w:ascii="Angsana New" w:hAnsi="Angsana New" w:hint="cs"/>
          <w:sz w:val="30"/>
          <w:szCs w:val="30"/>
        </w:rPr>
        <w:t>1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และพฤกษาวิลล์ </w:t>
      </w:r>
      <w:r w:rsidR="00D857EC" w:rsidRPr="00D857EC">
        <w:rPr>
          <w:rFonts w:ascii="Angsana New" w:hAnsi="Angsana New" w:hint="cs"/>
          <w:sz w:val="30"/>
          <w:szCs w:val="30"/>
        </w:rPr>
        <w:t>2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</w:p>
    <w:p w14:paraId="70E7CC88" w14:textId="604C777B" w:rsidR="00667C73" w:rsidRPr="00334BE4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D857EC" w:rsidRPr="00D857EC">
        <w:rPr>
          <w:rFonts w:ascii="Angsana New" w:hAnsi="Angsana New" w:hint="cs"/>
          <w:sz w:val="30"/>
          <w:szCs w:val="30"/>
        </w:rPr>
        <w:t>2</w:t>
      </w:r>
      <w:r w:rsidRPr="00334BE4">
        <w:rPr>
          <w:rFonts w:ascii="Angsana New" w:hAnsi="Angsana New" w:hint="cs"/>
          <w:sz w:val="30"/>
          <w:szCs w:val="30"/>
        </w:rPr>
        <w:tab/>
      </w:r>
      <w:r w:rsidRPr="00334BE4">
        <w:rPr>
          <w:rFonts w:ascii="Angsana New" w:hAnsi="Angsana New" w:hint="cs"/>
          <w:sz w:val="30"/>
          <w:szCs w:val="30"/>
          <w:cs/>
        </w:rPr>
        <w:t xml:space="preserve">สายงานบ้านเดี่ยว: ภัสสร </w:t>
      </w:r>
      <w:r w:rsidR="00D857EC" w:rsidRPr="00D857EC">
        <w:rPr>
          <w:rFonts w:ascii="Angsana New" w:hAnsi="Angsana New" w:hint="cs"/>
          <w:sz w:val="30"/>
          <w:szCs w:val="30"/>
        </w:rPr>
        <w:t>1</w:t>
      </w:r>
      <w:r w:rsidRPr="00334BE4">
        <w:rPr>
          <w:rFonts w:ascii="Angsana New" w:hAnsi="Angsana New" w:hint="cs"/>
          <w:sz w:val="30"/>
          <w:szCs w:val="30"/>
          <w:cs/>
        </w:rPr>
        <w:t xml:space="preserve"> ภัสสร </w:t>
      </w:r>
      <w:r w:rsidR="00D857EC" w:rsidRPr="00D857EC">
        <w:rPr>
          <w:rFonts w:ascii="Angsana New" w:hAnsi="Angsana New" w:hint="cs"/>
          <w:sz w:val="30"/>
          <w:szCs w:val="30"/>
        </w:rPr>
        <w:t>2</w:t>
      </w:r>
      <w:r w:rsidRPr="00334BE4">
        <w:rPr>
          <w:rFonts w:ascii="Angsana New" w:hAnsi="Angsana New" w:hint="cs"/>
          <w:sz w:val="30"/>
          <w:szCs w:val="30"/>
          <w:cs/>
        </w:rPr>
        <w:t xml:space="preserve"> และภัสสร </w:t>
      </w:r>
      <w:r w:rsidR="00D857EC" w:rsidRPr="00D857EC">
        <w:rPr>
          <w:rFonts w:ascii="Angsana New" w:hAnsi="Angsana New" w:hint="cs"/>
          <w:sz w:val="30"/>
          <w:szCs w:val="30"/>
        </w:rPr>
        <w:t>3</w:t>
      </w:r>
    </w:p>
    <w:p w14:paraId="079E6CAE" w14:textId="791FE1F5" w:rsidR="00667C73" w:rsidRPr="00334BE4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D857EC" w:rsidRPr="00D857EC">
        <w:rPr>
          <w:rFonts w:ascii="Angsana New" w:hAnsi="Angsana New" w:hint="cs"/>
          <w:sz w:val="30"/>
          <w:szCs w:val="30"/>
        </w:rPr>
        <w:t>3</w:t>
      </w:r>
      <w:r w:rsidRPr="00334BE4">
        <w:rPr>
          <w:rFonts w:ascii="Angsana New" w:hAnsi="Angsana New" w:hint="cs"/>
          <w:sz w:val="30"/>
          <w:szCs w:val="30"/>
        </w:rPr>
        <w:tab/>
      </w:r>
      <w:r w:rsidRPr="00334BE4">
        <w:rPr>
          <w:rFonts w:ascii="Angsana New" w:hAnsi="Angsana New" w:hint="cs"/>
          <w:sz w:val="30"/>
          <w:szCs w:val="30"/>
          <w:cs/>
        </w:rPr>
        <w:t xml:space="preserve">สายงานอาคารชุด: อาคารชุด </w:t>
      </w:r>
      <w:r w:rsidR="00D857EC" w:rsidRPr="00D857EC">
        <w:rPr>
          <w:rFonts w:ascii="Angsana New" w:hAnsi="Angsana New" w:hint="cs"/>
          <w:sz w:val="30"/>
          <w:szCs w:val="30"/>
        </w:rPr>
        <w:t>4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อาคารชุด </w:t>
      </w:r>
      <w:r w:rsidR="00D857EC" w:rsidRPr="00D857EC">
        <w:rPr>
          <w:rFonts w:ascii="Angsana New" w:hAnsi="Angsana New" w:hint="cs"/>
          <w:sz w:val="30"/>
          <w:szCs w:val="30"/>
        </w:rPr>
        <w:t>5</w:t>
      </w:r>
      <w:r w:rsidRPr="00334BE4">
        <w:rPr>
          <w:rFonts w:ascii="Angsana New" w:hAnsi="Angsana New" w:hint="cs"/>
          <w:sz w:val="30"/>
          <w:szCs w:val="30"/>
        </w:rPr>
        <w:t xml:space="preserve"> </w:t>
      </w:r>
      <w:r w:rsidRPr="00334BE4">
        <w:rPr>
          <w:rFonts w:ascii="Angsana New" w:hAnsi="Angsana New" w:hint="cs"/>
          <w:sz w:val="30"/>
          <w:szCs w:val="30"/>
          <w:cs/>
        </w:rPr>
        <w:t xml:space="preserve">และอาคารชุด </w:t>
      </w:r>
      <w:r w:rsidR="00D857EC" w:rsidRPr="00D857EC">
        <w:rPr>
          <w:rFonts w:ascii="Angsana New" w:hAnsi="Angsana New" w:hint="cs"/>
          <w:sz w:val="30"/>
          <w:szCs w:val="30"/>
        </w:rPr>
        <w:t>6</w:t>
      </w:r>
    </w:p>
    <w:p w14:paraId="63BBF8A5" w14:textId="75E14E1A" w:rsidR="00667C73" w:rsidRPr="00334BE4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D857EC" w:rsidRPr="00D857EC">
        <w:rPr>
          <w:rFonts w:ascii="Angsana New" w:hAnsi="Angsana New" w:hint="cs"/>
          <w:sz w:val="30"/>
          <w:szCs w:val="30"/>
        </w:rPr>
        <w:t>4</w:t>
      </w:r>
      <w:r w:rsidRPr="00334BE4">
        <w:rPr>
          <w:rFonts w:ascii="Angsana New" w:hAnsi="Angsana New" w:hint="cs"/>
          <w:sz w:val="30"/>
          <w:szCs w:val="30"/>
        </w:rPr>
        <w:tab/>
      </w:r>
      <w:r w:rsidRPr="00334BE4">
        <w:rPr>
          <w:rFonts w:ascii="Angsana New" w:hAnsi="Angsana New" w:hint="cs"/>
          <w:sz w:val="30"/>
          <w:szCs w:val="30"/>
          <w:cs/>
        </w:rPr>
        <w:t>สายงานกิจการโรงพยาบาล</w:t>
      </w:r>
    </w:p>
    <w:p w14:paraId="3D3EBCF1" w14:textId="77777777" w:rsidR="00667C73" w:rsidRPr="00334BE4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bookmarkEnd w:id="0"/>
    <w:p w14:paraId="2AE32BB7" w14:textId="77777777" w:rsidR="00667C73" w:rsidRPr="00334BE4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34BE4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10CDDD" w14:textId="77777777" w:rsidR="00667C73" w:rsidRPr="00334BE4" w:rsidRDefault="00667C73" w:rsidP="00871FB9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667C73" w:rsidRPr="00334BE4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22"/>
        <w:gridCol w:w="653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036228" w:rsidRPr="00060F3D" w14:paraId="7FBBDC13" w14:textId="77777777" w:rsidTr="00DF1D7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63F1B6BC" w14:textId="3D76FD61" w:rsidR="00036228" w:rsidRPr="00060F3D" w:rsidRDefault="00036228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27"/>
          </w:tcPr>
          <w:p w14:paraId="677146F4" w14:textId="105E9B2D" w:rsidR="00036228" w:rsidRPr="00060F3D" w:rsidRDefault="00036228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36228" w:rsidRPr="00060F3D" w14:paraId="377EA451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3DAE7E92" w14:textId="2AD01BE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553" w:type="dxa"/>
            <w:gridSpan w:val="3"/>
          </w:tcPr>
          <w:p w14:paraId="0CCB3634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6A3A8812" w14:textId="6AEB0EBA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82FCFE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0EB5B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56309009" w14:textId="7671F093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29B76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73489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4E2D0D1" w14:textId="57172C6E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C719854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06ECC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CED7D0B" w14:textId="24776519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E3077B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2D685" w14:textId="136E3385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C882F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B3B14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6D11AB7" w14:textId="7AD625DC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FA9555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04776096" w14:textId="77777777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E3F8FDC" w14:textId="72C1111D" w:rsidR="00036228" w:rsidRPr="00060F3D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6EEB" w:rsidRPr="00060F3D" w14:paraId="1FF511E5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64F6B225" w14:textId="19E6FB12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D857EC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653" w:type="dxa"/>
          </w:tcPr>
          <w:p w14:paraId="671D2F59" w14:textId="1AD47067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AE577A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C5EBD9B" w14:textId="28497CE1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99CDEC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21BD268" w14:textId="1859F397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063D69E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2D4862" w14:textId="4D82DC6A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EC166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8E522E" w14:textId="0CBAF788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F36662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B95DE" w14:textId="4E0F6532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A13E70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AE531E4" w14:textId="31A7C7E0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7E48C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AC7BE35" w14:textId="53FE59CD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BD8A796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A1DF0A" w14:textId="3074C4EF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F6494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6680BC" w14:textId="1F218AD6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598DE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7A65E0E" w14:textId="2D8F5E2E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731E06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F5384FA" w14:textId="58DF3716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2213885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5F822E04" w14:textId="1A9EFEC4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4" w:type="dxa"/>
          </w:tcPr>
          <w:p w14:paraId="202C3848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14:paraId="5B77DA0D" w14:textId="5B2B266F" w:rsidR="009A6EEB" w:rsidRPr="00060F3D" w:rsidRDefault="00D857EC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9A6EEB" w:rsidRPr="00060F3D" w14:paraId="406F88BA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17BC4A9F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27"/>
          </w:tcPr>
          <w:p w14:paraId="2D8773B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A6EEB" w:rsidRPr="00060F3D" w14:paraId="61A7E8A0" w14:textId="77777777" w:rsidTr="00283B1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1DD1F77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53" w:type="dxa"/>
            <w:tcBorders>
              <w:left w:val="nil"/>
              <w:right w:val="nil"/>
            </w:tcBorders>
            <w:vAlign w:val="bottom"/>
          </w:tcPr>
          <w:p w14:paraId="6B0CCE2D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54E8C28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1163C575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B9AD4B3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DDE9D89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E67B0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AEC9962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C54B9F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F2F8E3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430C68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33FD9D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958BDE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B2366F1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0F43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9165C9E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9EBE36D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80B81E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2449E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D3468E1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EA85588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AE61B6C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8B6CFF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855B08A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628E9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02057627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6925F3B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585C2297" w14:textId="77777777" w:rsidR="009A6EEB" w:rsidRPr="00060F3D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0F3D" w:rsidRPr="00060F3D" w14:paraId="507609B3" w14:textId="77777777" w:rsidTr="00A8467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1941FF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9FD8D" w14:textId="78A5F69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0C90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634C65AC" w14:textId="2247B18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572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DE4BC" w14:textId="337307D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CF18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A1A1E" w14:textId="41C3752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8971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9FF71" w14:textId="0271A625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95C9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219E8" w14:textId="548B7100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2,759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8C3F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340D6" w14:textId="047AE47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B249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870D4" w14:textId="3B5C4A2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D4E1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A3A86" w14:textId="5E96AF6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3,905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402E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0BBDB" w14:textId="23499AE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362F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EC6D" w14:textId="59C98E80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6095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0E5E9" w14:textId="78A3E30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0E1E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6B82979" w14:textId="4248E49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3,905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1BE1C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2B1221A" w14:textId="3E1E50F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6,415</w:t>
            </w:r>
          </w:p>
        </w:tc>
      </w:tr>
      <w:tr w:rsidR="00060F3D" w:rsidRPr="00060F3D" w14:paraId="358D273E" w14:textId="77777777" w:rsidTr="00A84670">
        <w:trPr>
          <w:trHeight w:val="299"/>
        </w:trPr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5B5EF21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</w:t>
            </w:r>
            <w:r w:rsidRPr="00060F3D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งาน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A42EE" w14:textId="3CD14728" w:rsidR="00060F3D" w:rsidRPr="00060F3D" w:rsidRDefault="00FB6842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697D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17DC558C" w14:textId="168C2E8E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A9D0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7B03F" w14:textId="43A3A6E4" w:rsidR="00060F3D" w:rsidRPr="00060F3D" w:rsidRDefault="00FB6842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477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F6D43" w14:textId="06985A0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F4C5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FF3B4" w14:textId="78465F1A" w:rsidR="00060F3D" w:rsidRPr="00060F3D" w:rsidRDefault="00FB6842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0351B4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5064594B" w14:textId="3244915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C27EA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24823998" w14:textId="3EBB6653" w:rsidR="00060F3D" w:rsidRPr="00060F3D" w:rsidRDefault="00FB6842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E83D0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127A3A52" w14:textId="0C7CCC3E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1C0A2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EFE2C" w14:textId="36515DFD" w:rsidR="00060F3D" w:rsidRPr="00060F3D" w:rsidRDefault="00FB6842" w:rsidP="00FB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99CD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319E1" w14:textId="5B225A7D" w:rsidR="00060F3D" w:rsidRPr="00060F3D" w:rsidRDefault="00060F3D" w:rsidP="00FB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4BFE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2E1CD" w14:textId="4FF6551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D49F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6AEB" w14:textId="0A6F43E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E848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82EE9A3" w14:textId="698C955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C5EDD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642A3A8" w14:textId="401544F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  <w:tr w:rsidR="00060F3D" w:rsidRPr="00060F3D" w14:paraId="54576369" w14:textId="77777777" w:rsidTr="00A84670">
        <w:tc>
          <w:tcPr>
            <w:tcW w:w="2322" w:type="dxa"/>
            <w:tcBorders>
              <w:left w:val="nil"/>
              <w:right w:val="nil"/>
            </w:tcBorders>
          </w:tcPr>
          <w:p w14:paraId="03274CB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7D8FC" w14:textId="0B02DA1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C0BB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2A9052" w14:textId="246DA44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F8B0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490E4" w14:textId="1D43E2E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7211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E4EC4" w14:textId="1786E34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B15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0EF82" w14:textId="2CCAA53D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9214D4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F8592" w14:textId="172C2A5D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BD422E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B00B6" w14:textId="146200D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66F9F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06D3E" w14:textId="7E293D3D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0BBCEB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4C74" w14:textId="0F1F5888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DA8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84576" w14:textId="09E4959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D803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3266" w14:textId="214C14A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3512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D977F" w14:textId="2FE1D12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9917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7FA1" w14:textId="0521FD6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2062CB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36AE" w14:textId="1EAE0DA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</w:t>
            </w:r>
          </w:p>
        </w:tc>
      </w:tr>
      <w:tr w:rsidR="00060F3D" w:rsidRPr="00060F3D" w14:paraId="7C2068ED" w14:textId="77777777" w:rsidTr="00283B10">
        <w:tc>
          <w:tcPr>
            <w:tcW w:w="2322" w:type="dxa"/>
            <w:tcBorders>
              <w:left w:val="nil"/>
              <w:right w:val="nil"/>
            </w:tcBorders>
          </w:tcPr>
          <w:p w14:paraId="378DA7C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B82EB" w14:textId="164FA62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300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A5F97" w14:textId="77777777" w:rsidR="00060F3D" w:rsidRPr="00060F3D" w:rsidRDefault="00060F3D" w:rsidP="00060F3D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2051D" w14:textId="3AEEEFF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2,006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AFA8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3A1ACF" w14:textId="7B78F20E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1,234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442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A548C" w14:textId="75467DF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A6A8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5BDEB" w14:textId="2C5A8FA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CA6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A85F5A" w14:textId="1024D02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2,786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25EF7A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FBA86" w14:textId="6F51C14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518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B3A65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1DEAE" w14:textId="35193A4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8891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FDC98" w14:textId="23DDD94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3,958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E97A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0B97E3" w14:textId="5613879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6,459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EB33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BEE17B" w14:textId="46459115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D1FF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069B4" w14:textId="09BBCF0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D47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B9ECC" w14:textId="050186F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87B45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EBC08" w14:textId="75E1967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7,067</w:t>
            </w:r>
          </w:p>
        </w:tc>
      </w:tr>
      <w:tr w:rsidR="00060F3D" w:rsidRPr="00060F3D" w14:paraId="6472E027" w14:textId="77777777" w:rsidTr="00283B10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2664D3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C762B" w14:textId="6A561E4E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E24E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1A246E" w14:textId="11087D4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757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C1AF8" w14:textId="0DBB48C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7EE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913FB" w14:textId="230918D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3B6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93D99A" w14:textId="2F0AB66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FB41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7D040B" w14:textId="3428D06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0CF1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6A9C9" w14:textId="1CD07868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C4F7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1AB6E" w14:textId="3AE06B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(82)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A3F9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6C9F6" w14:textId="4E87789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EC7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923BB7" w14:textId="4AA3AC6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B4F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F7D1C" w14:textId="041927C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(68)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62C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1E452F" w14:textId="14C6B18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1FC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DBB89" w14:textId="25951BAD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505C3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ECE74" w14:textId="7346ADC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887</w:t>
            </w:r>
          </w:p>
        </w:tc>
      </w:tr>
      <w:tr w:rsidR="00060F3D" w:rsidRPr="00AC2F23" w14:paraId="419BA15C" w14:textId="77777777" w:rsidTr="00283B1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60E11DC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F420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22E0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CE81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109E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4A81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E6D2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C35C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552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0DC6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71663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82F2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537B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2D8028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5CB7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E3BEAF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7101F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25937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578A9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2B188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1627B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BEBBF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FA773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AEEF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EDD98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97D0BB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12F7ED6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21969C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0F3D" w:rsidRPr="00060F3D" w14:paraId="020A8ED6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0A8A133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0528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A5F8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16EB1B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4181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C0E4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CAC4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A34F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F272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EA05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A364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FE67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9BD2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303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B12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AE77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4F2A0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B5DC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519670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3035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DB2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A2F2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741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3B1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7FB8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3A949B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07E3CA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5EAF6C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0F3D" w:rsidRPr="00060F3D" w14:paraId="63ABDBF8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6A1646FC" w14:textId="464695C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E27E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EEC5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37FEA56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BE60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4D90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6179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3CAF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ED1D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4994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8AB1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820D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1AF2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4D9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59A6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627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178A71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F86E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D752C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FE76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47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ED26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8CA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3280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7F5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F981A0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92C0D1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9FFC16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0F3D" w:rsidRPr="00060F3D" w14:paraId="59F56EB0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532298A0" w14:textId="4E87644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22AA" w14:textId="79852705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13,781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D3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49A1C1" w14:textId="18F93D5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3715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3,228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F3CB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59C70C" w14:textId="18B1305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11,285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ED8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E62989" w14:textId="3A86074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3715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504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86FAA" w14:textId="39EB00D8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17,458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855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7C6AC" w14:textId="789C1695" w:rsidR="00060F3D" w:rsidRPr="00060F3D" w:rsidRDefault="003715A2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DDA88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7EAA3" w14:textId="645BE3E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6,428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8A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6EC15" w14:textId="603C2AD8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</w:t>
            </w:r>
            <w:r w:rsidR="003715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A8D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7FC77" w14:textId="030F05F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48,952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FD575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BA274" w14:textId="0C54A820" w:rsidR="00060F3D" w:rsidRPr="00060F3D" w:rsidRDefault="003715A2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48,246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28C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D8F65" w14:textId="2EB665D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F09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44444" w14:textId="6566C75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3715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6,268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D12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28C18" w14:textId="55ABA1D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63,357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5D55BE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33E9A" w14:textId="365A5FB6" w:rsidR="00060F3D" w:rsidRPr="00060F3D" w:rsidRDefault="00B91E1C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64,514</w:t>
            </w:r>
          </w:p>
        </w:tc>
      </w:tr>
      <w:tr w:rsidR="00060F3D" w:rsidRPr="00AC2F23" w14:paraId="7A1F67D2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7A4407D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4ABA20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338BD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46347FB4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13FC72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C89C60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3C520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4E2395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7E57E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EBEEDC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750D4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24A5DD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BE8C0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CE2F1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3B258C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C3835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A54CFA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86F93F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614CB6A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CC8011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59EEDA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2D29DD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6EABE91C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1AD19B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E7F9A8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15616D69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14:paraId="55AF24A4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B1D9D11" w14:textId="77777777" w:rsidR="00060F3D" w:rsidRPr="00AC2F23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0F3D" w:rsidRPr="00060F3D" w14:paraId="4F41C351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21DECA8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F5A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932F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1C649D7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F4D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935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AD25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F86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1BA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EA8AC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B5F4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2A58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F4B5C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EEAB0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D83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2A004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B4B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C6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960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3C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9C2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4A7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BFE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E67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A81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494748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E4775E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5681DE8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0F3D" w:rsidRPr="00060F3D" w14:paraId="02BD94A0" w14:textId="77777777" w:rsidTr="00A8467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28EEED1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7B91" w14:textId="30205410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5414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2064340C" w14:textId="070248B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2,005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6D5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9FD" w14:textId="7DAD8E6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1,234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760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887" w14:textId="006C22F0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C24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BB64" w14:textId="4F84EEB5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DEBB8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C04FA" w14:textId="0FF591D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2,786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E7BEB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8D4349" w14:textId="5AE923B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B0D3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65AE1" w14:textId="1C0B79D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658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7BDB" w14:textId="7F4D670B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3,947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408C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1959" w14:textId="0ECFF83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2C2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65DA" w14:textId="5B71DD9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30F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51BC" w14:textId="2BBC60B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7E5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4F03FD" w14:textId="74D68C4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4,039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58D5F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5D14D1B2" w14:textId="75B7BE3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7,055</w:t>
            </w:r>
          </w:p>
        </w:tc>
      </w:tr>
      <w:tr w:rsidR="00060F3D" w:rsidRPr="00060F3D" w14:paraId="5CB787AC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DFB746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C4DD5" w14:textId="2508AA0F" w:rsidR="00060F3D" w:rsidRPr="00060F3D" w:rsidRDefault="00060F3D" w:rsidP="00FB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D5B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ED37B" w14:textId="77BFAF6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006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7C42" w14:textId="0FB9AB3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9C7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616D7" w14:textId="0B898C9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0F2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C0103" w14:textId="36E2D2D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5FA76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52589" w14:textId="4A0B0910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9E75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D65B" w14:textId="2467983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30319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BEB43" w14:textId="016DF47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4F2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2F8B0" w14:textId="72480FC8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70A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D5BAF" w14:textId="7760A9B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181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6007" w14:textId="525C40F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3BF3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A7BB0" w14:textId="54BFA1E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F477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57C9" w14:textId="56B34920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26C30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161F32" w14:textId="777DB414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</w:tr>
      <w:tr w:rsidR="00060F3D" w:rsidRPr="00060F3D" w14:paraId="31ACB822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7DCA868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545DE" w14:textId="2C7257B5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6364F" w14:textId="77777777" w:rsidR="00060F3D" w:rsidRPr="00FB6842" w:rsidRDefault="00060F3D" w:rsidP="00060F3D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E344F" w14:textId="1C730D01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2,006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C312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4D537F" w14:textId="04C690E5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1,234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ED54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58037" w14:textId="3E68D18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8981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C1DA9" w14:textId="563AEC8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C9B8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594BD8" w14:textId="27C6FE7B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2,786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798F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71F7E" w14:textId="181D8B3B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FF59E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EAE3A" w14:textId="17222EE6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BC6A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EF0414" w14:textId="156DEB4C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3,958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3760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53BFD" w14:textId="58E3CF2D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6,459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B11C9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5FA54" w14:textId="368FCC89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125BB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16022" w14:textId="1F80F798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D317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F1EC" w14:textId="31A75730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6CB909" w14:textId="77777777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90360FE" w14:textId="5B8304C2" w:rsidR="00060F3D" w:rsidRPr="00FB6842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7,067</w:t>
            </w:r>
          </w:p>
        </w:tc>
      </w:tr>
    </w:tbl>
    <w:p w14:paraId="78CE2DE0" w14:textId="77777777" w:rsidR="00667C73" w:rsidRPr="00283B10" w:rsidRDefault="00667C73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  <w:cs/>
        </w:rPr>
        <w:sectPr w:rsidR="00667C73" w:rsidRPr="00283B10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667C73" w:rsidRPr="00060F3D" w14:paraId="5BBA8D89" w14:textId="77777777" w:rsidTr="00272D6B">
        <w:trPr>
          <w:tblHeader/>
        </w:trPr>
        <w:tc>
          <w:tcPr>
            <w:tcW w:w="3420" w:type="pct"/>
            <w:vAlign w:val="center"/>
          </w:tcPr>
          <w:p w14:paraId="18C2DDD8" w14:textId="77777777" w:rsidR="00667C73" w:rsidRPr="00060F3D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667C73" w:rsidRPr="00060F3D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67C73" w:rsidRPr="00060F3D" w14:paraId="28FD02C6" w14:textId="77777777" w:rsidTr="00272D6B">
        <w:trPr>
          <w:tblHeader/>
        </w:trPr>
        <w:tc>
          <w:tcPr>
            <w:tcW w:w="3420" w:type="pct"/>
            <w:vAlign w:val="center"/>
          </w:tcPr>
          <w:p w14:paraId="1ED497EA" w14:textId="35F06A54" w:rsidR="00667C73" w:rsidRPr="00060F3D" w:rsidRDefault="00667C73" w:rsidP="00A5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23F3A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857EC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="00B66364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B66364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728" w:type="pct"/>
          </w:tcPr>
          <w:p w14:paraId="5CD4A8FF" w14:textId="6A2C37AA" w:rsidR="00667C73" w:rsidRPr="00060F3D" w:rsidRDefault="00D857EC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6564394B" w14:textId="77777777" w:rsidR="00667C73" w:rsidRPr="00060F3D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59B93CFC" w:rsidR="00667C73" w:rsidRPr="00060F3D" w:rsidRDefault="00D857EC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667C73" w:rsidRPr="00060F3D" w14:paraId="38E2AEF9" w14:textId="77777777" w:rsidTr="00272D6B">
        <w:trPr>
          <w:tblHeader/>
        </w:trPr>
        <w:tc>
          <w:tcPr>
            <w:tcW w:w="3420" w:type="pct"/>
          </w:tcPr>
          <w:p w14:paraId="0D603ECC" w14:textId="77777777" w:rsidR="00667C73" w:rsidRPr="00060F3D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667C73" w:rsidRPr="00060F3D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0F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667C73" w:rsidRPr="00060F3D" w14:paraId="22C43F59" w14:textId="77777777" w:rsidTr="00272D6B">
        <w:tc>
          <w:tcPr>
            <w:tcW w:w="3420" w:type="pct"/>
          </w:tcPr>
          <w:p w14:paraId="6B5F4FCF" w14:textId="77777777" w:rsidR="00667C73" w:rsidRPr="00060F3D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667C73" w:rsidRPr="00060F3D" w:rsidRDefault="00667C73" w:rsidP="00272D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667C73" w:rsidRPr="00060F3D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667C73" w:rsidRPr="00060F3D" w:rsidRDefault="00667C73" w:rsidP="00272D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F3D" w:rsidRPr="00060F3D" w14:paraId="4A5D1B1E" w14:textId="77777777" w:rsidTr="00060F3D">
        <w:trPr>
          <w:trHeight w:val="64"/>
        </w:trPr>
        <w:tc>
          <w:tcPr>
            <w:tcW w:w="3420" w:type="pct"/>
          </w:tcPr>
          <w:p w14:paraId="5DBF0C5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7BDB73E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30" w:type="pct"/>
          </w:tcPr>
          <w:p w14:paraId="78CE725E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4DD2A19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060F3D" w:rsidRPr="00060F3D" w14:paraId="5F3BCED8" w14:textId="77777777" w:rsidTr="00272D6B">
        <w:tc>
          <w:tcPr>
            <w:tcW w:w="3420" w:type="pct"/>
          </w:tcPr>
          <w:p w14:paraId="70E61C1F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2CF99F89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130" w:type="pct"/>
          </w:tcPr>
          <w:p w14:paraId="78412C4A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1E6D81C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060F3D" w:rsidRPr="00060F3D" w14:paraId="3A5F3061" w14:textId="77777777" w:rsidTr="00272D6B">
        <w:tc>
          <w:tcPr>
            <w:tcW w:w="3420" w:type="pct"/>
          </w:tcPr>
          <w:p w14:paraId="147B188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167ACC8" w14:textId="7F6A1D1D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0" w:type="pct"/>
          </w:tcPr>
          <w:p w14:paraId="115C5D09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F69D6B9" w14:textId="5595276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060F3D" w:rsidRPr="00060F3D" w14:paraId="296623AB" w14:textId="77777777" w:rsidTr="00272D6B">
        <w:tc>
          <w:tcPr>
            <w:tcW w:w="3420" w:type="pct"/>
          </w:tcPr>
          <w:p w14:paraId="70CFC36A" w14:textId="751C66B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728" w:type="pct"/>
          </w:tcPr>
          <w:p w14:paraId="6D88B2F7" w14:textId="13AA2432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6BB4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060F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046988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F55608F" w14:textId="608D295D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060F3D" w:rsidRPr="00060F3D" w14:paraId="7D7AC328" w14:textId="77777777" w:rsidTr="00272D6B">
        <w:tc>
          <w:tcPr>
            <w:tcW w:w="3420" w:type="pct"/>
          </w:tcPr>
          <w:p w14:paraId="4E73292B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32FF2C7D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86ECB51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F3D" w:rsidRPr="00060F3D" w14:paraId="5F64D1E8" w14:textId="77777777" w:rsidTr="00272D6B">
        <w:tc>
          <w:tcPr>
            <w:tcW w:w="3420" w:type="pct"/>
          </w:tcPr>
          <w:p w14:paraId="699DD97A" w14:textId="77777777" w:rsidR="00060F3D" w:rsidRPr="00060F3D" w:rsidRDefault="00060F3D" w:rsidP="00060F3D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060F3D">
              <w:rPr>
                <w:rFonts w:asciiTheme="majorBidi" w:hAnsiTheme="majorBidi" w:cstheme="majorBidi"/>
                <w:lang w:val="en-US"/>
              </w:rPr>
              <w:t>-</w:t>
            </w:r>
            <w:r w:rsidRPr="00060F3D">
              <w:rPr>
                <w:rFonts w:asciiTheme="majorBidi" w:hAnsiTheme="majorBidi" w:cstheme="majorBidi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67AD1893" w14:textId="74292079" w:rsidR="00060F3D" w:rsidRPr="00060F3D" w:rsidRDefault="00086BB4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0" w:type="pct"/>
          </w:tcPr>
          <w:p w14:paraId="7694B7E2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3DEF1DBE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060F3D" w:rsidRPr="00060F3D" w14:paraId="30DC69F3" w14:textId="77777777" w:rsidTr="00272D6B">
        <w:tc>
          <w:tcPr>
            <w:tcW w:w="3420" w:type="pct"/>
          </w:tcPr>
          <w:p w14:paraId="39D5AC9D" w14:textId="556F954D" w:rsidR="00060F3D" w:rsidRPr="00060F3D" w:rsidRDefault="00060F3D" w:rsidP="00060F3D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060F3D">
              <w:rPr>
                <w:rFonts w:asciiTheme="majorBidi" w:hAnsiTheme="majorBidi" w:cstheme="majorBidi"/>
                <w:lang w:val="en-US"/>
              </w:rPr>
              <w:t>-</w:t>
            </w:r>
            <w:r w:rsidRPr="00060F3D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 w:rsidR="0010739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107390" w:rsidRPr="00060F3D">
              <w:rPr>
                <w:rFonts w:asciiTheme="majorBidi" w:hAnsiTheme="majorBidi" w:cstheme="majorBidi"/>
                <w:cs/>
              </w:rPr>
              <w:t>(กำไร) ขาดทุน</w:t>
            </w:r>
            <w:r w:rsidRPr="00060F3D">
              <w:rPr>
                <w:rFonts w:asciiTheme="majorBidi" w:hAnsiTheme="majorBidi" w:cstheme="majorBidi"/>
                <w:cs/>
                <w:lang w:val="en-US"/>
              </w:rPr>
              <w:t>ของ</w:t>
            </w:r>
            <w:r w:rsidR="00A513AD">
              <w:rPr>
                <w:rFonts w:asciiTheme="majorBidi" w:hAnsiTheme="majorBidi" w:cstheme="majorBidi" w:hint="cs"/>
                <w:cs/>
                <w:lang w:val="en-US"/>
              </w:rPr>
              <w:t>บริษัทร่วมและ</w:t>
            </w:r>
            <w:r w:rsidRPr="00060F3D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72A43E1C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0" w:type="pct"/>
          </w:tcPr>
          <w:p w14:paraId="5A489057" w14:textId="77777777" w:rsidR="00060F3D" w:rsidRPr="00060F3D" w:rsidRDefault="00060F3D" w:rsidP="00060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234B39CF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0F3D" w:rsidRPr="00060F3D" w14:paraId="0B5CB353" w14:textId="77777777" w:rsidTr="00272D6B">
        <w:tc>
          <w:tcPr>
            <w:tcW w:w="3420" w:type="pct"/>
          </w:tcPr>
          <w:p w14:paraId="12D957E3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21EFA8F1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130" w:type="pct"/>
          </w:tcPr>
          <w:p w14:paraId="15421894" w14:textId="77777777" w:rsidR="00060F3D" w:rsidRPr="00060F3D" w:rsidRDefault="00060F3D" w:rsidP="00060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23D1768E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</w:tr>
    </w:tbl>
    <w:p w14:paraId="7E58314B" w14:textId="77777777" w:rsidR="00667C73" w:rsidRPr="00334BE4" w:rsidRDefault="00667C73" w:rsidP="002C7681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2"/>
        <w:gridCol w:w="1349"/>
        <w:gridCol w:w="271"/>
        <w:gridCol w:w="1258"/>
      </w:tblGrid>
      <w:tr w:rsidR="00667C73" w:rsidRPr="00334BE4" w14:paraId="03719AAA" w14:textId="77777777" w:rsidTr="002645BE">
        <w:trPr>
          <w:trHeight w:val="388"/>
          <w:tblHeader/>
        </w:trPr>
        <w:tc>
          <w:tcPr>
            <w:tcW w:w="3417" w:type="pct"/>
            <w:vAlign w:val="center"/>
          </w:tcPr>
          <w:p w14:paraId="186808A7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83" w:type="pct"/>
            <w:gridSpan w:val="3"/>
          </w:tcPr>
          <w:p w14:paraId="6A20B2A0" w14:textId="77777777" w:rsidR="00667C73" w:rsidRPr="00334BE4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334BE4" w14:paraId="0BCF0FD8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25683C7A" w:rsidR="00667C73" w:rsidRPr="00334BE4" w:rsidRDefault="00D857E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43217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3217"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667C73" w:rsidRPr="00334BE4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29D100BE" w:rsidR="00667C73" w:rsidRPr="00334BE4" w:rsidRDefault="00D857E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67C73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7C73" w:rsidRPr="00334BE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334BE4" w14:paraId="0241533E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084D28FB" w:rsidR="00667C73" w:rsidRPr="00334BE4" w:rsidRDefault="00D857E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334BE4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5FDC2AC4" w:rsidR="00667C73" w:rsidRPr="00334BE4" w:rsidRDefault="00D857E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67C73" w:rsidRPr="00334BE4" w14:paraId="39C6F7CF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334BE4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334BE4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F3D" w:rsidRPr="00334BE4" w14:paraId="70CAF975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6C89BEF6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48,952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514834F2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48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246</w:t>
            </w:r>
          </w:p>
        </w:tc>
      </w:tr>
      <w:tr w:rsidR="00060F3D" w:rsidRPr="00334BE4" w14:paraId="7EE81B5B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4D75" w14:textId="7B6FD9D3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14,405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9223" w14:textId="34E7FDD1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268</w:t>
            </w:r>
          </w:p>
        </w:tc>
      </w:tr>
      <w:tr w:rsidR="00060F3D" w:rsidRPr="00334BE4" w14:paraId="3E67C3DA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0D047A9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63,357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5281D2EC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64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514</w:t>
            </w:r>
          </w:p>
        </w:tc>
      </w:tr>
      <w:tr w:rsidR="00060F3D" w:rsidRPr="00334BE4" w14:paraId="466EAC16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77777777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F3D" w:rsidRPr="00334BE4" w14:paraId="41806923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7FE01EA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7,258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4D9E2190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034</w:t>
            </w:r>
          </w:p>
        </w:tc>
      </w:tr>
      <w:tr w:rsidR="00060F3D" w:rsidRPr="00334BE4" w14:paraId="0AA99CF2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54054CDA" w:rsidR="00060F3D" w:rsidRPr="00060F3D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70,615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4DA3DBB9" w:rsidR="00060F3D" w:rsidRPr="00334BE4" w:rsidRDefault="00060F3D" w:rsidP="0006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68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548</w:t>
            </w:r>
          </w:p>
        </w:tc>
      </w:tr>
    </w:tbl>
    <w:p w14:paraId="27F6A856" w14:textId="77777777" w:rsidR="00667C73" w:rsidRPr="00334BE4" w:rsidRDefault="00667C73" w:rsidP="00C84D8B">
      <w:pPr>
        <w:rPr>
          <w:rFonts w:ascii="Angsana New" w:hAnsi="Angsana New"/>
          <w:sz w:val="30"/>
          <w:szCs w:val="30"/>
          <w:cs/>
        </w:rPr>
      </w:pPr>
    </w:p>
    <w:p w14:paraId="3CA4BC77" w14:textId="77777777" w:rsidR="00667C73" w:rsidRPr="00334BE4" w:rsidRDefault="0066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34BE4">
        <w:rPr>
          <w:rFonts w:ascii="Angsana New" w:hAnsi="Angsana New" w:hint="cs"/>
          <w:sz w:val="30"/>
          <w:szCs w:val="30"/>
          <w:cs/>
        </w:rPr>
        <w:br w:type="page"/>
      </w:r>
    </w:p>
    <w:p w14:paraId="3D4A9A12" w14:textId="77777777" w:rsidR="00667C73" w:rsidRPr="00334BE4" w:rsidRDefault="00667C73" w:rsidP="003718A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334BE4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667C73" w:rsidRPr="00334BE4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4627AB8D" w:rsidR="00667C73" w:rsidRPr="00334BE4" w:rsidRDefault="003F49D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857EC"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3B5DAC30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667C73" w:rsidRPr="00334BE4" w:rsidRDefault="00667C73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334BE4" w14:paraId="6132992A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B2707CB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34B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334BE4" w14:paraId="6E68B224" w14:textId="77777777" w:rsidTr="007F0105">
        <w:tc>
          <w:tcPr>
            <w:tcW w:w="5220" w:type="dxa"/>
            <w:vAlign w:val="bottom"/>
          </w:tcPr>
          <w:p w14:paraId="6D2AC4CF" w14:textId="5B722F19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="00E648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CCD3043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334BE4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334BE4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9D3" w:rsidRPr="00334BE4" w14:paraId="338B4E20" w14:textId="77777777" w:rsidTr="007F0105">
        <w:tc>
          <w:tcPr>
            <w:tcW w:w="5220" w:type="dxa"/>
          </w:tcPr>
          <w:p w14:paraId="4187035E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73990363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3EFCA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2F7EB" w14:textId="3403810D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857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DDBC8D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74051" w14:textId="6DBF8169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3F49D3" w:rsidRPr="00334BE4" w14:paraId="7F8F59EE" w14:textId="77777777" w:rsidTr="007F0105">
        <w:tc>
          <w:tcPr>
            <w:tcW w:w="5220" w:type="dxa"/>
          </w:tcPr>
          <w:p w14:paraId="0240EE48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001ECAB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10B8E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5103E" w14:textId="0564D926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</w:t>
            </w:r>
            <w:r w:rsidR="004F282B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63CCE334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52313" w14:textId="351EF4CF" w:rsidR="003F49D3" w:rsidRPr="00334BE4" w:rsidRDefault="004F282B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F49D3" w:rsidRPr="00334BE4" w14:paraId="49D03820" w14:textId="77777777" w:rsidTr="007F0105">
        <w:tc>
          <w:tcPr>
            <w:tcW w:w="5220" w:type="dxa"/>
          </w:tcPr>
          <w:p w14:paraId="3979EAFC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15389234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D8166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69FBD9" w14:textId="0CE6A9BF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9</w:t>
            </w:r>
            <w:r w:rsidR="004F282B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AEF8CD9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B3295" w14:textId="752A6830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</w:tr>
      <w:tr w:rsidR="004F282B" w:rsidRPr="00334BE4" w14:paraId="0897D4DE" w14:textId="77777777" w:rsidTr="007F0105">
        <w:tc>
          <w:tcPr>
            <w:tcW w:w="5220" w:type="dxa"/>
          </w:tcPr>
          <w:p w14:paraId="5405EDBA" w14:textId="77777777" w:rsidR="004F282B" w:rsidRPr="00334BE4" w:rsidRDefault="004F282B" w:rsidP="004F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027DEB11" w14:textId="77777777" w:rsidR="004F282B" w:rsidRPr="00334BE4" w:rsidRDefault="004F282B" w:rsidP="004F2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8D45" w14:textId="77777777" w:rsidR="004F282B" w:rsidRPr="00334BE4" w:rsidRDefault="004F282B" w:rsidP="004F28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B5C58" w14:textId="52FA3876" w:rsidR="004F282B" w:rsidRPr="00334BE4" w:rsidRDefault="00D857EC" w:rsidP="004F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4A2895D" w14:textId="77777777" w:rsidR="004F282B" w:rsidRPr="00334BE4" w:rsidRDefault="004F282B" w:rsidP="004F282B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C961E" w14:textId="1E47EA71" w:rsidR="004F282B" w:rsidRPr="00334BE4" w:rsidRDefault="004F282B" w:rsidP="004F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="00D857EC" w:rsidRPr="00D857EC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3F49D3" w:rsidRPr="00334BE4" w14:paraId="38A13AD5" w14:textId="77777777" w:rsidTr="00E56A40">
        <w:tc>
          <w:tcPr>
            <w:tcW w:w="5220" w:type="dxa"/>
          </w:tcPr>
          <w:p w14:paraId="43CE0591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51B85900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B4039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A1C7" w14:textId="7D76B7E3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331A0551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4ACCD8" w14:textId="6D6AC8E2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</w:tr>
      <w:tr w:rsidR="003F49D3" w:rsidRPr="00334BE4" w14:paraId="65DECF1B" w14:textId="77777777" w:rsidTr="00E56A40">
        <w:tc>
          <w:tcPr>
            <w:tcW w:w="5220" w:type="dxa"/>
          </w:tcPr>
          <w:p w14:paraId="1C5AD858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642A6F13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41434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7E2BD" w14:textId="55ED113C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798229F3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03F73" w14:textId="1C89D2EF" w:rsidR="003F49D3" w:rsidRPr="00334BE4" w:rsidRDefault="004F282B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F49D3" w:rsidRPr="00334BE4" w14:paraId="31071CF8" w14:textId="77777777" w:rsidTr="007F0105">
        <w:tc>
          <w:tcPr>
            <w:tcW w:w="5220" w:type="dxa"/>
          </w:tcPr>
          <w:p w14:paraId="2FBC1EB8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3F49D3" w:rsidRPr="00334BE4" w:rsidRDefault="003F49D3" w:rsidP="003F49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525FBBBA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4F282B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49</w:t>
            </w:r>
            <w:r w:rsidRPr="00D857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735D1C" w14:textId="77777777" w:rsidR="003F49D3" w:rsidRPr="00334BE4" w:rsidRDefault="003F49D3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5F42A9A1" w:rsidR="003F49D3" w:rsidRPr="00334BE4" w:rsidRDefault="00D857EC" w:rsidP="003F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106</w:t>
            </w:r>
          </w:p>
        </w:tc>
      </w:tr>
    </w:tbl>
    <w:p w14:paraId="78EF23F1" w14:textId="77777777" w:rsidR="00667C73" w:rsidRPr="00334BE4" w:rsidRDefault="00667C73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D49D290" w14:textId="78FEA0F7" w:rsidR="00667C73" w:rsidRPr="00334BE4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334BE4">
        <w:rPr>
          <w:rFonts w:ascii="Angsana New" w:hAnsi="Angsana New" w:cs="Angsana New" w:hint="cs"/>
          <w:b/>
          <w:bCs/>
          <w:i/>
          <w:iCs/>
          <w:cs/>
          <w:lang w:val="en-US"/>
        </w:rPr>
        <w:t>อื่น</w:t>
      </w:r>
      <w:r w:rsidR="00E64890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334BE4">
        <w:rPr>
          <w:rFonts w:ascii="Angsana New" w:hAnsi="Angsana New" w:cs="Angsana New" w:hint="cs"/>
          <w:b/>
          <w:bCs/>
          <w:i/>
          <w:iCs/>
          <w:cs/>
          <w:lang w:val="en-US"/>
        </w:rPr>
        <w:t>ๆ</w:t>
      </w:r>
    </w:p>
    <w:p w14:paraId="041FA8A5" w14:textId="77777777" w:rsidR="00667C73" w:rsidRPr="00334BE4" w:rsidRDefault="00667C73" w:rsidP="00AA3C1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4D957C9C" w14:textId="55566004" w:rsidR="00667C73" w:rsidRPr="00334BE4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cs/>
          <w:lang w:val="en-US"/>
        </w:rPr>
      </w:pPr>
      <w:r w:rsidRPr="00334BE4">
        <w:rPr>
          <w:rFonts w:ascii="Angsana New" w:hAnsi="Angsana New" w:cs="Angsana New" w:hint="cs"/>
          <w:cs/>
        </w:rPr>
        <w:t xml:space="preserve">ณ วันที่ </w:t>
      </w:r>
      <w:r w:rsidR="00D857EC" w:rsidRPr="00D857EC">
        <w:rPr>
          <w:rFonts w:ascii="Angsana New" w:hAnsi="Angsana New" w:cs="Angsana New" w:hint="cs"/>
          <w:lang w:val="en-US"/>
        </w:rPr>
        <w:t>31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291A13" w:rsidRPr="00334BE4">
        <w:rPr>
          <w:rFonts w:ascii="Angsana New" w:hAnsi="Angsana New" w:cs="Angsana New" w:hint="cs"/>
          <w:cs/>
          <w:lang w:val="en-US"/>
        </w:rPr>
        <w:t>มีนาคม</w:t>
      </w:r>
      <w:r w:rsidRPr="00334BE4">
        <w:rPr>
          <w:rFonts w:ascii="Angsana New" w:hAnsi="Angsana New" w:cs="Angsana New" w:hint="cs"/>
          <w:cs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lang w:val="en-US"/>
        </w:rPr>
        <w:t>2567</w:t>
      </w:r>
    </w:p>
    <w:p w14:paraId="7ADA4F20" w14:textId="77777777" w:rsidR="00667C73" w:rsidRPr="00334BE4" w:rsidRDefault="00667C73" w:rsidP="00CB1BF1">
      <w:pPr>
        <w:pStyle w:val="a"/>
        <w:ind w:left="1080" w:hanging="540"/>
        <w:jc w:val="thaiDistribute"/>
        <w:rPr>
          <w:rFonts w:ascii="Angsana New" w:hAnsi="Angsana New" w:cs="Angsana New"/>
          <w:cs/>
          <w:lang w:val="en-US"/>
        </w:rPr>
      </w:pPr>
    </w:p>
    <w:p w14:paraId="241A7264" w14:textId="651D843A" w:rsidR="00667C73" w:rsidRPr="00334BE4" w:rsidRDefault="00667C73" w:rsidP="0085211C">
      <w:pPr>
        <w:pStyle w:val="a"/>
        <w:numPr>
          <w:ilvl w:val="0"/>
          <w:numId w:val="17"/>
        </w:numPr>
        <w:jc w:val="thaiDistribute"/>
        <w:rPr>
          <w:rFonts w:ascii="Angsana New" w:hAnsi="Angsana New" w:cs="Angsana New"/>
          <w:lang w:val="en-US"/>
        </w:rPr>
      </w:pPr>
      <w:r w:rsidRPr="00334BE4">
        <w:rPr>
          <w:rFonts w:ascii="Angsana New" w:hAnsi="Angsana New" w:cs="Angsana New" w:hint="cs"/>
          <w:cs/>
        </w:rPr>
        <w:t>กลุ่มบริษัท</w:t>
      </w:r>
      <w:r w:rsidRPr="00334BE4">
        <w:rPr>
          <w:rFonts w:ascii="Angsana New" w:hAnsi="Angsana New" w:cs="Angsana New" w:hint="cs"/>
          <w:cs/>
          <w:lang w:val="en-US"/>
        </w:rPr>
        <w:t>มีภาระผูกพันต่อสถาบันการเงิน</w:t>
      </w:r>
      <w:r w:rsidRPr="00334BE4">
        <w:rPr>
          <w:rFonts w:ascii="Angsana New" w:hAnsi="Angsana New" w:cs="Angsana New" w:hint="cs"/>
          <w:cs/>
        </w:rPr>
        <w:t>จากการที่สถาบันการเงินในประเทศหลายแห่งออกหนังสือค้ำประกัน</w:t>
      </w:r>
      <w:r w:rsidRPr="00334BE4">
        <w:rPr>
          <w:rFonts w:ascii="Angsana New" w:hAnsi="Angsana New" w:cs="Angsana New" w:hint="cs"/>
          <w:cs/>
          <w:lang w:val="en-US"/>
        </w:rPr>
        <w:t>ให้แก่กลุ่มบริษัท</w:t>
      </w:r>
      <w:r w:rsidRPr="00334BE4">
        <w:rPr>
          <w:rFonts w:ascii="Angsana New" w:hAnsi="Angsana New" w:cs="Angsana New" w:hint="cs"/>
          <w:cs/>
        </w:rPr>
        <w:t xml:space="preserve">เป็นจำนวนเงินรวม </w:t>
      </w:r>
      <w:r w:rsidR="00D857EC" w:rsidRPr="00D857EC">
        <w:rPr>
          <w:rFonts w:ascii="Angsana New" w:hAnsi="Angsana New" w:cs="Angsana New" w:hint="cs"/>
          <w:lang w:val="en-US"/>
        </w:rPr>
        <w:t>7</w:t>
      </w:r>
      <w:r w:rsidR="00915721" w:rsidRPr="00334BE4">
        <w:rPr>
          <w:rFonts w:ascii="Angsana New" w:hAnsi="Angsana New" w:cs="Angsana New" w:hint="cs"/>
          <w:lang w:val="en-US"/>
        </w:rPr>
        <w:t>,</w:t>
      </w:r>
      <w:r w:rsidR="00D857EC" w:rsidRPr="00D857EC">
        <w:rPr>
          <w:rFonts w:ascii="Angsana New" w:hAnsi="Angsana New" w:cs="Angsana New" w:hint="cs"/>
          <w:lang w:val="en-US"/>
        </w:rPr>
        <w:t>954</w:t>
      </w:r>
      <w:r w:rsidR="00915721"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</w:rPr>
        <w:t>ล้านบาท</w:t>
      </w:r>
    </w:p>
    <w:p w14:paraId="25A3323B" w14:textId="77777777" w:rsidR="00667C73" w:rsidRPr="00334BE4" w:rsidRDefault="00667C73" w:rsidP="00D83E3F">
      <w:pPr>
        <w:pStyle w:val="a"/>
        <w:ind w:left="1080" w:hanging="540"/>
        <w:jc w:val="thaiDistribute"/>
        <w:rPr>
          <w:rFonts w:ascii="Angsana New" w:hAnsi="Angsana New" w:cs="Angsana New"/>
          <w:lang w:val="en-US"/>
        </w:rPr>
      </w:pPr>
    </w:p>
    <w:p w14:paraId="00CADB5A" w14:textId="2DC23E8E" w:rsidR="00667C73" w:rsidRPr="00334BE4" w:rsidRDefault="00667C73" w:rsidP="0085211C">
      <w:pPr>
        <w:pStyle w:val="a"/>
        <w:numPr>
          <w:ilvl w:val="0"/>
          <w:numId w:val="17"/>
        </w:numPr>
        <w:jc w:val="thaiDistribute"/>
        <w:rPr>
          <w:rFonts w:ascii="Angsana New" w:hAnsi="Angsana New" w:cs="Angsana New"/>
          <w:lang w:val="en-US"/>
        </w:rPr>
      </w:pPr>
      <w:r w:rsidRPr="00334BE4">
        <w:rPr>
          <w:rFonts w:ascii="Angsana New" w:hAnsi="Angsana New" w:cs="Angsana New" w:hint="cs"/>
          <w:cs/>
          <w:lang w:val="en-US"/>
        </w:rPr>
        <w:t>บริษัท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lang w:val="en-US"/>
        </w:rPr>
        <w:t>4</w:t>
      </w:r>
      <w:r w:rsidR="0071020A" w:rsidRPr="00334BE4">
        <w:rPr>
          <w:rFonts w:ascii="Angsana New" w:hAnsi="Angsana New" w:cs="Angsana New" w:hint="cs"/>
          <w:lang w:val="en-US"/>
        </w:rPr>
        <w:t>,</w:t>
      </w:r>
      <w:r w:rsidR="00D857EC" w:rsidRPr="00D857EC">
        <w:rPr>
          <w:rFonts w:ascii="Angsana New" w:hAnsi="Angsana New" w:cs="Angsana New" w:hint="cs"/>
          <w:lang w:val="en-US"/>
        </w:rPr>
        <w:t>965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ล้านบาท วงเงินเบิกเกินบัญชีจำนวนรวม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lang w:val="en-US"/>
        </w:rPr>
        <w:t>110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/>
          <w:lang w:val="en-US"/>
        </w:rPr>
        <w:t>9</w:t>
      </w:r>
      <w:r w:rsidR="005639EE">
        <w:rPr>
          <w:rFonts w:ascii="Angsana New" w:hAnsi="Angsana New" w:cs="Angsana New"/>
          <w:lang w:val="en-US"/>
        </w:rPr>
        <w:t>,</w:t>
      </w:r>
      <w:r w:rsidR="00D857EC" w:rsidRPr="00D857EC">
        <w:rPr>
          <w:rFonts w:ascii="Angsana New" w:hAnsi="Angsana New" w:cs="Angsana New"/>
          <w:lang w:val="en-US"/>
        </w:rPr>
        <w:t>482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ล้านบาท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วงเงินตั๋วสัญญาใช้เงินจำนวน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/>
          <w:lang w:val="en-US"/>
        </w:rPr>
        <w:t>6</w:t>
      </w:r>
      <w:r w:rsidR="005639EE">
        <w:rPr>
          <w:rFonts w:ascii="Angsana New" w:hAnsi="Angsana New" w:cs="Angsana New"/>
          <w:lang w:val="en-US"/>
        </w:rPr>
        <w:t>,</w:t>
      </w:r>
      <w:r w:rsidR="00D857EC" w:rsidRPr="00D857EC">
        <w:rPr>
          <w:rFonts w:ascii="Angsana New" w:hAnsi="Angsana New" w:cs="Angsana New"/>
          <w:lang w:val="en-US"/>
        </w:rPr>
        <w:t>083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ล้านบาท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>และวงเงินสินเชื่ออื่นจำนวน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/>
          <w:lang w:val="en-US"/>
        </w:rPr>
        <w:t>640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334BE4">
        <w:rPr>
          <w:rFonts w:ascii="Angsana New" w:hAnsi="Angsana New" w:cs="Angsana New" w:hint="cs"/>
          <w:cs/>
        </w:rPr>
        <w:t>ของบริษัทย่อยแห่งอื่น</w:t>
      </w:r>
      <w:r w:rsidR="0021722C">
        <w:rPr>
          <w:rFonts w:ascii="Angsana New" w:hAnsi="Angsana New" w:cs="Angsana New" w:hint="cs"/>
          <w:cs/>
        </w:rPr>
        <w:t xml:space="preserve"> </w:t>
      </w:r>
      <w:r w:rsidRPr="00334BE4">
        <w:rPr>
          <w:rFonts w:ascii="Angsana New" w:hAnsi="Angsana New" w:cs="Angsana New" w:hint="cs"/>
          <w:cs/>
        </w:rPr>
        <w:t xml:space="preserve">ๆ </w:t>
      </w:r>
      <w:r w:rsidRPr="00334BE4">
        <w:rPr>
          <w:rFonts w:ascii="Angsana New" w:hAnsi="Angsana New" w:cs="Angsana New" w:hint="cs"/>
          <w:cs/>
          <w:lang w:val="en-US"/>
        </w:rPr>
        <w:t>ในกลุ่มบริษัทเดียวกัน</w:t>
      </w:r>
    </w:p>
    <w:p w14:paraId="014DBDFA" w14:textId="77777777" w:rsidR="00667C73" w:rsidRPr="00334BE4" w:rsidRDefault="00667C73" w:rsidP="001C6DB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660E1A3B" w14:textId="77777777" w:rsidR="008B388C" w:rsidRPr="00334BE4" w:rsidRDefault="008B3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34BE4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1E7DCEBB" w14:textId="67453BA5" w:rsidR="00667C73" w:rsidRPr="00334BE4" w:rsidRDefault="00667C73" w:rsidP="008D2DA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334BE4">
        <w:rPr>
          <w:rFonts w:ascii="Angsana New" w:hAnsi="Angsana New" w:cs="Angsana New" w:hint="cs"/>
          <w:b/>
          <w:bCs/>
          <w:cs/>
        </w:rPr>
        <w:lastRenderedPageBreak/>
        <w:t>หนี้สินที่อาจเกิดขึ้น</w:t>
      </w:r>
    </w:p>
    <w:p w14:paraId="5B708FAB" w14:textId="77777777" w:rsidR="00667C73" w:rsidRPr="00A51B60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0844795D" w14:textId="1046D83D" w:rsidR="00667C73" w:rsidRPr="00334BE4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  <w:r w:rsidRPr="00334BE4">
        <w:rPr>
          <w:rFonts w:ascii="Angsana New" w:hAnsi="Angsana New" w:cs="Angsana New" w:hint="cs"/>
          <w:cs/>
        </w:rPr>
        <w:t xml:space="preserve">ณ วันที่ </w:t>
      </w:r>
      <w:r w:rsidR="00D857EC" w:rsidRPr="00D857EC">
        <w:rPr>
          <w:rFonts w:ascii="Angsana New" w:hAnsi="Angsana New" w:cs="Angsana New" w:hint="cs"/>
          <w:lang w:val="en-US"/>
        </w:rPr>
        <w:t>31</w:t>
      </w:r>
      <w:r w:rsidR="00DF1E88" w:rsidRPr="00334BE4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D857EC" w:rsidRPr="00D857EC">
        <w:rPr>
          <w:rFonts w:ascii="Angsana New" w:hAnsi="Angsana New" w:cs="Angsana New" w:hint="cs"/>
          <w:lang w:val="en-US"/>
        </w:rPr>
        <w:t>2567</w:t>
      </w:r>
      <w:r w:rsidR="00DF1E88" w:rsidRPr="00334BE4">
        <w:rPr>
          <w:rFonts w:ascii="Angsana New" w:hAnsi="Angsana New" w:cs="Angsana New" w:hint="cs"/>
          <w:cs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</w:t>
      </w:r>
      <w:r w:rsidRPr="00334BE4">
        <w:rPr>
          <w:rFonts w:ascii="Angsana New" w:hAnsi="Angsana New" w:cs="Angsana New" w:hint="cs"/>
          <w:cs/>
        </w:rPr>
        <w:br/>
        <w:t>ต่าง</w:t>
      </w:r>
      <w:r w:rsidR="00E64890">
        <w:rPr>
          <w:rFonts w:ascii="Angsana New" w:hAnsi="Angsana New" w:cs="Angsana New" w:hint="cs"/>
          <w:cs/>
        </w:rPr>
        <w:t xml:space="preserve"> </w:t>
      </w:r>
      <w:r w:rsidRPr="00334BE4">
        <w:rPr>
          <w:rFonts w:ascii="Angsana New" w:hAnsi="Angsana New" w:cs="Angsana New" w:hint="cs"/>
          <w:cs/>
        </w:rPr>
        <w:t>ๆ จากการผิดสัญญา การเรียกร้องค่าเสียหายและอื่น</w:t>
      </w:r>
      <w:r w:rsidR="00E64890">
        <w:rPr>
          <w:rFonts w:ascii="Angsana New" w:hAnsi="Angsana New" w:cs="Angsana New" w:hint="cs"/>
          <w:cs/>
        </w:rPr>
        <w:t xml:space="preserve"> </w:t>
      </w:r>
      <w:r w:rsidRPr="00334BE4">
        <w:rPr>
          <w:rFonts w:ascii="Angsana New" w:hAnsi="Angsana New" w:cs="Angsana New" w:hint="cs"/>
          <w:cs/>
        </w:rPr>
        <w:t xml:space="preserve">ๆ โดยมีทุนทรัพย์ที่ฟ้องร้องและอาจเรียกได้เป็นจำนวนเงิน </w:t>
      </w:r>
      <w:r w:rsidR="00D857EC" w:rsidRPr="00D857EC">
        <w:rPr>
          <w:rFonts w:ascii="Angsana New" w:hAnsi="Angsana New" w:cs="Angsana New" w:hint="cs"/>
          <w:lang w:val="en-US"/>
        </w:rPr>
        <w:t>1</w:t>
      </w:r>
      <w:r w:rsidR="00CB2984" w:rsidRPr="00334BE4">
        <w:rPr>
          <w:rFonts w:ascii="Angsana New" w:hAnsi="Angsana New" w:cs="Angsana New" w:hint="cs"/>
          <w:lang w:val="en-US"/>
        </w:rPr>
        <w:t>,</w:t>
      </w:r>
      <w:r w:rsidR="00D857EC" w:rsidRPr="00D857EC">
        <w:rPr>
          <w:rFonts w:ascii="Angsana New" w:hAnsi="Angsana New" w:cs="Angsana New" w:hint="cs"/>
          <w:lang w:val="en-US"/>
        </w:rPr>
        <w:t>111</w:t>
      </w:r>
      <w:r w:rsidRPr="00334BE4">
        <w:rPr>
          <w:rFonts w:ascii="Angsana New" w:hAnsi="Angsana New" w:cs="Angsana New" w:hint="cs"/>
          <w:cs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</w:rPr>
        <w:t xml:space="preserve">ล้านบาท </w:t>
      </w:r>
      <w:r w:rsidRPr="00334BE4">
        <w:rPr>
          <w:rFonts w:ascii="Angsana New" w:hAnsi="Angsana New" w:cs="Angsana New" w:hint="cs"/>
          <w:i/>
          <w:iCs/>
          <w:cs/>
        </w:rPr>
        <w:t>(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31</w:t>
      </w:r>
      <w:r w:rsidRPr="00334BE4">
        <w:rPr>
          <w:rFonts w:ascii="Angsana New" w:hAnsi="Angsana New" w:cs="Angsana New" w:hint="cs"/>
          <w:i/>
          <w:iCs/>
          <w:cs/>
        </w:rPr>
        <w:t xml:space="preserve"> ธันวาคม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  <w:cs/>
        </w:rPr>
        <w:t xml:space="preserve">: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1</w:t>
      </w:r>
      <w:r w:rsidRPr="00334BE4">
        <w:rPr>
          <w:rFonts w:ascii="Angsana New" w:hAnsi="Angsana New" w:cs="Angsana New" w:hint="cs"/>
          <w:i/>
          <w:iCs/>
          <w:cs/>
        </w:rPr>
        <w:t>,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117</w:t>
      </w:r>
      <w:r w:rsidRPr="00334BE4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334BE4">
        <w:rPr>
          <w:rFonts w:ascii="Angsana New" w:hAnsi="Angsana New" w:cs="Angsana New" w:hint="cs"/>
          <w:cs/>
        </w:rPr>
        <w:t xml:space="preserve"> ขณะนี้คดีอยู่ในระหว่างการไต่สวนของศาล อย่างไรก็ตาม </w:t>
      </w:r>
      <w:r w:rsidRPr="00334BE4">
        <w:rPr>
          <w:rFonts w:ascii="Angsana New" w:hAnsi="Angsana New" w:cs="Angsana New" w:hint="cs"/>
          <w:cs/>
        </w:rPr>
        <w:br/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="00D857EC" w:rsidRPr="00D857EC">
        <w:rPr>
          <w:rFonts w:ascii="Angsana New" w:hAnsi="Angsana New" w:cs="Angsana New" w:hint="cs"/>
          <w:lang w:val="en-US"/>
        </w:rPr>
        <w:t>49</w:t>
      </w:r>
      <w:r w:rsidRPr="00334BE4">
        <w:rPr>
          <w:rFonts w:ascii="Angsana New" w:hAnsi="Angsana New" w:cs="Angsana New" w:hint="cs"/>
          <w:lang w:val="en-US"/>
        </w:rPr>
        <w:t xml:space="preserve"> </w:t>
      </w:r>
      <w:r w:rsidRPr="00334BE4">
        <w:rPr>
          <w:rFonts w:ascii="Angsana New" w:hAnsi="Angsana New" w:cs="Angsana New" w:hint="cs"/>
          <w:cs/>
        </w:rPr>
        <w:t>ล้านบาท</w:t>
      </w:r>
      <w:r w:rsidRPr="00334BE4">
        <w:rPr>
          <w:rFonts w:ascii="Angsana New" w:hAnsi="Angsana New" w:cs="Angsana New" w:hint="cs"/>
          <w:i/>
          <w:iCs/>
          <w:cs/>
        </w:rPr>
        <w:t xml:space="preserve"> (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31</w:t>
      </w:r>
      <w:r w:rsidRPr="00334BE4">
        <w:rPr>
          <w:rFonts w:ascii="Angsana New" w:hAnsi="Angsana New" w:cs="Angsana New" w:hint="cs"/>
          <w:i/>
          <w:iCs/>
          <w:cs/>
        </w:rPr>
        <w:t xml:space="preserve"> ธันวาคม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2566</w:t>
      </w:r>
      <w:r w:rsidRPr="00334BE4">
        <w:rPr>
          <w:rFonts w:ascii="Angsana New" w:hAnsi="Angsana New" w:cs="Angsana New" w:hint="cs"/>
          <w:i/>
          <w:iCs/>
          <w:cs/>
        </w:rPr>
        <w:t xml:space="preserve">: </w:t>
      </w:r>
      <w:r w:rsidR="00D857EC" w:rsidRPr="00D857EC">
        <w:rPr>
          <w:rFonts w:ascii="Angsana New" w:hAnsi="Angsana New" w:cs="Angsana New" w:hint="cs"/>
          <w:i/>
          <w:iCs/>
          <w:lang w:val="en-US"/>
        </w:rPr>
        <w:t>54</w:t>
      </w:r>
      <w:r w:rsidRPr="00334BE4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334BE4">
        <w:rPr>
          <w:rFonts w:ascii="Angsana New" w:hAnsi="Angsana New" w:cs="Angsana New" w:hint="cs"/>
          <w:cs/>
        </w:rPr>
        <w:t xml:space="preserve"> ไว้ใน</w:t>
      </w:r>
      <w:r w:rsidR="00A465AD" w:rsidRPr="00334BE4">
        <w:rPr>
          <w:rFonts w:ascii="Angsana New" w:hAnsi="Angsana New" w:cs="Angsana New" w:hint="cs"/>
          <w:cs/>
        </w:rPr>
        <w:t>งบฐานะการเงิน</w:t>
      </w:r>
      <w:r w:rsidRPr="00334BE4">
        <w:rPr>
          <w:rFonts w:ascii="Angsana New" w:hAnsi="Angsana New" w:cs="Angsana New" w:hint="cs"/>
          <w:cs/>
        </w:rPr>
        <w:t>รวม</w:t>
      </w:r>
    </w:p>
    <w:p w14:paraId="45F0A5AC" w14:textId="77777777" w:rsidR="00667C73" w:rsidRPr="00A51B60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</w:p>
    <w:p w14:paraId="3C109CDD" w14:textId="77777777" w:rsidR="00667C73" w:rsidRPr="00334BE4" w:rsidRDefault="00667C73" w:rsidP="008D2DAC">
      <w:pPr>
        <w:pStyle w:val="a"/>
        <w:numPr>
          <w:ilvl w:val="0"/>
          <w:numId w:val="20"/>
        </w:numPr>
        <w:tabs>
          <w:tab w:val="left" w:pos="540"/>
        </w:tabs>
        <w:ind w:left="630" w:hanging="630"/>
        <w:jc w:val="thaiDistribute"/>
        <w:rPr>
          <w:rFonts w:ascii="Angsana New" w:hAnsi="Angsana New" w:cs="Angsana New"/>
          <w:b/>
          <w:bCs/>
        </w:rPr>
      </w:pPr>
      <w:r w:rsidRPr="00334BE4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645E9AE8" w14:textId="77777777" w:rsidR="00667C73" w:rsidRPr="00A51B60" w:rsidRDefault="00667C73" w:rsidP="004727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</w:p>
    <w:p w14:paraId="1B5A2973" w14:textId="3A7908F4" w:rsidR="00667C73" w:rsidRPr="00D857EC" w:rsidRDefault="005639EE" w:rsidP="00D06402">
      <w:pPr>
        <w:pStyle w:val="a"/>
        <w:numPr>
          <w:ilvl w:val="0"/>
          <w:numId w:val="39"/>
        </w:numPr>
        <w:tabs>
          <w:tab w:val="clear" w:pos="1080"/>
          <w:tab w:val="left" w:pos="720"/>
          <w:tab w:val="left" w:pos="1260"/>
        </w:tabs>
        <w:ind w:hanging="720"/>
        <w:jc w:val="thaiDistribute"/>
        <w:rPr>
          <w:rFonts w:ascii="Angsana New" w:hAnsi="Angsana New" w:cs="Angsana New"/>
        </w:rPr>
      </w:pPr>
      <w:r w:rsidRPr="00D857EC">
        <w:rPr>
          <w:rFonts w:ascii="Angsana New" w:hAnsi="Angsana New" w:cs="Angsana New"/>
          <w:cs/>
        </w:rPr>
        <w:t xml:space="preserve">ในการประชุมคณะกรรมการของบริษัท โรงพยาบาลวิมุต โฮลดิ้ง จำกัด ซึ่งเป็นบริษัทย่อยทางตรงของบริษัท เมื่อวันที่ </w:t>
      </w:r>
      <w:r w:rsidR="00D857EC" w:rsidRPr="00D857EC">
        <w:rPr>
          <w:rFonts w:ascii="Angsana New" w:hAnsi="Angsana New" w:cs="Angsana New"/>
          <w:lang w:val="en-US"/>
        </w:rPr>
        <w:t>12</w:t>
      </w:r>
      <w:r w:rsidRPr="00D857EC">
        <w:rPr>
          <w:rFonts w:ascii="Angsana New" w:hAnsi="Angsana New" w:cs="Angsana New"/>
          <w:cs/>
        </w:rPr>
        <w:t xml:space="preserve"> ตุลาคม </w:t>
      </w:r>
      <w:r w:rsidR="00D857EC" w:rsidRPr="00D857EC">
        <w:rPr>
          <w:rFonts w:ascii="Angsana New" w:hAnsi="Angsana New" w:cs="Angsana New"/>
          <w:lang w:val="en-US"/>
        </w:rPr>
        <w:t>2566</w:t>
      </w:r>
      <w:r w:rsidRPr="00D857EC">
        <w:rPr>
          <w:rFonts w:ascii="Angsana New" w:hAnsi="Angsana New" w:cs="Angsana New"/>
          <w:cs/>
        </w:rPr>
        <w:t xml:space="preserve"> คณะกรรมการบริษัทมีมติอนุมัติให้บริษัท จัดตั้งบริษัท วิมุต พร็อพเพอร์ตี้ ทองหล่อ จำกัด และบริษัท ไทยออร์โธปิดิกส์ จำกัด ซึ่งทั้งสองบริษัทเป็นบริษัทจำกัดที่จดทะเบียนในประเทศไทย ในอัตราร้อยละ </w:t>
      </w:r>
      <w:r w:rsidR="00D857EC" w:rsidRPr="00D857EC">
        <w:rPr>
          <w:rFonts w:ascii="Angsana New" w:hAnsi="Angsana New" w:cs="Angsana New"/>
          <w:lang w:val="en-US"/>
        </w:rPr>
        <w:t>100</w:t>
      </w:r>
      <w:r w:rsidRPr="00D857EC">
        <w:rPr>
          <w:rFonts w:ascii="Angsana New" w:hAnsi="Angsana New" w:cs="Angsana New"/>
          <w:cs/>
        </w:rPr>
        <w:t xml:space="preserve"> ของทุนจดทะเบียน เป็นจำนวนเงิน </w:t>
      </w:r>
      <w:r w:rsidR="00D857EC" w:rsidRPr="00D857EC">
        <w:rPr>
          <w:rFonts w:ascii="Angsana New" w:hAnsi="Angsana New" w:cs="Angsana New"/>
          <w:lang w:val="en-US"/>
        </w:rPr>
        <w:t>1</w:t>
      </w:r>
      <w:r w:rsidRPr="00D857EC">
        <w:rPr>
          <w:rFonts w:ascii="Angsana New" w:hAnsi="Angsana New" w:cs="Angsana New"/>
          <w:cs/>
        </w:rPr>
        <w:t xml:space="preserve"> ล้านบาท และ </w:t>
      </w:r>
      <w:r w:rsidR="00D857EC" w:rsidRPr="00D857EC">
        <w:rPr>
          <w:rFonts w:ascii="Angsana New" w:hAnsi="Angsana New" w:cs="Angsana New"/>
          <w:lang w:val="en-US"/>
        </w:rPr>
        <w:t>0</w:t>
      </w:r>
      <w:r w:rsidRPr="00D857EC">
        <w:rPr>
          <w:rFonts w:ascii="Angsana New" w:hAnsi="Angsana New" w:cs="Angsana New"/>
          <w:cs/>
        </w:rPr>
        <w:t>.</w:t>
      </w:r>
      <w:r w:rsidR="00D857EC" w:rsidRPr="00D857EC">
        <w:rPr>
          <w:rFonts w:ascii="Angsana New" w:hAnsi="Angsana New" w:cs="Angsana New"/>
          <w:lang w:val="en-US"/>
        </w:rPr>
        <w:t>1</w:t>
      </w:r>
      <w:r w:rsidRPr="00D857EC">
        <w:rPr>
          <w:rFonts w:ascii="Angsana New" w:hAnsi="Angsana New" w:cs="Angsana New"/>
          <w:cs/>
        </w:rPr>
        <w:t xml:space="preserve"> ล้านบาท ตามลำดับ โดยทั้งสองบริษัทได้จดทะเบียนจัดตั้งบริษัทกับกระทรวงพาณิชย์แล้วเมื่อวันที่ </w:t>
      </w:r>
      <w:r w:rsidR="00D857EC" w:rsidRPr="00D857EC">
        <w:rPr>
          <w:rFonts w:ascii="Angsana New" w:hAnsi="Angsana New" w:cs="Angsana New"/>
          <w:lang w:val="en-US"/>
        </w:rPr>
        <w:t>1</w:t>
      </w:r>
      <w:r w:rsidRPr="00D857EC">
        <w:rPr>
          <w:rFonts w:ascii="Angsana New" w:hAnsi="Angsana New" w:cs="Angsana New"/>
          <w:cs/>
        </w:rPr>
        <w:t xml:space="preserve"> เมษายน </w:t>
      </w:r>
      <w:r w:rsidR="00D857EC" w:rsidRPr="00D857EC">
        <w:rPr>
          <w:rFonts w:ascii="Angsana New" w:hAnsi="Angsana New" w:cs="Angsana New"/>
          <w:lang w:val="en-US"/>
        </w:rPr>
        <w:t>2567</w:t>
      </w:r>
    </w:p>
    <w:p w14:paraId="371836A3" w14:textId="77777777" w:rsidR="005639EE" w:rsidRPr="00A51B60" w:rsidRDefault="005639EE" w:rsidP="00D06402">
      <w:pPr>
        <w:pStyle w:val="a"/>
        <w:tabs>
          <w:tab w:val="clear" w:pos="1080"/>
          <w:tab w:val="left" w:pos="720"/>
          <w:tab w:val="left" w:pos="1170"/>
          <w:tab w:val="left" w:pos="1260"/>
        </w:tabs>
        <w:ind w:left="1260"/>
        <w:jc w:val="thaiDistribute"/>
        <w:rPr>
          <w:rFonts w:ascii="Angsana New" w:hAnsi="Angsana New" w:cs="Angsana New"/>
        </w:rPr>
      </w:pPr>
    </w:p>
    <w:p w14:paraId="2CB2A3F9" w14:textId="75A13608" w:rsidR="005639EE" w:rsidRPr="0090589A" w:rsidRDefault="0090589A" w:rsidP="00D06402">
      <w:pPr>
        <w:pStyle w:val="a"/>
        <w:numPr>
          <w:ilvl w:val="0"/>
          <w:numId w:val="39"/>
        </w:numPr>
        <w:tabs>
          <w:tab w:val="clear" w:pos="1080"/>
          <w:tab w:val="left" w:pos="720"/>
          <w:tab w:val="left" w:pos="1260"/>
        </w:tabs>
        <w:ind w:hanging="720"/>
        <w:jc w:val="thaiDistribute"/>
        <w:rPr>
          <w:rFonts w:ascii="Angsana New" w:hAnsi="Angsana New" w:cs="Angsana New"/>
        </w:rPr>
      </w:pPr>
      <w:r w:rsidRPr="0090589A">
        <w:rPr>
          <w:rFonts w:ascii="Angsana New" w:hAnsi="Angsana New" w:cs="Angsana New" w:hint="cs"/>
          <w:cs/>
          <w:lang w:val="en-US"/>
        </w:rPr>
        <w:t xml:space="preserve">ในเดือนเมษายน </w:t>
      </w:r>
      <w:r w:rsidRPr="0090589A">
        <w:rPr>
          <w:rFonts w:ascii="Angsana New" w:hAnsi="Angsana New" w:cs="Angsana New" w:hint="cs"/>
          <w:lang w:val="en-US"/>
        </w:rPr>
        <w:t xml:space="preserve">2567 </w:t>
      </w:r>
      <w:r w:rsidRPr="0090589A">
        <w:rPr>
          <w:rFonts w:ascii="Angsana New" w:hAnsi="Angsana New" w:cs="Angsana New" w:hint="cs"/>
          <w:cs/>
          <w:lang w:val="en-US"/>
        </w:rPr>
        <w:t xml:space="preserve">บริษัท พฤกษา เรียลเอสเตท จำกัด (มหาชน) ซึ่งเป็นบริษัทย่อยทางตรงของบริษัทได้ชำระค่าหุ้นเพิ่มเติมของการร่วมค้าสองแห่ง จำนวน </w:t>
      </w:r>
      <w:r w:rsidRPr="0090589A">
        <w:rPr>
          <w:rFonts w:ascii="Angsana New" w:hAnsi="Angsana New" w:cs="Angsana New" w:hint="cs"/>
          <w:lang w:val="en-US"/>
        </w:rPr>
        <w:t xml:space="preserve">2,787,000 </w:t>
      </w:r>
      <w:r w:rsidRPr="0090589A">
        <w:rPr>
          <w:rFonts w:ascii="Angsana New" w:hAnsi="Angsana New" w:cs="Angsana New" w:hint="cs"/>
          <w:cs/>
          <w:lang w:val="en-US"/>
        </w:rPr>
        <w:t>หุ้น ราคาหุ้นละ</w:t>
      </w:r>
      <w:r w:rsidR="003C4274">
        <w:rPr>
          <w:rFonts w:ascii="Angsana New" w:hAnsi="Angsana New" w:cs="Angsana New"/>
          <w:lang w:val="en-US"/>
        </w:rPr>
        <w:t xml:space="preserve"> 2.18 </w:t>
      </w:r>
      <w:r w:rsidRPr="0090589A">
        <w:rPr>
          <w:rFonts w:ascii="Angsana New" w:hAnsi="Angsana New" w:cs="Angsana New" w:hint="cs"/>
          <w:cs/>
          <w:lang w:val="en-US"/>
        </w:rPr>
        <w:t xml:space="preserve">บาท รวมเป็นจำนวนเงินทั้งสิ้น </w:t>
      </w:r>
      <w:r w:rsidRPr="0090589A">
        <w:rPr>
          <w:rFonts w:ascii="Angsana New" w:hAnsi="Angsana New" w:cs="Angsana New" w:hint="cs"/>
          <w:lang w:val="en-US"/>
        </w:rPr>
        <w:t xml:space="preserve">6 </w:t>
      </w:r>
      <w:r w:rsidRPr="0090589A">
        <w:rPr>
          <w:rFonts w:ascii="Angsana New" w:hAnsi="Angsana New" w:cs="Angsana New" w:hint="cs"/>
          <w:cs/>
          <w:lang w:val="en-US"/>
        </w:rPr>
        <w:t xml:space="preserve">ล้านบาท และจำนวน </w:t>
      </w:r>
      <w:r w:rsidRPr="0090589A">
        <w:rPr>
          <w:rFonts w:ascii="Angsana New" w:hAnsi="Angsana New" w:cs="Angsana New" w:hint="cs"/>
          <w:lang w:val="en-US"/>
        </w:rPr>
        <w:t xml:space="preserve">2,950,000 </w:t>
      </w:r>
      <w:r w:rsidRPr="0090589A">
        <w:rPr>
          <w:rFonts w:ascii="Angsana New" w:hAnsi="Angsana New" w:cs="Angsana New" w:hint="cs"/>
          <w:cs/>
          <w:lang w:val="en-US"/>
        </w:rPr>
        <w:t>หุ้น</w:t>
      </w:r>
      <w:r w:rsidR="003C4274">
        <w:rPr>
          <w:rFonts w:ascii="Angsana New" w:hAnsi="Angsana New" w:cs="Angsana New"/>
          <w:lang w:val="en-US"/>
        </w:rPr>
        <w:t xml:space="preserve"> </w:t>
      </w:r>
      <w:r w:rsidRPr="0090589A">
        <w:rPr>
          <w:rFonts w:ascii="Angsana New" w:hAnsi="Angsana New" w:cs="Angsana New" w:hint="cs"/>
          <w:cs/>
          <w:lang w:val="en-US"/>
        </w:rPr>
        <w:t xml:space="preserve">ราคาหุ้นละ </w:t>
      </w:r>
      <w:r w:rsidRPr="0090589A">
        <w:rPr>
          <w:rFonts w:ascii="Angsana New" w:hAnsi="Angsana New" w:cs="Angsana New" w:hint="cs"/>
          <w:lang w:val="en-US"/>
        </w:rPr>
        <w:t xml:space="preserve">2.75 </w:t>
      </w:r>
      <w:r w:rsidRPr="0090589A">
        <w:rPr>
          <w:rFonts w:ascii="Angsana New" w:hAnsi="Angsana New" w:cs="Angsana New" w:hint="cs"/>
          <w:cs/>
          <w:lang w:val="en-US"/>
        </w:rPr>
        <w:t>บาท รวมเป็นจำนวนเงินทั้งสิ้น</w:t>
      </w:r>
      <w:r w:rsidR="00930F99">
        <w:rPr>
          <w:rFonts w:ascii="Angsana New" w:hAnsi="Angsana New" w:cs="Angsana New"/>
          <w:lang w:val="en-US"/>
        </w:rPr>
        <w:br/>
      </w:r>
      <w:r w:rsidRPr="0090589A">
        <w:rPr>
          <w:rFonts w:ascii="Angsana New" w:hAnsi="Angsana New" w:cs="Angsana New" w:hint="cs"/>
          <w:lang w:val="en-US"/>
        </w:rPr>
        <w:t xml:space="preserve">8 </w:t>
      </w:r>
      <w:r w:rsidRPr="0090589A">
        <w:rPr>
          <w:rFonts w:ascii="Angsana New" w:hAnsi="Angsana New" w:cs="Angsana New" w:hint="cs"/>
          <w:cs/>
          <w:lang w:val="en-US"/>
        </w:rPr>
        <w:t>ล้านบาท โดยบริษัทได้ชำระค่าหุ้นแล้วเสร็จในเดือนเมษายน</w:t>
      </w:r>
      <w:r w:rsidR="003C4274">
        <w:rPr>
          <w:rFonts w:ascii="Angsana New" w:hAnsi="Angsana New" w:cs="Angsana New" w:hint="cs"/>
          <w:cs/>
          <w:lang w:val="en-US"/>
        </w:rPr>
        <w:t xml:space="preserve"> </w:t>
      </w:r>
      <w:r w:rsidRPr="0090589A">
        <w:rPr>
          <w:rFonts w:ascii="Angsana New" w:hAnsi="Angsana New" w:cs="Angsana New" w:hint="cs"/>
          <w:lang w:val="en-US"/>
        </w:rPr>
        <w:t>2567</w:t>
      </w:r>
    </w:p>
    <w:p w14:paraId="5A140632" w14:textId="77777777" w:rsidR="00D857EC" w:rsidRPr="00A51B60" w:rsidRDefault="00D857EC" w:rsidP="0090589A">
      <w:pPr>
        <w:pStyle w:val="a"/>
        <w:tabs>
          <w:tab w:val="clear" w:pos="1080"/>
          <w:tab w:val="left" w:pos="720"/>
          <w:tab w:val="left" w:pos="126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8A4AFB" w14:textId="520EBB6C" w:rsidR="008A2BB5" w:rsidRPr="008A2BB5" w:rsidRDefault="008A2BB5" w:rsidP="00AF54A7">
      <w:pPr>
        <w:pStyle w:val="a"/>
        <w:numPr>
          <w:ilvl w:val="0"/>
          <w:numId w:val="39"/>
        </w:numPr>
        <w:tabs>
          <w:tab w:val="clear" w:pos="1080"/>
          <w:tab w:val="left" w:pos="720"/>
          <w:tab w:val="left" w:pos="1260"/>
        </w:tabs>
        <w:ind w:hanging="720"/>
        <w:jc w:val="thaiDistribute"/>
        <w:rPr>
          <w:rFonts w:ascii="Angsana New" w:hAnsi="Angsana New" w:cs="Angsana New"/>
          <w:lang w:val="en-US"/>
        </w:rPr>
      </w:pPr>
      <w:r w:rsidRPr="00AF54A7">
        <w:rPr>
          <w:rFonts w:ascii="Angsana New" w:hAnsi="Angsana New" w:cs="Angsana New"/>
          <w:cs/>
          <w:lang w:val="en-US"/>
        </w:rPr>
        <w:t xml:space="preserve">ในเดือนเมษายน </w:t>
      </w:r>
      <w:r w:rsidRPr="008A2BB5">
        <w:rPr>
          <w:rFonts w:ascii="Angsana New" w:hAnsi="Angsana New" w:cs="Angsana New"/>
          <w:lang w:val="en-US"/>
        </w:rPr>
        <w:t xml:space="preserve">2567 </w:t>
      </w:r>
      <w:r w:rsidRPr="00AF54A7">
        <w:rPr>
          <w:rFonts w:ascii="Angsana New" w:hAnsi="Angsana New" w:cs="Angsana New"/>
          <w:cs/>
          <w:lang w:val="en-US"/>
        </w:rPr>
        <w:t>บริษัท อินโน สเปราท์ โฮลดิ้ง จำกัด ซึ่งเป็นบริษัทย่อยทางตรงของบริษัท ได้ชำระค่าหุ้นเพิ่มเติมให้กับบริษัทย่อยทางอ้อม</w:t>
      </w:r>
      <w:r w:rsidR="002C6E04">
        <w:rPr>
          <w:rFonts w:ascii="Angsana New" w:hAnsi="Angsana New" w:cs="Angsana New" w:hint="cs"/>
          <w:cs/>
          <w:lang w:val="en-US"/>
        </w:rPr>
        <w:t>แห่งหนึ่ง</w:t>
      </w:r>
      <w:r w:rsidRPr="00AF54A7">
        <w:rPr>
          <w:rFonts w:ascii="Angsana New" w:hAnsi="Angsana New" w:cs="Angsana New"/>
          <w:cs/>
          <w:lang w:val="en-US"/>
        </w:rPr>
        <w:t xml:space="preserve">ของบริษัท จำนวน </w:t>
      </w:r>
      <w:r w:rsidRPr="008A2BB5">
        <w:rPr>
          <w:rFonts w:ascii="Angsana New" w:hAnsi="Angsana New" w:cs="Angsana New"/>
          <w:lang w:val="en-US"/>
        </w:rPr>
        <w:t xml:space="preserve">2,980,000 </w:t>
      </w:r>
      <w:r w:rsidRPr="00AF54A7">
        <w:rPr>
          <w:rFonts w:ascii="Angsana New" w:hAnsi="Angsana New" w:cs="Angsana New"/>
          <w:cs/>
          <w:lang w:val="en-US"/>
        </w:rPr>
        <w:t xml:space="preserve">หุ้น ราคาหุ้นละ </w:t>
      </w:r>
      <w:r w:rsidRPr="008A2BB5">
        <w:rPr>
          <w:rFonts w:ascii="Angsana New" w:hAnsi="Angsana New" w:cs="Angsana New"/>
          <w:lang w:val="en-US"/>
        </w:rPr>
        <w:t xml:space="preserve">27 </w:t>
      </w:r>
      <w:r w:rsidRPr="00AF54A7">
        <w:rPr>
          <w:rFonts w:ascii="Angsana New" w:hAnsi="Angsana New" w:cs="Angsana New"/>
          <w:cs/>
          <w:lang w:val="en-US"/>
        </w:rPr>
        <w:t xml:space="preserve">บาท รวมเป็นจำนวนเงินทั้งสิ้น </w:t>
      </w:r>
      <w:r w:rsidRPr="008A2BB5">
        <w:rPr>
          <w:rFonts w:ascii="Angsana New" w:hAnsi="Angsana New" w:cs="Angsana New"/>
          <w:lang w:val="en-US"/>
        </w:rPr>
        <w:t>8</w:t>
      </w:r>
      <w:r w:rsidR="00930F99">
        <w:rPr>
          <w:rFonts w:ascii="Angsana New" w:hAnsi="Angsana New" w:cs="Angsana New"/>
          <w:lang w:val="en-US"/>
        </w:rPr>
        <w:t>1</w:t>
      </w:r>
      <w:r w:rsidRPr="008A2BB5">
        <w:rPr>
          <w:rFonts w:ascii="Angsana New" w:hAnsi="Angsana New" w:cs="Angsana New"/>
          <w:lang w:val="en-US"/>
        </w:rPr>
        <w:t xml:space="preserve"> </w:t>
      </w:r>
      <w:r w:rsidRPr="00AF54A7">
        <w:rPr>
          <w:rFonts w:ascii="Angsana New" w:hAnsi="Angsana New" w:cs="Angsana New"/>
          <w:cs/>
          <w:lang w:val="en-US"/>
        </w:rPr>
        <w:t xml:space="preserve">ล้านบาท โดยบริษัทได้ชำระแล้วเสร็จในเดือนเมษายน </w:t>
      </w:r>
      <w:r w:rsidRPr="008A2BB5">
        <w:rPr>
          <w:rFonts w:ascii="Angsana New" w:hAnsi="Angsana New" w:cs="Angsana New"/>
          <w:lang w:val="en-US"/>
        </w:rPr>
        <w:t>2567</w:t>
      </w:r>
    </w:p>
    <w:p w14:paraId="446B5F77" w14:textId="77777777" w:rsidR="008A2BB5" w:rsidRDefault="008A2BB5" w:rsidP="00AF54A7">
      <w:pPr>
        <w:pStyle w:val="a"/>
        <w:tabs>
          <w:tab w:val="clear" w:pos="1080"/>
          <w:tab w:val="left" w:pos="720"/>
          <w:tab w:val="left" w:pos="1170"/>
          <w:tab w:val="left" w:pos="1260"/>
        </w:tabs>
        <w:ind w:left="1260"/>
        <w:jc w:val="thaiDistribute"/>
        <w:rPr>
          <w:rFonts w:ascii="Angsana New" w:hAnsi="Angsana New" w:cs="Angsana New"/>
          <w:cs/>
        </w:rPr>
      </w:pPr>
    </w:p>
    <w:p w14:paraId="744B580D" w14:textId="34952B8A" w:rsidR="00D857EC" w:rsidRDefault="00D857EC" w:rsidP="00D06402">
      <w:pPr>
        <w:pStyle w:val="a"/>
        <w:numPr>
          <w:ilvl w:val="0"/>
          <w:numId w:val="39"/>
        </w:numPr>
        <w:tabs>
          <w:tab w:val="clear" w:pos="1080"/>
          <w:tab w:val="left" w:pos="1260"/>
        </w:tabs>
        <w:ind w:hanging="720"/>
        <w:jc w:val="thaiDistribute"/>
        <w:rPr>
          <w:rFonts w:ascii="Angsana New" w:hAnsi="Angsana New" w:cs="Angsana New"/>
          <w:lang w:val="en-US"/>
        </w:rPr>
      </w:pPr>
      <w:r w:rsidRPr="00D857EC">
        <w:rPr>
          <w:rFonts w:ascii="Angsana New" w:hAnsi="Angsana New" w:cs="Angsana New"/>
          <w:cs/>
        </w:rPr>
        <w:t xml:space="preserve">ในการประชุมสามัญผู้ถือหุ้นเมื่อวันที่ </w:t>
      </w:r>
      <w:r w:rsidRPr="00D857EC">
        <w:rPr>
          <w:rFonts w:ascii="Angsana New" w:hAnsi="Angsana New" w:cs="Angsana New"/>
          <w:lang w:val="en-US"/>
        </w:rPr>
        <w:t>26</w:t>
      </w:r>
      <w:r w:rsidRPr="00D857EC">
        <w:rPr>
          <w:rFonts w:ascii="Angsana New" w:hAnsi="Angsana New" w:cs="Angsana New"/>
          <w:cs/>
        </w:rPr>
        <w:t xml:space="preserve"> เมษายน </w:t>
      </w:r>
      <w:r w:rsidRPr="00D857EC">
        <w:rPr>
          <w:rFonts w:ascii="Angsana New" w:hAnsi="Angsana New" w:cs="Angsana New"/>
          <w:lang w:val="en-US"/>
        </w:rPr>
        <w:t>2567</w:t>
      </w:r>
      <w:r w:rsidRPr="00D857EC">
        <w:rPr>
          <w:rFonts w:ascii="Angsana New" w:hAnsi="Angsana New" w:cs="Angsana New"/>
          <w:cs/>
        </w:rPr>
        <w:t xml:space="preserve"> ที่ประชุมบริษัทมีมติอนุมัติการจ่ายเงินปันผลจากผลการดำเนินงานประจำปี </w:t>
      </w:r>
      <w:r w:rsidRPr="00D857EC">
        <w:rPr>
          <w:rFonts w:ascii="Angsana New" w:hAnsi="Angsana New" w:cs="Angsana New"/>
          <w:lang w:val="en-US"/>
        </w:rPr>
        <w:t xml:space="preserve">2566 </w:t>
      </w:r>
      <w:r w:rsidRPr="00D857EC">
        <w:rPr>
          <w:rFonts w:ascii="Angsana New" w:hAnsi="Angsana New" w:cs="Angsana New"/>
          <w:cs/>
        </w:rPr>
        <w:t xml:space="preserve">ในอัตราหุ้นละ </w:t>
      </w:r>
      <w:r w:rsidRPr="00D857EC">
        <w:rPr>
          <w:rFonts w:ascii="Angsana New" w:hAnsi="Angsana New" w:cs="Angsana New"/>
          <w:lang w:val="en-US"/>
        </w:rPr>
        <w:t xml:space="preserve">0.96 </w:t>
      </w:r>
      <w:r w:rsidRPr="00D857EC">
        <w:rPr>
          <w:rFonts w:ascii="Angsana New" w:hAnsi="Angsana New" w:cs="Angsana New"/>
          <w:cs/>
        </w:rPr>
        <w:t xml:space="preserve">บาท เป็นจำนวนเงิน </w:t>
      </w:r>
      <w:r w:rsidRPr="00D857EC">
        <w:rPr>
          <w:rFonts w:ascii="Angsana New" w:hAnsi="Angsana New" w:cs="Angsana New"/>
          <w:lang w:val="en-US"/>
        </w:rPr>
        <w:t xml:space="preserve">2,101 </w:t>
      </w:r>
      <w:r w:rsidRPr="00D857EC">
        <w:rPr>
          <w:rFonts w:ascii="Angsana New" w:hAnsi="Angsana New" w:cs="Angsana New"/>
          <w:cs/>
        </w:rPr>
        <w:t>ล้านบาท ทั้งนี้ บริษัทได้จ่ายเงินปันผลระหว่างกาลไปเมื่อวันที่</w:t>
      </w:r>
      <w:r w:rsidRPr="00D857EC">
        <w:rPr>
          <w:rFonts w:ascii="Angsana New" w:hAnsi="Angsana New" w:cs="Angsana New"/>
          <w:lang w:val="en-US"/>
        </w:rPr>
        <w:t xml:space="preserve"> 8 </w:t>
      </w:r>
      <w:r w:rsidRPr="00D857EC">
        <w:rPr>
          <w:rFonts w:ascii="Angsana New" w:hAnsi="Angsana New" w:cs="Angsana New"/>
          <w:cs/>
        </w:rPr>
        <w:t xml:space="preserve">กันยายน </w:t>
      </w:r>
      <w:r w:rsidRPr="00D857EC">
        <w:rPr>
          <w:rFonts w:ascii="Angsana New" w:hAnsi="Angsana New" w:cs="Angsana New"/>
          <w:lang w:val="en-US"/>
        </w:rPr>
        <w:t xml:space="preserve">2566 </w:t>
      </w:r>
      <w:r w:rsidRPr="00D857EC">
        <w:rPr>
          <w:rFonts w:ascii="Angsana New" w:hAnsi="Angsana New" w:cs="Angsana New"/>
          <w:cs/>
        </w:rPr>
        <w:t xml:space="preserve">ในอัตราหุ้นละ </w:t>
      </w:r>
      <w:r w:rsidRPr="00D857EC">
        <w:rPr>
          <w:rFonts w:ascii="Angsana New" w:hAnsi="Angsana New" w:cs="Angsana New"/>
          <w:lang w:val="en-US"/>
        </w:rPr>
        <w:t xml:space="preserve">0.31 </w:t>
      </w:r>
      <w:r w:rsidRPr="00D857EC">
        <w:rPr>
          <w:rFonts w:ascii="Angsana New" w:hAnsi="Angsana New" w:cs="Angsana New"/>
          <w:cs/>
        </w:rPr>
        <w:t xml:space="preserve">บาท ทำให้คงเหลือเงินปันผลจ่ายในอัตราหุ้นละ </w:t>
      </w:r>
      <w:r w:rsidRPr="00D857EC">
        <w:rPr>
          <w:rFonts w:ascii="Angsana New" w:hAnsi="Angsana New" w:cs="Angsana New"/>
          <w:lang w:val="en-US"/>
        </w:rPr>
        <w:t xml:space="preserve">0.65 </w:t>
      </w:r>
      <w:r w:rsidRPr="00D857EC">
        <w:rPr>
          <w:rFonts w:ascii="Angsana New" w:hAnsi="Angsana New" w:cs="Angsana New"/>
          <w:cs/>
        </w:rPr>
        <w:t xml:space="preserve">บาท เป็นจำนวนเงินทั้งสิ้น </w:t>
      </w:r>
      <w:r w:rsidRPr="00D857EC">
        <w:rPr>
          <w:rFonts w:ascii="Angsana New" w:hAnsi="Angsana New" w:cs="Angsana New"/>
          <w:lang w:val="en-US"/>
        </w:rPr>
        <w:t xml:space="preserve">1,423 </w:t>
      </w:r>
      <w:r w:rsidRPr="00D857EC">
        <w:rPr>
          <w:rFonts w:ascii="Angsana New" w:hAnsi="Angsana New" w:cs="Angsana New"/>
          <w:cs/>
        </w:rPr>
        <w:t xml:space="preserve">ล้านบาท โดยจะจ่ายในเดือนพฤษภาคม </w:t>
      </w:r>
      <w:r w:rsidRPr="00D857EC">
        <w:rPr>
          <w:rFonts w:ascii="Angsana New" w:hAnsi="Angsana New" w:cs="Angsana New"/>
          <w:lang w:val="en-US"/>
        </w:rPr>
        <w:t>2567</w:t>
      </w:r>
      <w:r w:rsidR="009A5A0B">
        <w:rPr>
          <w:rFonts w:ascii="Angsana New" w:hAnsi="Angsana New" w:cs="Angsana New"/>
          <w:lang w:val="en-US"/>
        </w:rPr>
        <w:br/>
      </w:r>
    </w:p>
    <w:p w14:paraId="59B4265F" w14:textId="77777777" w:rsidR="009A5A0B" w:rsidRDefault="009A5A0B" w:rsidP="009A5A0B">
      <w:pPr>
        <w:pStyle w:val="a"/>
        <w:tabs>
          <w:tab w:val="clear" w:pos="1080"/>
          <w:tab w:val="left" w:pos="1260"/>
        </w:tabs>
        <w:jc w:val="thaiDistribute"/>
        <w:rPr>
          <w:rFonts w:ascii="Angsana New" w:hAnsi="Angsana New" w:cs="Angsana New"/>
          <w:lang w:val="en-US"/>
        </w:rPr>
      </w:pPr>
    </w:p>
    <w:p w14:paraId="176C45C4" w14:textId="573EA22D" w:rsidR="009A5A0B" w:rsidRPr="00B22EB3" w:rsidRDefault="00B22EB3" w:rsidP="00D06402">
      <w:pPr>
        <w:pStyle w:val="a"/>
        <w:numPr>
          <w:ilvl w:val="0"/>
          <w:numId w:val="39"/>
        </w:numPr>
        <w:tabs>
          <w:tab w:val="clear" w:pos="1080"/>
          <w:tab w:val="left" w:pos="1260"/>
        </w:tabs>
        <w:ind w:hanging="720"/>
        <w:jc w:val="thaiDistribute"/>
        <w:rPr>
          <w:rFonts w:ascii="Angsana New" w:hAnsi="Angsana New" w:cs="Angsana New"/>
        </w:rPr>
      </w:pPr>
      <w:r w:rsidRPr="00B22EB3">
        <w:rPr>
          <w:rFonts w:ascii="Angsana New" w:hAnsi="Angsana New" w:cs="Angsana New" w:hint="cs"/>
          <w:cs/>
        </w:rPr>
        <w:lastRenderedPageBreak/>
        <w:t>ในเดือน</w:t>
      </w:r>
      <w:r w:rsidR="009A5A0B" w:rsidRPr="00B22EB3">
        <w:rPr>
          <w:rFonts w:ascii="Angsana New" w:hAnsi="Angsana New" w:cs="Angsana New" w:hint="cs"/>
          <w:cs/>
        </w:rPr>
        <w:t xml:space="preserve">พฤษภาคม </w:t>
      </w:r>
      <w:r w:rsidR="009A5A0B" w:rsidRPr="00B22EB3">
        <w:rPr>
          <w:rFonts w:ascii="Angsana New" w:hAnsi="Angsana New" w:cs="Angsana New" w:hint="cs"/>
        </w:rPr>
        <w:t xml:space="preserve">2567 </w:t>
      </w:r>
      <w:r w:rsidR="009A5A0B" w:rsidRPr="00B22EB3">
        <w:rPr>
          <w:rFonts w:ascii="Angsana New" w:hAnsi="Angsana New" w:cs="Angsana New" w:hint="cs"/>
          <w:cs/>
        </w:rPr>
        <w:t xml:space="preserve">บริษัทได้ออกหุ้นกู้จำนวน </w:t>
      </w:r>
      <w:r w:rsidR="009A5A0B" w:rsidRPr="00B22EB3">
        <w:rPr>
          <w:rFonts w:ascii="Angsana New" w:hAnsi="Angsana New" w:cs="Angsana New" w:hint="cs"/>
        </w:rPr>
        <w:t xml:space="preserve">2 </w:t>
      </w:r>
      <w:r w:rsidR="009A5A0B" w:rsidRPr="00B22EB3">
        <w:rPr>
          <w:rFonts w:ascii="Angsana New" w:hAnsi="Angsana New" w:cs="Angsana New" w:hint="cs"/>
          <w:cs/>
        </w:rPr>
        <w:t xml:space="preserve">ชุด เป็นหุ้นกู้ระยะยาวประเภทไม่ด้อยสิทธิ มีผู้ค้ำประกัน อายุ </w:t>
      </w:r>
      <w:r w:rsidR="009A5A0B" w:rsidRPr="00B22EB3">
        <w:rPr>
          <w:rFonts w:ascii="Angsana New" w:hAnsi="Angsana New" w:cs="Angsana New" w:hint="cs"/>
        </w:rPr>
        <w:t xml:space="preserve">2 </w:t>
      </w:r>
      <w:r w:rsidR="009A5A0B" w:rsidRPr="00B22EB3">
        <w:rPr>
          <w:rFonts w:ascii="Angsana New" w:hAnsi="Angsana New" w:cs="Angsana New" w:hint="cs"/>
          <w:cs/>
        </w:rPr>
        <w:t xml:space="preserve">ปี ในวงเงิน </w:t>
      </w:r>
      <w:r w:rsidR="009A5A0B" w:rsidRPr="00B22EB3">
        <w:rPr>
          <w:rFonts w:ascii="Angsana New" w:hAnsi="Angsana New" w:cs="Angsana New" w:hint="cs"/>
        </w:rPr>
        <w:t xml:space="preserve">3,500 </w:t>
      </w:r>
      <w:r w:rsidR="009A5A0B" w:rsidRPr="00B22EB3">
        <w:rPr>
          <w:rFonts w:ascii="Angsana New" w:hAnsi="Angsana New" w:cs="Angsana New" w:hint="cs"/>
          <w:cs/>
        </w:rPr>
        <w:t xml:space="preserve">ล้านบาท โดยมีอัตราดอกเบี้ยคิดลดร้อยละ </w:t>
      </w:r>
      <w:r w:rsidR="009A5A0B" w:rsidRPr="00B22EB3">
        <w:rPr>
          <w:rFonts w:ascii="Angsana New" w:hAnsi="Angsana New" w:cs="Angsana New" w:hint="cs"/>
        </w:rPr>
        <w:t xml:space="preserve">3.18 </w:t>
      </w:r>
      <w:r w:rsidR="009A5A0B" w:rsidRPr="00B22EB3">
        <w:rPr>
          <w:rFonts w:ascii="Angsana New" w:hAnsi="Angsana New" w:cs="Angsana New" w:hint="cs"/>
          <w:cs/>
        </w:rPr>
        <w:t xml:space="preserve">ต่อปี ไม่มีการชำระดอกเบี้ยตลอดอายุหุ้นกู้ และหุ้นกู้ระยะยาวประเภทไม่ด้อยสิทธิ มีผู้ค้ำประกัน อายุ </w:t>
      </w:r>
      <w:r w:rsidR="009A5A0B" w:rsidRPr="00B22EB3">
        <w:rPr>
          <w:rFonts w:ascii="Angsana New" w:hAnsi="Angsana New" w:cs="Angsana New" w:hint="cs"/>
        </w:rPr>
        <w:t xml:space="preserve">3 </w:t>
      </w:r>
      <w:r w:rsidR="009A5A0B" w:rsidRPr="00B22EB3">
        <w:rPr>
          <w:rFonts w:ascii="Angsana New" w:hAnsi="Angsana New" w:cs="Angsana New" w:hint="cs"/>
          <w:cs/>
        </w:rPr>
        <w:t xml:space="preserve">ปี ในวงเงิน </w:t>
      </w:r>
      <w:r w:rsidR="009A5A0B" w:rsidRPr="00B22EB3">
        <w:rPr>
          <w:rFonts w:ascii="Angsana New" w:hAnsi="Angsana New" w:cs="Angsana New" w:hint="cs"/>
        </w:rPr>
        <w:t xml:space="preserve">1,000 </w:t>
      </w:r>
      <w:r w:rsidR="009A5A0B" w:rsidRPr="00B22EB3">
        <w:rPr>
          <w:rFonts w:ascii="Angsana New" w:hAnsi="Angsana New" w:cs="Angsana New" w:hint="cs"/>
          <w:cs/>
        </w:rPr>
        <w:t xml:space="preserve">ล้านบาท โดยมีอัตราดอกเบี้ยคงที่ร้อยละ </w:t>
      </w:r>
      <w:r w:rsidR="009A5A0B" w:rsidRPr="00B22EB3">
        <w:rPr>
          <w:rFonts w:ascii="Angsana New" w:hAnsi="Angsana New" w:cs="Angsana New" w:hint="cs"/>
        </w:rPr>
        <w:t xml:space="preserve">3.48 </w:t>
      </w:r>
      <w:r w:rsidR="009A5A0B" w:rsidRPr="00B22EB3">
        <w:rPr>
          <w:rFonts w:ascii="Angsana New" w:hAnsi="Angsana New" w:cs="Angsana New" w:hint="cs"/>
          <w:cs/>
        </w:rPr>
        <w:t xml:space="preserve">ต่อปี ชำระดอกเบี้ยทุก </w:t>
      </w:r>
      <w:r w:rsidR="009A5A0B" w:rsidRPr="00B22EB3">
        <w:rPr>
          <w:rFonts w:ascii="Angsana New" w:hAnsi="Angsana New" w:cs="Angsana New" w:hint="cs"/>
        </w:rPr>
        <w:t xml:space="preserve">6 </w:t>
      </w:r>
      <w:r w:rsidR="009A5A0B" w:rsidRPr="00B22EB3">
        <w:rPr>
          <w:rFonts w:ascii="Angsana New" w:hAnsi="Angsana New" w:cs="Angsana New" w:hint="cs"/>
          <w:cs/>
        </w:rPr>
        <w:t xml:space="preserve">เดือนตลอดอายุหุ้นกู้ เป็นการออกหุ้นกู้จากวงเงินเดิมจำนวน </w:t>
      </w:r>
      <w:r w:rsidR="009A5A0B" w:rsidRPr="00B22EB3">
        <w:rPr>
          <w:rFonts w:ascii="Angsana New" w:hAnsi="Angsana New" w:cs="Angsana New" w:hint="cs"/>
        </w:rPr>
        <w:t xml:space="preserve">30,000 </w:t>
      </w:r>
      <w:r w:rsidR="009A5A0B" w:rsidRPr="00B22EB3">
        <w:rPr>
          <w:rFonts w:ascii="Angsana New" w:hAnsi="Angsana New" w:cs="Angsana New" w:hint="cs"/>
          <w:cs/>
        </w:rPr>
        <w:t>ล้านบาท ตามที่เคยได้รับอนุมัติในที่ประชุมสามัญผู้ถือหุ้นประจำปี</w:t>
      </w:r>
      <w:r w:rsidRPr="00B22EB3">
        <w:rPr>
          <w:rFonts w:ascii="Angsana New" w:hAnsi="Angsana New" w:cs="Angsana New" w:hint="cs"/>
          <w:cs/>
        </w:rPr>
        <w:t xml:space="preserve"> </w:t>
      </w:r>
      <w:r w:rsidRPr="00B22EB3">
        <w:rPr>
          <w:rFonts w:ascii="Angsana New" w:hAnsi="Angsana New" w:cs="Angsana New"/>
          <w:lang w:val="en-US"/>
        </w:rPr>
        <w:t>2567</w:t>
      </w:r>
      <w:r w:rsidRPr="00B22EB3">
        <w:rPr>
          <w:rFonts w:ascii="Angsana New" w:hAnsi="Angsana New" w:cs="Angsana New" w:hint="cs"/>
          <w:cs/>
        </w:rPr>
        <w:t xml:space="preserve"> ของบริษัท</w:t>
      </w:r>
      <w:r>
        <w:rPr>
          <w:rFonts w:ascii="Angsana New" w:hAnsi="Angsana New" w:cs="Angsana New"/>
          <w:cs/>
        </w:rPr>
        <w:tab/>
      </w:r>
    </w:p>
    <w:p w14:paraId="0277253F" w14:textId="2FDCA314" w:rsidR="009A5A0B" w:rsidRDefault="009A5A0B" w:rsidP="009A5A0B">
      <w:pPr>
        <w:pStyle w:val="a"/>
        <w:tabs>
          <w:tab w:val="clear" w:pos="1080"/>
          <w:tab w:val="left" w:pos="1260"/>
        </w:tabs>
        <w:jc w:val="thaiDistribute"/>
        <w:rPr>
          <w:rFonts w:ascii="Angsana New" w:hAnsi="Angsana New" w:cs="Angsana New"/>
          <w:lang w:val="en-US"/>
        </w:rPr>
      </w:pPr>
    </w:p>
    <w:p w14:paraId="3E6901CA" w14:textId="77777777" w:rsidR="009A5A0B" w:rsidRDefault="009A5A0B" w:rsidP="009A5A0B">
      <w:pPr>
        <w:pStyle w:val="a"/>
        <w:tabs>
          <w:tab w:val="clear" w:pos="1080"/>
          <w:tab w:val="left" w:pos="1260"/>
        </w:tabs>
        <w:jc w:val="thaiDistribute"/>
        <w:rPr>
          <w:rFonts w:ascii="Angsana New" w:hAnsi="Angsana New" w:cs="Angsana New"/>
          <w:lang w:val="en-US"/>
        </w:rPr>
      </w:pPr>
    </w:p>
    <w:p w14:paraId="0A95E4D0" w14:textId="77777777" w:rsidR="008A2BB5" w:rsidRPr="008A2BB5" w:rsidRDefault="008A2BB5" w:rsidP="008A2BB5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158419A6" w14:textId="77777777" w:rsidR="005639EE" w:rsidRPr="00D857EC" w:rsidRDefault="005639EE" w:rsidP="00D06402">
      <w:pPr>
        <w:pStyle w:val="a"/>
        <w:tabs>
          <w:tab w:val="clear" w:pos="1080"/>
          <w:tab w:val="left" w:pos="720"/>
          <w:tab w:val="left" w:pos="1260"/>
        </w:tabs>
        <w:ind w:left="1260"/>
        <w:jc w:val="thaiDistribute"/>
        <w:rPr>
          <w:rFonts w:ascii="Angsana New" w:hAnsi="Angsana New" w:cs="Angsana New"/>
          <w:cs/>
        </w:rPr>
      </w:pPr>
    </w:p>
    <w:p w14:paraId="28F73746" w14:textId="311F5B7E" w:rsidR="008D126C" w:rsidRPr="00334BE4" w:rsidRDefault="008D126C" w:rsidP="00B66299">
      <w:pPr>
        <w:pStyle w:val="a"/>
        <w:tabs>
          <w:tab w:val="left" w:pos="540"/>
        </w:tabs>
        <w:jc w:val="thaiDistribute"/>
        <w:rPr>
          <w:rFonts w:ascii="Angsana New" w:hAnsi="Angsana New" w:cs="Angsana New"/>
          <w:b/>
          <w:bCs/>
        </w:rPr>
      </w:pPr>
    </w:p>
    <w:sectPr w:rsidR="008D126C" w:rsidRPr="00334BE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558F9" w14:textId="77777777" w:rsidR="00975413" w:rsidRDefault="00975413">
      <w:r>
        <w:separator/>
      </w:r>
    </w:p>
  </w:endnote>
  <w:endnote w:type="continuationSeparator" w:id="0">
    <w:p w14:paraId="1DFA11FC" w14:textId="77777777" w:rsidR="00975413" w:rsidRDefault="00975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4D31AAF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Pr="00C312FF">
          <w:rPr>
            <w:rFonts w:ascii="Angsana New" w:hAnsi="Angsana New" w:hint="cs"/>
            <w:noProof/>
            <w:sz w:val="30"/>
            <w:szCs w:val="30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2BDA" w14:textId="77777777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88EC" w14:textId="77777777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1519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6B853ED9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B1CCE">
      <w:rPr>
        <w:rFonts w:ascii="Angsana New" w:hAnsi="Angsana New"/>
        <w:noProof/>
        <w:sz w:val="30"/>
        <w:szCs w:val="30"/>
      </w:rPr>
      <w:t>2024 Dec_FSA_Pruksa Holding_03t_Q1_NOTE 11.5.24_N.docx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E267" w14:textId="77777777" w:rsidR="00975413" w:rsidRDefault="00975413">
      <w:r>
        <w:separator/>
      </w:r>
    </w:p>
  </w:footnote>
  <w:footnote w:type="continuationSeparator" w:id="0">
    <w:p w14:paraId="3C4C1754" w14:textId="77777777" w:rsidR="00975413" w:rsidRDefault="00975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77777777" w:rsidR="00277F91" w:rsidRDefault="00277F91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77777777" w:rsidR="00DD2A51" w:rsidRDefault="00DD2A51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52D16B89" w:rsidR="00B66364" w:rsidRDefault="00B66364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853FC">
      <w:rPr>
        <w:rFonts w:ascii="Angsana New" w:hAnsi="Angsana New"/>
        <w:sz w:val="32"/>
        <w:szCs w:val="32"/>
        <w:lang w:val="en-US" w:bidi="th-TH"/>
      </w:rPr>
      <w:t>31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D853F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2017AC09" w:rsidR="00B66364" w:rsidRDefault="00B66364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853FC">
      <w:rPr>
        <w:rFonts w:ascii="Angsana New" w:hAnsi="Angsana New"/>
        <w:sz w:val="32"/>
        <w:szCs w:val="32"/>
        <w:lang w:val="en-US" w:bidi="th-TH"/>
      </w:rPr>
      <w:t>31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D853F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881233"/>
    <w:multiLevelType w:val="hybridMultilevel"/>
    <w:tmpl w:val="C31203DE"/>
    <w:lvl w:ilvl="0" w:tplc="262A7494">
      <w:start w:val="18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F78A6"/>
    <w:multiLevelType w:val="hybridMultilevel"/>
    <w:tmpl w:val="B1D846EA"/>
    <w:lvl w:ilvl="0" w:tplc="F4FC28D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578B21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5C83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C68A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F82208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38AAE9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5D032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8C0F0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ECC21D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21"/>
  </w:num>
  <w:num w:numId="12" w16cid:durableId="1224178723">
    <w:abstractNumId w:val="17"/>
  </w:num>
  <w:num w:numId="13" w16cid:durableId="156501496">
    <w:abstractNumId w:val="35"/>
  </w:num>
  <w:num w:numId="14" w16cid:durableId="455678199">
    <w:abstractNumId w:val="20"/>
  </w:num>
  <w:num w:numId="15" w16cid:durableId="266625026">
    <w:abstractNumId w:val="25"/>
  </w:num>
  <w:num w:numId="16" w16cid:durableId="1482963176">
    <w:abstractNumId w:val="24"/>
  </w:num>
  <w:num w:numId="17" w16cid:durableId="256906495">
    <w:abstractNumId w:val="37"/>
  </w:num>
  <w:num w:numId="18" w16cid:durableId="963316718">
    <w:abstractNumId w:val="14"/>
  </w:num>
  <w:num w:numId="19" w16cid:durableId="2144275292">
    <w:abstractNumId w:val="16"/>
  </w:num>
  <w:num w:numId="20" w16cid:durableId="2119255851">
    <w:abstractNumId w:val="23"/>
  </w:num>
  <w:num w:numId="21" w16cid:durableId="2118402657">
    <w:abstractNumId w:val="34"/>
  </w:num>
  <w:num w:numId="22" w16cid:durableId="1065683123">
    <w:abstractNumId w:val="36"/>
  </w:num>
  <w:num w:numId="23" w16cid:durableId="1008487521">
    <w:abstractNumId w:val="31"/>
  </w:num>
  <w:num w:numId="24" w16cid:durableId="2108576402">
    <w:abstractNumId w:val="12"/>
  </w:num>
  <w:num w:numId="25" w16cid:durableId="4391840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30"/>
  </w:num>
  <w:num w:numId="27" w16cid:durableId="1495686611">
    <w:abstractNumId w:val="39"/>
  </w:num>
  <w:num w:numId="28" w16cid:durableId="904996239">
    <w:abstractNumId w:val="26"/>
  </w:num>
  <w:num w:numId="29" w16cid:durableId="1534616609">
    <w:abstractNumId w:val="32"/>
  </w:num>
  <w:num w:numId="30" w16cid:durableId="16981182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9"/>
  </w:num>
  <w:num w:numId="32" w16cid:durableId="1843741481">
    <w:abstractNumId w:val="15"/>
  </w:num>
  <w:num w:numId="33" w16cid:durableId="1203009805">
    <w:abstractNumId w:val="33"/>
  </w:num>
  <w:num w:numId="34" w16cid:durableId="746078739">
    <w:abstractNumId w:val="18"/>
  </w:num>
  <w:num w:numId="35" w16cid:durableId="1644849719">
    <w:abstractNumId w:val="38"/>
  </w:num>
  <w:num w:numId="36" w16cid:durableId="1177578386">
    <w:abstractNumId w:val="13"/>
  </w:num>
  <w:num w:numId="37" w16cid:durableId="929629540">
    <w:abstractNumId w:val="19"/>
  </w:num>
  <w:num w:numId="38" w16cid:durableId="725374865">
    <w:abstractNumId w:val="10"/>
  </w:num>
  <w:num w:numId="39" w16cid:durableId="1706757365">
    <w:abstractNumId w:val="27"/>
  </w:num>
  <w:num w:numId="40" w16cid:durableId="9189519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28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0FAD"/>
    <w:rsid w:val="000B1352"/>
    <w:rsid w:val="000B13E8"/>
    <w:rsid w:val="000B1AC6"/>
    <w:rsid w:val="000B21C7"/>
    <w:rsid w:val="000B26B9"/>
    <w:rsid w:val="000B2C21"/>
    <w:rsid w:val="000B2C3A"/>
    <w:rsid w:val="000B2CA5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B7F0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6D7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732"/>
    <w:rsid w:val="001A18FD"/>
    <w:rsid w:val="001A1CC4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C5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6F41"/>
    <w:rsid w:val="001E7011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6A23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675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7AD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6E04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689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447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4B9"/>
    <w:rsid w:val="0033455E"/>
    <w:rsid w:val="00334580"/>
    <w:rsid w:val="00334884"/>
    <w:rsid w:val="00334BBF"/>
    <w:rsid w:val="00334BE4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5A2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028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24E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72C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870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274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26C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662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329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1B25"/>
    <w:rsid w:val="004C2992"/>
    <w:rsid w:val="004C2A8A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A7A"/>
    <w:rsid w:val="004C66E1"/>
    <w:rsid w:val="004C675A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1ED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39E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E5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8E5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D25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AF7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81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0E5F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3928"/>
    <w:rsid w:val="00764679"/>
    <w:rsid w:val="00764B6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579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6E91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52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6F12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17E"/>
    <w:rsid w:val="007C3D27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2E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8CE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4AD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721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17A"/>
    <w:rsid w:val="00923A63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F85"/>
    <w:rsid w:val="0093003D"/>
    <w:rsid w:val="009308A0"/>
    <w:rsid w:val="00930C5C"/>
    <w:rsid w:val="00930D1D"/>
    <w:rsid w:val="00930F99"/>
    <w:rsid w:val="00931395"/>
    <w:rsid w:val="00932971"/>
    <w:rsid w:val="00933032"/>
    <w:rsid w:val="00933629"/>
    <w:rsid w:val="0093366A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2CB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C0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42C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65CE"/>
    <w:rsid w:val="009B7030"/>
    <w:rsid w:val="009B77D6"/>
    <w:rsid w:val="009B7B11"/>
    <w:rsid w:val="009B7D37"/>
    <w:rsid w:val="009C0A42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26A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DD2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1F"/>
    <w:rsid w:val="00A179FA"/>
    <w:rsid w:val="00A17FC1"/>
    <w:rsid w:val="00A2024C"/>
    <w:rsid w:val="00A207AD"/>
    <w:rsid w:val="00A20B87"/>
    <w:rsid w:val="00A20F9D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2F9C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3AD"/>
    <w:rsid w:val="00A51712"/>
    <w:rsid w:val="00A51848"/>
    <w:rsid w:val="00A51965"/>
    <w:rsid w:val="00A51B1E"/>
    <w:rsid w:val="00A51B60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578B1"/>
    <w:rsid w:val="00A57CE1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2F23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4A7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1F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0E1E"/>
    <w:rsid w:val="00B71020"/>
    <w:rsid w:val="00B71220"/>
    <w:rsid w:val="00B71978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1E1C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680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B1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3F52"/>
    <w:rsid w:val="00BE4359"/>
    <w:rsid w:val="00BE46D1"/>
    <w:rsid w:val="00BE5859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2FF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BB"/>
    <w:rsid w:val="00C57BFB"/>
    <w:rsid w:val="00C57DB1"/>
    <w:rsid w:val="00C6048F"/>
    <w:rsid w:val="00C611AA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27F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537C"/>
    <w:rsid w:val="00D05AD8"/>
    <w:rsid w:val="00D05D60"/>
    <w:rsid w:val="00D0622C"/>
    <w:rsid w:val="00D06402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516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0E9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215"/>
    <w:rsid w:val="00D52783"/>
    <w:rsid w:val="00D52BC0"/>
    <w:rsid w:val="00D5340C"/>
    <w:rsid w:val="00D5357B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151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C32"/>
    <w:rsid w:val="00D84DBC"/>
    <w:rsid w:val="00D853FC"/>
    <w:rsid w:val="00D857E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483"/>
    <w:rsid w:val="00DA35ED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A0F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0F4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A7A"/>
    <w:rsid w:val="00E10D0C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BCF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2DDC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E8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1AF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863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29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196</TotalTime>
  <Pages>18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Phatchareephorn, Jansao</cp:lastModifiedBy>
  <cp:revision>36</cp:revision>
  <cp:lastPrinted>2024-05-12T15:06:00Z</cp:lastPrinted>
  <dcterms:created xsi:type="dcterms:W3CDTF">2024-05-11T10:36:00Z</dcterms:created>
  <dcterms:modified xsi:type="dcterms:W3CDTF">2024-05-13T08:28:00Z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