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DAF11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05B1D893" w14:textId="099BEA53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0C4BEA5C" w14:textId="77777777" w:rsidR="00E628E1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E44F031" w14:textId="2753203C" w:rsidR="003776E4" w:rsidRPr="00773265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บุคคลหรือ</w:t>
      </w:r>
      <w:r w:rsidRPr="00773265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B0860DC" w14:textId="6A1114F5" w:rsidR="008F712B" w:rsidRPr="00773265" w:rsidRDefault="008F712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  <w:lang w:val="en-US"/>
        </w:rPr>
        <w:t>ลูกหนี้การค้า</w:t>
      </w:r>
    </w:p>
    <w:p w14:paraId="6DDE5B07" w14:textId="43B4E5EB" w:rsidR="00C13355" w:rsidRPr="00773265" w:rsidRDefault="00C13355" w:rsidP="00C111CA">
      <w:pPr>
        <w:numPr>
          <w:ilvl w:val="0"/>
          <w:numId w:val="3"/>
        </w:numPr>
        <w:spacing w:line="240" w:lineRule="auto"/>
        <w:ind w:left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B36294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34BE6747" w14:textId="048F452D" w:rsidR="006D3368" w:rsidRPr="00773265" w:rsidRDefault="003776E4" w:rsidP="006D336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D0065" w:rsidRPr="007732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4671ED" w14:textId="77777777" w:rsidR="00040C03" w:rsidRPr="00773265" w:rsidRDefault="00040C03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หุ้นกู้</w:t>
      </w:r>
    </w:p>
    <w:p w14:paraId="6EB0E655" w14:textId="77599A2F" w:rsidR="00581076" w:rsidRDefault="005A0745" w:rsidP="009A3ED8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773265">
        <w:rPr>
          <w:rFonts w:ascii="Angsana New" w:hAnsi="Angsana New"/>
          <w:sz w:val="30"/>
          <w:szCs w:val="30"/>
          <w:cs/>
          <w:lang w:val="en-US"/>
        </w:rPr>
        <w:t>ส่วนงาน</w:t>
      </w:r>
      <w:r w:rsidR="009414C3" w:rsidRPr="00773265">
        <w:rPr>
          <w:rFonts w:ascii="Angsana New" w:hAnsi="Angsana New" w:hint="cs"/>
          <w:sz w:val="30"/>
          <w:szCs w:val="30"/>
          <w:cs/>
          <w:lang w:val="en-US"/>
        </w:rPr>
        <w:t>ดำเนินงาน</w:t>
      </w:r>
      <w:r w:rsidR="00A567E6" w:rsidRPr="00773265">
        <w:rPr>
          <w:rFonts w:ascii="Angsana New" w:hAnsi="Angsana New"/>
          <w:sz w:val="30"/>
          <w:szCs w:val="30"/>
          <w:cs/>
          <w:lang w:val="en-US"/>
        </w:rPr>
        <w:t>และการจำแนกรายได้</w:t>
      </w:r>
    </w:p>
    <w:p w14:paraId="437CE4B3" w14:textId="2F606315" w:rsidR="00834296" w:rsidRPr="00834296" w:rsidRDefault="00834296" w:rsidP="00834296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834296">
        <w:rPr>
          <w:rFonts w:ascii="Angsana New" w:hAnsi="Angsana New"/>
          <w:sz w:val="30"/>
          <w:szCs w:val="30"/>
          <w:cs/>
          <w:lang w:val="en-US"/>
        </w:rPr>
        <w:t>ภาษีเงินได้</w:t>
      </w:r>
    </w:p>
    <w:p w14:paraId="480313F8" w14:textId="1CF9F085" w:rsidR="009344BD" w:rsidRDefault="009344BD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</w:p>
    <w:p w14:paraId="61CC9E8C" w14:textId="77777777" w:rsidR="00A567E6" w:rsidRPr="00A567E6" w:rsidRDefault="00A567E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01EB5AEC" w14:textId="5E68A4CB" w:rsidR="003776E4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ภาระผ</w:t>
      </w:r>
      <w:r w:rsidR="00155018" w:rsidRPr="00A567E6">
        <w:rPr>
          <w:rFonts w:ascii="Angsana New" w:hAnsi="Angsana New" w:hint="cs"/>
          <w:sz w:val="30"/>
          <w:szCs w:val="30"/>
          <w:cs/>
          <w:lang w:val="en-US"/>
        </w:rPr>
        <w:t>ูกพัน</w:t>
      </w:r>
      <w:r w:rsidR="00395870" w:rsidRPr="00395870">
        <w:rPr>
          <w:rFonts w:ascii="Angsana New" w:hAnsi="Angsana New"/>
          <w:sz w:val="30"/>
          <w:szCs w:val="30"/>
          <w:cs/>
          <w:lang w:val="en-US"/>
        </w:rPr>
        <w:t>กับบุคคลหรือ</w:t>
      </w:r>
      <w:r w:rsidRPr="00A567E6">
        <w:rPr>
          <w:rFonts w:ascii="Angsana New" w:hAnsi="Angsana New" w:hint="cs"/>
          <w:sz w:val="30"/>
          <w:szCs w:val="30"/>
          <w:cs/>
          <w:lang w:val="en-US"/>
        </w:rPr>
        <w:t>กิจการที่ไม่เกี่ยวข้องกัน</w:t>
      </w:r>
    </w:p>
    <w:p w14:paraId="3D0BBF17" w14:textId="0552E800" w:rsidR="005606EB" w:rsidRDefault="005606E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606EB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366B8887" w14:textId="5742984F" w:rsidR="00395870" w:rsidRDefault="006D2A99" w:rsidP="00EF3225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367ADC9C" w14:textId="77777777" w:rsidR="00B34EAE" w:rsidRPr="00B34EAE" w:rsidRDefault="00B34EAE" w:rsidP="00B34EAE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B34EAE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737978CC" w14:textId="3DA88753" w:rsidR="007B2482" w:rsidRPr="00455790" w:rsidRDefault="000D77DB" w:rsidP="00CE7167">
      <w:pPr>
        <w:pStyle w:val="Ang15"/>
      </w:pPr>
      <w:r>
        <w:rPr>
          <w:cs/>
        </w:rPr>
        <w:br w:type="page"/>
      </w:r>
      <w:r w:rsidR="00203EEF" w:rsidRPr="00455790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455790">
        <w:rPr>
          <w:rFonts w:hint="cs"/>
          <w:cs/>
        </w:rPr>
        <w:t>ระหว่างกาล</w:t>
      </w:r>
      <w:r w:rsidR="00203EEF" w:rsidRPr="00455790">
        <w:rPr>
          <w:cs/>
        </w:rPr>
        <w:t>นี้</w:t>
      </w:r>
    </w:p>
    <w:p w14:paraId="161C1EED" w14:textId="77777777" w:rsidR="00B7732B" w:rsidRPr="00455790" w:rsidRDefault="00B7732B" w:rsidP="00CE7167">
      <w:pPr>
        <w:pStyle w:val="Caption"/>
        <w:numPr>
          <w:ilvl w:val="0"/>
          <w:numId w:val="0"/>
        </w:numPr>
        <w:ind w:left="900"/>
      </w:pPr>
    </w:p>
    <w:p w14:paraId="4FDB2477" w14:textId="2F235F4B" w:rsidR="007B2482" w:rsidRPr="00455790" w:rsidRDefault="00203EEF" w:rsidP="00CE7167">
      <w:pPr>
        <w:pStyle w:val="Ang15"/>
        <w:rPr>
          <w:lang w:val="en-US"/>
        </w:rPr>
      </w:pPr>
      <w:r w:rsidRPr="00455790">
        <w:rPr>
          <w:cs/>
        </w:rPr>
        <w:t>งบการเงิน</w:t>
      </w:r>
      <w:r w:rsidR="00C41850" w:rsidRPr="00455790">
        <w:rPr>
          <w:rFonts w:hint="cs"/>
          <w:cs/>
        </w:rPr>
        <w:t>ระหว่างกาล</w:t>
      </w:r>
      <w:r w:rsidRPr="00455790">
        <w:rPr>
          <w:cs/>
        </w:rPr>
        <w:t>นี</w:t>
      </w:r>
      <w:r w:rsidR="00800E16" w:rsidRPr="00455790">
        <w:rPr>
          <w:cs/>
        </w:rPr>
        <w:t>้ได้รับอนุมัติให้ออกงบการเงิน</w:t>
      </w:r>
      <w:r w:rsidRPr="00455790">
        <w:rPr>
          <w:cs/>
        </w:rPr>
        <w:t>จาก</w:t>
      </w:r>
      <w:r w:rsidR="00732BAC" w:rsidRPr="00455790">
        <w:rPr>
          <w:cs/>
        </w:rPr>
        <w:t>คณะกรรมการตรวจสอบตามการมอบหมายจากคณะกรรมการบริษัท</w:t>
      </w:r>
      <w:r w:rsidRPr="00455790">
        <w:rPr>
          <w:cs/>
        </w:rPr>
        <w:t xml:space="preserve"> เมื่อวันที่</w:t>
      </w:r>
      <w:r w:rsidR="003A7A02" w:rsidRPr="006B0AFA">
        <w:rPr>
          <w:rFonts w:hint="cs"/>
          <w:cs/>
          <w:lang w:val="en-US"/>
        </w:rPr>
        <w:t xml:space="preserve"> </w:t>
      </w:r>
      <w:r w:rsidR="00A95AF5" w:rsidRPr="006B0AFA">
        <w:rPr>
          <w:lang w:val="en-US"/>
        </w:rPr>
        <w:t>9</w:t>
      </w:r>
      <w:r w:rsidR="000964F4">
        <w:t xml:space="preserve"> </w:t>
      </w:r>
      <w:r w:rsidR="000964F4" w:rsidRPr="000964F4">
        <w:rPr>
          <w:cs/>
          <w:lang w:val="en-US"/>
        </w:rPr>
        <w:t>พฤษภาคม</w:t>
      </w:r>
      <w:r w:rsidR="000964F4">
        <w:rPr>
          <w:lang w:val="en-US"/>
        </w:rPr>
        <w:t xml:space="preserve"> 2567</w:t>
      </w:r>
    </w:p>
    <w:p w14:paraId="2512D62E" w14:textId="77777777" w:rsidR="00B7732B" w:rsidRPr="00E376D0" w:rsidRDefault="00B7732B" w:rsidP="00CE7167">
      <w:pPr>
        <w:pStyle w:val="Caption"/>
        <w:numPr>
          <w:ilvl w:val="0"/>
          <w:numId w:val="0"/>
        </w:numPr>
        <w:ind w:left="900"/>
      </w:pPr>
    </w:p>
    <w:p w14:paraId="62B1FADB" w14:textId="77777777" w:rsidR="007B2482" w:rsidRPr="00455790" w:rsidRDefault="007B2482" w:rsidP="00CE7167">
      <w:pPr>
        <w:pStyle w:val="Caption"/>
        <w:ind w:left="549" w:hanging="549"/>
      </w:pPr>
      <w:r w:rsidRPr="00455790">
        <w:rPr>
          <w:cs/>
        </w:rPr>
        <w:t>เกณฑ์</w:t>
      </w:r>
      <w:r w:rsidRPr="00455790">
        <w:rPr>
          <w:rFonts w:hint="cs"/>
          <w:cs/>
        </w:rPr>
        <w:t>การจัดทำงบการเงิน</w:t>
      </w:r>
      <w:r w:rsidR="00AA3030" w:rsidRPr="00455790">
        <w:rPr>
          <w:rFonts w:hint="cs"/>
          <w:cs/>
        </w:rPr>
        <w:t>ระหว่างกาล</w:t>
      </w:r>
    </w:p>
    <w:p w14:paraId="60F17F6B" w14:textId="77777777" w:rsidR="007B2482" w:rsidRPr="00455790" w:rsidRDefault="007B2482" w:rsidP="00CE7167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/>
        <w:jc w:val="both"/>
        <w:rPr>
          <w:rFonts w:ascii="Angsana New" w:hAnsi="Angsana New"/>
          <w:color w:val="000000"/>
          <w:sz w:val="30"/>
          <w:szCs w:val="30"/>
        </w:rPr>
      </w:pPr>
    </w:p>
    <w:p w14:paraId="2AC094D7" w14:textId="6DF61BE8" w:rsidR="007A7AC4" w:rsidRPr="00455790" w:rsidRDefault="007A7AC4" w:rsidP="0074609D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34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เรื่อง </w:t>
      </w:r>
      <w:r w:rsidRPr="00455790">
        <w:rPr>
          <w:rFonts w:ascii="Angsana New" w:hAnsi="Angsana New"/>
          <w:i/>
          <w:iCs/>
          <w:spacing w:val="2"/>
          <w:sz w:val="30"/>
          <w:szCs w:val="30"/>
          <w:cs/>
        </w:rPr>
        <w:t>การรายงานทางการเงินระหว่างกาล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</w:t>
      </w:r>
      <w:r w:rsidRPr="00455790">
        <w:rPr>
          <w:rFonts w:ascii="Angsana New" w:hAnsi="Angsana New"/>
          <w:spacing w:val="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8E780B" w:rsidRPr="00455790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2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455790">
        <w:rPr>
          <w:rFonts w:ascii="Angsana New" w:hAnsi="Angsana New" w:hint="cs"/>
          <w:spacing w:val="2"/>
          <w:sz w:val="30"/>
          <w:szCs w:val="30"/>
          <w:cs/>
        </w:rPr>
        <w:t>และบริษัทย่อย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31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256</w:t>
      </w:r>
      <w:r w:rsidR="00457C0E">
        <w:rPr>
          <w:rFonts w:ascii="Angsana New" w:hAnsi="Angsana New"/>
          <w:spacing w:val="2"/>
          <w:sz w:val="30"/>
          <w:szCs w:val="30"/>
          <w:lang w:val="en-US"/>
        </w:rPr>
        <w:t>6</w:t>
      </w:r>
    </w:p>
    <w:p w14:paraId="37724DEB" w14:textId="77777777" w:rsidR="0074609D" w:rsidRPr="00455790" w:rsidRDefault="0074609D" w:rsidP="0074609D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362F70B" w14:textId="3C9F91B1" w:rsidR="002C5ECA" w:rsidRPr="00455790" w:rsidRDefault="007A7AC4" w:rsidP="007A7AC4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31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256</w:t>
      </w:r>
      <w:r w:rsidR="00457C0E">
        <w:rPr>
          <w:rFonts w:ascii="Angsana New" w:hAnsi="Angsana New"/>
          <w:spacing w:val="2"/>
          <w:sz w:val="30"/>
          <w:szCs w:val="30"/>
          <w:lang w:val="en-US"/>
        </w:rPr>
        <w:t>6</w:t>
      </w:r>
    </w:p>
    <w:p w14:paraId="692B71EE" w14:textId="77777777" w:rsidR="00F12AB9" w:rsidRPr="00455790" w:rsidRDefault="00F12AB9" w:rsidP="007A7AC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063C9D6" w14:textId="30CEF006" w:rsidR="007B2482" w:rsidRPr="00455790" w:rsidRDefault="0000702A" w:rsidP="00435278">
      <w:pPr>
        <w:pStyle w:val="Caption"/>
        <w:rPr>
          <w:cs/>
        </w:rPr>
      </w:pPr>
      <w:r w:rsidRPr="00455790">
        <w:rPr>
          <w:rFonts w:hint="cs"/>
          <w:cs/>
        </w:rPr>
        <w:t>บุคคลหรือ</w:t>
      </w:r>
      <w:r w:rsidR="007B2482" w:rsidRPr="00455790">
        <w:rPr>
          <w:cs/>
        </w:rPr>
        <w:t>กิจการที่เกี่ยวข้องกัน</w:t>
      </w:r>
    </w:p>
    <w:p w14:paraId="1F42FC6C" w14:textId="77777777" w:rsidR="00CF2B36" w:rsidRPr="00455790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57C5EAC" w14:textId="49F19907" w:rsidR="001B2C7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455790">
        <w:rPr>
          <w:rFonts w:ascii="Angsana New" w:hAnsi="Angsana New" w:hint="cs"/>
          <w:sz w:val="30"/>
          <w:szCs w:val="30"/>
          <w:cs/>
        </w:rPr>
        <w:t>บริษัทใหญ่</w:t>
      </w:r>
      <w:r w:rsidR="00AA69FA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>บริษัทย่อย</w:t>
      </w:r>
      <w:r w:rsidR="00AA69FA">
        <w:rPr>
          <w:rFonts w:ascii="Angsana New" w:hAnsi="Angsana New"/>
          <w:sz w:val="30"/>
          <w:szCs w:val="30"/>
        </w:rPr>
        <w:t xml:space="preserve"> </w:t>
      </w:r>
      <w:r w:rsidR="00AA69FA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455790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F04358" w:rsidRPr="00455790">
        <w:rPr>
          <w:rFonts w:ascii="Angsana New" w:hAnsi="Angsana New"/>
          <w:sz w:val="30"/>
          <w:szCs w:val="30"/>
          <w:lang w:val="en-US"/>
        </w:rPr>
        <w:t>4</w:t>
      </w:r>
      <w:r w:rsidRPr="00455790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455790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</w:t>
      </w:r>
      <w:r w:rsidRPr="00455790"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ไม่มีการเปลี่ยนแปลงอย่างมีสาระสำคัญในระหว่างงวด </w:t>
      </w:r>
    </w:p>
    <w:p w14:paraId="6F48DF0C" w14:textId="77777777" w:rsidR="001B2C7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A1C525" w14:textId="10B39E29" w:rsidR="00AC5D2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55790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</w:t>
      </w:r>
      <w:r w:rsidR="00457C0E">
        <w:rPr>
          <w:rFonts w:ascii="Angsana New" w:hAnsi="Angsana New" w:hint="cs"/>
          <w:spacing w:val="-4"/>
          <w:sz w:val="30"/>
          <w:szCs w:val="30"/>
          <w:cs/>
        </w:rPr>
        <w:t>ดสาม</w:t>
      </w:r>
      <w:r w:rsidRPr="00455790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455790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8971B3" w:rsidRPr="00455790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457C0E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="00455790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457C0E">
        <w:rPr>
          <w:rFonts w:ascii="Angsana New" w:hAnsi="Angsana New" w:hint="cs"/>
          <w:spacing w:val="-4"/>
          <w:sz w:val="30"/>
          <w:szCs w:val="30"/>
          <w:cs/>
          <w:lang w:val="en-US"/>
        </w:rPr>
        <w:t>มีนาคม</w:t>
      </w:r>
      <w:r w:rsidR="0045579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457C0E">
        <w:rPr>
          <w:rFonts w:ascii="Angsana New" w:hAnsi="Angsana New"/>
          <w:spacing w:val="-4"/>
          <w:sz w:val="30"/>
          <w:szCs w:val="30"/>
          <w:lang w:val="en-US"/>
        </w:rPr>
        <w:t>7</w:t>
      </w:r>
    </w:p>
    <w:p w14:paraId="61631DD0" w14:textId="13BFCFB0" w:rsidR="00AC5D2D" w:rsidRPr="00136359" w:rsidRDefault="00AC5D2D">
      <w:pPr>
        <w:spacing w:line="240" w:lineRule="auto"/>
        <w:rPr>
          <w:rFonts w:ascii="Angsana New" w:hAnsi="Angsana New"/>
          <w:spacing w:val="-4"/>
          <w:sz w:val="30"/>
          <w:szCs w:val="30"/>
          <w:lang w:val="en-US"/>
        </w:rPr>
      </w:pPr>
    </w:p>
    <w:p w14:paraId="059FC9DC" w14:textId="77777777" w:rsidR="00455790" w:rsidRDefault="00455790">
      <w:pPr>
        <w:spacing w:line="240" w:lineRule="auto"/>
        <w:rPr>
          <w:rFonts w:ascii="Angsana New" w:hAnsi="Angsana New"/>
          <w:sz w:val="30"/>
          <w:szCs w:val="30"/>
          <w:cs/>
          <w:lang w:val="en-US" w:eastAsia="x-none"/>
        </w:rPr>
      </w:pPr>
      <w:r>
        <w:rPr>
          <w:sz w:val="30"/>
          <w:szCs w:val="30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29"/>
        <w:gridCol w:w="1131"/>
        <w:gridCol w:w="240"/>
        <w:gridCol w:w="1200"/>
        <w:gridCol w:w="268"/>
        <w:gridCol w:w="1169"/>
        <w:gridCol w:w="270"/>
        <w:gridCol w:w="1173"/>
      </w:tblGrid>
      <w:tr w:rsidR="00457C0E" w:rsidRPr="00C54974" w14:paraId="50BB9FDD" w14:textId="77777777" w:rsidTr="00170145">
        <w:trPr>
          <w:cantSplit/>
          <w:trHeight w:val="397"/>
          <w:tblHeader/>
        </w:trPr>
        <w:tc>
          <w:tcPr>
            <w:tcW w:w="3729" w:type="dxa"/>
          </w:tcPr>
          <w:p w14:paraId="680635AF" w14:textId="77777777" w:rsidR="00457C0E" w:rsidRPr="00A6418F" w:rsidRDefault="00457C0E" w:rsidP="00170145">
            <w:pPr>
              <w:ind w:left="250" w:right="2" w:hanging="250"/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</w:pP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  <w:cs/>
              </w:rPr>
              <w:lastRenderedPageBreak/>
              <w:t>รายการที่สำคัญกับบุคคลหรือกิจการ</w:t>
            </w: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</w:rPr>
              <w:br/>
            </w: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2571" w:type="dxa"/>
            <w:gridSpan w:val="3"/>
          </w:tcPr>
          <w:p w14:paraId="514659A8" w14:textId="77777777" w:rsidR="00457C0E" w:rsidRPr="00C54974" w:rsidRDefault="00457C0E" w:rsidP="0017014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2EA6F21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46B60A72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C54974" w14:paraId="7336EA52" w14:textId="77777777" w:rsidTr="00170145">
        <w:trPr>
          <w:cantSplit/>
          <w:trHeight w:val="397"/>
          <w:tblHeader/>
        </w:trPr>
        <w:tc>
          <w:tcPr>
            <w:tcW w:w="3729" w:type="dxa"/>
          </w:tcPr>
          <w:p w14:paraId="48F0C311" w14:textId="77777777" w:rsidR="00457C0E" w:rsidRPr="00D510C3" w:rsidRDefault="00457C0E" w:rsidP="00170145">
            <w:pPr>
              <w:ind w:right="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3</w:t>
            </w:r>
            <w:r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  <w:t xml:space="preserve">1 </w:t>
            </w:r>
            <w:r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มีนาคม</w:t>
            </w:r>
          </w:p>
        </w:tc>
        <w:tc>
          <w:tcPr>
            <w:tcW w:w="1131" w:type="dxa"/>
            <w:vAlign w:val="bottom"/>
          </w:tcPr>
          <w:p w14:paraId="57783E96" w14:textId="2CEDF282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3B05F169" w14:textId="77777777" w:rsidR="00457C0E" w:rsidRPr="00C54974" w:rsidRDefault="00457C0E" w:rsidP="0017014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E0B18B7" w14:textId="5372FBD1" w:rsidR="00457C0E" w:rsidRPr="004715A3" w:rsidRDefault="00457C0E" w:rsidP="0017014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8" w:type="dxa"/>
          </w:tcPr>
          <w:p w14:paraId="3AC020F0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7BC65C9" w14:textId="2B21AEDA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1199BE9E" w14:textId="77777777" w:rsidR="00457C0E" w:rsidRPr="00C54974" w:rsidRDefault="00457C0E" w:rsidP="00170145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2326AC5" w14:textId="09A90555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57C0E" w:rsidRPr="00C54974" w14:paraId="278D0AA2" w14:textId="77777777" w:rsidTr="00170145">
        <w:trPr>
          <w:cantSplit/>
          <w:trHeight w:val="397"/>
          <w:tblHeader/>
        </w:trPr>
        <w:tc>
          <w:tcPr>
            <w:tcW w:w="3729" w:type="dxa"/>
          </w:tcPr>
          <w:p w14:paraId="1CC83511" w14:textId="77777777" w:rsidR="00457C0E" w:rsidRPr="00C54974" w:rsidRDefault="00457C0E" w:rsidP="00170145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1" w:type="dxa"/>
            <w:gridSpan w:val="7"/>
          </w:tcPr>
          <w:p w14:paraId="47A88898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7C0E" w:rsidRPr="00C54974" w14:paraId="0ED642C5" w14:textId="77777777" w:rsidTr="00170145">
        <w:tc>
          <w:tcPr>
            <w:tcW w:w="3729" w:type="dxa"/>
          </w:tcPr>
          <w:p w14:paraId="68DDB367" w14:textId="607FC84F" w:rsidR="00457C0E" w:rsidRPr="00C54974" w:rsidRDefault="00457C0E" w:rsidP="0017014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CA1C16" w:rsidRPr="00CA1C1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31" w:type="dxa"/>
          </w:tcPr>
          <w:p w14:paraId="1C386C5C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BA1B527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5AF67B1" w14:textId="77777777" w:rsidR="00457C0E" w:rsidRPr="00C54974" w:rsidRDefault="00457C0E" w:rsidP="00170145">
            <w:pPr>
              <w:tabs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529D8EC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173DDF4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6BC2C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43DB85B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0404" w:rsidRPr="00C54974" w14:paraId="51C90DEE" w14:textId="77777777" w:rsidTr="00170145">
        <w:tc>
          <w:tcPr>
            <w:tcW w:w="3729" w:type="dxa"/>
          </w:tcPr>
          <w:p w14:paraId="4CCC2C86" w14:textId="77777777" w:rsidR="00B00404" w:rsidRPr="00C54974" w:rsidRDefault="00B00404" w:rsidP="00B0040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1131" w:type="dxa"/>
            <w:shd w:val="clear" w:color="auto" w:fill="auto"/>
          </w:tcPr>
          <w:p w14:paraId="4FD4E9EB" w14:textId="317FE7FF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576,381</w:t>
            </w:r>
          </w:p>
        </w:tc>
        <w:tc>
          <w:tcPr>
            <w:tcW w:w="240" w:type="dxa"/>
          </w:tcPr>
          <w:p w14:paraId="361EC306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552C912C" w14:textId="76D4C25A" w:rsidR="00B00404" w:rsidRPr="00C54974" w:rsidRDefault="00B00404" w:rsidP="00B00404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808,452</w:t>
            </w:r>
          </w:p>
        </w:tc>
        <w:tc>
          <w:tcPr>
            <w:tcW w:w="268" w:type="dxa"/>
          </w:tcPr>
          <w:p w14:paraId="29CA3694" w14:textId="77777777" w:rsidR="00B00404" w:rsidRPr="00C54974" w:rsidRDefault="00B00404" w:rsidP="00B0040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D9C8D54" w14:textId="35739D25" w:rsidR="00B00404" w:rsidRPr="001F3A56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576,381</w:t>
            </w:r>
          </w:p>
        </w:tc>
        <w:tc>
          <w:tcPr>
            <w:tcW w:w="270" w:type="dxa"/>
          </w:tcPr>
          <w:p w14:paraId="09E6A6E3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09CFDFF" w14:textId="1B609A43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808,452</w:t>
            </w:r>
          </w:p>
        </w:tc>
      </w:tr>
      <w:tr w:rsidR="00B00404" w:rsidRPr="00C54974" w14:paraId="091076D1" w14:textId="77777777" w:rsidTr="00170145">
        <w:tc>
          <w:tcPr>
            <w:tcW w:w="3729" w:type="dxa"/>
          </w:tcPr>
          <w:p w14:paraId="29284BB0" w14:textId="77777777" w:rsidR="00B00404" w:rsidRPr="00C54974" w:rsidRDefault="00B00404" w:rsidP="00B0040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131" w:type="dxa"/>
            <w:shd w:val="clear" w:color="auto" w:fill="auto"/>
          </w:tcPr>
          <w:p w14:paraId="09EC6BD1" w14:textId="51999A51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486,218</w:t>
            </w:r>
          </w:p>
        </w:tc>
        <w:tc>
          <w:tcPr>
            <w:tcW w:w="240" w:type="dxa"/>
          </w:tcPr>
          <w:p w14:paraId="4DF0F256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F8DBD09" w14:textId="0048E9A2" w:rsidR="00B00404" w:rsidRPr="00C54974" w:rsidRDefault="00B00404" w:rsidP="00B00404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1,147,060</w:t>
            </w:r>
          </w:p>
        </w:tc>
        <w:tc>
          <w:tcPr>
            <w:tcW w:w="268" w:type="dxa"/>
          </w:tcPr>
          <w:p w14:paraId="6B99DC68" w14:textId="77777777" w:rsidR="00B00404" w:rsidRPr="00C54974" w:rsidRDefault="00B00404" w:rsidP="00B0040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8A96F55" w14:textId="2F606956" w:rsidR="00B00404" w:rsidRPr="001F3A56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486,218</w:t>
            </w:r>
          </w:p>
        </w:tc>
        <w:tc>
          <w:tcPr>
            <w:tcW w:w="270" w:type="dxa"/>
          </w:tcPr>
          <w:p w14:paraId="6720B292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6F68B2" w14:textId="0DB660AC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1,147,060</w:t>
            </w:r>
          </w:p>
        </w:tc>
      </w:tr>
      <w:tr w:rsidR="00B00404" w:rsidRPr="00C54974" w14:paraId="3744DF3C" w14:textId="77777777" w:rsidTr="00170145">
        <w:tc>
          <w:tcPr>
            <w:tcW w:w="3729" w:type="dxa"/>
          </w:tcPr>
          <w:p w14:paraId="57AAF708" w14:textId="77777777" w:rsidR="00B00404" w:rsidRPr="00C54974" w:rsidRDefault="00B00404" w:rsidP="00B0040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  <w:shd w:val="clear" w:color="auto" w:fill="auto"/>
          </w:tcPr>
          <w:p w14:paraId="54D3D635" w14:textId="784CF93B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1,938</w:t>
            </w:r>
          </w:p>
        </w:tc>
        <w:tc>
          <w:tcPr>
            <w:tcW w:w="240" w:type="dxa"/>
          </w:tcPr>
          <w:p w14:paraId="5DCD8319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02B39BD" w14:textId="59808455" w:rsidR="00B00404" w:rsidRPr="00C54974" w:rsidRDefault="00B00404" w:rsidP="00B00404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1,435</w:t>
            </w:r>
          </w:p>
        </w:tc>
        <w:tc>
          <w:tcPr>
            <w:tcW w:w="268" w:type="dxa"/>
          </w:tcPr>
          <w:p w14:paraId="0552D178" w14:textId="77777777" w:rsidR="00B00404" w:rsidRPr="00C54974" w:rsidRDefault="00B00404" w:rsidP="00B0040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53A98D9" w14:textId="20B5DA5E" w:rsidR="00B00404" w:rsidRPr="001F3A56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1,938</w:t>
            </w:r>
          </w:p>
        </w:tc>
        <w:tc>
          <w:tcPr>
            <w:tcW w:w="270" w:type="dxa"/>
          </w:tcPr>
          <w:p w14:paraId="440695C6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BAC97B5" w14:textId="384F973D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1,435</w:t>
            </w:r>
          </w:p>
        </w:tc>
      </w:tr>
      <w:tr w:rsidR="00B00404" w:rsidRPr="00C54974" w14:paraId="5967CE67" w14:textId="77777777" w:rsidTr="00170145">
        <w:tc>
          <w:tcPr>
            <w:tcW w:w="3729" w:type="dxa"/>
          </w:tcPr>
          <w:p w14:paraId="6834CA86" w14:textId="77777777" w:rsidR="00B00404" w:rsidRPr="00C54974" w:rsidRDefault="00B00404" w:rsidP="00B0040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31" w:type="dxa"/>
            <w:shd w:val="clear" w:color="auto" w:fill="auto"/>
          </w:tcPr>
          <w:p w14:paraId="4C4A6CB1" w14:textId="7B524A3C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23,445</w:t>
            </w:r>
          </w:p>
        </w:tc>
        <w:tc>
          <w:tcPr>
            <w:tcW w:w="240" w:type="dxa"/>
          </w:tcPr>
          <w:p w14:paraId="5E389F5C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D467D30" w14:textId="66ED1E25" w:rsidR="00B00404" w:rsidRPr="00C54974" w:rsidRDefault="00B00404" w:rsidP="00B00404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23,445</w:t>
            </w:r>
          </w:p>
        </w:tc>
        <w:tc>
          <w:tcPr>
            <w:tcW w:w="268" w:type="dxa"/>
          </w:tcPr>
          <w:p w14:paraId="543D8270" w14:textId="77777777" w:rsidR="00B00404" w:rsidRPr="00C54974" w:rsidRDefault="00B00404" w:rsidP="00B0040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6C1E105" w14:textId="7B86FE9E" w:rsidR="00B00404" w:rsidRPr="001F3A56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23,445</w:t>
            </w:r>
          </w:p>
        </w:tc>
        <w:tc>
          <w:tcPr>
            <w:tcW w:w="270" w:type="dxa"/>
          </w:tcPr>
          <w:p w14:paraId="66E270F4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8142F50" w14:textId="53FF317A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23,445</w:t>
            </w:r>
          </w:p>
        </w:tc>
      </w:tr>
      <w:tr w:rsidR="00B00404" w:rsidRPr="00C54974" w14:paraId="7FF9274D" w14:textId="77777777" w:rsidTr="00170145">
        <w:tc>
          <w:tcPr>
            <w:tcW w:w="3729" w:type="dxa"/>
          </w:tcPr>
          <w:p w14:paraId="7E66240D" w14:textId="77777777" w:rsidR="00B00404" w:rsidRPr="00C54974" w:rsidRDefault="00B00404" w:rsidP="00B0040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ค่าบริการส่วนกลาง </w:t>
            </w: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C549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</w:t>
            </w:r>
            <w:r w:rsidRPr="00C549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บริหาร</w:t>
            </w:r>
          </w:p>
        </w:tc>
        <w:tc>
          <w:tcPr>
            <w:tcW w:w="1131" w:type="dxa"/>
            <w:shd w:val="clear" w:color="auto" w:fill="auto"/>
          </w:tcPr>
          <w:p w14:paraId="2F81F05F" w14:textId="63A805A2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9,555</w:t>
            </w:r>
          </w:p>
        </w:tc>
        <w:tc>
          <w:tcPr>
            <w:tcW w:w="240" w:type="dxa"/>
          </w:tcPr>
          <w:p w14:paraId="26EF4AD9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517349C" w14:textId="6D983502" w:rsidR="00B00404" w:rsidRPr="00C54974" w:rsidRDefault="00B00404" w:rsidP="00B00404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9,555</w:t>
            </w:r>
          </w:p>
        </w:tc>
        <w:tc>
          <w:tcPr>
            <w:tcW w:w="268" w:type="dxa"/>
          </w:tcPr>
          <w:p w14:paraId="264A0CFB" w14:textId="77777777" w:rsidR="00B00404" w:rsidRPr="00C54974" w:rsidRDefault="00B00404" w:rsidP="00B0040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1E0B787" w14:textId="04E2F5A1" w:rsidR="00B00404" w:rsidRPr="001F3A56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9,555</w:t>
            </w:r>
          </w:p>
        </w:tc>
        <w:tc>
          <w:tcPr>
            <w:tcW w:w="270" w:type="dxa"/>
          </w:tcPr>
          <w:p w14:paraId="24ED6E51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3ADDCB7" w14:textId="011AC57D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9,555</w:t>
            </w:r>
          </w:p>
        </w:tc>
      </w:tr>
      <w:tr w:rsidR="00B00404" w:rsidRPr="00D0227B" w14:paraId="042F90FF" w14:textId="77777777" w:rsidTr="00170145">
        <w:tc>
          <w:tcPr>
            <w:tcW w:w="3729" w:type="dxa"/>
          </w:tcPr>
          <w:p w14:paraId="1465B87A" w14:textId="77777777" w:rsidR="00B00404" w:rsidRDefault="00B00404" w:rsidP="00B0040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D7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1" w:type="dxa"/>
            <w:shd w:val="clear" w:color="auto" w:fill="auto"/>
          </w:tcPr>
          <w:p w14:paraId="1D62CB68" w14:textId="3FECF822" w:rsidR="00B00404" w:rsidRPr="001610C4" w:rsidRDefault="00B00404" w:rsidP="001610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10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2221943" w14:textId="77777777" w:rsidR="00B00404" w:rsidRPr="00D0227B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2130204B" w14:textId="5A130D48" w:rsidR="00B00404" w:rsidRPr="00D0227B" w:rsidRDefault="00B00404" w:rsidP="00B00404">
            <w:pPr>
              <w:tabs>
                <w:tab w:val="decimal" w:pos="97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2,363</w:t>
            </w:r>
          </w:p>
        </w:tc>
        <w:tc>
          <w:tcPr>
            <w:tcW w:w="268" w:type="dxa"/>
            <w:shd w:val="clear" w:color="auto" w:fill="auto"/>
          </w:tcPr>
          <w:p w14:paraId="4E53A7F3" w14:textId="77777777" w:rsidR="00B00404" w:rsidRPr="00D0227B" w:rsidRDefault="00B00404" w:rsidP="00B0040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A5EF2C9" w14:textId="11F5C947" w:rsidR="00B00404" w:rsidRDefault="00B00404" w:rsidP="001610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0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794FD3C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9C3B626" w14:textId="3C7D6659" w:rsidR="00B00404" w:rsidRPr="00D0227B" w:rsidRDefault="00B00404" w:rsidP="00B00404">
            <w:pPr>
              <w:tabs>
                <w:tab w:val="decimal" w:pos="951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2,363</w:t>
            </w:r>
          </w:p>
        </w:tc>
      </w:tr>
      <w:tr w:rsidR="00B00404" w:rsidRPr="00C54974" w14:paraId="40BD0892" w14:textId="77777777" w:rsidTr="00170145">
        <w:tc>
          <w:tcPr>
            <w:tcW w:w="3729" w:type="dxa"/>
          </w:tcPr>
          <w:p w14:paraId="2FDA3B2A" w14:textId="77777777" w:rsidR="00B00404" w:rsidRPr="00C54974" w:rsidRDefault="00B00404" w:rsidP="00B0040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621C7A65" w14:textId="28DB06D0" w:rsidR="00B00404" w:rsidRPr="00D0227B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20,396</w:t>
            </w:r>
          </w:p>
        </w:tc>
        <w:tc>
          <w:tcPr>
            <w:tcW w:w="240" w:type="dxa"/>
            <w:shd w:val="clear" w:color="auto" w:fill="auto"/>
          </w:tcPr>
          <w:p w14:paraId="7990611C" w14:textId="77777777" w:rsidR="00B00404" w:rsidRPr="00D0227B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32EA6902" w14:textId="70C3343B" w:rsidR="00B00404" w:rsidRPr="00D0227B" w:rsidRDefault="00B00404" w:rsidP="00B00404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4,383</w:t>
            </w:r>
          </w:p>
        </w:tc>
        <w:tc>
          <w:tcPr>
            <w:tcW w:w="268" w:type="dxa"/>
            <w:shd w:val="clear" w:color="auto" w:fill="auto"/>
          </w:tcPr>
          <w:p w14:paraId="65CB32B0" w14:textId="77777777" w:rsidR="00B00404" w:rsidRPr="00D0227B" w:rsidRDefault="00B00404" w:rsidP="00B0040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F647649" w14:textId="1D376D94" w:rsidR="00B00404" w:rsidRPr="00D0227B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20,396</w:t>
            </w:r>
          </w:p>
        </w:tc>
        <w:tc>
          <w:tcPr>
            <w:tcW w:w="270" w:type="dxa"/>
          </w:tcPr>
          <w:p w14:paraId="0C1A9B06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3B9FA1C" w14:textId="012F8A0B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4,383</w:t>
            </w:r>
          </w:p>
        </w:tc>
      </w:tr>
      <w:tr w:rsidR="00457C0E" w:rsidRPr="00C54974" w14:paraId="6ECA2DC1" w14:textId="77777777" w:rsidTr="00170145">
        <w:tc>
          <w:tcPr>
            <w:tcW w:w="3729" w:type="dxa"/>
          </w:tcPr>
          <w:p w14:paraId="1D0CEEEA" w14:textId="77777777" w:rsidR="00457C0E" w:rsidRDefault="00457C0E" w:rsidP="00457C0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5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14364F18" w14:textId="77777777" w:rsidR="00457C0E" w:rsidRPr="007C595E" w:rsidRDefault="00457C0E" w:rsidP="00457C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284F528" w14:textId="77777777" w:rsidR="00457C0E" w:rsidRPr="00D0227B" w:rsidRDefault="00457C0E" w:rsidP="00457C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1BDC42A" w14:textId="77777777" w:rsidR="00457C0E" w:rsidRDefault="00457C0E" w:rsidP="00457C0E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281B67C9" w14:textId="77777777" w:rsidR="00457C0E" w:rsidRPr="00D0227B" w:rsidRDefault="00457C0E" w:rsidP="00457C0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E696369" w14:textId="77777777" w:rsidR="00457C0E" w:rsidRPr="007C595E" w:rsidRDefault="00457C0E" w:rsidP="00457C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17815E" w14:textId="77777777" w:rsidR="00457C0E" w:rsidRPr="00C54974" w:rsidRDefault="00457C0E" w:rsidP="00457C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CCAE543" w14:textId="77777777" w:rsidR="00457C0E" w:rsidRDefault="00457C0E" w:rsidP="00457C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57C0E" w:rsidRPr="00C54974" w14:paraId="47779833" w14:textId="77777777" w:rsidTr="00170145">
        <w:tc>
          <w:tcPr>
            <w:tcW w:w="3729" w:type="dxa"/>
          </w:tcPr>
          <w:p w14:paraId="5D4A2CF6" w14:textId="77777777" w:rsidR="00457C0E" w:rsidRDefault="00457C0E" w:rsidP="00457C0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01ABD048" w14:textId="2A5DAEFC" w:rsidR="00457C0E" w:rsidRPr="00E23F58" w:rsidRDefault="00B00404" w:rsidP="00457C0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76217C0" w14:textId="77777777" w:rsidR="00457C0E" w:rsidRPr="00D0227B" w:rsidRDefault="00457C0E" w:rsidP="00457C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935E011" w14:textId="77777777" w:rsidR="00457C0E" w:rsidRPr="008D7655" w:rsidRDefault="00457C0E" w:rsidP="0045402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2E1C950" w14:textId="77777777" w:rsidR="00457C0E" w:rsidRPr="00D0227B" w:rsidRDefault="00457C0E" w:rsidP="00457C0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1AF4D370" w14:textId="6C32E47C" w:rsidR="00457C0E" w:rsidRPr="007C595E" w:rsidRDefault="00B00404" w:rsidP="00457C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3,075</w:t>
            </w:r>
          </w:p>
        </w:tc>
        <w:tc>
          <w:tcPr>
            <w:tcW w:w="270" w:type="dxa"/>
          </w:tcPr>
          <w:p w14:paraId="3D602D34" w14:textId="77777777" w:rsidR="00457C0E" w:rsidRPr="00C54974" w:rsidRDefault="00457C0E" w:rsidP="00457C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DB3029A" w14:textId="755E42E7" w:rsidR="00457C0E" w:rsidRPr="008D7655" w:rsidRDefault="00457C0E" w:rsidP="00457C0E">
            <w:pPr>
              <w:tabs>
                <w:tab w:val="decimal" w:pos="95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2,471</w:t>
            </w:r>
          </w:p>
        </w:tc>
      </w:tr>
      <w:tr w:rsidR="00457C0E" w:rsidRPr="00C54974" w14:paraId="50901757" w14:textId="77777777" w:rsidTr="00170145">
        <w:tc>
          <w:tcPr>
            <w:tcW w:w="3729" w:type="dxa"/>
          </w:tcPr>
          <w:p w14:paraId="5216B697" w14:textId="77777777" w:rsidR="00457C0E" w:rsidRPr="00C54974" w:rsidRDefault="00457C0E" w:rsidP="00457C0E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1" w:type="dxa"/>
            <w:shd w:val="clear" w:color="auto" w:fill="auto"/>
          </w:tcPr>
          <w:p w14:paraId="4C67A56F" w14:textId="77777777" w:rsidR="00457C0E" w:rsidRPr="00C54974" w:rsidRDefault="00457C0E" w:rsidP="00457C0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F42605A" w14:textId="77777777" w:rsidR="00457C0E" w:rsidRPr="00C54974" w:rsidRDefault="00457C0E" w:rsidP="00457C0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0772C0B" w14:textId="77777777" w:rsidR="00457C0E" w:rsidRPr="00C54974" w:rsidRDefault="00457C0E" w:rsidP="00457C0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6E1898D" w14:textId="77777777" w:rsidR="00457C0E" w:rsidRPr="00C54974" w:rsidRDefault="00457C0E" w:rsidP="00457C0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5669AE6" w14:textId="77777777" w:rsidR="00457C0E" w:rsidRPr="001F3A56" w:rsidRDefault="00457C0E" w:rsidP="00457C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5137A1" w14:textId="77777777" w:rsidR="00457C0E" w:rsidRPr="00C54974" w:rsidRDefault="00457C0E" w:rsidP="00457C0E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CFFFAC" w14:textId="77777777" w:rsidR="00457C0E" w:rsidRPr="00C54974" w:rsidRDefault="00457C0E" w:rsidP="00457C0E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0404" w:rsidRPr="00C54974" w14:paraId="515BA123" w14:textId="77777777" w:rsidTr="00170145">
        <w:tc>
          <w:tcPr>
            <w:tcW w:w="3729" w:type="dxa"/>
          </w:tcPr>
          <w:p w14:paraId="42DC44BD" w14:textId="77777777" w:rsidR="00B00404" w:rsidRPr="00C54974" w:rsidRDefault="00B00404" w:rsidP="00B0040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1" w:type="dxa"/>
            <w:shd w:val="clear" w:color="auto" w:fill="auto"/>
          </w:tcPr>
          <w:p w14:paraId="1745E23A" w14:textId="7E9978A2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240" w:type="dxa"/>
          </w:tcPr>
          <w:p w14:paraId="6F047D32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A43D4DD" w14:textId="0C2E1CA2" w:rsidR="00B00404" w:rsidRPr="00C54974" w:rsidRDefault="00B00404" w:rsidP="00B00404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C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1,252</w:t>
            </w:r>
          </w:p>
        </w:tc>
        <w:tc>
          <w:tcPr>
            <w:tcW w:w="268" w:type="dxa"/>
          </w:tcPr>
          <w:p w14:paraId="3749D2C4" w14:textId="77777777" w:rsidR="00B00404" w:rsidRPr="00C54974" w:rsidRDefault="00B00404" w:rsidP="00B0040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262770B0" w14:textId="7EDDE5AF" w:rsidR="00B00404" w:rsidRPr="001F3A56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270" w:type="dxa"/>
          </w:tcPr>
          <w:p w14:paraId="521ACE5A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96B384C" w14:textId="5B9A52AC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4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1,252</w:t>
            </w:r>
          </w:p>
        </w:tc>
      </w:tr>
      <w:tr w:rsidR="00B00404" w:rsidRPr="00C54974" w14:paraId="3FB42FFE" w14:textId="77777777" w:rsidTr="00170145">
        <w:tc>
          <w:tcPr>
            <w:tcW w:w="3729" w:type="dxa"/>
          </w:tcPr>
          <w:p w14:paraId="43419A46" w14:textId="77777777" w:rsidR="00B00404" w:rsidRPr="00C54974" w:rsidRDefault="00B00404" w:rsidP="00B0040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1" w:type="dxa"/>
            <w:shd w:val="clear" w:color="auto" w:fill="auto"/>
          </w:tcPr>
          <w:p w14:paraId="46C8521C" w14:textId="12C7232F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9,997</w:t>
            </w:r>
          </w:p>
        </w:tc>
        <w:tc>
          <w:tcPr>
            <w:tcW w:w="240" w:type="dxa"/>
          </w:tcPr>
          <w:p w14:paraId="0E02DE7B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F1DD426" w14:textId="75E2BAE6" w:rsidR="00B00404" w:rsidRPr="00C54974" w:rsidRDefault="00B00404" w:rsidP="00B00404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C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9,361</w:t>
            </w:r>
          </w:p>
        </w:tc>
        <w:tc>
          <w:tcPr>
            <w:tcW w:w="268" w:type="dxa"/>
          </w:tcPr>
          <w:p w14:paraId="566089E0" w14:textId="77777777" w:rsidR="00B00404" w:rsidRPr="00C54974" w:rsidRDefault="00B00404" w:rsidP="00B0040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0962892" w14:textId="21C1690E" w:rsidR="00B00404" w:rsidRPr="001F3A56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9,997</w:t>
            </w:r>
          </w:p>
        </w:tc>
        <w:tc>
          <w:tcPr>
            <w:tcW w:w="270" w:type="dxa"/>
          </w:tcPr>
          <w:p w14:paraId="2B9F4CD8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953D236" w14:textId="3DC6761E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4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9,361</w:t>
            </w:r>
          </w:p>
        </w:tc>
      </w:tr>
      <w:tr w:rsidR="00B00404" w:rsidRPr="00C54974" w14:paraId="10D6A012" w14:textId="77777777" w:rsidTr="00170145">
        <w:tc>
          <w:tcPr>
            <w:tcW w:w="3729" w:type="dxa"/>
          </w:tcPr>
          <w:p w14:paraId="7EA1FCF6" w14:textId="77777777" w:rsidR="00B00404" w:rsidRPr="00C54974" w:rsidRDefault="00B00404" w:rsidP="00B0040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  <w:shd w:val="clear" w:color="auto" w:fill="auto"/>
          </w:tcPr>
          <w:p w14:paraId="27725378" w14:textId="42D84FAF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240" w:type="dxa"/>
          </w:tcPr>
          <w:p w14:paraId="67F8DDDC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516434C3" w14:textId="3B82B606" w:rsidR="00B00404" w:rsidRPr="00C54974" w:rsidRDefault="00B00404" w:rsidP="00B00404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C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268" w:type="dxa"/>
          </w:tcPr>
          <w:p w14:paraId="0C48EFA4" w14:textId="77777777" w:rsidR="00B00404" w:rsidRPr="00C54974" w:rsidRDefault="00B00404" w:rsidP="00B0040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51E0F0A" w14:textId="13E808F1" w:rsidR="00B00404" w:rsidRPr="001F3A56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</w:tcPr>
          <w:p w14:paraId="4D33CFC5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7B689F0" w14:textId="112C5CB8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4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</w:tr>
      <w:tr w:rsidR="00B00404" w:rsidRPr="00C54974" w14:paraId="2B729546" w14:textId="77777777" w:rsidTr="00170145">
        <w:tc>
          <w:tcPr>
            <w:tcW w:w="3729" w:type="dxa"/>
          </w:tcPr>
          <w:p w14:paraId="0D91FE4C" w14:textId="375B59F0" w:rsidR="00B00404" w:rsidRPr="00C54974" w:rsidRDefault="00B00404" w:rsidP="00B0040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ค่าบริการซ่อมบำรุง</w:t>
            </w:r>
          </w:p>
        </w:tc>
        <w:tc>
          <w:tcPr>
            <w:tcW w:w="1131" w:type="dxa"/>
            <w:shd w:val="clear" w:color="auto" w:fill="auto"/>
          </w:tcPr>
          <w:p w14:paraId="34D55B70" w14:textId="40D984C4" w:rsidR="00B0040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  <w:tc>
          <w:tcPr>
            <w:tcW w:w="240" w:type="dxa"/>
          </w:tcPr>
          <w:p w14:paraId="7821A982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E70C78E" w14:textId="1AABFB5E" w:rsidR="00B00404" w:rsidRPr="001610C4" w:rsidRDefault="001610C4" w:rsidP="001610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10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7A458A6" w14:textId="77777777" w:rsidR="00B00404" w:rsidRPr="00C54974" w:rsidRDefault="00B00404" w:rsidP="00B0040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6E98569" w14:textId="47ABCAA2" w:rsidR="00B00404" w:rsidRPr="001F3A56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  <w:tc>
          <w:tcPr>
            <w:tcW w:w="270" w:type="dxa"/>
          </w:tcPr>
          <w:p w14:paraId="07AFF453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43CCC34" w14:textId="52D70F40" w:rsidR="00B00404" w:rsidRPr="001610C4" w:rsidRDefault="001610C4" w:rsidP="001610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10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00404" w:rsidRPr="00C54974" w14:paraId="1B93C5CD" w14:textId="77777777" w:rsidTr="00170145">
        <w:tc>
          <w:tcPr>
            <w:tcW w:w="3729" w:type="dxa"/>
          </w:tcPr>
          <w:p w14:paraId="14C78AE3" w14:textId="77777777" w:rsidR="00B00404" w:rsidRPr="00C54974" w:rsidRDefault="00B00404" w:rsidP="00B0040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1" w:type="dxa"/>
            <w:shd w:val="clear" w:color="auto" w:fill="auto"/>
          </w:tcPr>
          <w:p w14:paraId="4627F0B8" w14:textId="0CC7F9B2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34,004</w:t>
            </w:r>
          </w:p>
        </w:tc>
        <w:tc>
          <w:tcPr>
            <w:tcW w:w="240" w:type="dxa"/>
          </w:tcPr>
          <w:p w14:paraId="054A9CE9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A7256DC" w14:textId="7F0F4607" w:rsidR="00B00404" w:rsidRPr="00C54974" w:rsidRDefault="00B00404" w:rsidP="00B00404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C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36,146</w:t>
            </w:r>
          </w:p>
        </w:tc>
        <w:tc>
          <w:tcPr>
            <w:tcW w:w="268" w:type="dxa"/>
          </w:tcPr>
          <w:p w14:paraId="2F7B02F3" w14:textId="77777777" w:rsidR="00B00404" w:rsidRPr="00C54974" w:rsidRDefault="00B00404" w:rsidP="00B0040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1D2CF3A1" w14:textId="248994D3" w:rsidR="00B00404" w:rsidRPr="001F3A56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34,004</w:t>
            </w:r>
          </w:p>
        </w:tc>
        <w:tc>
          <w:tcPr>
            <w:tcW w:w="270" w:type="dxa"/>
          </w:tcPr>
          <w:p w14:paraId="608B28AD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5A44FBC" w14:textId="524F22EE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4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36,146</w:t>
            </w:r>
          </w:p>
        </w:tc>
      </w:tr>
      <w:tr w:rsidR="00B00404" w:rsidRPr="00C54974" w14:paraId="5E8EE89F" w14:textId="77777777" w:rsidTr="00170145">
        <w:tc>
          <w:tcPr>
            <w:tcW w:w="3729" w:type="dxa"/>
          </w:tcPr>
          <w:p w14:paraId="0EFE6C98" w14:textId="77777777" w:rsidR="00B00404" w:rsidRPr="00C54974" w:rsidRDefault="00B00404" w:rsidP="00B0040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5198B51F" w14:textId="4A90DA32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1,304</w:t>
            </w:r>
          </w:p>
        </w:tc>
        <w:tc>
          <w:tcPr>
            <w:tcW w:w="240" w:type="dxa"/>
          </w:tcPr>
          <w:p w14:paraId="6A693F0D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62A4B8ED" w14:textId="31DB366E" w:rsidR="00B00404" w:rsidRPr="00C54974" w:rsidRDefault="00B00404" w:rsidP="00B00404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5C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4,411</w:t>
            </w:r>
          </w:p>
        </w:tc>
        <w:tc>
          <w:tcPr>
            <w:tcW w:w="268" w:type="dxa"/>
          </w:tcPr>
          <w:p w14:paraId="645748D1" w14:textId="77777777" w:rsidR="00B00404" w:rsidRPr="00C54974" w:rsidRDefault="00B00404" w:rsidP="00B0040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3916946" w14:textId="4D1F32AD" w:rsidR="00B00404" w:rsidRPr="001F3A56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1,304</w:t>
            </w:r>
          </w:p>
        </w:tc>
        <w:tc>
          <w:tcPr>
            <w:tcW w:w="270" w:type="dxa"/>
          </w:tcPr>
          <w:p w14:paraId="7C8052C1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1F3BC62" w14:textId="3CB0084D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74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4,411</w:t>
            </w:r>
          </w:p>
        </w:tc>
      </w:tr>
      <w:tr w:rsidR="00B00404" w:rsidRPr="00C54974" w14:paraId="2AF93A58" w14:textId="77777777" w:rsidTr="00170145">
        <w:tc>
          <w:tcPr>
            <w:tcW w:w="3729" w:type="dxa"/>
          </w:tcPr>
          <w:p w14:paraId="60D6D4D9" w14:textId="77777777" w:rsidR="00B00404" w:rsidRPr="00C54974" w:rsidRDefault="00B00404" w:rsidP="00B0040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1" w:type="dxa"/>
            <w:shd w:val="clear" w:color="auto" w:fill="auto"/>
          </w:tcPr>
          <w:p w14:paraId="2CB0787A" w14:textId="77777777" w:rsidR="00B00404" w:rsidRPr="00C54974" w:rsidRDefault="00B00404" w:rsidP="00B00404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90AAC87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989601A" w14:textId="77777777" w:rsidR="00B00404" w:rsidRPr="00C54974" w:rsidRDefault="00B00404" w:rsidP="00B00404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638B3F7" w14:textId="77777777" w:rsidR="00B00404" w:rsidRPr="00C54974" w:rsidRDefault="00B00404" w:rsidP="00B0040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85CE192" w14:textId="77777777" w:rsidR="00B00404" w:rsidRPr="001F3A56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468BE2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37141E2" w14:textId="77777777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0404" w:rsidRPr="00C54974" w14:paraId="7E9D3973" w14:textId="77777777" w:rsidTr="00170145">
        <w:tc>
          <w:tcPr>
            <w:tcW w:w="3729" w:type="dxa"/>
          </w:tcPr>
          <w:p w14:paraId="36400122" w14:textId="77777777" w:rsidR="00B00404" w:rsidRPr="00C54974" w:rsidRDefault="00B00404" w:rsidP="00B00404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1" w:type="dxa"/>
            <w:shd w:val="clear" w:color="auto" w:fill="auto"/>
          </w:tcPr>
          <w:p w14:paraId="507853E9" w14:textId="77777777" w:rsidR="00B00404" w:rsidRPr="00C54974" w:rsidRDefault="00B00404" w:rsidP="00B00404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337F454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4A4F676" w14:textId="77777777" w:rsidR="00B00404" w:rsidRPr="00C54974" w:rsidRDefault="00B00404" w:rsidP="00B00404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78FCC55" w14:textId="77777777" w:rsidR="00B00404" w:rsidRPr="00C54974" w:rsidRDefault="00B00404" w:rsidP="00B0040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29EACF2" w14:textId="77777777" w:rsidR="00B00404" w:rsidRPr="001F3A56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5DB879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7ADDD6" w14:textId="77777777" w:rsidR="00B00404" w:rsidRPr="00C54974" w:rsidRDefault="00B00404" w:rsidP="00B00404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0404" w:rsidRPr="00C54974" w14:paraId="4EE07E35" w14:textId="77777777" w:rsidTr="00170145">
        <w:tc>
          <w:tcPr>
            <w:tcW w:w="3729" w:type="dxa"/>
            <w:vAlign w:val="bottom"/>
          </w:tcPr>
          <w:p w14:paraId="70B1E164" w14:textId="77777777" w:rsidR="00B00404" w:rsidRPr="00C54974" w:rsidRDefault="00B00404" w:rsidP="00B00404">
            <w:pPr>
              <w:spacing w:line="240" w:lineRule="auto"/>
              <w:ind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1" w:type="dxa"/>
            <w:shd w:val="clear" w:color="auto" w:fill="auto"/>
          </w:tcPr>
          <w:p w14:paraId="7320B9D4" w14:textId="14DD1919" w:rsidR="00B00404" w:rsidRPr="00C54974" w:rsidRDefault="00B00404" w:rsidP="00B00404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13,783</w:t>
            </w:r>
          </w:p>
        </w:tc>
        <w:tc>
          <w:tcPr>
            <w:tcW w:w="240" w:type="dxa"/>
          </w:tcPr>
          <w:p w14:paraId="4985E7A3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114282A" w14:textId="62698A7B" w:rsidR="00B00404" w:rsidRPr="00C54974" w:rsidRDefault="00B00404" w:rsidP="00B00404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12,660</w:t>
            </w:r>
          </w:p>
        </w:tc>
        <w:tc>
          <w:tcPr>
            <w:tcW w:w="268" w:type="dxa"/>
          </w:tcPr>
          <w:p w14:paraId="6D55A5D4" w14:textId="77777777" w:rsidR="00B00404" w:rsidRPr="00C54974" w:rsidRDefault="00B00404" w:rsidP="00B0040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9C7964D" w14:textId="1CFDE221" w:rsidR="00B00404" w:rsidRPr="001F3A56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13,783</w:t>
            </w:r>
          </w:p>
        </w:tc>
        <w:tc>
          <w:tcPr>
            <w:tcW w:w="270" w:type="dxa"/>
          </w:tcPr>
          <w:p w14:paraId="48DDCB2F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7FC8A14A" w14:textId="35275D56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12,660</w:t>
            </w:r>
          </w:p>
        </w:tc>
      </w:tr>
      <w:tr w:rsidR="00B00404" w:rsidRPr="00C54974" w14:paraId="0060187E" w14:textId="77777777" w:rsidTr="00170145">
        <w:tc>
          <w:tcPr>
            <w:tcW w:w="3729" w:type="dxa"/>
          </w:tcPr>
          <w:p w14:paraId="15568781" w14:textId="77777777" w:rsidR="00B00404" w:rsidRPr="00C54974" w:rsidRDefault="00B00404" w:rsidP="00B0040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927F2" w14:textId="7F8A7D53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13,783</w:t>
            </w:r>
          </w:p>
        </w:tc>
        <w:tc>
          <w:tcPr>
            <w:tcW w:w="240" w:type="dxa"/>
          </w:tcPr>
          <w:p w14:paraId="159E3EB7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2D8B71D" w14:textId="43711FDF" w:rsidR="00B00404" w:rsidRPr="00C54974" w:rsidRDefault="00B00404" w:rsidP="00B00404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12,660</w:t>
            </w:r>
          </w:p>
        </w:tc>
        <w:tc>
          <w:tcPr>
            <w:tcW w:w="268" w:type="dxa"/>
          </w:tcPr>
          <w:p w14:paraId="7EF5BC0E" w14:textId="77777777" w:rsidR="00B00404" w:rsidRPr="00C54974" w:rsidRDefault="00B00404" w:rsidP="00B0040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C7446" w14:textId="52D8CF7F" w:rsidR="00B00404" w:rsidRPr="005E6083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13,783</w:t>
            </w:r>
          </w:p>
        </w:tc>
        <w:tc>
          <w:tcPr>
            <w:tcW w:w="270" w:type="dxa"/>
          </w:tcPr>
          <w:p w14:paraId="0E457FC5" w14:textId="77777777" w:rsidR="00B00404" w:rsidRPr="00C54974" w:rsidRDefault="00B00404" w:rsidP="00B00404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B434FFB" w14:textId="74D4BC1E" w:rsidR="00B00404" w:rsidRPr="00C54974" w:rsidRDefault="00B00404" w:rsidP="00B0040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12,660</w:t>
            </w:r>
          </w:p>
        </w:tc>
      </w:tr>
    </w:tbl>
    <w:p w14:paraId="17E9BF00" w14:textId="77777777" w:rsidR="00E376D0" w:rsidRDefault="00E376D0">
      <w:pPr>
        <w:spacing w:line="240" w:lineRule="auto"/>
      </w:pPr>
    </w:p>
    <w:p w14:paraId="29E3C2FD" w14:textId="77777777" w:rsidR="00E376D0" w:rsidRDefault="00E376D0">
      <w:pPr>
        <w:spacing w:line="240" w:lineRule="auto"/>
      </w:pPr>
    </w:p>
    <w:p w14:paraId="356022A9" w14:textId="7D51101A" w:rsidR="00455790" w:rsidRDefault="00455790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4"/>
      </w:tblGrid>
      <w:tr w:rsidR="00F15832" w:rsidRPr="00455790" w14:paraId="0EC5C339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2FD48006" w14:textId="77777777" w:rsidR="00F15832" w:rsidRPr="00455790" w:rsidRDefault="00F1583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5790">
              <w:rPr>
                <w:sz w:val="30"/>
                <w:szCs w:val="30"/>
              </w:rPr>
              <w:lastRenderedPageBreak/>
              <w:br w:type="page"/>
            </w:r>
            <w:r w:rsidRPr="004557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6402832" w14:textId="77777777" w:rsidR="00F15832" w:rsidRPr="00455790" w:rsidRDefault="00F158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5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52BA9D" w14:textId="77777777" w:rsidR="00F15832" w:rsidRPr="00455790" w:rsidRDefault="00F158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0ECDF892" w14:textId="77777777" w:rsidR="00F15832" w:rsidRPr="00455790" w:rsidRDefault="00F158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5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455790" w14:paraId="64E4F52D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53DF0E70" w14:textId="77777777" w:rsidR="00457C0E" w:rsidRPr="00455790" w:rsidRDefault="00457C0E" w:rsidP="00457C0E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39C963" w14:textId="5983165A" w:rsidR="00457C0E" w:rsidRPr="00455790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6EFA79E" w14:textId="77777777" w:rsidR="00457C0E" w:rsidRPr="00455790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FE2B45" w14:textId="77777777" w:rsidR="00457C0E" w:rsidRPr="00455790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BCECBDC" w14:textId="77777777" w:rsidR="00457C0E" w:rsidRPr="00455790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6F8FF0" w14:textId="7AD78CCB" w:rsidR="00457C0E" w:rsidRPr="00455790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4DF1BBEF" w14:textId="77777777" w:rsidR="00457C0E" w:rsidRPr="00455790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DC3A02E" w14:textId="75D0E2AE" w:rsidR="00457C0E" w:rsidRPr="00455790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455790" w14:paraId="021CEF1A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3E9EB1D7" w14:textId="77777777" w:rsidR="00457C0E" w:rsidRPr="00455790" w:rsidRDefault="00457C0E" w:rsidP="00457C0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194D8F" w14:textId="57DFC393" w:rsidR="00457C0E" w:rsidRPr="00455790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AC15998" w14:textId="77777777" w:rsidR="00457C0E" w:rsidRPr="00455790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96CC40" w14:textId="55B492D4" w:rsidR="00457C0E" w:rsidRPr="00455790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2267749" w14:textId="77777777" w:rsidR="00457C0E" w:rsidRPr="00455790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BB02AA" w14:textId="17C8D231" w:rsidR="00457C0E" w:rsidRPr="00455790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961F0C0" w14:textId="77777777" w:rsidR="00457C0E" w:rsidRPr="00455790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D5DCA0C" w14:textId="088778AB" w:rsidR="00457C0E" w:rsidRPr="00455790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455790" w14:paraId="64525FAC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2B0D6986" w14:textId="77777777" w:rsidR="00E376D0" w:rsidRPr="00455790" w:rsidRDefault="00E376D0" w:rsidP="00E376D0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4" w:type="dxa"/>
            <w:gridSpan w:val="7"/>
          </w:tcPr>
          <w:p w14:paraId="3C96128C" w14:textId="7777777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557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5579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455790" w14:paraId="5AFD4C34" w14:textId="77777777" w:rsidTr="00D65A17">
        <w:tc>
          <w:tcPr>
            <w:tcW w:w="4050" w:type="dxa"/>
            <w:shd w:val="clear" w:color="auto" w:fill="auto"/>
          </w:tcPr>
          <w:p w14:paraId="472D2905" w14:textId="77777777" w:rsidR="00E376D0" w:rsidRPr="00455790" w:rsidRDefault="00E376D0" w:rsidP="00E376D0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57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A8B6EFF" w14:textId="77777777" w:rsidR="00E376D0" w:rsidRPr="00455790" w:rsidRDefault="00E376D0" w:rsidP="00E376D0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2DFFBB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B893A1" w14:textId="77777777" w:rsidR="00E376D0" w:rsidRPr="00455790" w:rsidRDefault="00E376D0" w:rsidP="00E376D0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047A81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DC79CE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39D6F6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9F87069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66F7" w:rsidRPr="00455790" w14:paraId="38714C0E" w14:textId="77777777" w:rsidTr="00D65A17">
        <w:tc>
          <w:tcPr>
            <w:tcW w:w="4050" w:type="dxa"/>
            <w:shd w:val="clear" w:color="auto" w:fill="auto"/>
          </w:tcPr>
          <w:p w14:paraId="42613B7C" w14:textId="462D1961" w:rsidR="00E766F7" w:rsidRPr="00455790" w:rsidRDefault="00E766F7" w:rsidP="00E766F7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CA1C16" w:rsidRPr="00CA1C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2733E0A9" w14:textId="25E7D291" w:rsidR="00E766F7" w:rsidRPr="00455790" w:rsidRDefault="008C51E0" w:rsidP="00E766F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2234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2,171</w:t>
            </w:r>
          </w:p>
        </w:tc>
        <w:tc>
          <w:tcPr>
            <w:tcW w:w="270" w:type="dxa"/>
            <w:shd w:val="clear" w:color="auto" w:fill="auto"/>
          </w:tcPr>
          <w:p w14:paraId="0C3E7A5B" w14:textId="77777777" w:rsidR="00E766F7" w:rsidRPr="00455790" w:rsidRDefault="00E766F7" w:rsidP="00E766F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E8A90F" w14:textId="48CA2DA2" w:rsidR="00E766F7" w:rsidRPr="00455790" w:rsidRDefault="00E766F7" w:rsidP="00E766F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492,790</w:t>
            </w:r>
          </w:p>
        </w:tc>
        <w:tc>
          <w:tcPr>
            <w:tcW w:w="270" w:type="dxa"/>
            <w:shd w:val="clear" w:color="auto" w:fill="auto"/>
          </w:tcPr>
          <w:p w14:paraId="1FAA808A" w14:textId="77777777" w:rsidR="00E766F7" w:rsidRPr="00455790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11EAAC" w14:textId="1FFAAD50" w:rsidR="00E766F7" w:rsidRPr="00455790" w:rsidRDefault="008C51E0" w:rsidP="00E766F7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2234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2,171</w:t>
            </w:r>
          </w:p>
        </w:tc>
        <w:tc>
          <w:tcPr>
            <w:tcW w:w="270" w:type="dxa"/>
            <w:shd w:val="clear" w:color="auto" w:fill="auto"/>
          </w:tcPr>
          <w:p w14:paraId="2964BFB2" w14:textId="77777777" w:rsidR="00E766F7" w:rsidRPr="00455790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91AE935" w14:textId="49585D4B" w:rsidR="00E766F7" w:rsidRPr="00455790" w:rsidRDefault="00E766F7" w:rsidP="00E766F7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492,790</w:t>
            </w:r>
          </w:p>
        </w:tc>
      </w:tr>
      <w:tr w:rsidR="00E766F7" w:rsidRPr="00455790" w14:paraId="731FFF97" w14:textId="77777777" w:rsidTr="00D65A17">
        <w:trPr>
          <w:trHeight w:val="434"/>
        </w:trPr>
        <w:tc>
          <w:tcPr>
            <w:tcW w:w="4050" w:type="dxa"/>
            <w:shd w:val="clear" w:color="auto" w:fill="auto"/>
          </w:tcPr>
          <w:p w14:paraId="6D7F7898" w14:textId="77777777" w:rsidR="00E766F7" w:rsidRPr="00455790" w:rsidRDefault="00E766F7" w:rsidP="00E766F7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E42524F" w14:textId="77777777" w:rsidR="00E766F7" w:rsidRPr="00455790" w:rsidRDefault="00E766F7" w:rsidP="00E766F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5C7A89" w14:textId="77777777" w:rsidR="00E766F7" w:rsidRPr="00455790" w:rsidRDefault="00E766F7" w:rsidP="00E766F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D5D1CE" w14:textId="77777777" w:rsidR="00E766F7" w:rsidRPr="00455790" w:rsidRDefault="00E766F7" w:rsidP="00E766F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DEA53A" w14:textId="77777777" w:rsidR="00E766F7" w:rsidRPr="00455790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75704B" w14:textId="65B277DE" w:rsidR="00E766F7" w:rsidRPr="00455790" w:rsidRDefault="00E766F7" w:rsidP="00E766F7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61DF5C" w14:textId="77777777" w:rsidR="00E766F7" w:rsidRPr="00455790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DC2BED6" w14:textId="77777777" w:rsidR="00E766F7" w:rsidRPr="00455790" w:rsidRDefault="00E766F7" w:rsidP="00E766F7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66F7" w:rsidRPr="00455790" w14:paraId="16ECCC55" w14:textId="77777777" w:rsidTr="00D65A17">
        <w:tc>
          <w:tcPr>
            <w:tcW w:w="4050" w:type="dxa"/>
            <w:shd w:val="clear" w:color="auto" w:fill="auto"/>
          </w:tcPr>
          <w:p w14:paraId="2D9D3A9E" w14:textId="77777777" w:rsidR="00E766F7" w:rsidRPr="00455790" w:rsidRDefault="00E766F7" w:rsidP="00E766F7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455790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03DE957F" w14:textId="021C0B34" w:rsidR="00E766F7" w:rsidRPr="00455790" w:rsidRDefault="008C51E0" w:rsidP="00E766F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D19D14D" w14:textId="77777777" w:rsidR="00E766F7" w:rsidRPr="00455790" w:rsidRDefault="00E766F7" w:rsidP="00E766F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7F383D" w14:textId="0F457B31" w:rsidR="00E766F7" w:rsidRPr="00455790" w:rsidRDefault="00E766F7" w:rsidP="00E766F7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59D37A7" w14:textId="77777777" w:rsidR="00E766F7" w:rsidRPr="00455790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6CE40D" w14:textId="3B27D4D0" w:rsidR="00E766F7" w:rsidRPr="00455790" w:rsidRDefault="008C51E0" w:rsidP="00E766F7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B758D27" w14:textId="77777777" w:rsidR="00E766F7" w:rsidRPr="00455790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7B5077C" w14:textId="5DFFE2DB" w:rsidR="00E766F7" w:rsidRPr="00455790" w:rsidRDefault="00E766F7" w:rsidP="00E766F7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8C51E0" w:rsidRPr="00455790" w14:paraId="1C2E7F78" w14:textId="77777777" w:rsidTr="00D65A17">
        <w:tc>
          <w:tcPr>
            <w:tcW w:w="4050" w:type="dxa"/>
            <w:shd w:val="clear" w:color="auto" w:fill="auto"/>
          </w:tcPr>
          <w:p w14:paraId="156799C5" w14:textId="77777777" w:rsidR="008C51E0" w:rsidRPr="00455790" w:rsidRDefault="008C51E0" w:rsidP="008C51E0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455790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4282D995" w14:textId="2B1E7E79" w:rsidR="008C51E0" w:rsidRPr="00455790" w:rsidRDefault="008C51E0" w:rsidP="008C51E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30E1F9C1" w14:textId="77777777" w:rsidR="008C51E0" w:rsidRPr="00455790" w:rsidRDefault="008C51E0" w:rsidP="008C51E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3725AC" w14:textId="7793CA62" w:rsidR="008C51E0" w:rsidRPr="00455790" w:rsidRDefault="008C51E0" w:rsidP="008C51E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  <w:tc>
          <w:tcPr>
            <w:tcW w:w="270" w:type="dxa"/>
            <w:shd w:val="clear" w:color="auto" w:fill="auto"/>
          </w:tcPr>
          <w:p w14:paraId="26AD190B" w14:textId="77777777" w:rsidR="008C51E0" w:rsidRPr="00455790" w:rsidRDefault="008C51E0" w:rsidP="008C51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A68181" w14:textId="03A074C2" w:rsidR="008C51E0" w:rsidRPr="00455790" w:rsidRDefault="008C51E0" w:rsidP="008C51E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63C308C7" w14:textId="77777777" w:rsidR="008C51E0" w:rsidRPr="00455790" w:rsidRDefault="008C51E0" w:rsidP="008C51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C34AF1B" w14:textId="3CAED8E1" w:rsidR="008C51E0" w:rsidRPr="00455790" w:rsidRDefault="008C51E0" w:rsidP="008C51E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</w:tr>
      <w:tr w:rsidR="008C51E0" w:rsidRPr="00455790" w14:paraId="69357CFE" w14:textId="77777777" w:rsidTr="00D65A17">
        <w:tc>
          <w:tcPr>
            <w:tcW w:w="4050" w:type="dxa"/>
            <w:shd w:val="clear" w:color="auto" w:fill="auto"/>
          </w:tcPr>
          <w:p w14:paraId="3EDCDE35" w14:textId="77777777" w:rsidR="008C51E0" w:rsidRPr="00455790" w:rsidRDefault="008C51E0" w:rsidP="008C51E0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455790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3A457943" w14:textId="6D791E4B" w:rsidR="008C51E0" w:rsidRPr="00455790" w:rsidRDefault="008C51E0" w:rsidP="008C51E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1649C94C" w14:textId="77777777" w:rsidR="008C51E0" w:rsidRPr="00455790" w:rsidRDefault="008C51E0" w:rsidP="008C51E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BC26CD" w14:textId="7BC80BA8" w:rsidR="008C51E0" w:rsidRPr="00455790" w:rsidRDefault="008C51E0" w:rsidP="008C51E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829572B" w14:textId="77777777" w:rsidR="008C51E0" w:rsidRPr="00455790" w:rsidRDefault="008C51E0" w:rsidP="008C51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01FE83" w14:textId="3DABECE0" w:rsidR="008C51E0" w:rsidRPr="00455790" w:rsidRDefault="008C51E0" w:rsidP="008C51E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188DC507" w14:textId="77777777" w:rsidR="008C51E0" w:rsidRPr="00455790" w:rsidRDefault="008C51E0" w:rsidP="008C51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1CC646E" w14:textId="1AC30A1B" w:rsidR="008C51E0" w:rsidRPr="00455790" w:rsidRDefault="008C51E0" w:rsidP="008C51E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</w:tr>
      <w:tr w:rsidR="008C51E0" w:rsidRPr="00455790" w14:paraId="7143518D" w14:textId="77777777" w:rsidTr="00D65A17">
        <w:tc>
          <w:tcPr>
            <w:tcW w:w="4050" w:type="dxa"/>
            <w:shd w:val="clear" w:color="auto" w:fill="auto"/>
          </w:tcPr>
          <w:p w14:paraId="4408FC7B" w14:textId="77777777" w:rsidR="008C51E0" w:rsidRPr="00455790" w:rsidRDefault="008C51E0" w:rsidP="008C51E0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27CADD37" w14:textId="5A8C186F" w:rsidR="008C51E0" w:rsidRPr="00455790" w:rsidRDefault="008C51E0" w:rsidP="008C51E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C955B5A" w14:textId="77777777" w:rsidR="008C51E0" w:rsidRPr="00455790" w:rsidRDefault="008C51E0" w:rsidP="008C51E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DE5366" w14:textId="44742830" w:rsidR="008C51E0" w:rsidRPr="00455790" w:rsidRDefault="008C51E0" w:rsidP="008C51E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43269BE" w14:textId="77777777" w:rsidR="008C51E0" w:rsidRPr="00455790" w:rsidRDefault="008C51E0" w:rsidP="008C51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0F50E7" w14:textId="07AB2246" w:rsidR="008C51E0" w:rsidRPr="00455790" w:rsidRDefault="008C51E0" w:rsidP="008C51E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F9F6E34" w14:textId="77777777" w:rsidR="008C51E0" w:rsidRPr="00455790" w:rsidRDefault="008C51E0" w:rsidP="008C51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253BB3F" w14:textId="47676388" w:rsidR="008C51E0" w:rsidRPr="00455790" w:rsidRDefault="008C51E0" w:rsidP="008C51E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8C51E0" w:rsidRPr="00455790" w14:paraId="2861AAEB" w14:textId="77777777" w:rsidTr="00EF3225">
        <w:tc>
          <w:tcPr>
            <w:tcW w:w="4050" w:type="dxa"/>
            <w:shd w:val="clear" w:color="auto" w:fill="auto"/>
          </w:tcPr>
          <w:p w14:paraId="3E9C7D1E" w14:textId="77777777" w:rsidR="008C51E0" w:rsidRPr="00455790" w:rsidRDefault="008C51E0" w:rsidP="008C51E0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45579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455790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455790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455790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478BB26" w14:textId="43667B3D" w:rsidR="008C51E0" w:rsidRPr="00455790" w:rsidRDefault="008C51E0" w:rsidP="008C51E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6B04CB6" w14:textId="77777777" w:rsidR="008C51E0" w:rsidRPr="00455790" w:rsidRDefault="008C51E0" w:rsidP="008C51E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7BCCE3" w14:textId="37369287" w:rsidR="008C51E0" w:rsidRPr="00455790" w:rsidRDefault="008C51E0" w:rsidP="008C51E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7C701A85" w14:textId="77777777" w:rsidR="008C51E0" w:rsidRPr="00455790" w:rsidRDefault="008C51E0" w:rsidP="008C51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B65C65" w14:textId="4B4E8330" w:rsidR="008C51E0" w:rsidRPr="00455790" w:rsidRDefault="008C51E0" w:rsidP="008C51E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3603871A" w14:textId="77777777" w:rsidR="008C51E0" w:rsidRPr="00455790" w:rsidRDefault="008C51E0" w:rsidP="008C51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062C663" w14:textId="64623B4F" w:rsidR="008C51E0" w:rsidRPr="00455790" w:rsidRDefault="008C51E0" w:rsidP="008C51E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8C51E0" w:rsidRPr="00455790" w14:paraId="6AA58C0B" w14:textId="77777777" w:rsidTr="00EF3225">
        <w:tc>
          <w:tcPr>
            <w:tcW w:w="4050" w:type="dxa"/>
            <w:shd w:val="clear" w:color="auto" w:fill="auto"/>
          </w:tcPr>
          <w:p w14:paraId="14DE06D4" w14:textId="0BC76025" w:rsidR="008C51E0" w:rsidRPr="00DC17F8" w:rsidRDefault="008C51E0" w:rsidP="008C51E0">
            <w:pPr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A2234D">
              <w:rPr>
                <w:rFonts w:ascii="Angsana New" w:hAnsi="Angsana New" w:hint="cs"/>
                <w:sz w:val="30"/>
                <w:szCs w:val="30"/>
                <w:cs/>
              </w:rPr>
              <w:t>บางกอกสหประกันชีวิต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="00A2234D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B89F60" w14:textId="4D92B70A" w:rsidR="008C51E0" w:rsidRDefault="008C51E0" w:rsidP="008C51E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9C6EDBB" w14:textId="77777777" w:rsidR="008C51E0" w:rsidRPr="00455790" w:rsidRDefault="008C51E0" w:rsidP="008C51E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9B0031" w14:textId="43A01DC2" w:rsidR="008C51E0" w:rsidRPr="00455790" w:rsidRDefault="008C51E0" w:rsidP="008C51E0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86328CD" w14:textId="77777777" w:rsidR="008C51E0" w:rsidRPr="00455790" w:rsidRDefault="008C51E0" w:rsidP="008C51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210183" w14:textId="1E0BA547" w:rsidR="008C51E0" w:rsidRDefault="008C51E0" w:rsidP="008C51E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043CB8B" w14:textId="77777777" w:rsidR="008C51E0" w:rsidRPr="00455790" w:rsidRDefault="008C51E0" w:rsidP="008C51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03E45BE1" w14:textId="278A3CE9" w:rsidR="008C51E0" w:rsidRPr="00455790" w:rsidRDefault="008C51E0" w:rsidP="008C51E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8C51E0" w:rsidRPr="00455790" w14:paraId="00B4F916" w14:textId="77777777" w:rsidTr="00D65A17">
        <w:tc>
          <w:tcPr>
            <w:tcW w:w="4050" w:type="dxa"/>
            <w:shd w:val="clear" w:color="auto" w:fill="auto"/>
            <w:vAlign w:val="bottom"/>
          </w:tcPr>
          <w:p w14:paraId="55E72625" w14:textId="77777777" w:rsidR="008C51E0" w:rsidRPr="00455790" w:rsidRDefault="008C51E0" w:rsidP="008C51E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557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AF366E" w14:textId="448FE21A" w:rsidR="008C51E0" w:rsidRPr="00455790" w:rsidRDefault="008C51E0" w:rsidP="008C51E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542,677</w:t>
            </w:r>
          </w:p>
        </w:tc>
        <w:tc>
          <w:tcPr>
            <w:tcW w:w="270" w:type="dxa"/>
            <w:shd w:val="clear" w:color="auto" w:fill="auto"/>
          </w:tcPr>
          <w:p w14:paraId="1FC7DD66" w14:textId="77777777" w:rsidR="008C51E0" w:rsidRPr="00455790" w:rsidRDefault="008C51E0" w:rsidP="008C51E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8557D0" w14:textId="70A277B6" w:rsidR="008C51E0" w:rsidRPr="00455790" w:rsidRDefault="008C51E0" w:rsidP="008C51E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493,388</w:t>
            </w:r>
          </w:p>
        </w:tc>
        <w:tc>
          <w:tcPr>
            <w:tcW w:w="270" w:type="dxa"/>
            <w:shd w:val="clear" w:color="auto" w:fill="auto"/>
          </w:tcPr>
          <w:p w14:paraId="0386A487" w14:textId="77777777" w:rsidR="008C51E0" w:rsidRPr="00455790" w:rsidRDefault="008C51E0" w:rsidP="008C51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6279FA" w14:textId="3FD04A4B" w:rsidR="008C51E0" w:rsidRPr="00455790" w:rsidRDefault="008C51E0" w:rsidP="008C51E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542,677</w:t>
            </w:r>
          </w:p>
        </w:tc>
        <w:tc>
          <w:tcPr>
            <w:tcW w:w="270" w:type="dxa"/>
            <w:shd w:val="clear" w:color="auto" w:fill="auto"/>
          </w:tcPr>
          <w:p w14:paraId="5FEE48BB" w14:textId="77777777" w:rsidR="008C51E0" w:rsidRPr="00455790" w:rsidRDefault="008C51E0" w:rsidP="008C51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536910C3" w14:textId="7D4F901B" w:rsidR="008C51E0" w:rsidRPr="00455790" w:rsidRDefault="008C51E0" w:rsidP="008C51E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493,388</w:t>
            </w:r>
          </w:p>
        </w:tc>
      </w:tr>
      <w:tr w:rsidR="008C51E0" w:rsidRPr="00455790" w14:paraId="50A52BAA" w14:textId="77777777" w:rsidTr="00D65A17">
        <w:tc>
          <w:tcPr>
            <w:tcW w:w="4050" w:type="dxa"/>
            <w:shd w:val="clear" w:color="auto" w:fill="auto"/>
          </w:tcPr>
          <w:p w14:paraId="39C47837" w14:textId="77777777" w:rsidR="008C51E0" w:rsidRPr="00455790" w:rsidRDefault="008C51E0" w:rsidP="008C51E0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455790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45579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455790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44AACD" w14:textId="6F698C7B" w:rsidR="008C51E0" w:rsidRPr="00455790" w:rsidRDefault="008C51E0" w:rsidP="008C51E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595118" w14:textId="77777777" w:rsidR="008C51E0" w:rsidRPr="00455790" w:rsidRDefault="008C51E0" w:rsidP="008C51E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88B84C" w14:textId="23D771F6" w:rsidR="008C51E0" w:rsidRPr="00455790" w:rsidRDefault="008C51E0" w:rsidP="008C51E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130665" w14:textId="77777777" w:rsidR="008C51E0" w:rsidRPr="00455790" w:rsidRDefault="008C51E0" w:rsidP="008C51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E8FF72" w14:textId="29145B42" w:rsidR="008C51E0" w:rsidRPr="00455790" w:rsidRDefault="008C51E0" w:rsidP="008C51E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9C9F72" w14:textId="77777777" w:rsidR="008C51E0" w:rsidRPr="00455790" w:rsidRDefault="008C51E0" w:rsidP="008C51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79D8286" w14:textId="7058575D" w:rsidR="008C51E0" w:rsidRPr="00455790" w:rsidRDefault="008C51E0" w:rsidP="008C51E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C51E0" w:rsidRPr="00455790" w14:paraId="1B98F1C9" w14:textId="77777777" w:rsidTr="00D65A17">
        <w:tc>
          <w:tcPr>
            <w:tcW w:w="4050" w:type="dxa"/>
            <w:shd w:val="clear" w:color="auto" w:fill="auto"/>
          </w:tcPr>
          <w:p w14:paraId="6B89028E" w14:textId="77777777" w:rsidR="008C51E0" w:rsidRPr="00455790" w:rsidRDefault="008C51E0" w:rsidP="008C51E0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455790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3EDB6" w14:textId="1F50F3FA" w:rsidR="008C51E0" w:rsidRPr="00455790" w:rsidRDefault="008C51E0" w:rsidP="008C51E0">
            <w:pPr>
              <w:tabs>
                <w:tab w:val="decimal" w:pos="88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542,677</w:t>
            </w:r>
          </w:p>
        </w:tc>
        <w:tc>
          <w:tcPr>
            <w:tcW w:w="270" w:type="dxa"/>
            <w:shd w:val="clear" w:color="auto" w:fill="auto"/>
          </w:tcPr>
          <w:p w14:paraId="1D3316CB" w14:textId="77777777" w:rsidR="008C51E0" w:rsidRPr="00455790" w:rsidRDefault="008C51E0" w:rsidP="008C51E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E1BA6" w14:textId="1B3BB320" w:rsidR="008C51E0" w:rsidRPr="00455790" w:rsidRDefault="008C51E0" w:rsidP="008C51E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493,388</w:t>
            </w:r>
          </w:p>
        </w:tc>
        <w:tc>
          <w:tcPr>
            <w:tcW w:w="270" w:type="dxa"/>
            <w:shd w:val="clear" w:color="auto" w:fill="auto"/>
          </w:tcPr>
          <w:p w14:paraId="6E779F18" w14:textId="77777777" w:rsidR="008C51E0" w:rsidRPr="00455790" w:rsidRDefault="008C51E0" w:rsidP="008C51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F5C38" w14:textId="7AB6787F" w:rsidR="008C51E0" w:rsidRPr="0066321D" w:rsidRDefault="008C51E0" w:rsidP="008C51E0">
            <w:pPr>
              <w:tabs>
                <w:tab w:val="decimal" w:pos="88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542,677</w:t>
            </w:r>
          </w:p>
        </w:tc>
        <w:tc>
          <w:tcPr>
            <w:tcW w:w="270" w:type="dxa"/>
            <w:shd w:val="clear" w:color="auto" w:fill="auto"/>
          </w:tcPr>
          <w:p w14:paraId="1421BDF8" w14:textId="77777777" w:rsidR="008C51E0" w:rsidRPr="00455790" w:rsidRDefault="008C51E0" w:rsidP="008C51E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17CAD" w14:textId="081C78DC" w:rsidR="008C51E0" w:rsidRPr="00455790" w:rsidRDefault="008C51E0" w:rsidP="008C51E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493,388</w:t>
            </w:r>
          </w:p>
        </w:tc>
      </w:tr>
    </w:tbl>
    <w:p w14:paraId="5420F4C0" w14:textId="0F5A574C" w:rsidR="00F15832" w:rsidRPr="00455790" w:rsidRDefault="00F15832" w:rsidP="00FC5CB9">
      <w:pPr>
        <w:pStyle w:val="Bo-Blankline"/>
        <w:rPr>
          <w:sz w:val="30"/>
          <w:szCs w:val="30"/>
        </w:rPr>
      </w:pP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8"/>
      </w:tblGrid>
      <w:tr w:rsidR="00055F6A" w:rsidRPr="00EB7266" w14:paraId="759E0CEC" w14:textId="77777777" w:rsidTr="002447FD">
        <w:tc>
          <w:tcPr>
            <w:tcW w:w="4050" w:type="dxa"/>
            <w:shd w:val="clear" w:color="auto" w:fill="auto"/>
          </w:tcPr>
          <w:p w14:paraId="0FF3CC30" w14:textId="77777777" w:rsidR="00055F6A" w:rsidRPr="003F31D9" w:rsidRDefault="00055F6A">
            <w:pPr>
              <w:spacing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16ECFFB8" w14:textId="77777777" w:rsidR="00055F6A" w:rsidRPr="003F31D9" w:rsidRDefault="00055F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D1AE4C0" w14:textId="77777777" w:rsidR="00055F6A" w:rsidRPr="003F31D9" w:rsidRDefault="00055F6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auto"/>
          </w:tcPr>
          <w:p w14:paraId="2BC6685A" w14:textId="77777777" w:rsidR="00055F6A" w:rsidRPr="003F31D9" w:rsidRDefault="00055F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744476" w14:paraId="04A8F8AB" w14:textId="77777777" w:rsidTr="002447FD">
        <w:tc>
          <w:tcPr>
            <w:tcW w:w="4050" w:type="dxa"/>
            <w:shd w:val="clear" w:color="auto" w:fill="auto"/>
          </w:tcPr>
          <w:p w14:paraId="4B62BDD5" w14:textId="77777777" w:rsidR="00457C0E" w:rsidRPr="003F31D9" w:rsidRDefault="00457C0E" w:rsidP="00457C0E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197736" w14:textId="58D645E5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9FF1C7F" w14:textId="77777777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F511BA" w14:textId="6B0A0AAF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76B5BB06" w14:textId="77777777" w:rsidR="00457C0E" w:rsidRPr="003F31D9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D4C6B2" w14:textId="3D18088D" w:rsidR="00457C0E" w:rsidRPr="006E78D7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1D77BB2" w14:textId="77777777" w:rsidR="00457C0E" w:rsidRPr="003F31D9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2B13E1F" w14:textId="3080C233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744476" w14:paraId="530B157E" w14:textId="77777777" w:rsidTr="002447FD">
        <w:tc>
          <w:tcPr>
            <w:tcW w:w="4050" w:type="dxa"/>
            <w:shd w:val="clear" w:color="auto" w:fill="auto"/>
          </w:tcPr>
          <w:p w14:paraId="61585D95" w14:textId="77777777" w:rsidR="00457C0E" w:rsidRPr="003F31D9" w:rsidRDefault="00457C0E" w:rsidP="00457C0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0B1671" w14:textId="32587351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268A373" w14:textId="77777777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5347AC" w14:textId="4AA7AFA6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CF1639A" w14:textId="77777777" w:rsidR="00457C0E" w:rsidRPr="003F31D9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870E26" w14:textId="5D53EE2D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F367D60" w14:textId="77777777" w:rsidR="00457C0E" w:rsidRPr="003F31D9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874C736" w14:textId="28DCBEEE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744476" w14:paraId="5A0CE885" w14:textId="77777777" w:rsidTr="002447FD">
        <w:trPr>
          <w:tblHeader/>
        </w:trPr>
        <w:tc>
          <w:tcPr>
            <w:tcW w:w="4050" w:type="dxa"/>
            <w:shd w:val="clear" w:color="auto" w:fill="auto"/>
          </w:tcPr>
          <w:p w14:paraId="6B44696C" w14:textId="77777777" w:rsidR="00E376D0" w:rsidRPr="003F31D9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  <w:shd w:val="clear" w:color="auto" w:fill="auto"/>
          </w:tcPr>
          <w:p w14:paraId="3A8D4E98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3362A8" w14:paraId="6C77EAC5" w14:textId="77777777" w:rsidTr="002447FD">
        <w:tc>
          <w:tcPr>
            <w:tcW w:w="4050" w:type="dxa"/>
            <w:shd w:val="clear" w:color="auto" w:fill="auto"/>
          </w:tcPr>
          <w:p w14:paraId="3C412536" w14:textId="77777777" w:rsidR="00E376D0" w:rsidRPr="003F31D9" w:rsidRDefault="00E376D0" w:rsidP="00E376D0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ลูกหนี้และ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A3D5BDD" w14:textId="77777777" w:rsidR="00E376D0" w:rsidRPr="003F31D9" w:rsidRDefault="00E376D0" w:rsidP="00E376D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F9FF8F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CDD55C" w14:textId="77777777" w:rsidR="00E376D0" w:rsidRPr="003F31D9" w:rsidRDefault="00E376D0" w:rsidP="00E376D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7EFE0B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E4BAC0" w14:textId="77777777" w:rsidR="00E376D0" w:rsidRPr="004E0C2F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DD078E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F77A814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66F7" w:rsidRPr="003362A8" w14:paraId="3289FD1D" w14:textId="77777777" w:rsidTr="002447FD">
        <w:tc>
          <w:tcPr>
            <w:tcW w:w="4050" w:type="dxa"/>
            <w:shd w:val="clear" w:color="auto" w:fill="auto"/>
          </w:tcPr>
          <w:p w14:paraId="4F7669CC" w14:textId="5B2FA002" w:rsidR="00E766F7" w:rsidRPr="003F31D9" w:rsidRDefault="00E766F7" w:rsidP="00E766F7">
            <w:pPr>
              <w:tabs>
                <w:tab w:val="center" w:pos="1916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CA1C16" w:rsidRPr="00CA1C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0CC5960C" w14:textId="5FEA85EE" w:rsidR="00E766F7" w:rsidRPr="003F31D9" w:rsidRDefault="00B542D6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</w:t>
            </w:r>
            <w:r w:rsidR="00BF37C1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  <w:tc>
          <w:tcPr>
            <w:tcW w:w="270" w:type="dxa"/>
            <w:shd w:val="clear" w:color="auto" w:fill="auto"/>
          </w:tcPr>
          <w:p w14:paraId="131A0328" w14:textId="77777777" w:rsidR="00E766F7" w:rsidRPr="003F31D9" w:rsidRDefault="00E766F7" w:rsidP="00E766F7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F7E33B" w14:textId="68D5A4BF" w:rsidR="00E766F7" w:rsidRPr="003F31D9" w:rsidRDefault="00E766F7" w:rsidP="00E766F7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6,880</w:t>
            </w:r>
          </w:p>
        </w:tc>
        <w:tc>
          <w:tcPr>
            <w:tcW w:w="270" w:type="dxa"/>
            <w:shd w:val="clear" w:color="auto" w:fill="auto"/>
          </w:tcPr>
          <w:p w14:paraId="2BD53623" w14:textId="77777777" w:rsidR="00E766F7" w:rsidRPr="003F31D9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8A9F2D" w14:textId="7A8E387D" w:rsidR="00E766F7" w:rsidRPr="003F31D9" w:rsidRDefault="00B542D6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</w:t>
            </w:r>
            <w:r w:rsidR="00BF37C1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  <w:tc>
          <w:tcPr>
            <w:tcW w:w="270" w:type="dxa"/>
            <w:shd w:val="clear" w:color="auto" w:fill="auto"/>
          </w:tcPr>
          <w:p w14:paraId="3A095F9C" w14:textId="77777777" w:rsidR="00E766F7" w:rsidRPr="003F31D9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4A5AA7B" w14:textId="0B2352EE" w:rsidR="00E766F7" w:rsidRPr="003F31D9" w:rsidRDefault="00E766F7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6,880</w:t>
            </w:r>
          </w:p>
        </w:tc>
      </w:tr>
      <w:tr w:rsidR="00E766F7" w:rsidRPr="00E75ACA" w14:paraId="5BD0EAA3" w14:textId="77777777" w:rsidTr="002447FD">
        <w:tc>
          <w:tcPr>
            <w:tcW w:w="4050" w:type="dxa"/>
            <w:shd w:val="clear" w:color="auto" w:fill="auto"/>
          </w:tcPr>
          <w:p w14:paraId="28787587" w14:textId="77777777" w:rsidR="00E766F7" w:rsidRPr="003F31D9" w:rsidRDefault="00E766F7" w:rsidP="00E766F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041962F" w14:textId="77777777" w:rsidR="00E766F7" w:rsidRPr="003F31D9" w:rsidRDefault="00E766F7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2B5041" w14:textId="77777777" w:rsidR="00E766F7" w:rsidRPr="003F31D9" w:rsidRDefault="00E766F7" w:rsidP="00E766F7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B2BCE2" w14:textId="77777777" w:rsidR="00E766F7" w:rsidRPr="003F31D9" w:rsidRDefault="00E766F7" w:rsidP="00E766F7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04F9D4" w14:textId="77777777" w:rsidR="00E766F7" w:rsidRPr="003F31D9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F0F7AE" w14:textId="77777777" w:rsidR="00E766F7" w:rsidRPr="003F31D9" w:rsidRDefault="00E766F7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5ABADC" w14:textId="77777777" w:rsidR="00E766F7" w:rsidRPr="003F31D9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EBF4BF0" w14:textId="77777777" w:rsidR="00E766F7" w:rsidRPr="003F31D9" w:rsidRDefault="00E766F7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42D6" w:rsidRPr="003362A8" w14:paraId="0F6352AA" w14:textId="77777777" w:rsidTr="002447FD">
        <w:tc>
          <w:tcPr>
            <w:tcW w:w="4050" w:type="dxa"/>
            <w:shd w:val="clear" w:color="auto" w:fill="auto"/>
          </w:tcPr>
          <w:p w14:paraId="0738188F" w14:textId="15970523" w:rsidR="00B542D6" w:rsidRPr="003F31D9" w:rsidRDefault="00B542D6" w:rsidP="00E766F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0E12E4D1" w14:textId="7CAE9F57" w:rsidR="00B542D6" w:rsidRPr="003F31D9" w:rsidRDefault="00B542D6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05E0E89E" w14:textId="40EE0489" w:rsidR="00B542D6" w:rsidRPr="003F31D9" w:rsidRDefault="00B542D6" w:rsidP="00E766F7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489BD7" w14:textId="0630CD25" w:rsidR="00B542D6" w:rsidRPr="00D80B0E" w:rsidRDefault="00B542D6" w:rsidP="007D2CCC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8F418D" w14:textId="77777777" w:rsidR="00B542D6" w:rsidRPr="003F31D9" w:rsidRDefault="00B542D6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D28BC6" w14:textId="06E7E0BD" w:rsidR="00B542D6" w:rsidRPr="003F31D9" w:rsidRDefault="00B542D6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2E4904B2" w14:textId="77777777" w:rsidR="00B542D6" w:rsidRPr="003F31D9" w:rsidRDefault="00B542D6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245EB5E" w14:textId="08A56670" w:rsidR="00B542D6" w:rsidRPr="00D80B0E" w:rsidRDefault="00B542D6" w:rsidP="00434F1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766F7" w:rsidRPr="003362A8" w14:paraId="4902E23A" w14:textId="77777777" w:rsidTr="002447FD">
        <w:tc>
          <w:tcPr>
            <w:tcW w:w="4050" w:type="dxa"/>
            <w:shd w:val="clear" w:color="auto" w:fill="auto"/>
          </w:tcPr>
          <w:p w14:paraId="78C64EBF" w14:textId="77777777" w:rsidR="00E766F7" w:rsidRPr="003F31D9" w:rsidRDefault="00E766F7" w:rsidP="00E766F7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6AC7E5ED" w14:textId="6199E900" w:rsidR="00E766F7" w:rsidRPr="003F31D9" w:rsidRDefault="00B756D8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11CCAEB6" w14:textId="77777777" w:rsidR="00E766F7" w:rsidRPr="003F31D9" w:rsidRDefault="00E766F7" w:rsidP="00E766F7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572819" w14:textId="078C54A2" w:rsidR="00E766F7" w:rsidRPr="003F31D9" w:rsidRDefault="00E766F7" w:rsidP="00E766F7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4EAA38D3" w14:textId="77777777" w:rsidR="00E766F7" w:rsidRPr="003F31D9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52C64C" w14:textId="7204831A" w:rsidR="00E766F7" w:rsidRPr="003F31D9" w:rsidRDefault="00B756D8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498E5509" w14:textId="77777777" w:rsidR="00E766F7" w:rsidRPr="003F31D9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46104D2" w14:textId="29183C66" w:rsidR="00E766F7" w:rsidRPr="003F31D9" w:rsidRDefault="00E766F7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E766F7" w:rsidRPr="003362A8" w14:paraId="656AF92C" w14:textId="77777777" w:rsidTr="002447FD">
        <w:tc>
          <w:tcPr>
            <w:tcW w:w="4050" w:type="dxa"/>
            <w:shd w:val="clear" w:color="auto" w:fill="auto"/>
          </w:tcPr>
          <w:p w14:paraId="0EADA151" w14:textId="77777777" w:rsidR="00E766F7" w:rsidRPr="003F31D9" w:rsidRDefault="00E766F7" w:rsidP="00E766F7">
            <w:pPr>
              <w:spacing w:line="240" w:lineRule="auto"/>
              <w:ind w:right="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</w:t>
            </w:r>
            <w:r w:rsidRPr="003F31D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ชีวิต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จำกัด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6125686" w14:textId="638AFAA8" w:rsidR="00E766F7" w:rsidRPr="003F31D9" w:rsidRDefault="00B756D8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1,505</w:t>
            </w:r>
          </w:p>
        </w:tc>
        <w:tc>
          <w:tcPr>
            <w:tcW w:w="270" w:type="dxa"/>
            <w:shd w:val="clear" w:color="auto" w:fill="auto"/>
          </w:tcPr>
          <w:p w14:paraId="788E320F" w14:textId="77777777" w:rsidR="00E766F7" w:rsidRPr="003F31D9" w:rsidRDefault="00E766F7" w:rsidP="00E766F7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23726C" w14:textId="2D978167" w:rsidR="00E766F7" w:rsidRPr="003F31D9" w:rsidRDefault="00E766F7" w:rsidP="00E766F7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</w:p>
        </w:tc>
        <w:tc>
          <w:tcPr>
            <w:tcW w:w="270" w:type="dxa"/>
            <w:shd w:val="clear" w:color="auto" w:fill="auto"/>
          </w:tcPr>
          <w:p w14:paraId="24E94E36" w14:textId="77777777" w:rsidR="00E766F7" w:rsidRPr="003F31D9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6A3135" w14:textId="0A58773A" w:rsidR="00E766F7" w:rsidRPr="003F31D9" w:rsidRDefault="00B756D8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1,505</w:t>
            </w:r>
          </w:p>
        </w:tc>
        <w:tc>
          <w:tcPr>
            <w:tcW w:w="270" w:type="dxa"/>
            <w:shd w:val="clear" w:color="auto" w:fill="auto"/>
          </w:tcPr>
          <w:p w14:paraId="75EE8296" w14:textId="77777777" w:rsidR="00E766F7" w:rsidRPr="003F31D9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A14A781" w14:textId="21D1CB88" w:rsidR="00E766F7" w:rsidRPr="003F31D9" w:rsidRDefault="00E766F7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</w:p>
        </w:tc>
      </w:tr>
      <w:tr w:rsidR="00E766F7" w:rsidRPr="003362A8" w14:paraId="2EE4F951" w14:textId="77777777" w:rsidTr="002447FD">
        <w:tc>
          <w:tcPr>
            <w:tcW w:w="4050" w:type="dxa"/>
            <w:shd w:val="clear" w:color="auto" w:fill="auto"/>
          </w:tcPr>
          <w:p w14:paraId="53E5E9BF" w14:textId="77777777" w:rsidR="00E766F7" w:rsidRPr="003F31D9" w:rsidRDefault="00E766F7" w:rsidP="00E766F7">
            <w:pPr>
              <w:spacing w:line="240" w:lineRule="auto"/>
              <w:ind w:right="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6451948" w14:textId="613D3211" w:rsidR="00E766F7" w:rsidRPr="003F31D9" w:rsidRDefault="00B756D8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41,428</w:t>
            </w:r>
          </w:p>
        </w:tc>
        <w:tc>
          <w:tcPr>
            <w:tcW w:w="270" w:type="dxa"/>
            <w:shd w:val="clear" w:color="auto" w:fill="auto"/>
          </w:tcPr>
          <w:p w14:paraId="13E7B148" w14:textId="77777777" w:rsidR="00E766F7" w:rsidRPr="003F31D9" w:rsidRDefault="00E766F7" w:rsidP="00E766F7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88CDA1" w14:textId="284C08E3" w:rsidR="00E766F7" w:rsidRPr="003F31D9" w:rsidRDefault="00E766F7" w:rsidP="00E766F7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69,678</w:t>
            </w:r>
          </w:p>
        </w:tc>
        <w:tc>
          <w:tcPr>
            <w:tcW w:w="270" w:type="dxa"/>
            <w:shd w:val="clear" w:color="auto" w:fill="auto"/>
          </w:tcPr>
          <w:p w14:paraId="2D45755A" w14:textId="77777777" w:rsidR="00E766F7" w:rsidRPr="003F31D9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B3CBB2" w14:textId="27C454B1" w:rsidR="00E766F7" w:rsidRPr="003F31D9" w:rsidRDefault="00B756D8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41,428</w:t>
            </w:r>
          </w:p>
        </w:tc>
        <w:tc>
          <w:tcPr>
            <w:tcW w:w="270" w:type="dxa"/>
            <w:shd w:val="clear" w:color="auto" w:fill="auto"/>
          </w:tcPr>
          <w:p w14:paraId="789A48DF" w14:textId="77777777" w:rsidR="00E766F7" w:rsidRPr="003F31D9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1EA91B7" w14:textId="0879D5E9" w:rsidR="00E766F7" w:rsidRPr="003F31D9" w:rsidRDefault="00E766F7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69,678</w:t>
            </w:r>
          </w:p>
        </w:tc>
      </w:tr>
      <w:tr w:rsidR="00E766F7" w:rsidRPr="003362A8" w14:paraId="07E54CBE" w14:textId="77777777" w:rsidTr="002447FD">
        <w:tc>
          <w:tcPr>
            <w:tcW w:w="4050" w:type="dxa"/>
            <w:shd w:val="clear" w:color="auto" w:fill="auto"/>
          </w:tcPr>
          <w:p w14:paraId="423DBDF6" w14:textId="77777777" w:rsidR="00E766F7" w:rsidRPr="003F31D9" w:rsidRDefault="00E766F7" w:rsidP="00E766F7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AD5DA8" w14:textId="43F5A155" w:rsidR="00E766F7" w:rsidRPr="003F31D9" w:rsidRDefault="00B756D8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</w:t>
            </w:r>
            <w:r w:rsidR="00BF37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</w:t>
            </w:r>
          </w:p>
        </w:tc>
        <w:tc>
          <w:tcPr>
            <w:tcW w:w="270" w:type="dxa"/>
            <w:shd w:val="clear" w:color="auto" w:fill="auto"/>
          </w:tcPr>
          <w:p w14:paraId="76EEE752" w14:textId="77777777" w:rsidR="00E766F7" w:rsidRPr="003F31D9" w:rsidRDefault="00E766F7" w:rsidP="00E766F7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2D2734" w14:textId="07FDB659" w:rsidR="00E766F7" w:rsidRPr="003F31D9" w:rsidRDefault="00E766F7" w:rsidP="00E766F7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77,278</w:t>
            </w:r>
          </w:p>
        </w:tc>
        <w:tc>
          <w:tcPr>
            <w:tcW w:w="270" w:type="dxa"/>
            <w:shd w:val="clear" w:color="auto" w:fill="auto"/>
          </w:tcPr>
          <w:p w14:paraId="4D45DDD1" w14:textId="77777777" w:rsidR="00E766F7" w:rsidRPr="003F31D9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5B724C" w14:textId="788DF054" w:rsidR="00E766F7" w:rsidRPr="003F31D9" w:rsidRDefault="00B756D8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</w:t>
            </w:r>
            <w:r w:rsidR="00BF37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</w:t>
            </w:r>
          </w:p>
        </w:tc>
        <w:tc>
          <w:tcPr>
            <w:tcW w:w="270" w:type="dxa"/>
            <w:shd w:val="clear" w:color="auto" w:fill="auto"/>
          </w:tcPr>
          <w:p w14:paraId="2B3C7925" w14:textId="77777777" w:rsidR="00E766F7" w:rsidRPr="003F31D9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4A00485F" w14:textId="450FF348" w:rsidR="00E766F7" w:rsidRPr="003F31D9" w:rsidRDefault="00E766F7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77,278</w:t>
            </w:r>
          </w:p>
        </w:tc>
      </w:tr>
      <w:tr w:rsidR="00E766F7" w:rsidRPr="003362A8" w14:paraId="58ECCE2D" w14:textId="77777777" w:rsidTr="002447FD">
        <w:tc>
          <w:tcPr>
            <w:tcW w:w="4050" w:type="dxa"/>
            <w:shd w:val="clear" w:color="auto" w:fill="auto"/>
          </w:tcPr>
          <w:p w14:paraId="02BDBB8A" w14:textId="77777777" w:rsidR="00E766F7" w:rsidRPr="003F31D9" w:rsidRDefault="00E766F7" w:rsidP="00E766F7">
            <w:pPr>
              <w:spacing w:line="240" w:lineRule="auto"/>
              <w:ind w:left="160" w:right="-110" w:hanging="160"/>
              <w:rPr>
                <w:rFonts w:ascii="Angsana New" w:hAnsi="Angsana New"/>
                <w:b/>
                <w:bCs/>
                <w:spacing w:val="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F31D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D05E8C" w14:textId="3014FE19" w:rsidR="00E766F7" w:rsidRPr="003F31D9" w:rsidRDefault="00B756D8" w:rsidP="00434F1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C7EA4B" w14:textId="77777777" w:rsidR="00E766F7" w:rsidRPr="003F31D9" w:rsidRDefault="00E766F7" w:rsidP="00E766F7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740A07" w14:textId="2B492B8E" w:rsidR="00E766F7" w:rsidRPr="003F31D9" w:rsidRDefault="00E766F7" w:rsidP="00434F1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B16CA9" w14:textId="77777777" w:rsidR="00E766F7" w:rsidRPr="003F31D9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A2591F" w14:textId="21CC2786" w:rsidR="00E766F7" w:rsidRPr="003F31D9" w:rsidRDefault="00B756D8" w:rsidP="00434F1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41F047" w14:textId="77777777" w:rsidR="00E766F7" w:rsidRPr="003F31D9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DAB8A7E" w14:textId="07A379AD" w:rsidR="00E766F7" w:rsidRPr="003F31D9" w:rsidRDefault="00E766F7" w:rsidP="00434F1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766F7" w:rsidRPr="003362A8" w14:paraId="1CE976FB" w14:textId="77777777" w:rsidTr="002447FD">
        <w:tc>
          <w:tcPr>
            <w:tcW w:w="4050" w:type="dxa"/>
            <w:shd w:val="clear" w:color="auto" w:fill="auto"/>
          </w:tcPr>
          <w:p w14:paraId="0FAE7C5A" w14:textId="77777777" w:rsidR="00E766F7" w:rsidRPr="003F31D9" w:rsidRDefault="00E766F7" w:rsidP="00E766F7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540AB" w14:textId="37FBFD0C" w:rsidR="00E766F7" w:rsidRPr="003F31D9" w:rsidRDefault="00B756D8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</w:t>
            </w:r>
            <w:r w:rsidR="00BF37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</w:t>
            </w:r>
          </w:p>
        </w:tc>
        <w:tc>
          <w:tcPr>
            <w:tcW w:w="270" w:type="dxa"/>
            <w:shd w:val="clear" w:color="auto" w:fill="auto"/>
          </w:tcPr>
          <w:p w14:paraId="7CEEADE5" w14:textId="77777777" w:rsidR="00E766F7" w:rsidRPr="003F31D9" w:rsidRDefault="00E766F7" w:rsidP="00E766F7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218DC" w14:textId="3118BB68" w:rsidR="00E766F7" w:rsidRPr="003F31D9" w:rsidRDefault="00E766F7" w:rsidP="00E766F7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77,278</w:t>
            </w:r>
          </w:p>
        </w:tc>
        <w:tc>
          <w:tcPr>
            <w:tcW w:w="270" w:type="dxa"/>
            <w:shd w:val="clear" w:color="auto" w:fill="auto"/>
          </w:tcPr>
          <w:p w14:paraId="5ED094B3" w14:textId="77777777" w:rsidR="00E766F7" w:rsidRPr="003F31D9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57CB6" w14:textId="7E452FF5" w:rsidR="00E766F7" w:rsidRPr="003F31D9" w:rsidRDefault="00B756D8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</w:t>
            </w:r>
            <w:r w:rsidR="00BF37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</w:t>
            </w:r>
          </w:p>
        </w:tc>
        <w:tc>
          <w:tcPr>
            <w:tcW w:w="270" w:type="dxa"/>
            <w:shd w:val="clear" w:color="auto" w:fill="auto"/>
          </w:tcPr>
          <w:p w14:paraId="38EDF1E3" w14:textId="77777777" w:rsidR="00E766F7" w:rsidRPr="003F31D9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656BE8" w14:textId="4269647D" w:rsidR="00E766F7" w:rsidRPr="003F31D9" w:rsidRDefault="00E766F7" w:rsidP="00E766F7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77,278</w:t>
            </w:r>
          </w:p>
        </w:tc>
      </w:tr>
    </w:tbl>
    <w:p w14:paraId="1090252E" w14:textId="77777777" w:rsidR="000A37B7" w:rsidRDefault="000A37B7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376D0" w:rsidRPr="00EB7266" w14:paraId="67A97FDF" w14:textId="77777777" w:rsidTr="000A37B7">
        <w:trPr>
          <w:tblHeader/>
        </w:trPr>
        <w:tc>
          <w:tcPr>
            <w:tcW w:w="4050" w:type="dxa"/>
            <w:shd w:val="clear" w:color="auto" w:fill="auto"/>
          </w:tcPr>
          <w:p w14:paraId="71CB29FD" w14:textId="7C6D84E4" w:rsidR="00E376D0" w:rsidRPr="00255AC3" w:rsidRDefault="00E376D0" w:rsidP="00E376D0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A16D3D6" w14:textId="77777777" w:rsidR="00E376D0" w:rsidRPr="00EB726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C97535" w14:textId="77777777" w:rsidR="00E376D0" w:rsidRPr="00EB726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3A2627F" w14:textId="77777777" w:rsidR="00E376D0" w:rsidRPr="00EB726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6145CD" w14:paraId="2A7496A0" w14:textId="77777777" w:rsidTr="000A37B7">
        <w:trPr>
          <w:tblHeader/>
        </w:trPr>
        <w:tc>
          <w:tcPr>
            <w:tcW w:w="4050" w:type="dxa"/>
            <w:shd w:val="clear" w:color="auto" w:fill="auto"/>
          </w:tcPr>
          <w:p w14:paraId="6C9B70C4" w14:textId="77777777" w:rsidR="00457C0E" w:rsidRPr="004F5468" w:rsidRDefault="00457C0E" w:rsidP="00457C0E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41F87B" w14:textId="7DAA248C" w:rsidR="00457C0E" w:rsidRPr="006145CD" w:rsidRDefault="00457C0E" w:rsidP="00457C0E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7E6421A" w14:textId="77777777" w:rsidR="00457C0E" w:rsidRPr="00744476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82BADC" w14:textId="2291E4A1" w:rsidR="00457C0E" w:rsidRPr="006145CD" w:rsidRDefault="00457C0E" w:rsidP="00457C0E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D47547A" w14:textId="77777777" w:rsidR="00457C0E" w:rsidRPr="00BE704B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09BE5" w14:textId="7C3E62AC" w:rsidR="00457C0E" w:rsidRPr="006145CD" w:rsidRDefault="00457C0E" w:rsidP="00457C0E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74E97648" w14:textId="77777777" w:rsidR="00457C0E" w:rsidRPr="00BE704B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6B9D0C" w14:textId="73634CC4" w:rsidR="00457C0E" w:rsidRPr="006145CD" w:rsidRDefault="00457C0E" w:rsidP="00457C0E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744476" w14:paraId="07F12CB9" w14:textId="77777777" w:rsidTr="000A37B7">
        <w:trPr>
          <w:tblHeader/>
        </w:trPr>
        <w:tc>
          <w:tcPr>
            <w:tcW w:w="4050" w:type="dxa"/>
            <w:shd w:val="clear" w:color="auto" w:fill="auto"/>
          </w:tcPr>
          <w:p w14:paraId="55C3339E" w14:textId="77777777" w:rsidR="00457C0E" w:rsidRPr="00255AC3" w:rsidRDefault="00457C0E" w:rsidP="00457C0E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A016C8" w14:textId="6A30F8F0" w:rsidR="00457C0E" w:rsidRPr="00744476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496BD16" w14:textId="77777777" w:rsidR="00457C0E" w:rsidRPr="00744476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E0EB4F" w14:textId="4F56C9CB" w:rsidR="00457C0E" w:rsidRPr="00744476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0AFE1E9" w14:textId="77777777" w:rsidR="00457C0E" w:rsidRPr="00BE704B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7A6191" w14:textId="602EFF05" w:rsidR="00457C0E" w:rsidRPr="00744476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FFDBACF" w14:textId="77777777" w:rsidR="00457C0E" w:rsidRPr="00BE704B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F48DCF" w14:textId="6C20E8C3" w:rsidR="00457C0E" w:rsidRPr="00744476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744476" w14:paraId="1D7565A7" w14:textId="77777777" w:rsidTr="000A37B7">
        <w:trPr>
          <w:tblHeader/>
        </w:trPr>
        <w:tc>
          <w:tcPr>
            <w:tcW w:w="4050" w:type="dxa"/>
            <w:shd w:val="clear" w:color="auto" w:fill="auto"/>
          </w:tcPr>
          <w:p w14:paraId="4A4D65AF" w14:textId="77777777" w:rsidR="00E376D0" w:rsidRPr="00744476" w:rsidRDefault="00E376D0" w:rsidP="00E376D0">
            <w:pPr>
              <w:spacing w:line="380" w:lineRule="exac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642D86C" w14:textId="77777777" w:rsidR="00E376D0" w:rsidRPr="0074447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14:paraId="143AB6D9" w14:textId="77777777" w:rsidTr="000A37B7">
        <w:tc>
          <w:tcPr>
            <w:tcW w:w="4050" w:type="dxa"/>
            <w:shd w:val="clear" w:color="auto" w:fill="auto"/>
          </w:tcPr>
          <w:p w14:paraId="3BC976E8" w14:textId="77777777" w:rsidR="00E376D0" w:rsidRPr="00A27D1E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3AE387CF" w14:textId="77777777" w:rsidR="00E376D0" w:rsidRPr="0033434F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DEEC2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1D6B28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A4BFD5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605A92" w14:textId="77777777" w:rsidR="00E376D0" w:rsidRPr="0033434F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7F672F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A64F3C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66F7" w:rsidRPr="0033434F" w14:paraId="4833F4B5" w14:textId="77777777" w:rsidTr="000A37B7">
        <w:tc>
          <w:tcPr>
            <w:tcW w:w="4050" w:type="dxa"/>
            <w:shd w:val="clear" w:color="auto" w:fill="auto"/>
          </w:tcPr>
          <w:p w14:paraId="2B8554A9" w14:textId="6511064F" w:rsidR="00E766F7" w:rsidRPr="00A27D1E" w:rsidRDefault="00E766F7" w:rsidP="00E766F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CA1C16" w:rsidRPr="00CA1C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350DA938" w14:textId="303593EF" w:rsidR="00E766F7" w:rsidRPr="0033434F" w:rsidRDefault="00B66F7B" w:rsidP="00E766F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246,100</w:t>
            </w:r>
          </w:p>
        </w:tc>
        <w:tc>
          <w:tcPr>
            <w:tcW w:w="270" w:type="dxa"/>
          </w:tcPr>
          <w:p w14:paraId="68218A4E" w14:textId="77777777" w:rsidR="00E766F7" w:rsidRDefault="00E766F7" w:rsidP="00E766F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C3BEAE" w14:textId="7681BE12" w:rsidR="00E766F7" w:rsidRPr="0033434F" w:rsidRDefault="00E766F7" w:rsidP="00E766F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30,511</w:t>
            </w:r>
          </w:p>
        </w:tc>
        <w:tc>
          <w:tcPr>
            <w:tcW w:w="270" w:type="dxa"/>
          </w:tcPr>
          <w:p w14:paraId="15770C14" w14:textId="77777777" w:rsidR="00E766F7" w:rsidRPr="00BE704B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172034" w14:textId="3EC14934" w:rsidR="00E766F7" w:rsidRPr="0033434F" w:rsidRDefault="00B66F7B" w:rsidP="00E766F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246,100</w:t>
            </w:r>
          </w:p>
        </w:tc>
        <w:tc>
          <w:tcPr>
            <w:tcW w:w="270" w:type="dxa"/>
            <w:shd w:val="clear" w:color="auto" w:fill="auto"/>
          </w:tcPr>
          <w:p w14:paraId="793B228F" w14:textId="77777777" w:rsidR="00E766F7" w:rsidRPr="00BE704B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A9C693" w14:textId="0307C020" w:rsidR="00E766F7" w:rsidRPr="0033434F" w:rsidRDefault="00E766F7" w:rsidP="00E766F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30,511</w:t>
            </w:r>
          </w:p>
        </w:tc>
      </w:tr>
      <w:tr w:rsidR="00E766F7" w14:paraId="40B59C1A" w14:textId="77777777" w:rsidTr="000A37B7">
        <w:tc>
          <w:tcPr>
            <w:tcW w:w="4050" w:type="dxa"/>
            <w:shd w:val="clear" w:color="auto" w:fill="auto"/>
          </w:tcPr>
          <w:p w14:paraId="0C3F8E9C" w14:textId="77777777" w:rsidR="00E766F7" w:rsidRPr="00A27D1E" w:rsidRDefault="00E766F7" w:rsidP="00E766F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D4EBBC1" w14:textId="77777777" w:rsidR="00E766F7" w:rsidRDefault="00E766F7" w:rsidP="00E766F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85C716" w14:textId="77777777" w:rsidR="00E766F7" w:rsidRDefault="00E766F7" w:rsidP="00E766F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336717" w14:textId="77777777" w:rsidR="00E766F7" w:rsidRDefault="00E766F7" w:rsidP="00E766F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06BDDD" w14:textId="77777777" w:rsidR="00E766F7" w:rsidRPr="00BE704B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AE9F53" w14:textId="77777777" w:rsidR="00E766F7" w:rsidRDefault="00E766F7" w:rsidP="00E766F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231D66" w14:textId="77777777" w:rsidR="00E766F7" w:rsidRPr="00BE704B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2BC1C7" w14:textId="77777777" w:rsidR="00E766F7" w:rsidRDefault="00E766F7" w:rsidP="00E766F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66F7" w14:paraId="1B0D0FF3" w14:textId="77777777" w:rsidTr="000A37B7">
        <w:tc>
          <w:tcPr>
            <w:tcW w:w="4050" w:type="dxa"/>
            <w:shd w:val="clear" w:color="auto" w:fill="auto"/>
          </w:tcPr>
          <w:p w14:paraId="12325CC1" w14:textId="77777777" w:rsidR="00E766F7" w:rsidRPr="00A27D1E" w:rsidRDefault="00E766F7" w:rsidP="00E766F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11D1149" w14:textId="17F253D7" w:rsidR="00E766F7" w:rsidRDefault="00B66F7B" w:rsidP="00E766F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  <w:tc>
          <w:tcPr>
            <w:tcW w:w="270" w:type="dxa"/>
          </w:tcPr>
          <w:p w14:paraId="432CE7B3" w14:textId="77777777" w:rsidR="00E766F7" w:rsidRDefault="00E766F7" w:rsidP="00E766F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CC19120" w14:textId="6A65AEB3" w:rsidR="00E766F7" w:rsidRDefault="00E766F7" w:rsidP="00E766F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  <w:tc>
          <w:tcPr>
            <w:tcW w:w="270" w:type="dxa"/>
          </w:tcPr>
          <w:p w14:paraId="18E93CF6" w14:textId="77777777" w:rsidR="00E766F7" w:rsidRPr="00BE704B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D47605" w14:textId="5AAEF4A3" w:rsidR="00E766F7" w:rsidRDefault="00B66F7B" w:rsidP="00E766F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  <w:tc>
          <w:tcPr>
            <w:tcW w:w="270" w:type="dxa"/>
            <w:shd w:val="clear" w:color="auto" w:fill="auto"/>
          </w:tcPr>
          <w:p w14:paraId="5FC070AF" w14:textId="77777777" w:rsidR="00E766F7" w:rsidRPr="00BE704B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AFE5BA" w14:textId="5B623D60" w:rsidR="00E766F7" w:rsidRDefault="00E766F7" w:rsidP="00E766F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</w:tr>
      <w:tr w:rsidR="00E766F7" w14:paraId="7E054C1F" w14:textId="77777777" w:rsidTr="000A37B7">
        <w:tc>
          <w:tcPr>
            <w:tcW w:w="4050" w:type="dxa"/>
            <w:shd w:val="clear" w:color="auto" w:fill="auto"/>
          </w:tcPr>
          <w:p w14:paraId="5F29AF06" w14:textId="77777777" w:rsidR="00E766F7" w:rsidRPr="00C12557" w:rsidRDefault="00E766F7" w:rsidP="00E766F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5D2C5989" w14:textId="7F5A2851" w:rsidR="00E766F7" w:rsidRDefault="00B66F7B" w:rsidP="00E766F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  <w:tc>
          <w:tcPr>
            <w:tcW w:w="270" w:type="dxa"/>
          </w:tcPr>
          <w:p w14:paraId="0973CD3E" w14:textId="77777777" w:rsidR="00E766F7" w:rsidRDefault="00E766F7" w:rsidP="00E766F7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95694A" w14:textId="59EBF419" w:rsidR="00E766F7" w:rsidRDefault="00E766F7" w:rsidP="00E766F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  <w:tc>
          <w:tcPr>
            <w:tcW w:w="270" w:type="dxa"/>
          </w:tcPr>
          <w:p w14:paraId="10F50457" w14:textId="77777777" w:rsidR="00E766F7" w:rsidRPr="00BE704B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B449E2" w14:textId="7D31A665" w:rsidR="00E766F7" w:rsidRDefault="00B66F7B" w:rsidP="00E766F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7983397E" w14:textId="77777777" w:rsidR="00E766F7" w:rsidRPr="00BE704B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41812C" w14:textId="62D97D18" w:rsidR="00E766F7" w:rsidRDefault="00E766F7" w:rsidP="00E766F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</w:tr>
      <w:tr w:rsidR="00E766F7" w14:paraId="53511C53" w14:textId="77777777" w:rsidTr="000A37B7">
        <w:tc>
          <w:tcPr>
            <w:tcW w:w="4050" w:type="dxa"/>
            <w:shd w:val="clear" w:color="auto" w:fill="auto"/>
          </w:tcPr>
          <w:p w14:paraId="2C464AFB" w14:textId="77777777" w:rsidR="00E766F7" w:rsidRPr="00C12557" w:rsidRDefault="00E766F7" w:rsidP="00E766F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shd w:val="clear" w:color="auto" w:fill="auto"/>
          </w:tcPr>
          <w:p w14:paraId="1FB753A1" w14:textId="13C4517F" w:rsidR="00E766F7" w:rsidRDefault="00B66F7B" w:rsidP="00E766F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57101629" w14:textId="77777777" w:rsidR="00E766F7" w:rsidRDefault="00E766F7" w:rsidP="00E766F7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F2F1876" w14:textId="4C005293" w:rsidR="00E766F7" w:rsidRDefault="00E766F7" w:rsidP="00E766F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6CCA1A1E" w14:textId="77777777" w:rsidR="00E766F7" w:rsidRPr="00BE704B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58D408" w14:textId="6C76101C" w:rsidR="00E766F7" w:rsidRDefault="00B66F7B" w:rsidP="00E766F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0ACAF660" w14:textId="77777777" w:rsidR="00E766F7" w:rsidRPr="00BE704B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5A6E95" w14:textId="4CA0DDCE" w:rsidR="00E766F7" w:rsidRDefault="00E766F7" w:rsidP="00E766F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  <w:tr w:rsidR="00E766F7" w:rsidRPr="00911ADB" w14:paraId="7E2CB7C5" w14:textId="77777777" w:rsidTr="000A37B7">
        <w:tc>
          <w:tcPr>
            <w:tcW w:w="4050" w:type="dxa"/>
            <w:shd w:val="clear" w:color="auto" w:fill="auto"/>
          </w:tcPr>
          <w:p w14:paraId="69B87FF4" w14:textId="77777777" w:rsidR="00E766F7" w:rsidRPr="00A27D1E" w:rsidRDefault="00E766F7" w:rsidP="00E766F7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1B1BE" w14:textId="7D2EF906" w:rsidR="00E766F7" w:rsidRPr="00911ADB" w:rsidRDefault="00B66F7B" w:rsidP="00E766F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246,392</w:t>
            </w:r>
          </w:p>
        </w:tc>
        <w:tc>
          <w:tcPr>
            <w:tcW w:w="270" w:type="dxa"/>
          </w:tcPr>
          <w:p w14:paraId="4FDCBAC3" w14:textId="77777777" w:rsidR="00E766F7" w:rsidRPr="00911ADB" w:rsidRDefault="00E766F7" w:rsidP="00E766F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5A487" w14:textId="436CB608" w:rsidR="00E766F7" w:rsidRPr="00911ADB" w:rsidRDefault="00E766F7" w:rsidP="00E766F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31,024</w:t>
            </w:r>
          </w:p>
        </w:tc>
        <w:tc>
          <w:tcPr>
            <w:tcW w:w="270" w:type="dxa"/>
          </w:tcPr>
          <w:p w14:paraId="27B5B925" w14:textId="77777777" w:rsidR="00E766F7" w:rsidRPr="00911ADB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C7BB7" w14:textId="428D60D7" w:rsidR="00E766F7" w:rsidRPr="00911ADB" w:rsidRDefault="00B66F7B" w:rsidP="00E766F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246,392</w:t>
            </w:r>
          </w:p>
        </w:tc>
        <w:tc>
          <w:tcPr>
            <w:tcW w:w="270" w:type="dxa"/>
            <w:shd w:val="clear" w:color="auto" w:fill="auto"/>
          </w:tcPr>
          <w:p w14:paraId="0572C299" w14:textId="77777777" w:rsidR="00E766F7" w:rsidRPr="00BE704B" w:rsidRDefault="00E766F7" w:rsidP="00E766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01405" w14:textId="526A0ABE" w:rsidR="00E766F7" w:rsidRPr="00911ADB" w:rsidRDefault="00E766F7" w:rsidP="00E766F7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31,024</w:t>
            </w:r>
          </w:p>
        </w:tc>
      </w:tr>
    </w:tbl>
    <w:p w14:paraId="1587D942" w14:textId="77777777" w:rsidR="000D4B0C" w:rsidRPr="00215053" w:rsidRDefault="000D4B0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400CA7" w:rsidRPr="00A27D1E" w14:paraId="17B94D72" w14:textId="77777777">
        <w:tc>
          <w:tcPr>
            <w:tcW w:w="4050" w:type="dxa"/>
            <w:shd w:val="clear" w:color="auto" w:fill="auto"/>
          </w:tcPr>
          <w:p w14:paraId="3752733D" w14:textId="651AC6AF" w:rsidR="00400CA7" w:rsidRPr="00400CA7" w:rsidRDefault="00400CA7" w:rsidP="00400CA7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C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5DB8DE3" w14:textId="0328000A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2DF11D5" w14:textId="77777777" w:rsidR="00400CA7" w:rsidRPr="00400CA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B44C151" w14:textId="3CB8D656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A27D1E" w14:paraId="313E12EC" w14:textId="77777777" w:rsidTr="00455790">
        <w:tc>
          <w:tcPr>
            <w:tcW w:w="4050" w:type="dxa"/>
            <w:shd w:val="clear" w:color="auto" w:fill="auto"/>
          </w:tcPr>
          <w:p w14:paraId="1674DF36" w14:textId="77777777" w:rsidR="00457C0E" w:rsidRPr="00A7698F" w:rsidRDefault="00457C0E" w:rsidP="00457C0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A3E6E6" w14:textId="4DC41BB7" w:rsidR="00457C0E" w:rsidRPr="00400CA7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56DDB595" w14:textId="77777777" w:rsidR="00457C0E" w:rsidRPr="00400CA7" w:rsidRDefault="00457C0E" w:rsidP="00457C0E">
            <w:pPr>
              <w:tabs>
                <w:tab w:val="decimal" w:pos="1152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8BFF88" w14:textId="6D82ADEB" w:rsidR="00457C0E" w:rsidRPr="00400CA7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1FD6B530" w14:textId="77777777" w:rsidR="00457C0E" w:rsidRPr="00400CA7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F1AF6F" w14:textId="0E7E5920" w:rsidR="00457C0E" w:rsidRPr="00400CA7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74E3E341" w14:textId="77777777" w:rsidR="00457C0E" w:rsidRPr="00400CA7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921BB6" w14:textId="1B2E641A" w:rsidR="00457C0E" w:rsidRPr="00400CA7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A27D1E" w14:paraId="55B84A8B" w14:textId="77777777" w:rsidTr="00455790">
        <w:tc>
          <w:tcPr>
            <w:tcW w:w="4050" w:type="dxa"/>
            <w:shd w:val="clear" w:color="auto" w:fill="auto"/>
          </w:tcPr>
          <w:p w14:paraId="4B423EB9" w14:textId="77777777" w:rsidR="00457C0E" w:rsidRPr="00A7698F" w:rsidRDefault="00457C0E" w:rsidP="00457C0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6D21BD" w14:textId="29384AC7" w:rsidR="00457C0E" w:rsidRPr="00400CA7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0B42408" w14:textId="77777777" w:rsidR="00457C0E" w:rsidRPr="00400CA7" w:rsidRDefault="00457C0E" w:rsidP="00457C0E">
            <w:pPr>
              <w:tabs>
                <w:tab w:val="decimal" w:pos="1152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D70E9D" w14:textId="6BC15BA4" w:rsidR="00457C0E" w:rsidRPr="00400CA7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A58705B" w14:textId="77777777" w:rsidR="00457C0E" w:rsidRPr="00400CA7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DB2C4D" w14:textId="19447434" w:rsidR="00457C0E" w:rsidRPr="00400CA7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C3F4642" w14:textId="77777777" w:rsidR="00457C0E" w:rsidRPr="00400CA7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774C56" w14:textId="6A52EE6B" w:rsidR="00457C0E" w:rsidRPr="00400CA7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A27D1E" w14:paraId="10ED6CF9" w14:textId="77777777">
        <w:tc>
          <w:tcPr>
            <w:tcW w:w="4050" w:type="dxa"/>
            <w:shd w:val="clear" w:color="auto" w:fill="auto"/>
          </w:tcPr>
          <w:p w14:paraId="28BD2F12" w14:textId="77777777" w:rsidR="00E376D0" w:rsidRPr="00A7698F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601DFA5" w14:textId="39AB8EA1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A27D1E" w14:paraId="1560CF37" w14:textId="77777777" w:rsidTr="00455790">
        <w:tc>
          <w:tcPr>
            <w:tcW w:w="4050" w:type="dxa"/>
            <w:shd w:val="clear" w:color="auto" w:fill="auto"/>
          </w:tcPr>
          <w:p w14:paraId="08454846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4F267BD" w14:textId="77777777" w:rsidR="00E376D0" w:rsidRPr="0033434F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82B459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4D8962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9C4047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5ACF29" w14:textId="77777777" w:rsidR="00E376D0" w:rsidRPr="0033434F" w:rsidRDefault="00E376D0" w:rsidP="00E376D0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CA6343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4ED57C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6F7B" w:rsidRPr="00A27D1E" w14:paraId="79902A69" w14:textId="77777777" w:rsidTr="00455790">
        <w:tc>
          <w:tcPr>
            <w:tcW w:w="4050" w:type="dxa"/>
            <w:shd w:val="clear" w:color="auto" w:fill="auto"/>
          </w:tcPr>
          <w:p w14:paraId="3DFA2A4D" w14:textId="76B8CFCD" w:rsidR="00B66F7B" w:rsidRPr="00C12557" w:rsidRDefault="00B66F7B" w:rsidP="00B66F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Pr="00CA1C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4135A417" w14:textId="6C4E3E00" w:rsidR="00B66F7B" w:rsidRPr="0033434F" w:rsidRDefault="00417A5C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792</w:t>
            </w:r>
            <w:r w:rsidR="00B66F7B">
              <w:rPr>
                <w:rFonts w:ascii="Angsana New" w:hAnsi="Angsana New"/>
                <w:sz w:val="30"/>
                <w:szCs w:val="30"/>
                <w:lang w:val="en-US"/>
              </w:rPr>
              <w:t>,37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1E4D136" w14:textId="77777777" w:rsidR="00B66F7B" w:rsidRDefault="00B66F7B" w:rsidP="00B66F7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3AC9B5" w14:textId="4196657A" w:rsidR="00B66F7B" w:rsidRPr="0033434F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143,310</w:t>
            </w:r>
          </w:p>
        </w:tc>
        <w:tc>
          <w:tcPr>
            <w:tcW w:w="270" w:type="dxa"/>
            <w:shd w:val="clear" w:color="auto" w:fill="auto"/>
          </w:tcPr>
          <w:p w14:paraId="2458C400" w14:textId="77777777" w:rsidR="00B66F7B" w:rsidRPr="00BE704B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640406" w14:textId="4DC87C92" w:rsidR="00B66F7B" w:rsidRPr="0033434F" w:rsidRDefault="00417A5C" w:rsidP="00B66F7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792,378</w:t>
            </w:r>
          </w:p>
        </w:tc>
        <w:tc>
          <w:tcPr>
            <w:tcW w:w="270" w:type="dxa"/>
            <w:shd w:val="clear" w:color="auto" w:fill="auto"/>
          </w:tcPr>
          <w:p w14:paraId="23FB4AB9" w14:textId="77777777" w:rsidR="00B66F7B" w:rsidRPr="00BE704B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6E6E73" w14:textId="02DAE82C" w:rsidR="00B66F7B" w:rsidRPr="0033434F" w:rsidRDefault="00B66F7B" w:rsidP="00B66F7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143,310</w:t>
            </w:r>
          </w:p>
        </w:tc>
      </w:tr>
      <w:tr w:rsidR="00B66F7B" w:rsidRPr="00A27D1E" w14:paraId="1BDAE62E" w14:textId="77777777" w:rsidTr="00455790">
        <w:tc>
          <w:tcPr>
            <w:tcW w:w="4050" w:type="dxa"/>
            <w:shd w:val="clear" w:color="auto" w:fill="auto"/>
          </w:tcPr>
          <w:p w14:paraId="2AB7E912" w14:textId="77777777" w:rsidR="00B66F7B" w:rsidRPr="00522E6A" w:rsidRDefault="00B66F7B" w:rsidP="00B66F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C7512CE" w14:textId="77777777" w:rsidR="00B66F7B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5F5CAC" w14:textId="77777777" w:rsidR="00B66F7B" w:rsidRDefault="00B66F7B" w:rsidP="00B66F7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732BCA" w14:textId="77777777" w:rsidR="00B66F7B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63E783" w14:textId="77777777" w:rsidR="00B66F7B" w:rsidRPr="00BE704B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B53B46" w14:textId="77777777" w:rsidR="00B66F7B" w:rsidRDefault="00B66F7B" w:rsidP="00B66F7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AFA621" w14:textId="77777777" w:rsidR="00B66F7B" w:rsidRPr="00BE704B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84FC96" w14:textId="77777777" w:rsidR="00B66F7B" w:rsidRDefault="00B66F7B" w:rsidP="00B66F7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6F7B" w:rsidRPr="00A27D1E" w14:paraId="0ECEA160" w14:textId="77777777" w:rsidTr="00455790">
        <w:tc>
          <w:tcPr>
            <w:tcW w:w="4050" w:type="dxa"/>
            <w:shd w:val="clear" w:color="auto" w:fill="auto"/>
          </w:tcPr>
          <w:p w14:paraId="37BD2477" w14:textId="77777777" w:rsidR="00B66F7B" w:rsidRPr="00C12557" w:rsidRDefault="00B66F7B" w:rsidP="00B66F7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โพลีน ชีวะอินทรีย์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6E2CB415" w14:textId="4EE44BD3" w:rsidR="00B66F7B" w:rsidRDefault="00417A5C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44057513" w14:textId="77777777" w:rsidR="00B66F7B" w:rsidRDefault="00B66F7B" w:rsidP="00B66F7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694607" w14:textId="41BFD868" w:rsidR="00B66F7B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01B03225" w14:textId="77777777" w:rsidR="00B66F7B" w:rsidRPr="00BE704B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806060" w14:textId="77496028" w:rsidR="00B66F7B" w:rsidRDefault="00417A5C" w:rsidP="00B66F7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5AFE1FC9" w14:textId="77777777" w:rsidR="00B66F7B" w:rsidRPr="00BE704B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165BDA" w14:textId="2309927D" w:rsidR="00B66F7B" w:rsidRDefault="00B66F7B" w:rsidP="00B66F7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</w:tr>
      <w:tr w:rsidR="00B66F7B" w:rsidRPr="00A27D1E" w14:paraId="63D921C4" w14:textId="77777777" w:rsidTr="00455790">
        <w:tc>
          <w:tcPr>
            <w:tcW w:w="4050" w:type="dxa"/>
            <w:shd w:val="clear" w:color="auto" w:fill="auto"/>
          </w:tcPr>
          <w:p w14:paraId="281197EC" w14:textId="77777777" w:rsidR="00B66F7B" w:rsidRPr="00C12557" w:rsidRDefault="00B66F7B" w:rsidP="00B66F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45FE0D7A" w14:textId="0930DE60" w:rsidR="00B66F7B" w:rsidRDefault="00417A5C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66F7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085</w:t>
            </w:r>
          </w:p>
        </w:tc>
        <w:tc>
          <w:tcPr>
            <w:tcW w:w="270" w:type="dxa"/>
            <w:shd w:val="clear" w:color="auto" w:fill="auto"/>
          </w:tcPr>
          <w:p w14:paraId="3E57EBDE" w14:textId="77777777" w:rsidR="00B66F7B" w:rsidRDefault="00B66F7B" w:rsidP="00B66F7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0088BA" w14:textId="77DDD483" w:rsidR="00B66F7B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3,238</w:t>
            </w:r>
          </w:p>
        </w:tc>
        <w:tc>
          <w:tcPr>
            <w:tcW w:w="270" w:type="dxa"/>
            <w:shd w:val="clear" w:color="auto" w:fill="auto"/>
          </w:tcPr>
          <w:p w14:paraId="058A22B0" w14:textId="77777777" w:rsidR="00B66F7B" w:rsidRPr="00BE704B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61689F" w14:textId="3A32F9E4" w:rsidR="00B66F7B" w:rsidRDefault="00417A5C" w:rsidP="00B66F7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8,085</w:t>
            </w:r>
          </w:p>
        </w:tc>
        <w:tc>
          <w:tcPr>
            <w:tcW w:w="270" w:type="dxa"/>
            <w:shd w:val="clear" w:color="auto" w:fill="auto"/>
          </w:tcPr>
          <w:p w14:paraId="76F75574" w14:textId="77777777" w:rsidR="00B66F7B" w:rsidRPr="00BE704B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963E1A" w14:textId="41458939" w:rsidR="00B66F7B" w:rsidRDefault="00B66F7B" w:rsidP="00B66F7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3,238</w:t>
            </w:r>
          </w:p>
        </w:tc>
      </w:tr>
      <w:tr w:rsidR="00B66F7B" w:rsidRPr="00A27D1E" w14:paraId="35767970" w14:textId="77777777" w:rsidTr="00455790">
        <w:tc>
          <w:tcPr>
            <w:tcW w:w="4050" w:type="dxa"/>
            <w:shd w:val="clear" w:color="auto" w:fill="auto"/>
          </w:tcPr>
          <w:p w14:paraId="1BF1507F" w14:textId="77777777" w:rsidR="00B66F7B" w:rsidRPr="00C12557" w:rsidRDefault="00B66F7B" w:rsidP="00B66F7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13A9C805" w14:textId="4332588E" w:rsidR="00B66F7B" w:rsidRPr="00B66F7B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6F7B">
              <w:rPr>
                <w:rFonts w:ascii="Angsana New" w:hAnsi="Angsana New"/>
                <w:sz w:val="30"/>
                <w:szCs w:val="30"/>
                <w:lang w:val="en-US"/>
              </w:rPr>
              <w:t>56,124</w:t>
            </w:r>
          </w:p>
        </w:tc>
        <w:tc>
          <w:tcPr>
            <w:tcW w:w="270" w:type="dxa"/>
            <w:shd w:val="clear" w:color="auto" w:fill="auto"/>
          </w:tcPr>
          <w:p w14:paraId="736B1DE9" w14:textId="77777777" w:rsidR="00B66F7B" w:rsidRDefault="00B66F7B" w:rsidP="00B66F7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677964" w14:textId="142E916A" w:rsidR="00B66F7B" w:rsidRDefault="00B66F7B" w:rsidP="00B66F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A8D402" w14:textId="77777777" w:rsidR="00B66F7B" w:rsidRPr="00BE704B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DA331C" w14:textId="6C0AA82C" w:rsidR="00B66F7B" w:rsidRPr="00B66F7B" w:rsidRDefault="00B66F7B" w:rsidP="00B66F7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6F7B">
              <w:rPr>
                <w:rFonts w:ascii="Angsana New" w:hAnsi="Angsana New"/>
                <w:sz w:val="30"/>
                <w:szCs w:val="30"/>
                <w:lang w:val="en-US"/>
              </w:rPr>
              <w:t>56,124</w:t>
            </w:r>
          </w:p>
        </w:tc>
        <w:tc>
          <w:tcPr>
            <w:tcW w:w="270" w:type="dxa"/>
            <w:shd w:val="clear" w:color="auto" w:fill="auto"/>
          </w:tcPr>
          <w:p w14:paraId="5FE77FAE" w14:textId="77777777" w:rsidR="00B66F7B" w:rsidRPr="00BE704B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1A0D21" w14:textId="23AE28F3" w:rsidR="00B66F7B" w:rsidRDefault="00B66F7B" w:rsidP="00B66F7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66F7B" w:rsidRPr="00A27D1E" w14:paraId="6C167F4C" w14:textId="77777777" w:rsidTr="00455790">
        <w:tc>
          <w:tcPr>
            <w:tcW w:w="4050" w:type="dxa"/>
            <w:shd w:val="clear" w:color="auto" w:fill="auto"/>
          </w:tcPr>
          <w:p w14:paraId="1D1D9E59" w14:textId="77777777" w:rsidR="00B66F7B" w:rsidRPr="00C12557" w:rsidRDefault="00B66F7B" w:rsidP="00B66F7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14507BF3" w14:textId="73DFC17C" w:rsidR="00B66F7B" w:rsidRPr="00B66F7B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6F7B">
              <w:rPr>
                <w:rFonts w:ascii="Angsana New" w:hAnsi="Angsana New"/>
                <w:sz w:val="30"/>
                <w:szCs w:val="30"/>
                <w:lang w:val="en-US"/>
              </w:rPr>
              <w:t>1,088</w:t>
            </w:r>
          </w:p>
        </w:tc>
        <w:tc>
          <w:tcPr>
            <w:tcW w:w="270" w:type="dxa"/>
            <w:shd w:val="clear" w:color="auto" w:fill="auto"/>
          </w:tcPr>
          <w:p w14:paraId="6EAFD4EB" w14:textId="77777777" w:rsidR="00B66F7B" w:rsidRDefault="00B66F7B" w:rsidP="00B66F7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882BB0" w14:textId="598D51AB" w:rsidR="00B66F7B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70" w:type="dxa"/>
            <w:shd w:val="clear" w:color="auto" w:fill="auto"/>
          </w:tcPr>
          <w:p w14:paraId="0500E392" w14:textId="77777777" w:rsidR="00B66F7B" w:rsidRPr="00BE704B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270958" w14:textId="6FE2A308" w:rsidR="00B66F7B" w:rsidRPr="00B66F7B" w:rsidRDefault="00B66F7B" w:rsidP="00B66F7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66F7B">
              <w:rPr>
                <w:rFonts w:ascii="Angsana New" w:hAnsi="Angsana New"/>
                <w:sz w:val="30"/>
                <w:szCs w:val="30"/>
                <w:lang w:val="en-US"/>
              </w:rPr>
              <w:t>1,088</w:t>
            </w:r>
          </w:p>
        </w:tc>
        <w:tc>
          <w:tcPr>
            <w:tcW w:w="270" w:type="dxa"/>
            <w:shd w:val="clear" w:color="auto" w:fill="auto"/>
          </w:tcPr>
          <w:p w14:paraId="0A9E3C61" w14:textId="77777777" w:rsidR="00B66F7B" w:rsidRPr="00BE704B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7F0CAF" w14:textId="6B65B290" w:rsidR="00B66F7B" w:rsidRDefault="00B66F7B" w:rsidP="00B66F7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</w:tr>
      <w:tr w:rsidR="00B66F7B" w:rsidRPr="00A27D1E" w14:paraId="2E1F1926" w14:textId="77777777" w:rsidTr="00455790">
        <w:tc>
          <w:tcPr>
            <w:tcW w:w="4050" w:type="dxa"/>
            <w:shd w:val="clear" w:color="auto" w:fill="auto"/>
          </w:tcPr>
          <w:p w14:paraId="65AD45CB" w14:textId="18FFF721" w:rsidR="00B66F7B" w:rsidRPr="00C12557" w:rsidRDefault="00B66F7B" w:rsidP="00B66F7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54020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435B6891" w14:textId="1EE52A6B" w:rsidR="00B66F7B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1,127</w:t>
            </w:r>
          </w:p>
        </w:tc>
        <w:tc>
          <w:tcPr>
            <w:tcW w:w="270" w:type="dxa"/>
            <w:shd w:val="clear" w:color="auto" w:fill="auto"/>
          </w:tcPr>
          <w:p w14:paraId="24C76B21" w14:textId="77777777" w:rsidR="00B66F7B" w:rsidRDefault="00B66F7B" w:rsidP="00B66F7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658C69" w14:textId="1D82F5E0" w:rsidR="00B66F7B" w:rsidRPr="006145CD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  <w:tc>
          <w:tcPr>
            <w:tcW w:w="270" w:type="dxa"/>
            <w:shd w:val="clear" w:color="auto" w:fill="auto"/>
          </w:tcPr>
          <w:p w14:paraId="7FC84D31" w14:textId="77777777" w:rsidR="00B66F7B" w:rsidRPr="00125D26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4641B8" w14:textId="64955E45" w:rsidR="00B66F7B" w:rsidRDefault="00B66F7B" w:rsidP="00B66F7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1,127</w:t>
            </w:r>
          </w:p>
        </w:tc>
        <w:tc>
          <w:tcPr>
            <w:tcW w:w="270" w:type="dxa"/>
            <w:shd w:val="clear" w:color="auto" w:fill="auto"/>
          </w:tcPr>
          <w:p w14:paraId="1C53FF7F" w14:textId="77777777" w:rsidR="00B66F7B" w:rsidRPr="00125D26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7D61D5" w14:textId="378038AC" w:rsidR="00B66F7B" w:rsidRPr="006145CD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</w:tr>
      <w:tr w:rsidR="00B66F7B" w:rsidRPr="00A27D1E" w14:paraId="5530F1F8" w14:textId="77777777" w:rsidTr="00455790">
        <w:tc>
          <w:tcPr>
            <w:tcW w:w="4050" w:type="dxa"/>
            <w:shd w:val="clear" w:color="auto" w:fill="auto"/>
          </w:tcPr>
          <w:p w14:paraId="74DBA1B0" w14:textId="29BC3C94" w:rsidR="00B66F7B" w:rsidRPr="00207016" w:rsidRDefault="00B66F7B" w:rsidP="00B66F7B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28D6CC48" w14:textId="317EA8EB" w:rsidR="00B66F7B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270" w:type="dxa"/>
            <w:shd w:val="clear" w:color="auto" w:fill="auto"/>
          </w:tcPr>
          <w:p w14:paraId="5367BCFF" w14:textId="77777777" w:rsidR="00B66F7B" w:rsidRDefault="00B66F7B" w:rsidP="00B66F7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CA707B" w14:textId="441F434E" w:rsidR="00B66F7B" w:rsidRPr="0050060F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6A4A0376" w14:textId="77777777" w:rsidR="00B66F7B" w:rsidRPr="00125D26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73AB79" w14:textId="514E5A5A" w:rsidR="00B66F7B" w:rsidRDefault="00B66F7B" w:rsidP="00B66F7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270" w:type="dxa"/>
            <w:shd w:val="clear" w:color="auto" w:fill="auto"/>
          </w:tcPr>
          <w:p w14:paraId="5486001F" w14:textId="77777777" w:rsidR="00B66F7B" w:rsidRPr="00125D26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BF83D3" w14:textId="4D0AE9C9" w:rsidR="00B66F7B" w:rsidRPr="0050060F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</w:tr>
      <w:tr w:rsidR="00B66F7B" w:rsidRPr="00A27D1E" w14:paraId="781F7E96" w14:textId="77777777" w:rsidTr="00455790">
        <w:tc>
          <w:tcPr>
            <w:tcW w:w="4050" w:type="dxa"/>
            <w:shd w:val="clear" w:color="auto" w:fill="auto"/>
          </w:tcPr>
          <w:p w14:paraId="51D548E8" w14:textId="356CB15D" w:rsidR="00B66F7B" w:rsidRDefault="00B66F7B" w:rsidP="00B66F7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มาสเตอร์ อาชีพ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7E5ABBED" w14:textId="4FF36A30" w:rsidR="00B66F7B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79E87685" w14:textId="77777777" w:rsidR="00B66F7B" w:rsidRDefault="00B66F7B" w:rsidP="00B66F7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17BD3B" w14:textId="7E65D243" w:rsidR="00B66F7B" w:rsidRPr="0050060F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37C37672" w14:textId="77777777" w:rsidR="00B66F7B" w:rsidRPr="00125D26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A3D079" w14:textId="45ED0E01" w:rsidR="00B66F7B" w:rsidRDefault="00B66F7B" w:rsidP="00B66F7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0781A2BA" w14:textId="77777777" w:rsidR="00B66F7B" w:rsidRPr="00125D26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4C7B36" w14:textId="36B7B2EA" w:rsidR="00B66F7B" w:rsidRPr="0050060F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B66F7B" w:rsidRPr="00A27D1E" w14:paraId="24EB8B2F" w14:textId="77777777" w:rsidTr="001D34B4">
        <w:tc>
          <w:tcPr>
            <w:tcW w:w="4050" w:type="dxa"/>
            <w:shd w:val="clear" w:color="auto" w:fill="auto"/>
            <w:vAlign w:val="bottom"/>
          </w:tcPr>
          <w:p w14:paraId="7A148870" w14:textId="77777777" w:rsidR="00B66F7B" w:rsidRPr="00AD37E5" w:rsidRDefault="00B66F7B" w:rsidP="00B66F7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33564" w14:textId="33A38133" w:rsidR="00B66F7B" w:rsidRPr="00BD09F7" w:rsidRDefault="00923951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858</w:t>
            </w:r>
            <w:r w:rsidR="00B66F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989</w:t>
            </w:r>
          </w:p>
        </w:tc>
        <w:tc>
          <w:tcPr>
            <w:tcW w:w="270" w:type="dxa"/>
            <w:shd w:val="clear" w:color="auto" w:fill="auto"/>
          </w:tcPr>
          <w:p w14:paraId="5BE3E4D0" w14:textId="77777777" w:rsidR="00B66F7B" w:rsidRPr="00BD09F7" w:rsidRDefault="00B66F7B" w:rsidP="00B66F7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DF533" w14:textId="234046C2" w:rsidR="00B66F7B" w:rsidRPr="00BD09F7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147,481</w:t>
            </w:r>
          </w:p>
        </w:tc>
        <w:tc>
          <w:tcPr>
            <w:tcW w:w="270" w:type="dxa"/>
            <w:shd w:val="clear" w:color="auto" w:fill="auto"/>
          </w:tcPr>
          <w:p w14:paraId="08449194" w14:textId="77777777" w:rsidR="00B66F7B" w:rsidRPr="00BD09F7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18B65" w14:textId="04CD361F" w:rsidR="00B66F7B" w:rsidRPr="00BD09F7" w:rsidRDefault="00923951" w:rsidP="00B66F7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858,989</w:t>
            </w:r>
          </w:p>
        </w:tc>
        <w:tc>
          <w:tcPr>
            <w:tcW w:w="270" w:type="dxa"/>
            <w:shd w:val="clear" w:color="auto" w:fill="auto"/>
          </w:tcPr>
          <w:p w14:paraId="6F9D771B" w14:textId="77777777" w:rsidR="00B66F7B" w:rsidRPr="00BD09F7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F49B6" w14:textId="40578E41" w:rsidR="00B66F7B" w:rsidRPr="00BD09F7" w:rsidRDefault="00B66F7B" w:rsidP="00B66F7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147,481</w:t>
            </w:r>
          </w:p>
        </w:tc>
      </w:tr>
      <w:tr w:rsidR="00B66F7B" w:rsidRPr="00A27D1E" w14:paraId="158BC4A9" w14:textId="77777777" w:rsidTr="00F46309">
        <w:tc>
          <w:tcPr>
            <w:tcW w:w="4050" w:type="dxa"/>
            <w:shd w:val="clear" w:color="auto" w:fill="auto"/>
            <w:vAlign w:val="bottom"/>
          </w:tcPr>
          <w:p w14:paraId="66CC96D2" w14:textId="77777777" w:rsidR="00B66F7B" w:rsidRPr="00AD37E5" w:rsidRDefault="00B66F7B" w:rsidP="00B66F7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C2E123" w14:textId="77777777" w:rsidR="00B66F7B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43D64E" w14:textId="77777777" w:rsidR="00B66F7B" w:rsidRPr="00BD09F7" w:rsidRDefault="00B66F7B" w:rsidP="00B66F7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8138F8" w14:textId="77777777" w:rsidR="00B66F7B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733246" w14:textId="77777777" w:rsidR="00B66F7B" w:rsidRPr="00BD09F7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5C7967" w14:textId="77777777" w:rsidR="00B66F7B" w:rsidRDefault="00B66F7B" w:rsidP="00B66F7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9AA3352" w14:textId="77777777" w:rsidR="00B66F7B" w:rsidRPr="00BD09F7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7F8E89" w14:textId="77777777" w:rsidR="00B66F7B" w:rsidRDefault="00B66F7B" w:rsidP="00B66F7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66F7B" w:rsidRPr="00A27D1E" w14:paraId="5BF39B30" w14:textId="77777777" w:rsidTr="00F46309">
        <w:tc>
          <w:tcPr>
            <w:tcW w:w="4050" w:type="dxa"/>
            <w:shd w:val="clear" w:color="auto" w:fill="auto"/>
            <w:vAlign w:val="bottom"/>
          </w:tcPr>
          <w:p w14:paraId="215BF666" w14:textId="7351AC2A" w:rsidR="00B66F7B" w:rsidRPr="00AD37E5" w:rsidRDefault="00B66F7B" w:rsidP="00B66F7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087727" w14:textId="77777777" w:rsidR="00B66F7B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CFF3AD" w14:textId="77777777" w:rsidR="00B66F7B" w:rsidRPr="00BD09F7" w:rsidRDefault="00B66F7B" w:rsidP="00B66F7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C40BE4" w14:textId="77777777" w:rsidR="00B66F7B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08EDB7" w14:textId="77777777" w:rsidR="00B66F7B" w:rsidRPr="00BD09F7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944EB0" w14:textId="77777777" w:rsidR="00B66F7B" w:rsidRDefault="00B66F7B" w:rsidP="00B66F7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9B7B2D" w14:textId="77777777" w:rsidR="00B66F7B" w:rsidRPr="00BD09F7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D11A87" w14:textId="77777777" w:rsidR="00B66F7B" w:rsidRDefault="00B66F7B" w:rsidP="00B66F7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66F7B" w:rsidRPr="00A27D1E" w14:paraId="43DDF5ED" w14:textId="77777777" w:rsidTr="00F46309">
        <w:tc>
          <w:tcPr>
            <w:tcW w:w="4050" w:type="dxa"/>
            <w:shd w:val="clear" w:color="auto" w:fill="auto"/>
            <w:vAlign w:val="bottom"/>
          </w:tcPr>
          <w:p w14:paraId="62F961A7" w14:textId="77777777" w:rsidR="00B66F7B" w:rsidRPr="00AD37E5" w:rsidRDefault="00B66F7B" w:rsidP="00B66F7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243BEE" w14:textId="77777777" w:rsidR="00B66F7B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1BE164" w14:textId="77777777" w:rsidR="00B66F7B" w:rsidRPr="00BD09F7" w:rsidRDefault="00B66F7B" w:rsidP="00B66F7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A2A18E" w14:textId="77777777" w:rsidR="00B66F7B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1C9177" w14:textId="77777777" w:rsidR="00B66F7B" w:rsidRPr="00BD09F7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0543A5" w14:textId="77777777" w:rsidR="00B66F7B" w:rsidRDefault="00B66F7B" w:rsidP="00B66F7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00DA5E" w14:textId="77777777" w:rsidR="00B66F7B" w:rsidRPr="00BD09F7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C648A7" w14:textId="77777777" w:rsidR="00B66F7B" w:rsidRDefault="00B66F7B" w:rsidP="00B66F7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66F7B" w:rsidRPr="00A27D1E" w14:paraId="695E970D" w14:textId="77777777" w:rsidTr="00F46309">
        <w:tc>
          <w:tcPr>
            <w:tcW w:w="4050" w:type="dxa"/>
            <w:shd w:val="clear" w:color="auto" w:fill="auto"/>
            <w:vAlign w:val="bottom"/>
          </w:tcPr>
          <w:p w14:paraId="3EF13289" w14:textId="77777777" w:rsidR="00B66F7B" w:rsidRPr="00AD37E5" w:rsidRDefault="00B66F7B" w:rsidP="00B66F7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2C9294" w14:textId="77777777" w:rsidR="00B66F7B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7000551" w14:textId="77777777" w:rsidR="00B66F7B" w:rsidRPr="00BD09F7" w:rsidRDefault="00B66F7B" w:rsidP="00B66F7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D8CE31" w14:textId="77777777" w:rsidR="00B66F7B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6AF882" w14:textId="77777777" w:rsidR="00B66F7B" w:rsidRPr="00BD09F7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CC4A60" w14:textId="77777777" w:rsidR="00B66F7B" w:rsidRDefault="00B66F7B" w:rsidP="00B66F7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4E12B9" w14:textId="77777777" w:rsidR="00B66F7B" w:rsidRPr="00BD09F7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3138D8" w14:textId="77777777" w:rsidR="00B66F7B" w:rsidRDefault="00B66F7B" w:rsidP="00B66F7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66F7B" w:rsidRPr="00A27D1E" w14:paraId="2D2C5EA2" w14:textId="77777777" w:rsidTr="00F46309">
        <w:tc>
          <w:tcPr>
            <w:tcW w:w="4050" w:type="dxa"/>
            <w:shd w:val="clear" w:color="auto" w:fill="auto"/>
            <w:vAlign w:val="bottom"/>
          </w:tcPr>
          <w:p w14:paraId="1D98577E" w14:textId="77777777" w:rsidR="00B66F7B" w:rsidRPr="00AD37E5" w:rsidRDefault="00B66F7B" w:rsidP="00B66F7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61496C" w14:textId="77777777" w:rsidR="00B66F7B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4AAD78" w14:textId="77777777" w:rsidR="00B66F7B" w:rsidRPr="00BD09F7" w:rsidRDefault="00B66F7B" w:rsidP="00B66F7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6EDAA8A" w14:textId="77777777" w:rsidR="00B66F7B" w:rsidRDefault="00B66F7B" w:rsidP="00B66F7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B430B9" w14:textId="77777777" w:rsidR="00B66F7B" w:rsidRPr="00BD09F7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BDF2B6" w14:textId="77777777" w:rsidR="00B66F7B" w:rsidRDefault="00B66F7B" w:rsidP="00B66F7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7151139" w14:textId="77777777" w:rsidR="00B66F7B" w:rsidRPr="00BD09F7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42A122" w14:textId="77777777" w:rsidR="00B66F7B" w:rsidRDefault="00B66F7B" w:rsidP="00B66F7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66F7B" w:rsidRPr="000E72B7" w14:paraId="76DEDCDD" w14:textId="77777777">
        <w:tc>
          <w:tcPr>
            <w:tcW w:w="4050" w:type="dxa"/>
          </w:tcPr>
          <w:p w14:paraId="00B1E17A" w14:textId="5D216FEC" w:rsidR="00B66F7B" w:rsidRPr="00255AC3" w:rsidRDefault="00B66F7B" w:rsidP="00B66F7B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33926928"/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323AA69" w14:textId="77777777" w:rsidR="00B66F7B" w:rsidRPr="000E72B7" w:rsidRDefault="00B66F7B" w:rsidP="00B66F7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4D549D" w14:textId="77777777" w:rsidR="00B66F7B" w:rsidRPr="000E72B7" w:rsidRDefault="00B66F7B" w:rsidP="00B66F7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3B3E181" w14:textId="77777777" w:rsidR="00B66F7B" w:rsidRPr="000E72B7" w:rsidRDefault="00B66F7B" w:rsidP="00B66F7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B66F7B" w:rsidRPr="000E72B7" w14:paraId="5E934D15" w14:textId="77777777">
        <w:tc>
          <w:tcPr>
            <w:tcW w:w="4050" w:type="dxa"/>
          </w:tcPr>
          <w:p w14:paraId="5ECC03AB" w14:textId="77777777" w:rsidR="00B66F7B" w:rsidRPr="004F5468" w:rsidRDefault="00B66F7B" w:rsidP="00B66F7B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B59ADA" w14:textId="429D2B05" w:rsidR="00B66F7B" w:rsidRPr="006145CD" w:rsidRDefault="00B66F7B" w:rsidP="00B66F7B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79026DF7" w14:textId="77777777" w:rsidR="00B66F7B" w:rsidRPr="000E72B7" w:rsidRDefault="00B66F7B" w:rsidP="00B66F7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19596" w14:textId="5CA23158" w:rsidR="00B66F7B" w:rsidRPr="006145CD" w:rsidRDefault="00B66F7B" w:rsidP="00B66F7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08149B40" w14:textId="77777777" w:rsidR="00B66F7B" w:rsidRPr="000E72B7" w:rsidRDefault="00B66F7B" w:rsidP="00B66F7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48E31" w14:textId="36F2ACAE" w:rsidR="00B66F7B" w:rsidRPr="006145CD" w:rsidRDefault="00B66F7B" w:rsidP="00B66F7B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731F9A28" w14:textId="77777777" w:rsidR="00B66F7B" w:rsidRPr="000E72B7" w:rsidRDefault="00B66F7B" w:rsidP="00B66F7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9DEC1" w14:textId="619DE11E" w:rsidR="00B66F7B" w:rsidRPr="006145CD" w:rsidRDefault="00B66F7B" w:rsidP="00B66F7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66F7B" w:rsidRPr="000E72B7" w14:paraId="001F821A" w14:textId="77777777">
        <w:tc>
          <w:tcPr>
            <w:tcW w:w="4050" w:type="dxa"/>
          </w:tcPr>
          <w:p w14:paraId="5400F698" w14:textId="77777777" w:rsidR="00B66F7B" w:rsidRPr="00255AC3" w:rsidRDefault="00B66F7B" w:rsidP="00B66F7B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10880" w14:textId="5A290D1C" w:rsidR="00B66F7B" w:rsidRPr="000E72B7" w:rsidRDefault="00B66F7B" w:rsidP="00B66F7B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6AFE3D3" w14:textId="77777777" w:rsidR="00B66F7B" w:rsidRPr="000E72B7" w:rsidRDefault="00B66F7B" w:rsidP="00B66F7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400E0" w14:textId="46F9F1CF" w:rsidR="00B66F7B" w:rsidRPr="000E72B7" w:rsidRDefault="00B66F7B" w:rsidP="00B66F7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E626883" w14:textId="77777777" w:rsidR="00B66F7B" w:rsidRPr="000E72B7" w:rsidRDefault="00B66F7B" w:rsidP="00B66F7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0734F" w14:textId="173F7DD5" w:rsidR="00B66F7B" w:rsidRPr="000E72B7" w:rsidRDefault="00B66F7B" w:rsidP="00B66F7B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9647225" w14:textId="77777777" w:rsidR="00B66F7B" w:rsidRPr="000E72B7" w:rsidRDefault="00B66F7B" w:rsidP="00B66F7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BC41E" w14:textId="0154878F" w:rsidR="00B66F7B" w:rsidRPr="000E72B7" w:rsidRDefault="00B66F7B" w:rsidP="00B66F7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B66F7B" w:rsidRPr="000E72B7" w14:paraId="043134E4" w14:textId="77777777">
        <w:tc>
          <w:tcPr>
            <w:tcW w:w="4050" w:type="dxa"/>
          </w:tcPr>
          <w:p w14:paraId="53CED2B2" w14:textId="77777777" w:rsidR="00B66F7B" w:rsidRPr="000E72B7" w:rsidRDefault="00B66F7B" w:rsidP="00B66F7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075D9CC" w14:textId="77777777" w:rsidR="00B66F7B" w:rsidRPr="000E72B7" w:rsidRDefault="00B66F7B" w:rsidP="00B66F7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66F7B" w:rsidRPr="000E72B7" w14:paraId="0730BACA" w14:textId="77777777">
        <w:tc>
          <w:tcPr>
            <w:tcW w:w="4050" w:type="dxa"/>
          </w:tcPr>
          <w:p w14:paraId="6EC6B0C5" w14:textId="77777777" w:rsidR="00B66F7B" w:rsidRPr="000E72B7" w:rsidRDefault="00B66F7B" w:rsidP="00B66F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57785A45" w14:textId="77777777" w:rsidR="00B66F7B" w:rsidRDefault="00B66F7B" w:rsidP="00B66F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2BE7B4" w14:textId="77777777" w:rsidR="00B66F7B" w:rsidRPr="000E72B7" w:rsidRDefault="00B66F7B" w:rsidP="00B66F7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64A7AE" w14:textId="77777777" w:rsidR="00B66F7B" w:rsidRPr="000E72B7" w:rsidRDefault="00B66F7B" w:rsidP="00B66F7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A817608" w14:textId="77777777" w:rsidR="00B66F7B" w:rsidRPr="000E72B7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99F71D" w14:textId="77777777" w:rsidR="00B66F7B" w:rsidRDefault="00B66F7B" w:rsidP="00B66F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A9BDB9" w14:textId="77777777" w:rsidR="00B66F7B" w:rsidRPr="000E72B7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01FCC" w14:textId="77777777" w:rsidR="00B66F7B" w:rsidRPr="000E72B7" w:rsidRDefault="00B66F7B" w:rsidP="00B66F7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66F7B" w:rsidRPr="000E72B7" w14:paraId="0B34DC79" w14:textId="77777777">
        <w:tc>
          <w:tcPr>
            <w:tcW w:w="4050" w:type="dxa"/>
          </w:tcPr>
          <w:p w14:paraId="737A9D83" w14:textId="77777777" w:rsidR="00B66F7B" w:rsidRPr="000E72B7" w:rsidRDefault="00B66F7B" w:rsidP="00B66F7B">
            <w:pPr>
              <w:spacing w:line="240" w:lineRule="atLeast"/>
              <w:ind w:left="156"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41F9AB64" w14:textId="77777777" w:rsidR="00B66F7B" w:rsidRDefault="00B66F7B" w:rsidP="00B66F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30FE76" w14:textId="77777777" w:rsidR="00B66F7B" w:rsidRPr="000E72B7" w:rsidRDefault="00B66F7B" w:rsidP="00B66F7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9EB442" w14:textId="77777777" w:rsidR="00B66F7B" w:rsidRPr="000E72B7" w:rsidRDefault="00B66F7B" w:rsidP="00B66F7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761513" w14:textId="77777777" w:rsidR="00B66F7B" w:rsidRPr="000E72B7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137695" w14:textId="77777777" w:rsidR="00B66F7B" w:rsidRDefault="00B66F7B" w:rsidP="00B66F7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B9158F" w14:textId="77777777" w:rsidR="00B66F7B" w:rsidRPr="000E72B7" w:rsidRDefault="00B66F7B" w:rsidP="00B66F7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7CEA4A" w14:textId="77777777" w:rsidR="00B66F7B" w:rsidRPr="000E72B7" w:rsidRDefault="00B66F7B" w:rsidP="00B66F7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17BD" w:rsidRPr="000E72B7" w14:paraId="75CE1ADC" w14:textId="77777777">
        <w:tc>
          <w:tcPr>
            <w:tcW w:w="4050" w:type="dxa"/>
          </w:tcPr>
          <w:p w14:paraId="05FABB4B" w14:textId="64FAD837" w:rsidR="00AF17BD" w:rsidRPr="000E72B7" w:rsidRDefault="00AF17BD" w:rsidP="00AF17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CA1C1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7EEFDB99" w14:textId="32A9EDB5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</w:t>
            </w:r>
            <w:r w:rsidR="00F060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270" w:type="dxa"/>
            <w:shd w:val="clear" w:color="auto" w:fill="auto"/>
          </w:tcPr>
          <w:p w14:paraId="52C874FE" w14:textId="77777777" w:rsidR="00AF17BD" w:rsidRPr="000E72B7" w:rsidRDefault="00AF17BD" w:rsidP="00AF17B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3D0A37" w14:textId="0816F708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21,935</w:t>
            </w:r>
          </w:p>
        </w:tc>
        <w:tc>
          <w:tcPr>
            <w:tcW w:w="270" w:type="dxa"/>
            <w:shd w:val="clear" w:color="auto" w:fill="auto"/>
          </w:tcPr>
          <w:p w14:paraId="13BDC6EF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85887A" w14:textId="4F62CC19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22,801</w:t>
            </w:r>
          </w:p>
        </w:tc>
        <w:tc>
          <w:tcPr>
            <w:tcW w:w="270" w:type="dxa"/>
          </w:tcPr>
          <w:p w14:paraId="07D19F5E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B941F" w14:textId="1B8E9776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21,935</w:t>
            </w:r>
          </w:p>
        </w:tc>
      </w:tr>
      <w:tr w:rsidR="00AF17BD" w:rsidRPr="000E72B7" w14:paraId="395F0A27" w14:textId="77777777">
        <w:tc>
          <w:tcPr>
            <w:tcW w:w="4050" w:type="dxa"/>
          </w:tcPr>
          <w:p w14:paraId="7EE97390" w14:textId="77777777" w:rsidR="00AF17BD" w:rsidRPr="000E72B7" w:rsidRDefault="00AF17BD" w:rsidP="00AF17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D034F13" w14:textId="77777777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FD7E2B" w14:textId="77777777" w:rsidR="00AF17BD" w:rsidRPr="000E72B7" w:rsidRDefault="00AF17BD" w:rsidP="00AF17B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DE1189" w14:textId="77777777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538D69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64CA6A" w14:textId="77777777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B6131C" w14:textId="77777777" w:rsidR="00AF17BD" w:rsidRPr="000056FC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7E167" w14:textId="77777777" w:rsidR="00AF17BD" w:rsidRPr="000056FC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17BD" w:rsidRPr="000E72B7" w14:paraId="7C7D8583" w14:textId="77777777" w:rsidTr="00BF2111">
        <w:tc>
          <w:tcPr>
            <w:tcW w:w="4050" w:type="dxa"/>
          </w:tcPr>
          <w:p w14:paraId="0E155CED" w14:textId="77777777" w:rsidR="00AF17BD" w:rsidRPr="000E72B7" w:rsidRDefault="00AF17BD" w:rsidP="00AF17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649AB302" w14:textId="00775B60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2,774</w:t>
            </w:r>
          </w:p>
        </w:tc>
        <w:tc>
          <w:tcPr>
            <w:tcW w:w="270" w:type="dxa"/>
            <w:shd w:val="clear" w:color="auto" w:fill="auto"/>
          </w:tcPr>
          <w:p w14:paraId="1DD2356F" w14:textId="77777777" w:rsidR="00AF17BD" w:rsidRPr="000E72B7" w:rsidRDefault="00AF17BD" w:rsidP="00AF17BD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58B7C5" w14:textId="740FA354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2,738</w:t>
            </w:r>
          </w:p>
        </w:tc>
        <w:tc>
          <w:tcPr>
            <w:tcW w:w="270" w:type="dxa"/>
            <w:shd w:val="clear" w:color="auto" w:fill="auto"/>
          </w:tcPr>
          <w:p w14:paraId="7A8ECF3D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14CB9" w14:textId="1C3CA9E9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2,774</w:t>
            </w:r>
          </w:p>
        </w:tc>
        <w:tc>
          <w:tcPr>
            <w:tcW w:w="270" w:type="dxa"/>
          </w:tcPr>
          <w:p w14:paraId="53D92EE5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E8F14A" w14:textId="48554882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2,738</w:t>
            </w:r>
          </w:p>
        </w:tc>
      </w:tr>
      <w:tr w:rsidR="00AF17BD" w:rsidRPr="000E72B7" w14:paraId="4E43D5BA" w14:textId="77777777" w:rsidTr="00BF2111">
        <w:tc>
          <w:tcPr>
            <w:tcW w:w="4050" w:type="dxa"/>
          </w:tcPr>
          <w:p w14:paraId="7677E66D" w14:textId="77777777" w:rsidR="00AF17BD" w:rsidRPr="000E72B7" w:rsidRDefault="00AF17BD" w:rsidP="00AF17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70CFDCE7" w14:textId="76794F2C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2,45</w:t>
            </w:r>
            <w:r w:rsidR="000963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15A8D1D" w14:textId="77777777" w:rsidR="00AF17BD" w:rsidRPr="000E72B7" w:rsidRDefault="00AF17BD" w:rsidP="00AF17BD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493D6" w14:textId="16F9BAEA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3,444</w:t>
            </w:r>
          </w:p>
        </w:tc>
        <w:tc>
          <w:tcPr>
            <w:tcW w:w="270" w:type="dxa"/>
            <w:shd w:val="clear" w:color="auto" w:fill="auto"/>
          </w:tcPr>
          <w:p w14:paraId="11084DCA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CF815" w14:textId="5D51B942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2,45</w:t>
            </w:r>
            <w:r w:rsidR="000963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EE5EBDC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63388" w14:textId="0ACB7760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3,444</w:t>
            </w:r>
          </w:p>
        </w:tc>
      </w:tr>
      <w:tr w:rsidR="00AF17BD" w:rsidRPr="000E72B7" w14:paraId="1ABA410C" w14:textId="77777777" w:rsidTr="00BF2111">
        <w:tc>
          <w:tcPr>
            <w:tcW w:w="4050" w:type="dxa"/>
          </w:tcPr>
          <w:p w14:paraId="1B6B1AF0" w14:textId="77777777" w:rsidR="00AF17BD" w:rsidRPr="000E72B7" w:rsidRDefault="00AF17BD" w:rsidP="00AF17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76F51EE8" w14:textId="2C7BCF63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1,280</w:t>
            </w:r>
          </w:p>
        </w:tc>
        <w:tc>
          <w:tcPr>
            <w:tcW w:w="270" w:type="dxa"/>
            <w:shd w:val="clear" w:color="auto" w:fill="auto"/>
          </w:tcPr>
          <w:p w14:paraId="34AFB38D" w14:textId="77777777" w:rsidR="00AF17BD" w:rsidRPr="000E72B7" w:rsidRDefault="00AF17BD" w:rsidP="00AF17B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87F912" w14:textId="05845DFB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1,268</w:t>
            </w:r>
          </w:p>
        </w:tc>
        <w:tc>
          <w:tcPr>
            <w:tcW w:w="270" w:type="dxa"/>
            <w:shd w:val="clear" w:color="auto" w:fill="auto"/>
          </w:tcPr>
          <w:p w14:paraId="226B0101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2588E" w14:textId="18B6083F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1,280</w:t>
            </w:r>
          </w:p>
        </w:tc>
        <w:tc>
          <w:tcPr>
            <w:tcW w:w="270" w:type="dxa"/>
          </w:tcPr>
          <w:p w14:paraId="20DC2D95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CD797B" w14:textId="3AAF50AD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1,268</w:t>
            </w:r>
          </w:p>
        </w:tc>
      </w:tr>
      <w:tr w:rsidR="00AF17BD" w:rsidRPr="000E72B7" w14:paraId="14E6A07D" w14:textId="77777777" w:rsidTr="00BF2111">
        <w:tc>
          <w:tcPr>
            <w:tcW w:w="4050" w:type="dxa"/>
          </w:tcPr>
          <w:p w14:paraId="765E2945" w14:textId="77777777" w:rsidR="00AF17BD" w:rsidRPr="000E72B7" w:rsidRDefault="00AF17BD" w:rsidP="00AF17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</w:tcPr>
          <w:p w14:paraId="156239F3" w14:textId="0E10D845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1,280</w:t>
            </w:r>
          </w:p>
        </w:tc>
        <w:tc>
          <w:tcPr>
            <w:tcW w:w="270" w:type="dxa"/>
            <w:shd w:val="clear" w:color="auto" w:fill="auto"/>
          </w:tcPr>
          <w:p w14:paraId="7455D8BF" w14:textId="77777777" w:rsidR="00AF17BD" w:rsidRPr="000E72B7" w:rsidRDefault="00AF17BD" w:rsidP="00AF17B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68FD71" w14:textId="421617C9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1,268</w:t>
            </w:r>
          </w:p>
        </w:tc>
        <w:tc>
          <w:tcPr>
            <w:tcW w:w="270" w:type="dxa"/>
            <w:shd w:val="clear" w:color="auto" w:fill="auto"/>
          </w:tcPr>
          <w:p w14:paraId="02CF9AD1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2F154" w14:textId="1A671668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1,280</w:t>
            </w:r>
          </w:p>
        </w:tc>
        <w:tc>
          <w:tcPr>
            <w:tcW w:w="270" w:type="dxa"/>
          </w:tcPr>
          <w:p w14:paraId="61A12691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516D9A" w14:textId="72B6DC87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1,268</w:t>
            </w:r>
          </w:p>
        </w:tc>
      </w:tr>
      <w:tr w:rsidR="00AF17BD" w:rsidRPr="000E72B7" w14:paraId="1AC70FFF" w14:textId="77777777" w:rsidTr="00BF2111">
        <w:tc>
          <w:tcPr>
            <w:tcW w:w="4050" w:type="dxa"/>
          </w:tcPr>
          <w:p w14:paraId="6EA7927B" w14:textId="77777777" w:rsidR="00AF17BD" w:rsidRPr="000E72B7" w:rsidRDefault="00AF17BD" w:rsidP="00AF17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DAB65EE" w14:textId="12923867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3,840</w:t>
            </w:r>
          </w:p>
        </w:tc>
        <w:tc>
          <w:tcPr>
            <w:tcW w:w="270" w:type="dxa"/>
            <w:shd w:val="clear" w:color="auto" w:fill="auto"/>
          </w:tcPr>
          <w:p w14:paraId="23722F02" w14:textId="77777777" w:rsidR="00AF17BD" w:rsidRPr="000E72B7" w:rsidRDefault="00AF17BD" w:rsidP="00AF17B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822781" w14:textId="649B5D4C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3,803</w:t>
            </w:r>
          </w:p>
        </w:tc>
        <w:tc>
          <w:tcPr>
            <w:tcW w:w="270" w:type="dxa"/>
            <w:shd w:val="clear" w:color="auto" w:fill="auto"/>
          </w:tcPr>
          <w:p w14:paraId="12328085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91D26" w14:textId="7FD34C20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3,840</w:t>
            </w:r>
          </w:p>
        </w:tc>
        <w:tc>
          <w:tcPr>
            <w:tcW w:w="270" w:type="dxa"/>
          </w:tcPr>
          <w:p w14:paraId="5F60026F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4A4F0B" w14:textId="6C372585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3,803</w:t>
            </w:r>
          </w:p>
        </w:tc>
      </w:tr>
      <w:tr w:rsidR="00AF17BD" w:rsidRPr="000E72B7" w14:paraId="66017517" w14:textId="77777777">
        <w:tc>
          <w:tcPr>
            <w:tcW w:w="4050" w:type="dxa"/>
            <w:vAlign w:val="bottom"/>
          </w:tcPr>
          <w:p w14:paraId="61BD698D" w14:textId="77777777" w:rsidR="00AF17BD" w:rsidRPr="000E72B7" w:rsidRDefault="00AF17BD" w:rsidP="00AF17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7293E" w14:textId="272AA956" w:rsidR="00AF17BD" w:rsidRPr="000056FC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F060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F060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6E45F79A" w14:textId="77777777" w:rsidR="00AF17BD" w:rsidRPr="000E72B7" w:rsidRDefault="00AF17BD" w:rsidP="00AF17B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38C51C" w14:textId="3757204D" w:rsidR="00AF17BD" w:rsidRPr="00125D26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34,456</w:t>
            </w:r>
          </w:p>
        </w:tc>
        <w:tc>
          <w:tcPr>
            <w:tcW w:w="270" w:type="dxa"/>
            <w:shd w:val="clear" w:color="auto" w:fill="auto"/>
          </w:tcPr>
          <w:p w14:paraId="55EE87E1" w14:textId="77777777" w:rsidR="00AF17BD" w:rsidRPr="00125D26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FB23B" w14:textId="681C583D" w:rsidR="00AF17BD" w:rsidRPr="00125D26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34,432</w:t>
            </w:r>
          </w:p>
        </w:tc>
        <w:tc>
          <w:tcPr>
            <w:tcW w:w="270" w:type="dxa"/>
          </w:tcPr>
          <w:p w14:paraId="32C56610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E94B7A" w14:textId="1AA75089" w:rsidR="00AF17BD" w:rsidRPr="00125D26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34,456</w:t>
            </w:r>
          </w:p>
        </w:tc>
      </w:tr>
    </w:tbl>
    <w:p w14:paraId="06C940E4" w14:textId="23DA4FBE" w:rsidR="00055F6A" w:rsidRPr="00DC2540" w:rsidRDefault="00055F6A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B30BC4" w:rsidRPr="000E72B7" w14:paraId="23BC8422" w14:textId="77777777">
        <w:tc>
          <w:tcPr>
            <w:tcW w:w="4050" w:type="dxa"/>
          </w:tcPr>
          <w:p w14:paraId="7865D514" w14:textId="676ABFAD" w:rsidR="00B30BC4" w:rsidRPr="00255AC3" w:rsidRDefault="00455790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 w:rsidR="00B30BC4"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75AC5F1E" w14:textId="77777777" w:rsidR="00B30BC4" w:rsidRPr="000E72B7" w:rsidRDefault="00B30B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C9EFAA" w14:textId="77777777" w:rsidR="00B30BC4" w:rsidRPr="000E72B7" w:rsidRDefault="00B30B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DFC5102" w14:textId="77777777" w:rsidR="00B30BC4" w:rsidRPr="000E72B7" w:rsidRDefault="00B30B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6145CD" w14:paraId="0AECF08C" w14:textId="77777777">
        <w:tc>
          <w:tcPr>
            <w:tcW w:w="4050" w:type="dxa"/>
          </w:tcPr>
          <w:p w14:paraId="1225CDFE" w14:textId="77777777" w:rsidR="00457C0E" w:rsidRPr="004F5468" w:rsidRDefault="00457C0E" w:rsidP="00457C0E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5C413F" w14:textId="7A7DE342" w:rsidR="00457C0E" w:rsidRPr="006145CD" w:rsidRDefault="00457C0E" w:rsidP="00457C0E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213FDBAA" w14:textId="77777777" w:rsidR="00457C0E" w:rsidRPr="000E72B7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DAD111" w14:textId="4FF8E47F" w:rsidR="00457C0E" w:rsidRPr="006145CD" w:rsidRDefault="00457C0E" w:rsidP="00457C0E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A933784" w14:textId="77777777" w:rsidR="00457C0E" w:rsidRPr="000E72B7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C5A197" w14:textId="2324A7DD" w:rsidR="00457C0E" w:rsidRPr="006145CD" w:rsidRDefault="00457C0E" w:rsidP="00457C0E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4D4E125" w14:textId="77777777" w:rsidR="00457C0E" w:rsidRPr="000E72B7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E0043" w14:textId="0A14BD6D" w:rsidR="00457C0E" w:rsidRPr="006145CD" w:rsidRDefault="00457C0E" w:rsidP="00457C0E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0E72B7" w14:paraId="7669D994" w14:textId="77777777">
        <w:tc>
          <w:tcPr>
            <w:tcW w:w="4050" w:type="dxa"/>
          </w:tcPr>
          <w:p w14:paraId="3ED4D50B" w14:textId="77777777" w:rsidR="00457C0E" w:rsidRPr="00255AC3" w:rsidRDefault="00457C0E" w:rsidP="00457C0E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DEAF4" w14:textId="57A42CB9" w:rsidR="00457C0E" w:rsidRPr="000E72B7" w:rsidRDefault="00457C0E" w:rsidP="00457C0E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92B51F4" w14:textId="77777777" w:rsidR="00457C0E" w:rsidRPr="000E72B7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3EA24" w14:textId="5AE0446A" w:rsidR="00457C0E" w:rsidRPr="000E72B7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16A1B27" w14:textId="77777777" w:rsidR="00457C0E" w:rsidRPr="000E72B7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A08A39" w14:textId="019DCAC0" w:rsidR="00457C0E" w:rsidRPr="000E72B7" w:rsidRDefault="00457C0E" w:rsidP="00457C0E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FE38B7E" w14:textId="77777777" w:rsidR="00457C0E" w:rsidRPr="000E72B7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6B31FF" w14:textId="191F5D63" w:rsidR="00457C0E" w:rsidRPr="000E72B7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0E72B7" w14:paraId="7359542D" w14:textId="77777777">
        <w:tc>
          <w:tcPr>
            <w:tcW w:w="4050" w:type="dxa"/>
          </w:tcPr>
          <w:p w14:paraId="55CCE9B7" w14:textId="77777777" w:rsidR="00E376D0" w:rsidRPr="000E72B7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12F0180" w14:textId="77777777" w:rsidR="00E376D0" w:rsidRPr="000E72B7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0E72B7" w14:paraId="075F3C37" w14:textId="77777777">
        <w:tc>
          <w:tcPr>
            <w:tcW w:w="4050" w:type="dxa"/>
          </w:tcPr>
          <w:p w14:paraId="44FF49E5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10C2A04C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8C4FBD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DBCE1E" w14:textId="77777777" w:rsidR="00E376D0" w:rsidRPr="000E72B7" w:rsidRDefault="00E376D0" w:rsidP="00E376D0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7F212E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2891BD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6BEA0F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FF1897" w14:textId="77777777" w:rsidR="00E376D0" w:rsidRPr="000E72B7" w:rsidRDefault="00E376D0" w:rsidP="00E376D0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17BD" w:rsidRPr="000E72B7" w14:paraId="6CE715E9" w14:textId="77777777">
        <w:tc>
          <w:tcPr>
            <w:tcW w:w="4050" w:type="dxa"/>
          </w:tcPr>
          <w:p w14:paraId="6B95B7E9" w14:textId="1CCD90DE" w:rsidR="00AF17BD" w:rsidRPr="000E72B7" w:rsidRDefault="00AF17BD" w:rsidP="00AF17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CA1C1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69BD4CBE" w14:textId="0D0C20B3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</w:t>
            </w:r>
            <w:r w:rsidR="008406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406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  <w:tc>
          <w:tcPr>
            <w:tcW w:w="270" w:type="dxa"/>
            <w:shd w:val="clear" w:color="auto" w:fill="auto"/>
          </w:tcPr>
          <w:p w14:paraId="1E3612D5" w14:textId="77777777" w:rsidR="00AF17BD" w:rsidRPr="000E72B7" w:rsidRDefault="00AF17BD" w:rsidP="00AF17B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7D27E2" w14:textId="1830D848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1,606,751</w:t>
            </w:r>
          </w:p>
        </w:tc>
        <w:tc>
          <w:tcPr>
            <w:tcW w:w="270" w:type="dxa"/>
            <w:shd w:val="clear" w:color="auto" w:fill="auto"/>
          </w:tcPr>
          <w:p w14:paraId="2B6FCCEA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14EF3E" w14:textId="3A969207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1,566,759</w:t>
            </w:r>
          </w:p>
        </w:tc>
        <w:tc>
          <w:tcPr>
            <w:tcW w:w="270" w:type="dxa"/>
          </w:tcPr>
          <w:p w14:paraId="6D2B0D3D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7D6C5" w14:textId="7403BF9F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1,606,751</w:t>
            </w:r>
          </w:p>
        </w:tc>
      </w:tr>
      <w:tr w:rsidR="00AF17BD" w:rsidRPr="000056FC" w14:paraId="0ED06503" w14:textId="77777777">
        <w:tc>
          <w:tcPr>
            <w:tcW w:w="4050" w:type="dxa"/>
          </w:tcPr>
          <w:p w14:paraId="78407D62" w14:textId="77777777" w:rsidR="00AF17BD" w:rsidRPr="000E72B7" w:rsidRDefault="00AF17BD" w:rsidP="00AF17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D170E9D" w14:textId="77777777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987A2B" w14:textId="77777777" w:rsidR="00AF17BD" w:rsidRPr="000E72B7" w:rsidRDefault="00AF17BD" w:rsidP="00AF17B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93BB5B" w14:textId="77777777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8775EF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C456F9" w14:textId="77777777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495FC1" w14:textId="77777777" w:rsidR="00AF17BD" w:rsidRPr="000056FC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EB4C06" w14:textId="77777777" w:rsidR="00AF17BD" w:rsidRPr="000056FC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17BD" w:rsidRPr="000E72B7" w14:paraId="7F91D451" w14:textId="77777777" w:rsidTr="000E702F">
        <w:tc>
          <w:tcPr>
            <w:tcW w:w="4050" w:type="dxa"/>
          </w:tcPr>
          <w:p w14:paraId="6BBFEDF8" w14:textId="77777777" w:rsidR="00AF17BD" w:rsidRPr="000E72B7" w:rsidRDefault="00AF17BD" w:rsidP="00AF17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3D1920AE" w14:textId="73073EB6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79,431</w:t>
            </w:r>
          </w:p>
        </w:tc>
        <w:tc>
          <w:tcPr>
            <w:tcW w:w="270" w:type="dxa"/>
            <w:shd w:val="clear" w:color="auto" w:fill="auto"/>
          </w:tcPr>
          <w:p w14:paraId="0807881C" w14:textId="77777777" w:rsidR="00AF17BD" w:rsidRPr="000E72B7" w:rsidRDefault="00AF17BD" w:rsidP="00AF17BD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FD45EF" w14:textId="24E5F9AE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78,527</w:t>
            </w:r>
          </w:p>
        </w:tc>
        <w:tc>
          <w:tcPr>
            <w:tcW w:w="270" w:type="dxa"/>
            <w:shd w:val="clear" w:color="auto" w:fill="auto"/>
          </w:tcPr>
          <w:p w14:paraId="4670984C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F7778" w14:textId="3D6CF7A7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79,431</w:t>
            </w:r>
          </w:p>
        </w:tc>
        <w:tc>
          <w:tcPr>
            <w:tcW w:w="270" w:type="dxa"/>
          </w:tcPr>
          <w:p w14:paraId="62E72AF5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67D637" w14:textId="4EDB28E0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78,527</w:t>
            </w:r>
          </w:p>
        </w:tc>
      </w:tr>
      <w:tr w:rsidR="00AF17BD" w:rsidRPr="000E72B7" w14:paraId="27C78C4C" w14:textId="77777777" w:rsidTr="000E702F">
        <w:tc>
          <w:tcPr>
            <w:tcW w:w="4050" w:type="dxa"/>
          </w:tcPr>
          <w:p w14:paraId="188B2D8D" w14:textId="77777777" w:rsidR="00AF17BD" w:rsidRPr="000E72B7" w:rsidRDefault="00AF17BD" w:rsidP="00AF17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E5F3318" w14:textId="2E9460EB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</w:p>
        </w:tc>
        <w:tc>
          <w:tcPr>
            <w:tcW w:w="270" w:type="dxa"/>
            <w:shd w:val="clear" w:color="auto" w:fill="auto"/>
          </w:tcPr>
          <w:p w14:paraId="1537F464" w14:textId="77777777" w:rsidR="00AF17BD" w:rsidRPr="000E72B7" w:rsidRDefault="00AF17BD" w:rsidP="00AF17BD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A75D8C" w14:textId="25A8528B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14:paraId="15BC86B3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83566" w14:textId="186584BB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</w:p>
        </w:tc>
        <w:tc>
          <w:tcPr>
            <w:tcW w:w="270" w:type="dxa"/>
          </w:tcPr>
          <w:p w14:paraId="107588FD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14FA00" w14:textId="48BC0BCA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</w:p>
        </w:tc>
      </w:tr>
      <w:tr w:rsidR="00AF17BD" w:rsidRPr="000E72B7" w14:paraId="52AD8061" w14:textId="77777777" w:rsidTr="000E702F">
        <w:tc>
          <w:tcPr>
            <w:tcW w:w="4050" w:type="dxa"/>
          </w:tcPr>
          <w:p w14:paraId="2D5DFF3A" w14:textId="77777777" w:rsidR="00AF17BD" w:rsidRPr="000E72B7" w:rsidRDefault="00AF17BD" w:rsidP="00AF17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0A150FB8" w14:textId="405125A6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270" w:type="dxa"/>
            <w:shd w:val="clear" w:color="auto" w:fill="auto"/>
          </w:tcPr>
          <w:p w14:paraId="6508A96F" w14:textId="77777777" w:rsidR="00AF17BD" w:rsidRPr="000E72B7" w:rsidRDefault="00AF17BD" w:rsidP="00AF17B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58EBE1" w14:textId="4573592A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265DE770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47F36" w14:textId="09A1C338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270" w:type="dxa"/>
          </w:tcPr>
          <w:p w14:paraId="25113E6B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9455D5" w14:textId="711D2C3B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  <w:tr w:rsidR="00AF17BD" w:rsidRPr="000E72B7" w14:paraId="316B61F0" w14:textId="77777777" w:rsidTr="000E702F">
        <w:tc>
          <w:tcPr>
            <w:tcW w:w="4050" w:type="dxa"/>
          </w:tcPr>
          <w:p w14:paraId="6522E553" w14:textId="77777777" w:rsidR="00AF17BD" w:rsidRPr="000E72B7" w:rsidRDefault="00AF17BD" w:rsidP="00AF17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</w:tcPr>
          <w:p w14:paraId="06C48410" w14:textId="5AEA75D3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270" w:type="dxa"/>
            <w:shd w:val="clear" w:color="auto" w:fill="auto"/>
          </w:tcPr>
          <w:p w14:paraId="3C0B044C" w14:textId="77777777" w:rsidR="00AF17BD" w:rsidRPr="000E72B7" w:rsidRDefault="00AF17BD" w:rsidP="00AF17B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B0B114" w14:textId="753082B6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4E85FB18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EB5B8" w14:textId="1DCAE12F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270" w:type="dxa"/>
          </w:tcPr>
          <w:p w14:paraId="3A8DF9D5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B63DBD" w14:textId="0736CA33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  <w:tr w:rsidR="00AF17BD" w:rsidRPr="000E72B7" w14:paraId="2FAE910B" w14:textId="77777777" w:rsidTr="000E702F">
        <w:tc>
          <w:tcPr>
            <w:tcW w:w="4050" w:type="dxa"/>
          </w:tcPr>
          <w:p w14:paraId="7F990BC6" w14:textId="77777777" w:rsidR="00AF17BD" w:rsidRPr="000E72B7" w:rsidRDefault="00AF17BD" w:rsidP="00AF17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D65B819" w14:textId="146B815D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  <w:tc>
          <w:tcPr>
            <w:tcW w:w="270" w:type="dxa"/>
            <w:shd w:val="clear" w:color="auto" w:fill="auto"/>
          </w:tcPr>
          <w:p w14:paraId="325452A7" w14:textId="77777777" w:rsidR="00AF17BD" w:rsidRPr="000E72B7" w:rsidRDefault="00AF17BD" w:rsidP="00AF17B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F393A7" w14:textId="611373E1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1,958</w:t>
            </w:r>
          </w:p>
        </w:tc>
        <w:tc>
          <w:tcPr>
            <w:tcW w:w="270" w:type="dxa"/>
            <w:shd w:val="clear" w:color="auto" w:fill="auto"/>
          </w:tcPr>
          <w:p w14:paraId="06745659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13E4B" w14:textId="0B2D9780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  <w:tc>
          <w:tcPr>
            <w:tcW w:w="270" w:type="dxa"/>
          </w:tcPr>
          <w:p w14:paraId="6E5F924B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7C3949" w14:textId="5BF7B641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1,958</w:t>
            </w:r>
          </w:p>
        </w:tc>
      </w:tr>
      <w:tr w:rsidR="00AF17BD" w:rsidRPr="00125D26" w14:paraId="21267C2A" w14:textId="77777777">
        <w:tc>
          <w:tcPr>
            <w:tcW w:w="4050" w:type="dxa"/>
            <w:vAlign w:val="bottom"/>
          </w:tcPr>
          <w:p w14:paraId="56FF1F92" w14:textId="77777777" w:rsidR="00AF17BD" w:rsidRPr="000E72B7" w:rsidRDefault="00AF17BD" w:rsidP="00AF17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B164F" w14:textId="2B601A39" w:rsidR="00AF17BD" w:rsidRPr="000056FC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</w:t>
            </w:r>
            <w:r w:rsidR="008406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8406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</w:p>
        </w:tc>
        <w:tc>
          <w:tcPr>
            <w:tcW w:w="270" w:type="dxa"/>
            <w:shd w:val="clear" w:color="auto" w:fill="auto"/>
          </w:tcPr>
          <w:p w14:paraId="6B43883F" w14:textId="77777777" w:rsidR="00AF17BD" w:rsidRPr="000E72B7" w:rsidRDefault="00AF17BD" w:rsidP="00AF17B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ED7E5" w14:textId="42517101" w:rsidR="00AF17BD" w:rsidRPr="00125D26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1,689,183</w:t>
            </w:r>
          </w:p>
        </w:tc>
        <w:tc>
          <w:tcPr>
            <w:tcW w:w="270" w:type="dxa"/>
            <w:shd w:val="clear" w:color="auto" w:fill="auto"/>
          </w:tcPr>
          <w:p w14:paraId="523D1B2C" w14:textId="77777777" w:rsidR="00AF17BD" w:rsidRPr="00125D26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83C8E" w14:textId="6F19D1A7" w:rsidR="00AF17BD" w:rsidRPr="00125D26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1,648,229</w:t>
            </w:r>
          </w:p>
        </w:tc>
        <w:tc>
          <w:tcPr>
            <w:tcW w:w="270" w:type="dxa"/>
          </w:tcPr>
          <w:p w14:paraId="2747D7B3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2AA5C7" w14:textId="4917D080" w:rsidR="00AF17BD" w:rsidRPr="00125D26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1,689,183</w:t>
            </w:r>
          </w:p>
        </w:tc>
      </w:tr>
    </w:tbl>
    <w:p w14:paraId="1C19D79D" w14:textId="77777777" w:rsidR="00400CA7" w:rsidRDefault="00400CA7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D2B3E" w:rsidRPr="00CD2B3E" w14:paraId="22F77D8C" w14:textId="77777777">
        <w:tc>
          <w:tcPr>
            <w:tcW w:w="4050" w:type="dxa"/>
          </w:tcPr>
          <w:p w14:paraId="46EE6FEF" w14:textId="77777777" w:rsidR="00CD2B3E" w:rsidRPr="00CD2B3E" w:rsidRDefault="00CD2B3E" w:rsidP="00CD2B3E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2B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4490E86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BEF755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6234AC0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CD2B3E" w14:paraId="45BB1E2B" w14:textId="77777777">
        <w:tc>
          <w:tcPr>
            <w:tcW w:w="4050" w:type="dxa"/>
          </w:tcPr>
          <w:p w14:paraId="0B981684" w14:textId="77777777" w:rsidR="00457C0E" w:rsidRPr="00CD2B3E" w:rsidRDefault="00457C0E" w:rsidP="00457C0E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A47156" w14:textId="389AC905" w:rsidR="00457C0E" w:rsidRPr="00CD2B3E" w:rsidRDefault="00457C0E" w:rsidP="00457C0E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39CD09A" w14:textId="77777777" w:rsidR="00457C0E" w:rsidRPr="00CD2B3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B6E0E" w14:textId="1F32CD50" w:rsidR="00457C0E" w:rsidRPr="00CD2B3E" w:rsidRDefault="00457C0E" w:rsidP="00457C0E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5B9B4DA" w14:textId="77777777" w:rsidR="00457C0E" w:rsidRPr="00CD2B3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BD7A7" w14:textId="13349699" w:rsidR="00457C0E" w:rsidRPr="00457C0E" w:rsidRDefault="00457C0E" w:rsidP="00457C0E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3E6D04F3" w14:textId="77777777" w:rsidR="00457C0E" w:rsidRPr="00457C0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3AB9A" w14:textId="11EB7441" w:rsidR="00457C0E" w:rsidRPr="00457C0E" w:rsidRDefault="00457C0E" w:rsidP="00457C0E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CD2B3E" w14:paraId="45FC1EEA" w14:textId="77777777">
        <w:tc>
          <w:tcPr>
            <w:tcW w:w="4050" w:type="dxa"/>
          </w:tcPr>
          <w:p w14:paraId="36812EC3" w14:textId="77777777" w:rsidR="00457C0E" w:rsidRPr="00CD2B3E" w:rsidRDefault="00457C0E" w:rsidP="00457C0E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BD233" w14:textId="14973537" w:rsidR="00457C0E" w:rsidRPr="00CD2B3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5EB9C76" w14:textId="77777777" w:rsidR="00457C0E" w:rsidRPr="00CD2B3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E1B9B" w14:textId="67FFE5A7" w:rsidR="00457C0E" w:rsidRPr="00CD2B3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5D5E0C0" w14:textId="77777777" w:rsidR="00457C0E" w:rsidRPr="00CD2B3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BFE9E" w14:textId="3A0C3EB1" w:rsidR="00457C0E" w:rsidRPr="00457C0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203B735" w14:textId="77777777" w:rsidR="00457C0E" w:rsidRPr="00457C0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854DB" w14:textId="2E6D76FC" w:rsidR="00457C0E" w:rsidRPr="00457C0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CD2B3E" w14:paraId="3C9EEC0F" w14:textId="77777777">
        <w:tc>
          <w:tcPr>
            <w:tcW w:w="4050" w:type="dxa"/>
          </w:tcPr>
          <w:p w14:paraId="743ACA2D" w14:textId="77777777" w:rsidR="00E376D0" w:rsidRPr="00CD2B3E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E6B1204" w14:textId="77777777" w:rsidR="00E376D0" w:rsidRPr="00CD2B3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CD2B3E" w14:paraId="0423D4F5" w14:textId="77777777">
        <w:tc>
          <w:tcPr>
            <w:tcW w:w="4050" w:type="dxa"/>
          </w:tcPr>
          <w:p w14:paraId="37D2D5AA" w14:textId="3876F29F" w:rsidR="00E376D0" w:rsidRPr="00CD2B3E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2E5BA8E9" w14:textId="77777777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6BB76F" w14:textId="77777777" w:rsidR="00E376D0" w:rsidRPr="00CD2B3E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68C70E" w14:textId="77777777" w:rsidR="00E376D0" w:rsidRPr="00CD2B3E" w:rsidRDefault="00E376D0" w:rsidP="00E376D0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A96AF4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0C79110C" w14:textId="77777777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8FBD3F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45BE317" w14:textId="77777777" w:rsidR="00E376D0" w:rsidRPr="00CD2B3E" w:rsidRDefault="00E376D0" w:rsidP="00E376D0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6D0" w:rsidRPr="00CD2B3E" w14:paraId="5398CF3D" w14:textId="77777777">
        <w:tc>
          <w:tcPr>
            <w:tcW w:w="4050" w:type="dxa"/>
          </w:tcPr>
          <w:p w14:paraId="05EF90A6" w14:textId="71422E3C" w:rsidR="00E376D0" w:rsidRPr="00CD2B3E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  <w:shd w:val="clear" w:color="auto" w:fill="auto"/>
          </w:tcPr>
          <w:p w14:paraId="528CF35E" w14:textId="5C5B0DC1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613D6D" w14:textId="77777777" w:rsidR="00E376D0" w:rsidRPr="00CD2B3E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7E3273" w14:textId="08310A0B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6233EF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2F6EF63F" w14:textId="70BC7067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E99EFC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385158E" w14:textId="5823CEAC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060F" w:rsidRPr="00CD2B3E" w14:paraId="40E6B4BA" w14:textId="77777777">
        <w:tc>
          <w:tcPr>
            <w:tcW w:w="4050" w:type="dxa"/>
          </w:tcPr>
          <w:p w14:paraId="72C06CEC" w14:textId="673B49C4" w:rsidR="0050060F" w:rsidRPr="000F52EC" w:rsidRDefault="0050060F" w:rsidP="005006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ศูนย์กระจายสินค้า ทีพีไอ จำกัด</w:t>
            </w:r>
          </w:p>
        </w:tc>
        <w:tc>
          <w:tcPr>
            <w:tcW w:w="1080" w:type="dxa"/>
            <w:shd w:val="clear" w:color="auto" w:fill="auto"/>
          </w:tcPr>
          <w:p w14:paraId="5B1F88A0" w14:textId="2B83BF4F" w:rsidR="0050060F" w:rsidRPr="001C1558" w:rsidRDefault="00201437" w:rsidP="00E97A8A">
            <w:pPr>
              <w:spacing w:line="240" w:lineRule="auto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C95BBB" w14:textId="77777777" w:rsidR="0050060F" w:rsidRPr="00CD2B3E" w:rsidRDefault="0050060F" w:rsidP="005006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D10D92" w14:textId="376AAA54" w:rsidR="0050060F" w:rsidRPr="001C1558" w:rsidRDefault="0050060F" w:rsidP="00E97A8A">
            <w:pPr>
              <w:spacing w:line="240" w:lineRule="auto"/>
              <w:ind w:left="-110" w:right="-108" w:firstLine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025E72" w14:textId="77777777" w:rsidR="0050060F" w:rsidRPr="00CD2B3E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76EE3565" w14:textId="5649782A" w:rsidR="0050060F" w:rsidRPr="00C166FE" w:rsidRDefault="00201437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70" w:type="dxa"/>
          </w:tcPr>
          <w:p w14:paraId="2B8358CE" w14:textId="77777777" w:rsidR="0050060F" w:rsidRPr="00CD2B3E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8F2AD14" w14:textId="4FADF6FA" w:rsidR="0050060F" w:rsidRPr="00CD2B3E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</w:tr>
      <w:tr w:rsidR="0050060F" w:rsidRPr="00CD2B3E" w14:paraId="1F96FB23" w14:textId="77777777" w:rsidTr="007D6902">
        <w:tc>
          <w:tcPr>
            <w:tcW w:w="4050" w:type="dxa"/>
          </w:tcPr>
          <w:p w14:paraId="01C1CDE0" w14:textId="529BB4B9" w:rsidR="0050060F" w:rsidRPr="000F52EC" w:rsidRDefault="0050060F" w:rsidP="0050060F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โพลีน เพาเวอร์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F5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0F5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จำกัด</w:t>
            </w:r>
            <w:r w:rsidRPr="000F5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BFE0EB2" w14:textId="77777777" w:rsidR="0050060F" w:rsidRDefault="0050060F" w:rsidP="0050060F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303CE7D" w14:textId="2C868AF9" w:rsidR="00201437" w:rsidRPr="001C1558" w:rsidRDefault="00201437" w:rsidP="00E97A8A">
            <w:pPr>
              <w:spacing w:line="240" w:lineRule="auto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154929" w14:textId="77777777" w:rsidR="0050060F" w:rsidRPr="00CD2B3E" w:rsidRDefault="0050060F" w:rsidP="005006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A479C3" w14:textId="121524F2" w:rsidR="0050060F" w:rsidRPr="00CA1C16" w:rsidRDefault="0050060F" w:rsidP="00E97A8A">
            <w:pPr>
              <w:spacing w:line="240" w:lineRule="auto"/>
              <w:ind w:left="-110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E01829" w14:textId="77777777" w:rsidR="0050060F" w:rsidRPr="00CD2B3E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318AC6BC" w14:textId="77777777" w:rsidR="0050060F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70BD382" w14:textId="4F8636A5" w:rsidR="00201437" w:rsidRPr="00D73E88" w:rsidRDefault="00201437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</w:t>
            </w:r>
          </w:p>
        </w:tc>
        <w:tc>
          <w:tcPr>
            <w:tcW w:w="270" w:type="dxa"/>
          </w:tcPr>
          <w:p w14:paraId="0BBDEA50" w14:textId="77777777" w:rsidR="0050060F" w:rsidRPr="00CD2B3E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0FD2A880" w14:textId="5FE8AD4F" w:rsidR="0050060F" w:rsidRPr="0050060F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</w:tr>
      <w:tr w:rsidR="0050060F" w:rsidRPr="00CD2B3E" w14:paraId="427B8C2C" w14:textId="77777777">
        <w:tc>
          <w:tcPr>
            <w:tcW w:w="4050" w:type="dxa"/>
          </w:tcPr>
          <w:p w14:paraId="128C4AC6" w14:textId="400CA4DD" w:rsidR="0050060F" w:rsidRPr="000F52EC" w:rsidRDefault="0050060F" w:rsidP="005006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ทีพีไอ </w:t>
            </w: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พลังชีวมวล จำกัด</w:t>
            </w:r>
          </w:p>
        </w:tc>
        <w:tc>
          <w:tcPr>
            <w:tcW w:w="1080" w:type="dxa"/>
            <w:shd w:val="clear" w:color="auto" w:fill="auto"/>
          </w:tcPr>
          <w:p w14:paraId="2B1D4ED2" w14:textId="408E30CC" w:rsidR="0050060F" w:rsidRPr="001C1558" w:rsidRDefault="00201437" w:rsidP="00E97A8A">
            <w:pPr>
              <w:spacing w:line="240" w:lineRule="auto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658D4E" w14:textId="77777777" w:rsidR="0050060F" w:rsidRPr="00CD2B3E" w:rsidRDefault="0050060F" w:rsidP="005006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EAB9F6" w14:textId="503715E1" w:rsidR="0050060F" w:rsidRPr="00CA1C16" w:rsidRDefault="0050060F" w:rsidP="00E97A8A">
            <w:pPr>
              <w:spacing w:line="240" w:lineRule="auto"/>
              <w:ind w:left="-110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ECD6EE" w14:textId="77777777" w:rsidR="0050060F" w:rsidRPr="00CD2B3E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5BFE23A7" w14:textId="11EBF072" w:rsidR="0050060F" w:rsidRPr="00CD2B3E" w:rsidRDefault="00201437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180,000</w:t>
            </w:r>
          </w:p>
        </w:tc>
        <w:tc>
          <w:tcPr>
            <w:tcW w:w="270" w:type="dxa"/>
          </w:tcPr>
          <w:p w14:paraId="3FAAAA8A" w14:textId="77777777" w:rsidR="0050060F" w:rsidRPr="00CD2B3E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15D470E" w14:textId="7C4D9D64" w:rsidR="0050060F" w:rsidRPr="0050060F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180,000</w:t>
            </w:r>
          </w:p>
        </w:tc>
      </w:tr>
      <w:tr w:rsidR="0050060F" w:rsidRPr="00CD2B3E" w14:paraId="6C6BC40F" w14:textId="77777777" w:rsidTr="007508C5">
        <w:tc>
          <w:tcPr>
            <w:tcW w:w="4050" w:type="dxa"/>
          </w:tcPr>
          <w:p w14:paraId="02BA4127" w14:textId="747A8F36" w:rsidR="0050060F" w:rsidRPr="000F52EC" w:rsidRDefault="0050060F" w:rsidP="005006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E622100" w14:textId="1DE2EA0E" w:rsidR="0050060F" w:rsidRPr="00CD2B3E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98E0CE" w14:textId="77777777" w:rsidR="0050060F" w:rsidRPr="00CD2B3E" w:rsidRDefault="0050060F" w:rsidP="005006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F52D94" w14:textId="77777777" w:rsidR="0050060F" w:rsidRPr="00CD2B3E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27270" w14:textId="77777777" w:rsidR="0050060F" w:rsidRPr="00CD2B3E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064D0D34" w14:textId="77777777" w:rsidR="0050060F" w:rsidRPr="00CD2B3E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00478D" w14:textId="77777777" w:rsidR="0050060F" w:rsidRPr="00CD2B3E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6C5C6E4" w14:textId="77777777" w:rsidR="0050060F" w:rsidRPr="00CD2B3E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060F" w:rsidRPr="00CD2B3E" w14:paraId="0AE31002" w14:textId="77777777" w:rsidTr="003A235C">
        <w:tc>
          <w:tcPr>
            <w:tcW w:w="4050" w:type="dxa"/>
          </w:tcPr>
          <w:p w14:paraId="0D5325DA" w14:textId="01DEE68B" w:rsidR="0050060F" w:rsidRPr="000F52EC" w:rsidRDefault="0050060F" w:rsidP="005006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DFE2A1" w14:textId="45AEFD03" w:rsidR="0050060F" w:rsidRPr="00CD2B3E" w:rsidRDefault="00201437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2D060A70" w14:textId="77777777" w:rsidR="0050060F" w:rsidRPr="00CD2B3E" w:rsidRDefault="0050060F" w:rsidP="005006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CB3D42" w14:textId="6C4F3AE4" w:rsidR="0050060F" w:rsidRPr="00CD2B3E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1EF9ED43" w14:textId="77777777" w:rsidR="0050060F" w:rsidRPr="00CD2B3E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0FE679" w14:textId="0FBFD8C1" w:rsidR="0050060F" w:rsidRPr="00CD2B3E" w:rsidRDefault="00201437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</w:tcPr>
          <w:p w14:paraId="7E09A691" w14:textId="77777777" w:rsidR="0050060F" w:rsidRPr="00CD2B3E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47F732" w14:textId="489C0288" w:rsidR="0050060F" w:rsidRPr="00CD2B3E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</w:tr>
      <w:tr w:rsidR="0050060F" w:rsidRPr="00CD2B3E" w14:paraId="4A7F8402" w14:textId="77777777" w:rsidTr="003A235C">
        <w:tc>
          <w:tcPr>
            <w:tcW w:w="4050" w:type="dxa"/>
          </w:tcPr>
          <w:p w14:paraId="58057C36" w14:textId="5C73F3FD" w:rsidR="0050060F" w:rsidRPr="00CD2B3E" w:rsidRDefault="0050060F" w:rsidP="005006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B00D3" w14:textId="7076E0AB" w:rsidR="0050060F" w:rsidRPr="008C5FAF" w:rsidRDefault="00201437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3ADB9D5B" w14:textId="77777777" w:rsidR="0050060F" w:rsidRPr="008C5FAF" w:rsidRDefault="0050060F" w:rsidP="005006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08BD2" w14:textId="36933B15" w:rsidR="0050060F" w:rsidRPr="008C5FAF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5F70B002" w14:textId="77777777" w:rsidR="0050060F" w:rsidRPr="008C5FAF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D29D4" w14:textId="1B79F027" w:rsidR="0050060F" w:rsidRPr="008C5FAF" w:rsidRDefault="00201437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="00D003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,400</w:t>
            </w:r>
          </w:p>
        </w:tc>
        <w:tc>
          <w:tcPr>
            <w:tcW w:w="270" w:type="dxa"/>
          </w:tcPr>
          <w:p w14:paraId="56DA491C" w14:textId="77777777" w:rsidR="0050060F" w:rsidRPr="008C5FAF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39FA0" w14:textId="241A0954" w:rsidR="0050060F" w:rsidRPr="008C5FAF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592,400</w:t>
            </w:r>
          </w:p>
        </w:tc>
      </w:tr>
    </w:tbl>
    <w:p w14:paraId="58055798" w14:textId="77777777" w:rsidR="00CD2B3E" w:rsidRDefault="00CD2B3E" w:rsidP="000B478B">
      <w:pPr>
        <w:spacing w:line="240" w:lineRule="auto"/>
        <w:ind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87B1196" w14:textId="54799992" w:rsidR="001229FB" w:rsidRPr="00455790" w:rsidRDefault="001229FB" w:rsidP="00BD376E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579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45E8707" w14:textId="77777777" w:rsidR="001229FB" w:rsidRPr="00455790" w:rsidRDefault="001229FB" w:rsidP="004827CC">
      <w:pPr>
        <w:pStyle w:val="Ang15"/>
      </w:pPr>
    </w:p>
    <w:p w14:paraId="296EE1B9" w14:textId="455CDCB6" w:rsidR="001229FB" w:rsidRPr="00455790" w:rsidRDefault="0051745E" w:rsidP="009B739D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455790">
        <w:rPr>
          <w:rFonts w:ascii="Angsana New" w:hAnsi="Angsana New"/>
          <w:spacing w:val="-2"/>
          <w:sz w:val="30"/>
          <w:szCs w:val="30"/>
          <w:cs/>
        </w:rPr>
        <w:t>บริษัททำสัญญา</w:t>
      </w:r>
      <w:r w:rsidR="00BB78B5" w:rsidRPr="00455790">
        <w:rPr>
          <w:rFonts w:ascii="Angsana New" w:hAnsi="Angsana New" w:hint="cs"/>
          <w:spacing w:val="-2"/>
          <w:sz w:val="30"/>
          <w:szCs w:val="30"/>
          <w:cs/>
        </w:rPr>
        <w:t>บริการ</w:t>
      </w:r>
      <w:r w:rsidR="0069234A" w:rsidRPr="00455790">
        <w:rPr>
          <w:rFonts w:ascii="Angsana New" w:hAnsi="Angsana New"/>
          <w:spacing w:val="-2"/>
          <w:sz w:val="30"/>
          <w:szCs w:val="30"/>
          <w:cs/>
        </w:rPr>
        <w:t>ที่เกี่ยวข้อง</w:t>
      </w:r>
      <w:r w:rsidR="00BB78B5" w:rsidRPr="00455790">
        <w:rPr>
          <w:rFonts w:ascii="Angsana New" w:hAnsi="Angsana New" w:hint="cs"/>
          <w:spacing w:val="-2"/>
          <w:sz w:val="30"/>
          <w:szCs w:val="30"/>
          <w:cs/>
        </w:rPr>
        <w:t>กับการใช้พื้นที่อาคารสำนักงานกับกิจการที่เกี่ยวข้องกัน</w:t>
      </w:r>
      <w:r w:rsidR="0069234A" w:rsidRPr="00455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</w:rPr>
        <w:t xml:space="preserve">กำหนดระยะเวลา </w:t>
      </w:r>
      <w:r w:rsidR="00E67AC8" w:rsidRPr="00FB5CFD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ปี </w:t>
      </w:r>
      <w:r w:rsidR="004132BB" w:rsidRPr="00455790">
        <w:rPr>
          <w:rFonts w:ascii="Angsana New" w:hAnsi="Angsana New"/>
          <w:sz w:val="30"/>
          <w:szCs w:val="30"/>
        </w:rPr>
        <w:br/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มีรายละเอียดดังนี้</w:t>
      </w:r>
    </w:p>
    <w:p w14:paraId="79B5C1FD" w14:textId="4E73C8D0" w:rsidR="00B32FF3" w:rsidRPr="00455790" w:rsidRDefault="00B32FF3" w:rsidP="009B739D">
      <w:pPr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873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270"/>
        <w:gridCol w:w="1080"/>
        <w:gridCol w:w="270"/>
        <w:gridCol w:w="1080"/>
        <w:gridCol w:w="270"/>
        <w:gridCol w:w="1080"/>
      </w:tblGrid>
      <w:tr w:rsidR="00B30BC4" w:rsidRPr="00070CC6" w14:paraId="499644C6" w14:textId="77777777">
        <w:trPr>
          <w:tblHeader/>
        </w:trPr>
        <w:tc>
          <w:tcPr>
            <w:tcW w:w="3600" w:type="dxa"/>
            <w:shd w:val="clear" w:color="auto" w:fill="auto"/>
          </w:tcPr>
          <w:p w14:paraId="57D099D1" w14:textId="77777777" w:rsidR="00B30BC4" w:rsidRPr="00070CC6" w:rsidRDefault="00B30BC4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8A9DA63" w14:textId="77777777" w:rsidR="00B30BC4" w:rsidRPr="00070CC6" w:rsidRDefault="00B30B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2C04A6" w14:textId="77777777" w:rsidR="00B30BC4" w:rsidRPr="00070CC6" w:rsidRDefault="00B30B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EBB115F" w14:textId="77777777" w:rsidR="00B30BC4" w:rsidRPr="00070CC6" w:rsidRDefault="00B30B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6145CD" w14:paraId="7028D4CD" w14:textId="77777777">
        <w:trPr>
          <w:tblHeader/>
        </w:trPr>
        <w:tc>
          <w:tcPr>
            <w:tcW w:w="3600" w:type="dxa"/>
            <w:shd w:val="clear" w:color="auto" w:fill="auto"/>
          </w:tcPr>
          <w:p w14:paraId="24D942E9" w14:textId="77777777" w:rsidR="00457C0E" w:rsidRPr="00070CC6" w:rsidRDefault="00457C0E" w:rsidP="00457C0E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8BC76" w14:textId="39FECEC7" w:rsidR="00457C0E" w:rsidRPr="006145CD" w:rsidRDefault="00457C0E" w:rsidP="00457C0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2492D036" w14:textId="77777777" w:rsidR="00457C0E" w:rsidRPr="00070CC6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4A7D30" w14:textId="2637DB6F" w:rsidR="00457C0E" w:rsidRPr="006145CD" w:rsidRDefault="00457C0E" w:rsidP="00457C0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7B15E8C" w14:textId="77777777" w:rsidR="00457C0E" w:rsidRPr="00070CC6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84FEF8" w14:textId="0C7CB4F5" w:rsidR="00457C0E" w:rsidRPr="006145CD" w:rsidRDefault="00457C0E" w:rsidP="00457C0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B364F53" w14:textId="77777777" w:rsidR="00457C0E" w:rsidRPr="00070CC6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8E1E30" w14:textId="7C0F3CB0" w:rsidR="00457C0E" w:rsidRPr="006145CD" w:rsidRDefault="00457C0E" w:rsidP="00457C0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070CC6" w14:paraId="3F872189" w14:textId="77777777">
        <w:trPr>
          <w:tblHeader/>
        </w:trPr>
        <w:tc>
          <w:tcPr>
            <w:tcW w:w="3600" w:type="dxa"/>
            <w:shd w:val="clear" w:color="auto" w:fill="auto"/>
          </w:tcPr>
          <w:p w14:paraId="6978B39B" w14:textId="77777777" w:rsidR="00457C0E" w:rsidRPr="00070CC6" w:rsidRDefault="00457C0E" w:rsidP="00457C0E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F3A51" w14:textId="7579816E" w:rsidR="00457C0E" w:rsidRPr="00070CC6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FBD1CAD" w14:textId="77777777" w:rsidR="00457C0E" w:rsidRPr="00070CC6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01FE3A" w14:textId="05A368B2" w:rsidR="00457C0E" w:rsidRPr="00070CC6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882C7B1" w14:textId="77777777" w:rsidR="00457C0E" w:rsidRPr="00070CC6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33BC3A" w14:textId="3D550211" w:rsidR="00457C0E" w:rsidRPr="00070CC6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7C8B843" w14:textId="77777777" w:rsidR="00457C0E" w:rsidRPr="00070CC6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51CF36" w14:textId="21C58255" w:rsidR="00457C0E" w:rsidRPr="00070CC6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070CC6" w14:paraId="301B21FB" w14:textId="77777777">
        <w:trPr>
          <w:tblHeader/>
        </w:trPr>
        <w:tc>
          <w:tcPr>
            <w:tcW w:w="3600" w:type="dxa"/>
            <w:shd w:val="clear" w:color="auto" w:fill="auto"/>
          </w:tcPr>
          <w:p w14:paraId="3E1E5338" w14:textId="77777777" w:rsidR="00E376D0" w:rsidRPr="00070CC6" w:rsidRDefault="00E376D0" w:rsidP="00E376D0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C6B6C01" w14:textId="77777777" w:rsidR="00E376D0" w:rsidRPr="00070CC6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070CC6" w14:paraId="21E9CB6B" w14:textId="77777777">
        <w:tc>
          <w:tcPr>
            <w:tcW w:w="3600" w:type="dxa"/>
            <w:shd w:val="clear" w:color="auto" w:fill="auto"/>
          </w:tcPr>
          <w:p w14:paraId="1BF355D4" w14:textId="77777777" w:rsidR="00E376D0" w:rsidRPr="00070CC6" w:rsidRDefault="00E376D0" w:rsidP="00E376D0">
            <w:pPr>
              <w:spacing w:line="240" w:lineRule="atLeast"/>
              <w:ind w:left="270" w:right="-126" w:hanging="29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14:paraId="61306FF8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4461A6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62EE01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5167E5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0B7343" w14:textId="77777777" w:rsidR="00E376D0" w:rsidRPr="00070CC6" w:rsidRDefault="00E376D0" w:rsidP="00E376D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51BE97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09540A" w14:textId="77777777" w:rsidR="00E376D0" w:rsidRPr="00070CC6" w:rsidRDefault="00E376D0" w:rsidP="00E376D0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070CC6" w14:paraId="2F0AEBEE" w14:textId="77777777">
        <w:tc>
          <w:tcPr>
            <w:tcW w:w="3600" w:type="dxa"/>
            <w:shd w:val="clear" w:color="auto" w:fill="auto"/>
          </w:tcPr>
          <w:p w14:paraId="212D92CD" w14:textId="77777777" w:rsidR="00E376D0" w:rsidRPr="00070CC6" w:rsidRDefault="00E376D0" w:rsidP="00E376D0">
            <w:pPr>
              <w:spacing w:line="240" w:lineRule="atLeast"/>
              <w:ind w:left="270" w:right="-126" w:hanging="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080" w:type="dxa"/>
          </w:tcPr>
          <w:p w14:paraId="6C658E86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199289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173BF4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63E399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1F23E5" w14:textId="77777777" w:rsidR="00E376D0" w:rsidRPr="00070CC6" w:rsidRDefault="00E376D0" w:rsidP="00E376D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B0F4B0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A7DE60" w14:textId="77777777" w:rsidR="00E376D0" w:rsidRPr="00070CC6" w:rsidRDefault="00E376D0" w:rsidP="00E376D0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823A7" w:rsidRPr="00070CC6" w14:paraId="61103EB5" w14:textId="77777777">
        <w:tc>
          <w:tcPr>
            <w:tcW w:w="3600" w:type="dxa"/>
            <w:shd w:val="clear" w:color="auto" w:fill="auto"/>
          </w:tcPr>
          <w:p w14:paraId="5109E83F" w14:textId="77777777" w:rsidR="00E823A7" w:rsidRPr="00070CC6" w:rsidRDefault="00E823A7" w:rsidP="00E823A7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041F8A1D" w14:textId="447C48E9" w:rsidR="00E823A7" w:rsidRPr="00070CC6" w:rsidRDefault="00877001" w:rsidP="00E823A7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823A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49022A1D" w14:textId="77777777" w:rsidR="00E823A7" w:rsidRPr="00070CC6" w:rsidRDefault="00E823A7" w:rsidP="00E823A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16817C" w14:textId="10485154" w:rsidR="00E823A7" w:rsidRPr="00070CC6" w:rsidRDefault="00E823A7" w:rsidP="00E823A7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5,132</w:t>
            </w:r>
          </w:p>
        </w:tc>
        <w:tc>
          <w:tcPr>
            <w:tcW w:w="270" w:type="dxa"/>
            <w:shd w:val="clear" w:color="auto" w:fill="auto"/>
          </w:tcPr>
          <w:p w14:paraId="417261EA" w14:textId="77777777" w:rsidR="00E823A7" w:rsidRPr="00070CC6" w:rsidRDefault="00E823A7" w:rsidP="00E82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32F30" w14:textId="59DC29AC" w:rsidR="00E823A7" w:rsidRPr="00070CC6" w:rsidRDefault="00877001" w:rsidP="00E823A7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6,103</w:t>
            </w:r>
          </w:p>
        </w:tc>
        <w:tc>
          <w:tcPr>
            <w:tcW w:w="270" w:type="dxa"/>
            <w:shd w:val="clear" w:color="auto" w:fill="auto"/>
          </w:tcPr>
          <w:p w14:paraId="4CD634D4" w14:textId="77777777" w:rsidR="00E823A7" w:rsidRPr="00070CC6" w:rsidRDefault="00E823A7" w:rsidP="00E82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B59489" w14:textId="792BAA2B" w:rsidR="00E823A7" w:rsidRPr="00070CC6" w:rsidRDefault="00E823A7" w:rsidP="00E823A7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5,132</w:t>
            </w:r>
          </w:p>
        </w:tc>
      </w:tr>
      <w:tr w:rsidR="00E823A7" w:rsidRPr="00070CC6" w14:paraId="0E7867A2" w14:textId="77777777">
        <w:tc>
          <w:tcPr>
            <w:tcW w:w="3600" w:type="dxa"/>
            <w:shd w:val="clear" w:color="auto" w:fill="auto"/>
          </w:tcPr>
          <w:p w14:paraId="47429805" w14:textId="77777777" w:rsidR="00E823A7" w:rsidRPr="00070CC6" w:rsidRDefault="00E823A7" w:rsidP="00E823A7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  <w:shd w:val="clear" w:color="auto" w:fill="auto"/>
          </w:tcPr>
          <w:p w14:paraId="60CED1BB" w14:textId="1CE54671" w:rsidR="00E823A7" w:rsidRPr="00070CC6" w:rsidRDefault="00877001" w:rsidP="00877001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5,491</w:t>
            </w:r>
          </w:p>
        </w:tc>
        <w:tc>
          <w:tcPr>
            <w:tcW w:w="270" w:type="dxa"/>
            <w:shd w:val="clear" w:color="auto" w:fill="auto"/>
          </w:tcPr>
          <w:p w14:paraId="7950CB92" w14:textId="77777777" w:rsidR="00E823A7" w:rsidRPr="00070CC6" w:rsidRDefault="00E823A7" w:rsidP="00E823A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9E9BAC" w14:textId="4164B977" w:rsidR="00E823A7" w:rsidRPr="00070CC6" w:rsidRDefault="00E823A7" w:rsidP="00E823A7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  <w:tc>
          <w:tcPr>
            <w:tcW w:w="270" w:type="dxa"/>
            <w:shd w:val="clear" w:color="auto" w:fill="auto"/>
          </w:tcPr>
          <w:p w14:paraId="7EC6E43B" w14:textId="77777777" w:rsidR="00E823A7" w:rsidRPr="00070CC6" w:rsidRDefault="00E823A7" w:rsidP="00E82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2EA7F7" w14:textId="2C5FA337" w:rsidR="00E823A7" w:rsidRPr="00070CC6" w:rsidRDefault="00877001" w:rsidP="00877001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5,491</w:t>
            </w:r>
          </w:p>
        </w:tc>
        <w:tc>
          <w:tcPr>
            <w:tcW w:w="270" w:type="dxa"/>
            <w:shd w:val="clear" w:color="auto" w:fill="auto"/>
          </w:tcPr>
          <w:p w14:paraId="2BEE8460" w14:textId="77777777" w:rsidR="00E823A7" w:rsidRPr="00070CC6" w:rsidRDefault="00E823A7" w:rsidP="00E82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5921F3" w14:textId="1B2C3D44" w:rsidR="00E823A7" w:rsidRPr="00070CC6" w:rsidRDefault="00E823A7" w:rsidP="00E823A7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</w:tr>
      <w:tr w:rsidR="00E823A7" w:rsidRPr="00070CC6" w14:paraId="0DFA425B" w14:textId="77777777">
        <w:tc>
          <w:tcPr>
            <w:tcW w:w="3600" w:type="dxa"/>
            <w:shd w:val="clear" w:color="auto" w:fill="auto"/>
          </w:tcPr>
          <w:p w14:paraId="3C2C6B2C" w14:textId="77777777" w:rsidR="00E823A7" w:rsidRPr="00070CC6" w:rsidRDefault="00E823A7" w:rsidP="00E823A7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84F1A" w14:textId="70F7F174" w:rsidR="00E823A7" w:rsidRPr="00070CC6" w:rsidRDefault="000860B9" w:rsidP="00E823A7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E823A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594</w:t>
            </w:r>
          </w:p>
        </w:tc>
        <w:tc>
          <w:tcPr>
            <w:tcW w:w="270" w:type="dxa"/>
            <w:shd w:val="clear" w:color="auto" w:fill="auto"/>
          </w:tcPr>
          <w:p w14:paraId="329F634D" w14:textId="77777777" w:rsidR="00E823A7" w:rsidRPr="00070CC6" w:rsidRDefault="00E823A7" w:rsidP="00E823A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1460F" w14:textId="502BDBAD" w:rsidR="00E823A7" w:rsidRPr="00070CC6" w:rsidRDefault="00E823A7" w:rsidP="00E823A7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5,876</w:t>
            </w:r>
          </w:p>
        </w:tc>
        <w:tc>
          <w:tcPr>
            <w:tcW w:w="270" w:type="dxa"/>
            <w:shd w:val="clear" w:color="auto" w:fill="auto"/>
          </w:tcPr>
          <w:p w14:paraId="56D9730E" w14:textId="77777777" w:rsidR="00E823A7" w:rsidRPr="00070CC6" w:rsidRDefault="00E823A7" w:rsidP="00E82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FD678" w14:textId="19910180" w:rsidR="00E823A7" w:rsidRPr="00070CC6" w:rsidRDefault="000860B9" w:rsidP="00E823A7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E823A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594</w:t>
            </w:r>
          </w:p>
        </w:tc>
        <w:tc>
          <w:tcPr>
            <w:tcW w:w="270" w:type="dxa"/>
            <w:shd w:val="clear" w:color="auto" w:fill="auto"/>
          </w:tcPr>
          <w:p w14:paraId="3373B97F" w14:textId="77777777" w:rsidR="00E823A7" w:rsidRPr="00070CC6" w:rsidRDefault="00E823A7" w:rsidP="00E82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0195F" w14:textId="0B37271C" w:rsidR="00E823A7" w:rsidRPr="00070CC6" w:rsidRDefault="00E823A7" w:rsidP="00E823A7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5,876</w:t>
            </w:r>
          </w:p>
        </w:tc>
      </w:tr>
    </w:tbl>
    <w:p w14:paraId="0FC87969" w14:textId="3BDB07AF" w:rsidR="005C47FD" w:rsidRPr="00455790" w:rsidRDefault="005C47FD">
      <w:pPr>
        <w:spacing w:line="240" w:lineRule="auto"/>
        <w:rPr>
          <w:rFonts w:ascii="Angsana New" w:hAnsi="Angsana New"/>
          <w:spacing w:val="-2"/>
          <w:sz w:val="30"/>
          <w:szCs w:val="30"/>
          <w:lang w:val="en-US"/>
        </w:rPr>
      </w:pPr>
    </w:p>
    <w:p w14:paraId="5BB0FD4F" w14:textId="77777777" w:rsidR="00455790" w:rsidRDefault="00455790">
      <w:pPr>
        <w:spacing w:line="240" w:lineRule="auto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411F6DB2" w14:textId="5D0039BB" w:rsidR="00234C45" w:rsidRPr="00455790" w:rsidRDefault="00234C45" w:rsidP="00C111CA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/>
          <w:sz w:val="30"/>
          <w:szCs w:val="30"/>
          <w:cs/>
        </w:rPr>
        <w:lastRenderedPageBreak/>
        <w:t>บริษัทได้ทำสัญญาซื้อขายไฟฟ้าและบริการกับบริษัทใหญ่</w:t>
      </w:r>
      <w:r w:rsidRPr="00455790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DC012C3" w14:textId="77777777" w:rsidR="006554A2" w:rsidRPr="00A7591E" w:rsidRDefault="006554A2" w:rsidP="00772053">
      <w:pPr>
        <w:pStyle w:val="Ang15"/>
      </w:pPr>
    </w:p>
    <w:p w14:paraId="7C9CBF84" w14:textId="542F9EBC" w:rsidR="006554A2" w:rsidRPr="00455790" w:rsidRDefault="006554A2" w:rsidP="00A54401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17C85" w:rsidRPr="00455790">
        <w:rPr>
          <w:rFonts w:ascii="Angsana New" w:hAnsi="Angsana New"/>
          <w:sz w:val="30"/>
          <w:szCs w:val="30"/>
          <w:lang w:val="en-US"/>
        </w:rPr>
        <w:t>1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 w:rsidRPr="00455790">
        <w:rPr>
          <w:rFonts w:ascii="Angsana New" w:hAnsi="Angsana New"/>
          <w:sz w:val="30"/>
          <w:szCs w:val="30"/>
          <w:lang w:val="en-US"/>
        </w:rPr>
        <w:t>2</w:t>
      </w:r>
      <w:r w:rsidR="00E67AC8" w:rsidRPr="00455790">
        <w:rPr>
          <w:rFonts w:ascii="Angsana New" w:hAnsi="Angsana New"/>
          <w:sz w:val="30"/>
          <w:szCs w:val="30"/>
          <w:lang w:val="en-US"/>
        </w:rPr>
        <w:t>55</w:t>
      </w:r>
      <w:r w:rsidR="00816401" w:rsidRPr="00455790">
        <w:rPr>
          <w:rFonts w:ascii="Angsana New" w:hAnsi="Angsana New"/>
          <w:sz w:val="30"/>
          <w:szCs w:val="30"/>
          <w:lang w:val="en-US"/>
        </w:rPr>
        <w:t>9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253B79"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ๆ</w:t>
      </w:r>
      <w:r w:rsidR="001E192A"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แก่บริษัท </w:t>
      </w:r>
      <w:r w:rsidRPr="00455790">
        <w:rPr>
          <w:rFonts w:ascii="Angsana New" w:hAnsi="Angsana New"/>
          <w:sz w:val="30"/>
          <w:szCs w:val="30"/>
          <w:cs/>
          <w:lang w:val="en-US"/>
        </w:rPr>
        <w:br/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E67AC8" w:rsidRPr="00455790">
        <w:rPr>
          <w:rFonts w:ascii="Angsana New" w:hAnsi="Angsana New"/>
          <w:sz w:val="30"/>
          <w:szCs w:val="30"/>
          <w:lang w:val="en-US"/>
        </w:rPr>
        <w:t>3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317C85" w:rsidRPr="00455790">
        <w:rPr>
          <w:rFonts w:ascii="Angsana New" w:hAnsi="Angsana New"/>
          <w:sz w:val="30"/>
          <w:szCs w:val="30"/>
          <w:lang w:val="en-US"/>
        </w:rPr>
        <w:t>1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 w:rsidRPr="00455790">
        <w:rPr>
          <w:rFonts w:ascii="Angsana New" w:hAnsi="Angsana New"/>
          <w:sz w:val="30"/>
          <w:szCs w:val="30"/>
          <w:lang w:val="en-US"/>
        </w:rPr>
        <w:t>2</w:t>
      </w:r>
      <w:r w:rsidR="00E67AC8" w:rsidRPr="00455790">
        <w:rPr>
          <w:rFonts w:ascii="Angsana New" w:hAnsi="Angsana New"/>
          <w:sz w:val="30"/>
          <w:szCs w:val="30"/>
          <w:lang w:val="en-US"/>
        </w:rPr>
        <w:t>55</w:t>
      </w:r>
      <w:r w:rsidR="00816401" w:rsidRPr="00455790">
        <w:rPr>
          <w:rFonts w:ascii="Angsana New" w:hAnsi="Angsana New"/>
          <w:sz w:val="30"/>
          <w:szCs w:val="30"/>
          <w:lang w:val="en-US"/>
        </w:rPr>
        <w:t>9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E67AC8" w:rsidRPr="00455790">
        <w:rPr>
          <w:rFonts w:ascii="Angsana New" w:hAnsi="Angsana New"/>
          <w:sz w:val="30"/>
          <w:szCs w:val="30"/>
          <w:lang w:val="en-US"/>
        </w:rPr>
        <w:t>3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36D45F20" w14:textId="77777777" w:rsidR="00455790" w:rsidRPr="00A7591E" w:rsidRDefault="00455790" w:rsidP="00455790">
      <w:pPr>
        <w:pStyle w:val="ListParagraph"/>
        <w:rPr>
          <w:rFonts w:ascii="Angsana New" w:hAnsi="Angsana New"/>
          <w:sz w:val="30"/>
          <w:szCs w:val="30"/>
        </w:rPr>
      </w:pPr>
    </w:p>
    <w:p w14:paraId="0117E5F3" w14:textId="121D4F7C" w:rsidR="00A70BB7" w:rsidRPr="00455790" w:rsidRDefault="00A70BB7" w:rsidP="007F201E">
      <w:pPr>
        <w:pStyle w:val="Caption"/>
      </w:pPr>
      <w:r w:rsidRPr="00455790">
        <w:rPr>
          <w:rFonts w:hint="cs"/>
          <w:cs/>
        </w:rPr>
        <w:t>ลูกหนี้การค้า</w:t>
      </w:r>
    </w:p>
    <w:p w14:paraId="097EFF6C" w14:textId="0ED18DE3" w:rsidR="006D39FA" w:rsidRPr="00A7591E" w:rsidRDefault="006D39FA" w:rsidP="00772053">
      <w:pPr>
        <w:pStyle w:val="Ang15"/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A80661" w:rsidRPr="004A7DFC" w14:paraId="41E2E763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402B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9BEB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3248D6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F1A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6145CD" w14:paraId="7066422A" w14:textId="77777777" w:rsidTr="00455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38D38D64" w14:textId="77777777" w:rsidR="00457C0E" w:rsidRPr="00B44C18" w:rsidRDefault="00457C0E" w:rsidP="00457C0E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E419A9" w14:textId="6C917B9C" w:rsidR="00457C0E" w:rsidRPr="006145CD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7B92431" w14:textId="77777777" w:rsidR="00457C0E" w:rsidRPr="004A7DFC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AE1D54" w14:textId="443009DA" w:rsidR="00457C0E" w:rsidRPr="006145CD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6A7FBD5" w14:textId="77777777" w:rsidR="00457C0E" w:rsidRPr="004A7DFC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74C576" w14:textId="6BF088AC" w:rsidR="00457C0E" w:rsidRPr="00457C0E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BC82AB7" w14:textId="77777777" w:rsidR="00457C0E" w:rsidRPr="00457C0E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1B8912" w14:textId="04AA95DC" w:rsidR="00457C0E" w:rsidRPr="00457C0E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4A7DFC" w14:paraId="53B608D2" w14:textId="77777777" w:rsidTr="00455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1E05422A" w14:textId="77777777" w:rsidR="00457C0E" w:rsidRPr="004A7DFC" w:rsidRDefault="00457C0E" w:rsidP="00457C0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C8174E" w14:textId="747DA3C2" w:rsidR="00457C0E" w:rsidRPr="004A7DFC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932E133" w14:textId="77777777" w:rsidR="00457C0E" w:rsidRPr="004A7DFC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F667E0" w14:textId="096B8B41" w:rsidR="00457C0E" w:rsidRPr="004A7DFC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AFBCA14" w14:textId="77777777" w:rsidR="00457C0E" w:rsidRPr="004A7DFC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84229A" w14:textId="075E52B9" w:rsidR="00457C0E" w:rsidRPr="00457C0E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03056C6" w14:textId="77777777" w:rsidR="00457C0E" w:rsidRPr="00457C0E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7DA1D4" w14:textId="107F9FE2" w:rsidR="00457C0E" w:rsidRPr="00457C0E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4A7DFC" w14:paraId="32484B60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7D5315" w14:textId="77777777" w:rsidR="00E376D0" w:rsidRPr="004A7DFC" w:rsidDel="00B75B12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E90A99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76D0" w:rsidRPr="004A7DFC" w14:paraId="2D6E0967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8079C5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DCC3084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56F0D" w:rsidRPr="004A7DFC" w14:paraId="5151D7B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B78E6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0A1082" w14:textId="3CA378E7" w:rsidR="00156F0D" w:rsidRPr="007513D2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542,649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815ED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DE28F9" w14:textId="689BFC41" w:rsidR="00156F0D" w:rsidRPr="007E1F31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493,356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D6A64F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B6F3F9" w14:textId="69BDF274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542,649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BA780B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9BF6A4" w14:textId="31373C9A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493,356</w:t>
            </w:r>
          </w:p>
        </w:tc>
      </w:tr>
      <w:tr w:rsidR="00156F0D" w:rsidRPr="004A7DFC" w14:paraId="0D7E2DE5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D0455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2C18F5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C62DF2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DD6691" w14:textId="77777777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4B7B9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F8EF06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F6A993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D4318F" w14:textId="77777777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6F0D" w:rsidRPr="004A7DFC" w14:paraId="07214EC7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34FBB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0692D9" w14:textId="58F82EAF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3C677A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5A6239" w14:textId="43294279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7719AC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20A3CA" w14:textId="370B442D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386116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F167A0" w14:textId="2F1CB028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156F0D" w:rsidRPr="004A7DFC" w14:paraId="60A5C779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C6506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C427C" w14:textId="1A7FA04B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542,677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F8ECD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61CC6" w14:textId="20E7F546" w:rsidR="00156F0D" w:rsidRPr="007E1F31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493,388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AAAAA6" w14:textId="77777777" w:rsidR="00156F0D" w:rsidRPr="007E1F31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19087" w14:textId="46434BBD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542,677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F245F1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1D930" w14:textId="7A9EC64E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493,388</w:t>
            </w:r>
          </w:p>
        </w:tc>
      </w:tr>
      <w:tr w:rsidR="00156F0D" w:rsidRPr="004A7DFC" w14:paraId="29D5165B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26045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9425CF" w14:textId="2D3510A6" w:rsidR="00156F0D" w:rsidRPr="00355F71" w:rsidRDefault="00156F0D" w:rsidP="00156F0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B61DF" w14:textId="77777777" w:rsidR="00156F0D" w:rsidRPr="004A7DFC" w:rsidRDefault="00156F0D" w:rsidP="00156F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68287" w14:textId="7DB945AF" w:rsidR="00156F0D" w:rsidRPr="004A7DFC" w:rsidRDefault="00156F0D" w:rsidP="00156F0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5E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AA38B5" w14:textId="77777777" w:rsidR="00156F0D" w:rsidRPr="004A7DFC" w:rsidRDefault="00156F0D" w:rsidP="00156F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E2C0E" w14:textId="1EBD5FE3" w:rsidR="00156F0D" w:rsidRPr="001238EC" w:rsidRDefault="00156F0D" w:rsidP="00156F0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FCE6AF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AB100" w14:textId="382AA9BE" w:rsidR="00156F0D" w:rsidRPr="004A7DFC" w:rsidRDefault="00156F0D" w:rsidP="00156F0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5E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6F0D" w:rsidRPr="004A7DFC" w14:paraId="4EF7157F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7743A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2C6BC" w14:textId="12CC8A89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542,677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4F0943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34FFE" w14:textId="47B340D0" w:rsidR="00156F0D" w:rsidRPr="007E1F31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493,388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09877" w14:textId="77777777" w:rsidR="00156F0D" w:rsidRPr="007E1F31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5FB3A" w14:textId="62145337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542,677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3AC6C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1A8899" w14:textId="57BEA295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493,388</w:t>
            </w:r>
          </w:p>
        </w:tc>
      </w:tr>
    </w:tbl>
    <w:p w14:paraId="25175067" w14:textId="77777777" w:rsidR="00A7591E" w:rsidRDefault="00A7591E">
      <w: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A7591E" w:rsidRPr="004A7DFC" w14:paraId="2A801F9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080A7" w14:textId="6E8951E2" w:rsidR="00A7591E" w:rsidRPr="00A7591E" w:rsidRDefault="00A7591E" w:rsidP="00A7591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A2060" w14:textId="1D93C3BB" w:rsidR="00A7591E" w:rsidRPr="004A7DFC" w:rsidRDefault="00A7591E" w:rsidP="00A7591E">
            <w:pPr>
              <w:tabs>
                <w:tab w:val="decimal" w:pos="11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48C065" w14:textId="77777777" w:rsidR="00A7591E" w:rsidRPr="004A7DFC" w:rsidRDefault="00A7591E" w:rsidP="00A7591E">
            <w:pPr>
              <w:tabs>
                <w:tab w:val="decimal" w:pos="11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F1687" w14:textId="557D8E18" w:rsidR="00A7591E" w:rsidRPr="004A7DFC" w:rsidRDefault="00A7591E" w:rsidP="00A7591E">
            <w:pPr>
              <w:tabs>
                <w:tab w:val="decimal" w:pos="95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4A7DFC" w14:paraId="113A6B74" w14:textId="77777777" w:rsidTr="00A7591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C4ED4" w14:textId="77777777" w:rsidR="00457C0E" w:rsidRPr="00A7591E" w:rsidRDefault="00457C0E" w:rsidP="00457C0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78FC93" w14:textId="068B61CF" w:rsidR="00457C0E" w:rsidRPr="00A7591E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7E59E9" w14:textId="77777777" w:rsidR="00457C0E" w:rsidRPr="00A7591E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4C168F" w14:textId="5EE390D9" w:rsidR="00457C0E" w:rsidRPr="00A7591E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0A60C4" w14:textId="77777777" w:rsidR="00457C0E" w:rsidRPr="00A7591E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2EF97F" w14:textId="29CF2336" w:rsidR="00457C0E" w:rsidRPr="00A7591E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26631D" w14:textId="77777777" w:rsidR="00457C0E" w:rsidRPr="00A7591E" w:rsidRDefault="00457C0E" w:rsidP="00457C0E">
            <w:pPr>
              <w:tabs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B5318B" w14:textId="6908188C" w:rsidR="00457C0E" w:rsidRPr="00A7591E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4A7DFC" w14:paraId="5207D796" w14:textId="77777777" w:rsidTr="00A7591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EF0CE" w14:textId="77777777" w:rsidR="00457C0E" w:rsidRPr="00A7591E" w:rsidRDefault="00457C0E" w:rsidP="00457C0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1900E1" w14:textId="2AC534CF" w:rsidR="00457C0E" w:rsidRPr="00A7591E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437CE5" w14:textId="77777777" w:rsidR="00457C0E" w:rsidRPr="00A7591E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1B5021" w14:textId="74F06CB3" w:rsidR="00457C0E" w:rsidRPr="00A7591E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DDF467" w14:textId="77777777" w:rsidR="00457C0E" w:rsidRPr="00A7591E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F5FB45" w14:textId="5846BACE" w:rsidR="00457C0E" w:rsidRPr="00A7591E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B5569E" w14:textId="77777777" w:rsidR="00457C0E" w:rsidRPr="00A7591E" w:rsidRDefault="00457C0E" w:rsidP="00457C0E">
            <w:pPr>
              <w:tabs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C8A8FD" w14:textId="47297E61" w:rsidR="00457C0E" w:rsidRPr="00A7591E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4A7DFC" w14:paraId="1978E3E4" w14:textId="77777777" w:rsidTr="00A7591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07BFF" w14:textId="77777777" w:rsidR="00E376D0" w:rsidRPr="00A7591E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D25AD5F" w14:textId="39DD783E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76D0" w:rsidRPr="00F82619" w14:paraId="6E689D9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9E3DE" w14:textId="77777777" w:rsidR="00E376D0" w:rsidRPr="00435338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5C1E3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B76B99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A7D661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D7FC36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38D92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8AD2D6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C72971" w14:textId="77777777" w:rsidR="00E376D0" w:rsidRPr="00F82619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8DBBC1" w14:textId="77777777" w:rsidR="00E376D0" w:rsidRPr="00F82619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25820" w:rsidRPr="00F82619" w14:paraId="7669B555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1EEAA" w14:textId="77777777" w:rsidR="00B25820" w:rsidRPr="00435338" w:rsidRDefault="00B25820" w:rsidP="00B2582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DDB6B7" w14:textId="382A1E53" w:rsidR="00B25820" w:rsidRPr="00AA18A5" w:rsidRDefault="00A30C81" w:rsidP="00B2582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1,288,140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B764D8" w14:textId="77777777" w:rsidR="00B25820" w:rsidRPr="00F82619" w:rsidRDefault="00B25820" w:rsidP="00B2582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48E8F" w14:textId="4133C323" w:rsidR="00B25820" w:rsidRPr="00F82619" w:rsidRDefault="00B25820" w:rsidP="00B2582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1,233,393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FDC07E" w14:textId="77777777" w:rsidR="00B25820" w:rsidRPr="00F82619" w:rsidRDefault="00B25820" w:rsidP="00B2582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CE72A0" w14:textId="1825C280" w:rsidR="00B25820" w:rsidRPr="00F82619" w:rsidRDefault="00A30C81" w:rsidP="00B2582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1,288,140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10173A" w14:textId="77777777" w:rsidR="00B25820" w:rsidRPr="00F82619" w:rsidRDefault="00B25820" w:rsidP="00B2582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57E143" w14:textId="6E4EDFEF" w:rsidR="00B25820" w:rsidRPr="00F82619" w:rsidRDefault="00B25820" w:rsidP="00B2582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1,233,393</w:t>
            </w:r>
          </w:p>
        </w:tc>
      </w:tr>
      <w:tr w:rsidR="00B25820" w:rsidRPr="00F82619" w14:paraId="3DE4E0F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E7098" w14:textId="77777777" w:rsidR="00B25820" w:rsidRPr="00435338" w:rsidRDefault="00B25820" w:rsidP="00B2582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1254A7" w14:textId="77777777" w:rsidR="00B25820" w:rsidRPr="00F82619" w:rsidRDefault="00B25820" w:rsidP="00B2582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677EA" w14:textId="77777777" w:rsidR="00B25820" w:rsidRPr="00F82619" w:rsidRDefault="00B25820" w:rsidP="00B2582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731F67" w14:textId="77777777" w:rsidR="00B25820" w:rsidRPr="007E1F31" w:rsidRDefault="00B25820" w:rsidP="00B2582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892A0" w14:textId="77777777" w:rsidR="00B25820" w:rsidRPr="00F82619" w:rsidRDefault="00B25820" w:rsidP="00B2582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6DE6A8" w14:textId="77777777" w:rsidR="00B25820" w:rsidRPr="00F82619" w:rsidRDefault="00B25820" w:rsidP="00B2582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368F67" w14:textId="77777777" w:rsidR="00B25820" w:rsidRPr="00F82619" w:rsidRDefault="00B25820" w:rsidP="00B2582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282A20" w14:textId="77777777" w:rsidR="00B25820" w:rsidRPr="00F82619" w:rsidRDefault="00B25820" w:rsidP="00B2582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820" w:rsidRPr="00F82619" w14:paraId="7362C753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67D28" w14:textId="77777777" w:rsidR="00B25820" w:rsidRPr="00435338" w:rsidRDefault="00B25820" w:rsidP="00B25820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4C27D1" w14:textId="6466A1E8" w:rsidR="00B25820" w:rsidRPr="00F82619" w:rsidRDefault="00A30C81" w:rsidP="00B2582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07749" w14:textId="77777777" w:rsidR="00B25820" w:rsidRPr="00F82619" w:rsidRDefault="00B25820" w:rsidP="00B2582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0CF6D2" w14:textId="79D1EAAE" w:rsidR="00B25820" w:rsidRPr="007E1F31" w:rsidRDefault="00B25820" w:rsidP="00B2582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65C52F" w14:textId="77777777" w:rsidR="00B25820" w:rsidRPr="00F82619" w:rsidRDefault="00B25820" w:rsidP="00B2582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4A6F51" w14:textId="20C160AB" w:rsidR="00B25820" w:rsidRPr="00F82619" w:rsidRDefault="00A30C81" w:rsidP="00B2582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D6F0F" w14:textId="77777777" w:rsidR="00B25820" w:rsidRPr="00F82619" w:rsidRDefault="00B25820" w:rsidP="00B2582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BA7D39" w14:textId="62F1BF58" w:rsidR="00B25820" w:rsidRPr="00F82619" w:rsidRDefault="00B25820" w:rsidP="00B2582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B25820" w14:paraId="0438339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5B044" w14:textId="38794E05" w:rsidR="00B25820" w:rsidRDefault="00A30C81" w:rsidP="00B25820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258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258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 w:rsidR="00B2582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C7F6F2" w14:textId="505E37E4" w:rsidR="00B25820" w:rsidRPr="00F82619" w:rsidRDefault="00A30C81" w:rsidP="00A30C81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597E60" w14:textId="77777777" w:rsidR="00B25820" w:rsidRPr="00F82619" w:rsidRDefault="00B25820" w:rsidP="00B2582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520841" w14:textId="052514AB" w:rsidR="00B25820" w:rsidRDefault="00B25820" w:rsidP="00DC2DA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13AE96" w14:textId="77777777" w:rsidR="00B25820" w:rsidRPr="00F82619" w:rsidRDefault="00B25820" w:rsidP="00B2582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1D6578" w14:textId="35A64BA6" w:rsidR="00B25820" w:rsidRPr="00A30C81" w:rsidRDefault="00A30C81" w:rsidP="00A30C81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0C8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CA702D" w14:textId="77777777" w:rsidR="00B25820" w:rsidRPr="00F82619" w:rsidRDefault="00B25820" w:rsidP="00B2582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3E6868" w14:textId="6F4685FB" w:rsidR="00B25820" w:rsidRDefault="00B25820" w:rsidP="00DC2DA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5820" w:rsidRPr="00435338" w14:paraId="5DB7EE59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F676A" w14:textId="77777777" w:rsidR="00B25820" w:rsidRPr="00435338" w:rsidRDefault="00B25820" w:rsidP="00B2582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E4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F459D" w14:textId="7E73B15E" w:rsidR="00B25820" w:rsidRPr="00AA18A5" w:rsidRDefault="00A30C81" w:rsidP="00B2582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1,288,547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E9ED4" w14:textId="77777777" w:rsidR="00B25820" w:rsidRPr="006145CD" w:rsidRDefault="00B25820" w:rsidP="00B2582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02286" w14:textId="7A96968B" w:rsidR="00B25820" w:rsidRPr="007E1F31" w:rsidRDefault="00B25820" w:rsidP="00B2582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1,233,600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096417" w14:textId="77777777" w:rsidR="00B25820" w:rsidRPr="007E1F31" w:rsidRDefault="00B25820" w:rsidP="00B2582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1B878" w14:textId="4942C5B6" w:rsidR="00B25820" w:rsidRPr="00435338" w:rsidRDefault="00A30C81" w:rsidP="00B2582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1,288,547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1EC5EE" w14:textId="77777777" w:rsidR="00B25820" w:rsidRPr="00435338" w:rsidRDefault="00B25820" w:rsidP="00B2582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C42B5" w14:textId="7F8EE76A" w:rsidR="00B25820" w:rsidRPr="00435338" w:rsidRDefault="00B25820" w:rsidP="00B2582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1,233,600</w:t>
            </w:r>
          </w:p>
        </w:tc>
      </w:tr>
      <w:tr w:rsidR="00B25820" w:rsidRPr="00435338" w14:paraId="5B87D52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FA8F1" w14:textId="77777777" w:rsidR="00B25820" w:rsidRPr="00D26E49" w:rsidRDefault="00B25820" w:rsidP="00B25820">
            <w:pPr>
              <w:tabs>
                <w:tab w:val="left" w:pos="54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112DF" w14:textId="3B41E166" w:rsidR="00B25820" w:rsidRPr="00435338" w:rsidRDefault="00A30C81" w:rsidP="00B2582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DCF73" w14:textId="77777777" w:rsidR="00B25820" w:rsidRPr="00435338" w:rsidRDefault="00B25820" w:rsidP="00B258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C51D5" w14:textId="7E1A5C10" w:rsidR="00B25820" w:rsidRPr="007E1F31" w:rsidRDefault="00B25820" w:rsidP="00DC2DA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72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2C372B" w14:textId="77777777" w:rsidR="00B25820" w:rsidRPr="00435338" w:rsidRDefault="00B25820" w:rsidP="00B2582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D177B" w14:textId="21A7BE72" w:rsidR="00B25820" w:rsidRPr="00435338" w:rsidRDefault="00A30C81" w:rsidP="00B2582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8A9FA0" w14:textId="77777777" w:rsidR="00B25820" w:rsidRPr="00435338" w:rsidRDefault="00B25820" w:rsidP="00B2582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ABB14" w14:textId="2850C9D1" w:rsidR="00B25820" w:rsidRPr="00435338" w:rsidRDefault="00B25820" w:rsidP="00DC2DA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2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25820" w:rsidRPr="00435338" w14:paraId="0E090C96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8AEFB" w14:textId="77777777" w:rsidR="00B25820" w:rsidRPr="00435338" w:rsidRDefault="00B25820" w:rsidP="00B2582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D920D" w14:textId="1BF6036F" w:rsidR="00B25820" w:rsidRPr="00AA18A5" w:rsidRDefault="00A30C81" w:rsidP="00B2582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1,288,547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8BF69" w14:textId="77777777" w:rsidR="00B25820" w:rsidRPr="006145CD" w:rsidRDefault="00B25820" w:rsidP="00B2582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3EBF3" w14:textId="544ABE88" w:rsidR="00B25820" w:rsidRPr="007E1F31" w:rsidRDefault="00B25820" w:rsidP="00B2582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1,233,600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DF83B8" w14:textId="77777777" w:rsidR="00B25820" w:rsidRPr="007E1F31" w:rsidRDefault="00B25820" w:rsidP="00B2582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D1DC3" w14:textId="6F88F508" w:rsidR="00B25820" w:rsidRPr="00435338" w:rsidRDefault="00A30C81" w:rsidP="00B2582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1,288,547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FB753E" w14:textId="77777777" w:rsidR="00B25820" w:rsidRPr="00435338" w:rsidRDefault="00B25820" w:rsidP="00B2582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D9639" w14:textId="3E5B1797" w:rsidR="00B25820" w:rsidRPr="00435338" w:rsidRDefault="00B25820" w:rsidP="00B2582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1,233,600</w:t>
            </w:r>
          </w:p>
        </w:tc>
      </w:tr>
      <w:tr w:rsidR="00B25820" w:rsidRPr="00925819" w14:paraId="34A729BE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47DFC" w14:textId="77777777" w:rsidR="00B25820" w:rsidRPr="00925819" w:rsidRDefault="00B25820" w:rsidP="00B2582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D1D575" w14:textId="77777777" w:rsidR="00B25820" w:rsidRPr="00925819" w:rsidRDefault="00B25820" w:rsidP="00B2582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F6CA17" w14:textId="77777777" w:rsidR="00B25820" w:rsidRPr="00925819" w:rsidRDefault="00B25820" w:rsidP="00B2582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B38D00" w14:textId="77777777" w:rsidR="00B25820" w:rsidRPr="00925819" w:rsidRDefault="00B25820" w:rsidP="00B2582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51F21" w14:textId="77777777" w:rsidR="00B25820" w:rsidRPr="00925819" w:rsidRDefault="00B25820" w:rsidP="00B2582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F7FE91" w14:textId="77777777" w:rsidR="00B25820" w:rsidRPr="00925819" w:rsidRDefault="00B25820" w:rsidP="00B2582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DE8C0" w14:textId="77777777" w:rsidR="00B25820" w:rsidRPr="00925819" w:rsidRDefault="00B25820" w:rsidP="00B2582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06F30D" w14:textId="77777777" w:rsidR="00B25820" w:rsidRPr="00925819" w:rsidRDefault="00B25820" w:rsidP="00B2582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25820" w:rsidRPr="00435338" w14:paraId="20A4CEB6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926B5" w14:textId="77777777" w:rsidR="00B25820" w:rsidRPr="00F82619" w:rsidRDefault="00B25820" w:rsidP="00B2582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4EA892" w14:textId="4BEA111D" w:rsidR="00B25820" w:rsidRPr="00AA18A5" w:rsidRDefault="00A30C81" w:rsidP="00B2582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7D7E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5D96F" w14:textId="77777777" w:rsidR="00B25820" w:rsidRPr="006145CD" w:rsidRDefault="00B25820" w:rsidP="00B2582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933C7C" w14:textId="527C56D3" w:rsidR="00B25820" w:rsidRPr="007E1F31" w:rsidRDefault="00B25820" w:rsidP="00B2582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1,726,988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42D9F" w14:textId="77777777" w:rsidR="00B25820" w:rsidRPr="007E1F31" w:rsidRDefault="00B25820" w:rsidP="00B2582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D71F07" w14:textId="10E8CF98" w:rsidR="00B25820" w:rsidRPr="00F237D6" w:rsidRDefault="00A30C81" w:rsidP="00B2582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7D7E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31,224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CE2975" w14:textId="77777777" w:rsidR="00B25820" w:rsidRPr="00435338" w:rsidRDefault="00B25820" w:rsidP="00B2582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194624" w14:textId="47A4CC54" w:rsidR="00B25820" w:rsidRPr="00435338" w:rsidRDefault="00B25820" w:rsidP="00B2582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1,726,988</w:t>
            </w:r>
          </w:p>
        </w:tc>
      </w:tr>
    </w:tbl>
    <w:p w14:paraId="183CF60A" w14:textId="3192785B" w:rsidR="00E275DE" w:rsidRDefault="00E275DE" w:rsidP="00772053">
      <w:pPr>
        <w:pStyle w:val="Ang15"/>
      </w:pPr>
    </w:p>
    <w:p w14:paraId="304FFD37" w14:textId="44BD7899" w:rsidR="00C13355" w:rsidRDefault="00C13355" w:rsidP="00B51B97">
      <w:pPr>
        <w:pStyle w:val="Caption"/>
      </w:pPr>
      <w:r w:rsidRPr="00925819">
        <w:rPr>
          <w:cs/>
        </w:rPr>
        <w:t>เงินลงทุนในบริษัทย่อย</w:t>
      </w:r>
      <w:r w:rsidR="00B36294">
        <w:rPr>
          <w:rFonts w:hint="cs"/>
          <w:cs/>
        </w:rPr>
        <w:t>และการร่วมค้า</w:t>
      </w:r>
    </w:p>
    <w:p w14:paraId="33C868A3" w14:textId="77777777" w:rsidR="00DC2540" w:rsidRPr="00DC2540" w:rsidRDefault="00DC2540" w:rsidP="00DC2540">
      <w:pPr>
        <w:pStyle w:val="Ang15"/>
      </w:pPr>
    </w:p>
    <w:p w14:paraId="6EB7C047" w14:textId="2B99C23D" w:rsidR="00DC2540" w:rsidRPr="00916005" w:rsidRDefault="00DC2540" w:rsidP="00DC2540">
      <w:pPr>
        <w:pStyle w:val="Caption"/>
        <w:numPr>
          <w:ilvl w:val="0"/>
          <w:numId w:val="0"/>
        </w:numPr>
        <w:ind w:left="540"/>
        <w:rPr>
          <w:cs/>
        </w:rPr>
      </w:pPr>
      <w:r>
        <w:rPr>
          <w:rFonts w:hint="cs"/>
          <w:cs/>
        </w:rPr>
        <w:t>เงินลงทุนในบริษัทย่อย</w:t>
      </w:r>
    </w:p>
    <w:p w14:paraId="03CD324D" w14:textId="043C1465" w:rsidR="00E376D0" w:rsidRDefault="00E376D0" w:rsidP="00DC2540">
      <w:pPr>
        <w:pStyle w:val="Ang15"/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1"/>
        <w:gridCol w:w="272"/>
        <w:gridCol w:w="1615"/>
      </w:tblGrid>
      <w:tr w:rsidR="00B25820" w:rsidRPr="00D041CF" w14:paraId="3BF028A2" w14:textId="77777777" w:rsidTr="00170145">
        <w:trPr>
          <w:tblHeader/>
        </w:trPr>
        <w:tc>
          <w:tcPr>
            <w:tcW w:w="3089" w:type="pct"/>
          </w:tcPr>
          <w:p w14:paraId="517374E6" w14:textId="125DB723" w:rsidR="00B25820" w:rsidRPr="00B25820" w:rsidRDefault="00DC2DA1" w:rsidP="00DC2DA1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2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911" w:type="pct"/>
            <w:gridSpan w:val="3"/>
          </w:tcPr>
          <w:p w14:paraId="55586A3A" w14:textId="77777777" w:rsidR="00B25820" w:rsidRPr="00B25820" w:rsidRDefault="00B25820" w:rsidP="00B25820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820" w:rsidRPr="00383FA0" w14:paraId="373DB818" w14:textId="77777777" w:rsidTr="00170145">
        <w:trPr>
          <w:trHeight w:val="299"/>
          <w:tblHeader/>
        </w:trPr>
        <w:tc>
          <w:tcPr>
            <w:tcW w:w="3089" w:type="pct"/>
          </w:tcPr>
          <w:p w14:paraId="0753A878" w14:textId="77777777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883" w:type="pct"/>
          </w:tcPr>
          <w:p w14:paraId="2F72C05D" w14:textId="1A774236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604A6F2C" w14:textId="77777777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</w:tcPr>
          <w:p w14:paraId="2297DE73" w14:textId="1A592D2B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582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25820" w:rsidRPr="00D041CF" w14:paraId="152C9C29" w14:textId="77777777" w:rsidTr="00170145">
        <w:trPr>
          <w:trHeight w:val="299"/>
          <w:tblHeader/>
        </w:trPr>
        <w:tc>
          <w:tcPr>
            <w:tcW w:w="3089" w:type="pct"/>
          </w:tcPr>
          <w:p w14:paraId="55CC5426" w14:textId="77777777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1" w:type="pct"/>
            <w:gridSpan w:val="3"/>
          </w:tcPr>
          <w:p w14:paraId="1AC51112" w14:textId="77777777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820" w:rsidRPr="00D041CF" w14:paraId="13514C30" w14:textId="77777777" w:rsidTr="00170145">
        <w:tc>
          <w:tcPr>
            <w:tcW w:w="3089" w:type="pct"/>
          </w:tcPr>
          <w:p w14:paraId="6B6F8258" w14:textId="77777777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3" w:type="pct"/>
          </w:tcPr>
          <w:p w14:paraId="2FE865AD" w14:textId="77777777" w:rsidR="00B25820" w:rsidRPr="00B25820" w:rsidRDefault="00B25820" w:rsidP="00B25820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191737F" w14:textId="77777777" w:rsidR="00B25820" w:rsidRPr="00B25820" w:rsidRDefault="00B25820" w:rsidP="00B25820">
            <w:pPr>
              <w:tabs>
                <w:tab w:val="decimal" w:pos="877"/>
              </w:tabs>
              <w:spacing w:line="240" w:lineRule="atLeast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</w:tcPr>
          <w:p w14:paraId="440873DA" w14:textId="77777777" w:rsidR="00B25820" w:rsidRPr="00B25820" w:rsidRDefault="00B25820" w:rsidP="00B25820">
            <w:pPr>
              <w:spacing w:line="240" w:lineRule="atLeast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820" w:rsidRPr="00112B95" w14:paraId="7181329A" w14:textId="77777777" w:rsidTr="00170145">
        <w:tc>
          <w:tcPr>
            <w:tcW w:w="3089" w:type="pct"/>
          </w:tcPr>
          <w:p w14:paraId="30E49226" w14:textId="77777777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883" w:type="pct"/>
          </w:tcPr>
          <w:p w14:paraId="4BC784EF" w14:textId="20F67951" w:rsidR="00B25820" w:rsidRPr="00B25820" w:rsidRDefault="0027651A" w:rsidP="00B25820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421,996</w:t>
            </w:r>
          </w:p>
        </w:tc>
        <w:tc>
          <w:tcPr>
            <w:tcW w:w="148" w:type="pct"/>
          </w:tcPr>
          <w:p w14:paraId="4043A974" w14:textId="77777777" w:rsidR="00B25820" w:rsidRPr="00B25820" w:rsidRDefault="00B25820" w:rsidP="00B25820">
            <w:pPr>
              <w:pStyle w:val="1-Number"/>
              <w:tabs>
                <w:tab w:val="decimal" w:pos="877"/>
              </w:tabs>
              <w:ind w:right="-468"/>
              <w:rPr>
                <w:b/>
                <w:bCs/>
              </w:rPr>
            </w:pPr>
          </w:p>
        </w:tc>
        <w:tc>
          <w:tcPr>
            <w:tcW w:w="880" w:type="pct"/>
          </w:tcPr>
          <w:p w14:paraId="7EC89ECE" w14:textId="604AADE1" w:rsidR="00B25820" w:rsidRPr="00B25820" w:rsidRDefault="00B25820" w:rsidP="00B25820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</w:rPr>
              <w:t>330,398</w:t>
            </w:r>
          </w:p>
        </w:tc>
      </w:tr>
      <w:tr w:rsidR="00B25820" w:rsidRPr="003D6692" w14:paraId="4F3113D9" w14:textId="77777777" w:rsidTr="005A4D13">
        <w:tc>
          <w:tcPr>
            <w:tcW w:w="3089" w:type="pct"/>
          </w:tcPr>
          <w:p w14:paraId="047F4233" w14:textId="77777777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 ทีพีไอ พลังแสงอาทิตย์ จำกัด</w:t>
            </w:r>
          </w:p>
        </w:tc>
        <w:tc>
          <w:tcPr>
            <w:tcW w:w="883" w:type="pct"/>
          </w:tcPr>
          <w:p w14:paraId="211B4292" w14:textId="2C74DD10" w:rsidR="00B25820" w:rsidRPr="00B25820" w:rsidRDefault="00BC4639" w:rsidP="00D94C43">
            <w:pPr>
              <w:spacing w:line="240" w:lineRule="atLeast"/>
              <w:ind w:left="-109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DD59CAD" w14:textId="77777777" w:rsidR="00B25820" w:rsidRPr="00B25820" w:rsidRDefault="00B25820" w:rsidP="00B25820">
            <w:pPr>
              <w:pStyle w:val="1-Number"/>
              <w:tabs>
                <w:tab w:val="decimal" w:pos="877"/>
              </w:tabs>
              <w:ind w:right="-468"/>
              <w:rPr>
                <w:b/>
                <w:bCs/>
              </w:rPr>
            </w:pPr>
          </w:p>
        </w:tc>
        <w:tc>
          <w:tcPr>
            <w:tcW w:w="880" w:type="pct"/>
          </w:tcPr>
          <w:p w14:paraId="76E8772E" w14:textId="38890C6A" w:rsidR="00B25820" w:rsidRPr="00B25820" w:rsidRDefault="00B25820" w:rsidP="00E25CCE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5820">
              <w:rPr>
                <w:rFonts w:ascii="Angsana New" w:hAnsi="Angsana New" w:hint="cs"/>
                <w:sz w:val="30"/>
                <w:szCs w:val="30"/>
                <w:lang w:val="en-US"/>
              </w:rPr>
              <w:t>99,000</w:t>
            </w:r>
          </w:p>
        </w:tc>
      </w:tr>
      <w:tr w:rsidR="00B25820" w:rsidRPr="00112B95" w14:paraId="52711EC6" w14:textId="77777777" w:rsidTr="00170145">
        <w:tc>
          <w:tcPr>
            <w:tcW w:w="3089" w:type="pct"/>
          </w:tcPr>
          <w:p w14:paraId="06DEF30C" w14:textId="77777777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Pr="00B25820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B2582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25820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B25820">
              <w:rPr>
                <w:rFonts w:ascii="Angsana New" w:hAnsi="Angsana New" w:hint="cs"/>
                <w:sz w:val="30"/>
                <w:szCs w:val="30"/>
                <w:cs/>
              </w:rPr>
              <w:t>สุทธิจากเงินลงทุนในบริษัทย่อย</w:t>
            </w:r>
          </w:p>
        </w:tc>
        <w:tc>
          <w:tcPr>
            <w:tcW w:w="883" w:type="pct"/>
          </w:tcPr>
          <w:p w14:paraId="321EC14B" w14:textId="2E1DA56A" w:rsidR="00B25820" w:rsidRPr="00B25820" w:rsidRDefault="00BC4639" w:rsidP="00E25CCE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(2,203)</w:t>
            </w:r>
          </w:p>
        </w:tc>
        <w:tc>
          <w:tcPr>
            <w:tcW w:w="148" w:type="pct"/>
          </w:tcPr>
          <w:p w14:paraId="60EA1AFC" w14:textId="77777777" w:rsidR="00B25820" w:rsidRPr="00B25820" w:rsidRDefault="00B25820" w:rsidP="00B25820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880" w:type="pct"/>
          </w:tcPr>
          <w:p w14:paraId="101A0CFE" w14:textId="29A13767" w:rsidR="00B25820" w:rsidRPr="00B25820" w:rsidRDefault="00B25820" w:rsidP="00B25820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B25820">
              <w:rPr>
                <w:rFonts w:ascii="Angsana New" w:hAnsi="Angsana New" w:hint="cs"/>
                <w:sz w:val="30"/>
                <w:szCs w:val="30"/>
                <w:lang w:val="en-US"/>
              </w:rPr>
              <w:t>672</w:t>
            </w:r>
          </w:p>
        </w:tc>
      </w:tr>
      <w:tr w:rsidR="00B25820" w:rsidRPr="00D041CF" w14:paraId="32E77A66" w14:textId="77777777" w:rsidTr="00170145">
        <w:tc>
          <w:tcPr>
            <w:tcW w:w="3089" w:type="pct"/>
          </w:tcPr>
          <w:p w14:paraId="4FA3CA07" w14:textId="77777777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98A5019" w14:textId="305F1697" w:rsidR="00B25820" w:rsidRPr="00B25820" w:rsidRDefault="00BC4639" w:rsidP="00B25820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419,793</w:t>
            </w:r>
          </w:p>
        </w:tc>
        <w:tc>
          <w:tcPr>
            <w:tcW w:w="148" w:type="pct"/>
          </w:tcPr>
          <w:p w14:paraId="2A2FBBF4" w14:textId="77777777" w:rsidR="00B25820" w:rsidRPr="00B25820" w:rsidRDefault="00B25820" w:rsidP="00B25820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</w:tcPr>
          <w:p w14:paraId="044A5690" w14:textId="16513FAD" w:rsidR="00B25820" w:rsidRPr="00B25820" w:rsidRDefault="00B25820" w:rsidP="00B25820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</w:rPr>
              <w:t>430,070</w:t>
            </w:r>
          </w:p>
        </w:tc>
      </w:tr>
    </w:tbl>
    <w:p w14:paraId="0E931DD3" w14:textId="77777777" w:rsidR="00925819" w:rsidRPr="00DC2540" w:rsidRDefault="00925819" w:rsidP="00DC2540">
      <w:pPr>
        <w:pStyle w:val="Ang15"/>
      </w:pPr>
    </w:p>
    <w:p w14:paraId="35F87217" w14:textId="77777777" w:rsidR="006137A4" w:rsidRDefault="00D27B49" w:rsidP="006137A4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/>
          <w:b w:val="0"/>
          <w:bCs w:val="0"/>
        </w:rPr>
      </w:pPr>
      <w:r w:rsidRPr="00E87BDB">
        <w:rPr>
          <w:rFonts w:asciiTheme="majorBidi" w:hAnsiTheme="majorBidi"/>
          <w:b w:val="0"/>
          <w:bCs w:val="0"/>
          <w:cs/>
        </w:rPr>
        <w:t xml:space="preserve">เมื่อวันที่ </w:t>
      </w:r>
      <w:r>
        <w:rPr>
          <w:rFonts w:asciiTheme="majorBidi" w:hAnsiTheme="majorBidi" w:cstheme="majorBidi"/>
          <w:b w:val="0"/>
          <w:bCs w:val="0"/>
        </w:rPr>
        <w:t>9</w:t>
      </w:r>
      <w:r w:rsidRPr="00E87BDB">
        <w:rPr>
          <w:rFonts w:asciiTheme="majorBidi" w:hAnsiTheme="majorBidi" w:cstheme="majorBidi"/>
          <w:b w:val="0"/>
          <w:bCs w:val="0"/>
        </w:rPr>
        <w:t xml:space="preserve"> </w:t>
      </w:r>
      <w:r w:rsidRPr="00E87BDB">
        <w:rPr>
          <w:rFonts w:asciiTheme="majorBidi" w:hAnsiTheme="majorBidi"/>
          <w:b w:val="0"/>
          <w:bCs w:val="0"/>
          <w:cs/>
        </w:rPr>
        <w:t>ก</w:t>
      </w:r>
      <w:r>
        <w:rPr>
          <w:rFonts w:asciiTheme="majorBidi" w:hAnsiTheme="majorBidi" w:hint="cs"/>
          <w:b w:val="0"/>
          <w:bCs w:val="0"/>
          <w:cs/>
        </w:rPr>
        <w:t>ุมภาพันธ์</w:t>
      </w:r>
      <w:r w:rsidRPr="00E87BDB">
        <w:rPr>
          <w:rFonts w:asciiTheme="majorBidi" w:hAnsiTheme="majorBidi"/>
          <w:b w:val="0"/>
          <w:bCs w:val="0"/>
          <w:cs/>
        </w:rPr>
        <w:t xml:space="preserve"> </w:t>
      </w:r>
      <w:r w:rsidRPr="00E87BDB">
        <w:rPr>
          <w:rFonts w:asciiTheme="majorBidi" w:hAnsiTheme="majorBidi" w:cstheme="majorBidi"/>
          <w:b w:val="0"/>
          <w:bCs w:val="0"/>
        </w:rPr>
        <w:t>256</w:t>
      </w:r>
      <w:r>
        <w:rPr>
          <w:rFonts w:asciiTheme="majorBidi" w:hAnsiTheme="majorBidi" w:cstheme="majorBidi"/>
          <w:b w:val="0"/>
          <w:bCs w:val="0"/>
        </w:rPr>
        <w:t xml:space="preserve">6 </w:t>
      </w:r>
      <w:r w:rsidRPr="00E87BDB">
        <w:rPr>
          <w:rFonts w:asciiTheme="majorBidi" w:hAnsiTheme="majorBidi"/>
          <w:b w:val="0"/>
          <w:bCs w:val="0"/>
          <w:cs/>
        </w:rPr>
        <w:t>บริษัทได้ชำระเงินค่าหุ้นสามัญเพิ่มทุน ของบริษัท ทีพีไอ</w:t>
      </w:r>
      <w:r>
        <w:rPr>
          <w:rFonts w:asciiTheme="majorBidi" w:hAnsiTheme="majorBidi"/>
          <w:b w:val="0"/>
          <w:bCs w:val="0"/>
        </w:rPr>
        <w:t xml:space="preserve"> </w:t>
      </w:r>
      <w:r>
        <w:rPr>
          <w:rFonts w:asciiTheme="majorBidi" w:hAnsiTheme="majorBidi" w:hint="cs"/>
          <w:b w:val="0"/>
          <w:bCs w:val="0"/>
          <w:cs/>
        </w:rPr>
        <w:t>พลังแสงอาทิตย์</w:t>
      </w:r>
      <w:r w:rsidRPr="00E87BDB">
        <w:rPr>
          <w:rFonts w:asciiTheme="majorBidi" w:hAnsiTheme="majorBidi"/>
          <w:b w:val="0"/>
          <w:bCs w:val="0"/>
          <w:cs/>
        </w:rPr>
        <w:t xml:space="preserve"> จำกัด ซึ่งเป็น</w:t>
      </w:r>
    </w:p>
    <w:p w14:paraId="5241D4D7" w14:textId="173DB466" w:rsidR="00FA685C" w:rsidRPr="00DC2540" w:rsidRDefault="00D27B49" w:rsidP="006137A4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left"/>
        <w:rPr>
          <w:rFonts w:asciiTheme="majorBidi" w:hAnsiTheme="majorBidi"/>
          <w:b w:val="0"/>
          <w:bCs w:val="0"/>
        </w:rPr>
        <w:sectPr w:rsidR="00FA685C" w:rsidRPr="00DC2540" w:rsidSect="00856CC3">
          <w:headerReference w:type="default" r:id="rId12"/>
          <w:footerReference w:type="default" r:id="rId13"/>
          <w:pgSz w:w="11909" w:h="16834" w:code="9"/>
          <w:pgMar w:top="691" w:right="1152" w:bottom="1166" w:left="1166" w:header="706" w:footer="706" w:gutter="0"/>
          <w:pgNumType w:start="13"/>
          <w:cols w:space="737"/>
          <w:docGrid w:linePitch="360"/>
        </w:sectPr>
      </w:pPr>
      <w:r w:rsidRPr="00E87BDB">
        <w:rPr>
          <w:rFonts w:asciiTheme="majorBidi" w:hAnsiTheme="majorBidi"/>
          <w:b w:val="0"/>
          <w:bCs w:val="0"/>
          <w:cs/>
        </w:rPr>
        <w:t xml:space="preserve">บริษัทย่อย จำนวน </w:t>
      </w:r>
      <w:r>
        <w:rPr>
          <w:rFonts w:asciiTheme="majorBidi" w:hAnsiTheme="majorBidi" w:cstheme="majorBidi"/>
          <w:b w:val="0"/>
          <w:bCs w:val="0"/>
        </w:rPr>
        <w:t xml:space="preserve">990,000 </w:t>
      </w:r>
      <w:r w:rsidRPr="00E87BDB">
        <w:rPr>
          <w:rFonts w:asciiTheme="majorBidi" w:hAnsiTheme="majorBidi"/>
          <w:b w:val="0"/>
          <w:bCs w:val="0"/>
          <w:cs/>
        </w:rPr>
        <w:t xml:space="preserve">หุ้น มูลค่าหุ้นละ </w:t>
      </w:r>
      <w:r w:rsidRPr="00E87BDB">
        <w:rPr>
          <w:rFonts w:asciiTheme="majorBidi" w:hAnsiTheme="majorBidi" w:cstheme="majorBidi"/>
          <w:b w:val="0"/>
          <w:bCs w:val="0"/>
        </w:rPr>
        <w:t xml:space="preserve">100 </w:t>
      </w:r>
      <w:r w:rsidRPr="00E87BDB">
        <w:rPr>
          <w:rFonts w:asciiTheme="majorBidi" w:hAnsiTheme="majorBidi"/>
          <w:b w:val="0"/>
          <w:bCs w:val="0"/>
          <w:cs/>
        </w:rPr>
        <w:t xml:space="preserve">บาท คิดเป็นมูลค่ารวม </w:t>
      </w:r>
      <w:r>
        <w:rPr>
          <w:rFonts w:asciiTheme="majorBidi" w:hAnsiTheme="majorBidi" w:cstheme="majorBidi"/>
          <w:b w:val="0"/>
          <w:bCs w:val="0"/>
        </w:rPr>
        <w:t>99</w:t>
      </w:r>
      <w:r w:rsidRPr="00E87BDB">
        <w:rPr>
          <w:rFonts w:asciiTheme="majorBidi" w:hAnsiTheme="majorBidi" w:cstheme="majorBidi"/>
          <w:b w:val="0"/>
          <w:bCs w:val="0"/>
        </w:rPr>
        <w:t xml:space="preserve"> </w:t>
      </w:r>
      <w:r w:rsidRPr="00E87BDB">
        <w:rPr>
          <w:rFonts w:asciiTheme="majorBidi" w:hAnsiTheme="majorBidi"/>
          <w:b w:val="0"/>
          <w:bCs w:val="0"/>
          <w:cs/>
        </w:rPr>
        <w:t>ล้านบาท</w:t>
      </w:r>
      <w:bookmarkStart w:id="1" w:name="_GoBack"/>
      <w:bookmarkEnd w:id="1"/>
    </w:p>
    <w:p w14:paraId="58A89ED9" w14:textId="70FF8379" w:rsidR="00B005EB" w:rsidRDefault="00B005EB" w:rsidP="00B005EB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>
        <w:rPr>
          <w:rFonts w:ascii="Angsana New" w:hAnsi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57C0E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457C0E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="00CB6A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457C0E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457C0E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และเงินปันผลรับจากเงินลงทุนสำหรับแต่ละงวดสิ้นสุดวันที่ </w:t>
      </w:r>
      <w:r w:rsidR="00457C0E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457C0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457C0E"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>
        <w:rPr>
          <w:rFonts w:ascii="Angsana New" w:hAnsi="Angsana New"/>
          <w:sz w:val="30"/>
          <w:szCs w:val="30"/>
          <w:lang w:val="en-US"/>
        </w:rPr>
        <w:t>256</w:t>
      </w:r>
      <w:r w:rsidR="00457C0E">
        <w:rPr>
          <w:rFonts w:ascii="Angsana New" w:hAnsi="Angsana New"/>
          <w:sz w:val="30"/>
          <w:szCs w:val="30"/>
          <w:lang w:val="en-US"/>
        </w:rPr>
        <w:t>6</w:t>
      </w:r>
      <w:r w:rsidRPr="00F8282A"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>มีดังนี้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40D16F9D" w14:textId="54110AF4" w:rsidR="00383FA0" w:rsidRDefault="00383FA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1521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4"/>
        <w:gridCol w:w="2316"/>
        <w:gridCol w:w="90"/>
        <w:gridCol w:w="900"/>
        <w:gridCol w:w="90"/>
        <w:gridCol w:w="900"/>
        <w:gridCol w:w="81"/>
        <w:gridCol w:w="909"/>
        <w:gridCol w:w="68"/>
        <w:gridCol w:w="922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918"/>
        <w:gridCol w:w="63"/>
        <w:gridCol w:w="927"/>
      </w:tblGrid>
      <w:tr w:rsidR="00C30F7D" w:rsidRPr="004F2D3D" w14:paraId="29EB2213" w14:textId="77777777" w:rsidTr="00CD4149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6D8663E6" w14:textId="77777777" w:rsidR="00C30F7D" w:rsidRPr="004F2D3D" w:rsidRDefault="00C30F7D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57B3670A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1884C779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E52275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60" w:type="dxa"/>
            <w:gridSpan w:val="19"/>
            <w:shd w:val="clear" w:color="auto" w:fill="auto"/>
          </w:tcPr>
          <w:p w14:paraId="4967B081" w14:textId="77777777" w:rsidR="00C30F7D" w:rsidRPr="004F2D3D" w:rsidRDefault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C30F7D" w:rsidRPr="004F2D3D" w14:paraId="057D80FE" w14:textId="77777777" w:rsidTr="00CD4149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3C870B3E" w14:textId="77777777" w:rsidR="00C30F7D" w:rsidRPr="004F2D3D" w:rsidRDefault="00C30F7D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3C72949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2A878E3E" w14:textId="2CBEE7AE" w:rsidR="00C30F7D" w:rsidRPr="004F2D3D" w:rsidRDefault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68A742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22E55470" w14:textId="08D69FD8" w:rsidR="00C30F7D" w:rsidRPr="004F2D3D" w:rsidRDefault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52E50EC6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3874A3B6" w14:textId="17D95D22" w:rsidR="00C30F7D" w:rsidRPr="004F2D3D" w:rsidRDefault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DB95887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7A8623F5" w14:textId="090B76CD" w:rsidR="00C30F7D" w:rsidRPr="004F2D3D" w:rsidRDefault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071E6405" w14:textId="77777777" w:rsidR="00C30F7D" w:rsidRPr="004F2D3D" w:rsidRDefault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33EFCA97" w14:textId="74234B44" w:rsidR="00C30F7D" w:rsidRPr="004F2D3D" w:rsidRDefault="00C30F7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13BD43B" w14:textId="77777777" w:rsidR="00C30F7D" w:rsidRPr="004F2D3D" w:rsidRDefault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3F4998F3" w14:textId="4DAFBEF1" w:rsidR="00C30F7D" w:rsidRPr="00C30F7D" w:rsidRDefault="00C30F7D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สำหรับ</w:t>
            </w:r>
          </w:p>
        </w:tc>
      </w:tr>
      <w:tr w:rsidR="00C30F7D" w:rsidRPr="004F2D3D" w14:paraId="481A040C" w14:textId="77777777" w:rsidTr="00CD4149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2CD915CA" w14:textId="77777777" w:rsidR="00C30F7D" w:rsidRPr="004F2D3D" w:rsidRDefault="00C30F7D" w:rsidP="00C30F7D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1F25B6EF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04E7AC6B" w14:textId="19D1708B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46CE442F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721AAB91" w14:textId="12D74BFB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0434DA7B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7AAE5D72" w14:textId="688A9A99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0E43EA89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5E8930A8" w14:textId="2859C530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501C8149" w14:textId="77777777" w:rsidR="00C30F7D" w:rsidRPr="004F2D3D" w:rsidRDefault="00C30F7D" w:rsidP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7098A8B4" w14:textId="16EE819B" w:rsidR="00C30F7D" w:rsidRPr="004F2D3D" w:rsidRDefault="00C30F7D" w:rsidP="00C30F7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2B8D03C4" w14:textId="77777777" w:rsidR="00C30F7D" w:rsidRPr="004F2D3D" w:rsidRDefault="00C30F7D" w:rsidP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5BD65224" w14:textId="34480985" w:rsidR="00C30F7D" w:rsidRPr="004F2D3D" w:rsidRDefault="00C30F7D" w:rsidP="00C30F7D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งวด</w:t>
            </w:r>
            <w:r w:rsidR="00457C0E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สาม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เดือนสิ้นสุดวันที่</w:t>
            </w:r>
          </w:p>
        </w:tc>
      </w:tr>
      <w:tr w:rsidR="00457C0E" w:rsidRPr="004F2D3D" w14:paraId="08C8E179" w14:textId="77777777" w:rsidTr="00DE0CE7">
        <w:trPr>
          <w:trHeight w:val="234"/>
          <w:tblHeader/>
        </w:trPr>
        <w:tc>
          <w:tcPr>
            <w:tcW w:w="2430" w:type="dxa"/>
            <w:shd w:val="clear" w:color="auto" w:fill="auto"/>
            <w:vAlign w:val="bottom"/>
          </w:tcPr>
          <w:p w14:paraId="4158F07D" w14:textId="77777777" w:rsidR="00457C0E" w:rsidRPr="004F2D3D" w:rsidRDefault="00457C0E" w:rsidP="00457C0E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C0EC6E7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DF13714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DAC5B9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DFFA4F" w14:textId="37FB519E" w:rsidR="00457C0E" w:rsidRPr="004F2D3D" w:rsidRDefault="00457C0E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43929A11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A2D5145" w14:textId="0B7F3FD9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81" w:type="dxa"/>
            <w:shd w:val="clear" w:color="auto" w:fill="auto"/>
          </w:tcPr>
          <w:p w14:paraId="6793AEC3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7A461DB" w14:textId="7A811C2C" w:rsidR="00457C0E" w:rsidRPr="004F2D3D" w:rsidRDefault="00457C0E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68" w:type="dxa"/>
            <w:shd w:val="clear" w:color="auto" w:fill="auto"/>
          </w:tcPr>
          <w:p w14:paraId="684AE16D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1BB70EC2" w14:textId="3E741B1E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9" w:type="dxa"/>
            <w:shd w:val="clear" w:color="auto" w:fill="auto"/>
          </w:tcPr>
          <w:p w14:paraId="58BDDB20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68C52BD" w14:textId="555C0566" w:rsidR="00457C0E" w:rsidRPr="004F2D3D" w:rsidRDefault="00457C0E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56" w:type="dxa"/>
            <w:shd w:val="clear" w:color="auto" w:fill="auto"/>
          </w:tcPr>
          <w:p w14:paraId="504ED6A7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B8DB522" w14:textId="516D0979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5" w:type="dxa"/>
            <w:shd w:val="clear" w:color="auto" w:fill="auto"/>
          </w:tcPr>
          <w:p w14:paraId="066ACBD9" w14:textId="77777777" w:rsidR="00457C0E" w:rsidRPr="004F2D3D" w:rsidRDefault="00457C0E" w:rsidP="00457C0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A1AE5ED" w14:textId="31F5B94F" w:rsidR="00457C0E" w:rsidRPr="004F2D3D" w:rsidRDefault="00457C0E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04F38161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B71645" w14:textId="44C5D2F2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shd w:val="clear" w:color="auto" w:fill="auto"/>
          </w:tcPr>
          <w:p w14:paraId="66DE1919" w14:textId="77777777" w:rsidR="00457C0E" w:rsidRPr="004F2D3D" w:rsidRDefault="00457C0E" w:rsidP="00457C0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175D196" w14:textId="0809B96E" w:rsidR="00457C0E" w:rsidRPr="004F2D3D" w:rsidRDefault="00457C0E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63" w:type="dxa"/>
            <w:shd w:val="clear" w:color="auto" w:fill="auto"/>
          </w:tcPr>
          <w:p w14:paraId="4FF64AD9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6A23B47" w14:textId="30966A98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</w:tr>
      <w:tr w:rsidR="00457C0E" w:rsidRPr="004F2D3D" w14:paraId="0B347144" w14:textId="77777777" w:rsidTr="00DE0CE7">
        <w:trPr>
          <w:trHeight w:val="234"/>
          <w:tblHeader/>
        </w:trPr>
        <w:tc>
          <w:tcPr>
            <w:tcW w:w="2430" w:type="dxa"/>
            <w:shd w:val="clear" w:color="auto" w:fill="auto"/>
            <w:vAlign w:val="bottom"/>
          </w:tcPr>
          <w:p w14:paraId="3ACA342A" w14:textId="77777777" w:rsidR="00457C0E" w:rsidRPr="004F2D3D" w:rsidRDefault="00457C0E" w:rsidP="00457C0E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7A400952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5B2755F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4D6440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0BC190" w14:textId="502029DE" w:rsidR="00457C0E" w:rsidRPr="004F2D3D" w:rsidRDefault="00457C0E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C0DBB1B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5CFD625" w14:textId="66865F33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</w:tcPr>
          <w:p w14:paraId="41573364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95B572C" w14:textId="6B72DA40" w:rsidR="00457C0E" w:rsidRPr="004F2D3D" w:rsidRDefault="00457C0E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68" w:type="dxa"/>
            <w:shd w:val="clear" w:color="auto" w:fill="auto"/>
          </w:tcPr>
          <w:p w14:paraId="502C16A3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466D5B62" w14:textId="17DCBB58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99" w:type="dxa"/>
            <w:shd w:val="clear" w:color="auto" w:fill="auto"/>
          </w:tcPr>
          <w:p w14:paraId="6C579537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7045E48" w14:textId="37C3D7AF" w:rsidR="00457C0E" w:rsidRPr="004F2D3D" w:rsidRDefault="00457C0E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56" w:type="dxa"/>
            <w:shd w:val="clear" w:color="auto" w:fill="auto"/>
          </w:tcPr>
          <w:p w14:paraId="7DA1E15F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64FE509" w14:textId="08EDB4BB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95" w:type="dxa"/>
            <w:shd w:val="clear" w:color="auto" w:fill="auto"/>
          </w:tcPr>
          <w:p w14:paraId="021256ED" w14:textId="77777777" w:rsidR="00457C0E" w:rsidRPr="004F2D3D" w:rsidRDefault="00457C0E" w:rsidP="00457C0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149D6E9C" w14:textId="01AAD1C5" w:rsidR="00457C0E" w:rsidRPr="004F2D3D" w:rsidRDefault="00457C0E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6A9061A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5C0376" w14:textId="1782CE78" w:rsidR="00457C0E" w:rsidRPr="008C7BBB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72" w:type="dxa"/>
            <w:shd w:val="clear" w:color="auto" w:fill="auto"/>
          </w:tcPr>
          <w:p w14:paraId="5DFDB4FC" w14:textId="77777777" w:rsidR="00457C0E" w:rsidRPr="004F2D3D" w:rsidRDefault="00457C0E" w:rsidP="00457C0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9150FB2" w14:textId="4D9E31B9" w:rsidR="00457C0E" w:rsidRPr="004F2D3D" w:rsidRDefault="00457C0E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63" w:type="dxa"/>
            <w:shd w:val="clear" w:color="auto" w:fill="auto"/>
          </w:tcPr>
          <w:p w14:paraId="68080BEF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7BEBBB9" w14:textId="34FCE54A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</w:tr>
      <w:tr w:rsidR="00DE0CE7" w:rsidRPr="004F2D3D" w14:paraId="6ACBAA60" w14:textId="77777777" w:rsidTr="00CD4149">
        <w:trPr>
          <w:trHeight w:val="135"/>
          <w:tblHeader/>
        </w:trPr>
        <w:tc>
          <w:tcPr>
            <w:tcW w:w="2430" w:type="dxa"/>
            <w:shd w:val="clear" w:color="auto" w:fill="auto"/>
            <w:vAlign w:val="bottom"/>
          </w:tcPr>
          <w:p w14:paraId="75E9F4FF" w14:textId="77777777" w:rsidR="00DE0CE7" w:rsidRPr="004F2D3D" w:rsidRDefault="00DE0CE7" w:rsidP="00DE0CE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B68DCCA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0EAF87D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14BBBB7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16D08F6" w14:textId="77777777" w:rsidR="00DE0CE7" w:rsidRPr="004F2D3D" w:rsidRDefault="00DE0CE7" w:rsidP="00DE0CE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EFDA905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289" w:type="dxa"/>
            <w:gridSpan w:val="15"/>
            <w:shd w:val="clear" w:color="auto" w:fill="auto"/>
          </w:tcPr>
          <w:p w14:paraId="444A2073" w14:textId="77777777" w:rsidR="00DE0CE7" w:rsidRPr="004F2D3D" w:rsidRDefault="00DE0CE7" w:rsidP="00DE0CE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DE0CE7" w:rsidRPr="004F2D3D" w14:paraId="7D61A01A" w14:textId="77777777" w:rsidTr="00DE0CE7">
        <w:tc>
          <w:tcPr>
            <w:tcW w:w="2430" w:type="dxa"/>
            <w:shd w:val="clear" w:color="auto" w:fill="auto"/>
            <w:vAlign w:val="bottom"/>
          </w:tcPr>
          <w:p w14:paraId="22541379" w14:textId="77777777" w:rsidR="00DE0CE7" w:rsidRPr="004F2D3D" w:rsidRDefault="00DE0CE7" w:rsidP="00DE0CE7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</w:p>
        </w:tc>
        <w:tc>
          <w:tcPr>
            <w:tcW w:w="114" w:type="dxa"/>
            <w:shd w:val="clear" w:color="auto" w:fill="auto"/>
          </w:tcPr>
          <w:p w14:paraId="0E7BC055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C8E3946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37F557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CBEC4F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2358D82" w14:textId="77777777" w:rsidR="00DE0CE7" w:rsidRPr="004F2D3D" w:rsidRDefault="00DE0CE7" w:rsidP="00DE0CE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8282FB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78E786FC" w14:textId="77777777" w:rsidR="00DE0CE7" w:rsidRPr="004F2D3D" w:rsidRDefault="00DE0CE7" w:rsidP="00DE0CE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5326D67" w14:textId="77777777" w:rsidR="00DE0CE7" w:rsidRPr="004F2D3D" w:rsidRDefault="00DE0CE7" w:rsidP="00DE0CE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A9BEBFF" w14:textId="77777777" w:rsidR="00DE0CE7" w:rsidRPr="004F2D3D" w:rsidRDefault="00DE0CE7" w:rsidP="00DE0CE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2AB97ED6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2943B27B" w14:textId="77777777" w:rsidR="00DE0CE7" w:rsidRPr="004F2D3D" w:rsidRDefault="00DE0CE7" w:rsidP="00DE0CE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522F140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488DF28D" w14:textId="77777777" w:rsidR="00DE0CE7" w:rsidRPr="004F2D3D" w:rsidRDefault="00DE0CE7" w:rsidP="00DE0CE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89EDDF2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1B554C5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3481EAD3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71A71A6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86D4B5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B9AF0B4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2111823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54D7BC2C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35ACC6E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5E5F6D" w:rsidRPr="004F2D3D" w14:paraId="2389DA64" w14:textId="77777777" w:rsidTr="00DE0CE7">
        <w:tc>
          <w:tcPr>
            <w:tcW w:w="2430" w:type="dxa"/>
            <w:shd w:val="clear" w:color="auto" w:fill="auto"/>
          </w:tcPr>
          <w:p w14:paraId="7B5BB06F" w14:textId="4769DFB9" w:rsidR="005E5F6D" w:rsidRPr="004F2D3D" w:rsidRDefault="005E5F6D" w:rsidP="005E5F6D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 ทีพีไอ พลังชีวมวล จำกัด</w:t>
            </w:r>
          </w:p>
        </w:tc>
        <w:tc>
          <w:tcPr>
            <w:tcW w:w="114" w:type="dxa"/>
            <w:shd w:val="clear" w:color="auto" w:fill="auto"/>
          </w:tcPr>
          <w:p w14:paraId="078C87E4" w14:textId="77777777" w:rsidR="005E5F6D" w:rsidRPr="004F2D3D" w:rsidRDefault="005E5F6D" w:rsidP="005E5F6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545E928" w14:textId="77777777" w:rsidR="005E5F6D" w:rsidRPr="004F2D3D" w:rsidRDefault="005E5F6D" w:rsidP="005E5F6D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ดำเนินธุรกิจเกี่ยวกับผลิตกระแสไฟฟ้าจากขยะและ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ชีวมวล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60E6744" w14:textId="77777777" w:rsidR="005E5F6D" w:rsidRPr="004F2D3D" w:rsidRDefault="005E5F6D" w:rsidP="005E5F6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9C7D57" w14:textId="536031A2" w:rsidR="005E5F6D" w:rsidRPr="004F2D3D" w:rsidRDefault="005E5F6D" w:rsidP="005E5F6D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8119B7" w14:textId="77777777" w:rsidR="005E5F6D" w:rsidRPr="004F2D3D" w:rsidRDefault="005E5F6D" w:rsidP="005E5F6D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C47AA4" w14:textId="4A98986F" w:rsidR="005E5F6D" w:rsidRPr="004F2D3D" w:rsidRDefault="005E5F6D" w:rsidP="005E5F6D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56A1C004" w14:textId="77777777" w:rsidR="005E5F6D" w:rsidRPr="004F2D3D" w:rsidRDefault="005E5F6D" w:rsidP="005E5F6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16503C83" w14:textId="50253F09" w:rsidR="005E5F6D" w:rsidRPr="004F2D3D" w:rsidRDefault="005E5F6D" w:rsidP="005E5F6D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68" w:type="dxa"/>
            <w:shd w:val="clear" w:color="auto" w:fill="auto"/>
          </w:tcPr>
          <w:p w14:paraId="1F2E2603" w14:textId="77777777" w:rsidR="005E5F6D" w:rsidRPr="004F2D3D" w:rsidRDefault="005E5F6D" w:rsidP="005E5F6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48751250" w14:textId="65E2645D" w:rsidR="005E5F6D" w:rsidRPr="004F2D3D" w:rsidRDefault="005E5F6D" w:rsidP="005E5F6D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9" w:type="dxa"/>
            <w:shd w:val="clear" w:color="auto" w:fill="auto"/>
          </w:tcPr>
          <w:p w14:paraId="4E4C5D01" w14:textId="77777777" w:rsidR="005E5F6D" w:rsidRPr="004F2D3D" w:rsidRDefault="005E5F6D" w:rsidP="005E5F6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6298D650" w14:textId="4E2B970C" w:rsidR="005E5F6D" w:rsidRPr="004F2D3D" w:rsidRDefault="005E5F6D" w:rsidP="005E5F6D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56" w:type="dxa"/>
            <w:shd w:val="clear" w:color="auto" w:fill="auto"/>
          </w:tcPr>
          <w:p w14:paraId="1C62AAEF" w14:textId="77777777" w:rsidR="005E5F6D" w:rsidRPr="004F2D3D" w:rsidRDefault="005E5F6D" w:rsidP="005E5F6D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0444D92" w14:textId="10E99E21" w:rsidR="005E5F6D" w:rsidRPr="004F2D3D" w:rsidRDefault="005E5F6D" w:rsidP="005E5F6D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5" w:type="dxa"/>
            <w:shd w:val="clear" w:color="auto" w:fill="auto"/>
          </w:tcPr>
          <w:p w14:paraId="27609D1A" w14:textId="77777777" w:rsidR="005E5F6D" w:rsidRPr="004F2D3D" w:rsidRDefault="005E5F6D" w:rsidP="005E5F6D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077B7BA" w14:textId="32A3B571" w:rsidR="005E5F6D" w:rsidRPr="004F2D3D" w:rsidRDefault="002862B0" w:rsidP="005E5F6D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184,179</w:t>
            </w:r>
          </w:p>
        </w:tc>
        <w:tc>
          <w:tcPr>
            <w:tcW w:w="90" w:type="dxa"/>
            <w:shd w:val="clear" w:color="auto" w:fill="auto"/>
          </w:tcPr>
          <w:p w14:paraId="4BD026C6" w14:textId="77777777" w:rsidR="005E5F6D" w:rsidRPr="004F2D3D" w:rsidRDefault="005E5F6D" w:rsidP="005E5F6D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6C495B" w14:textId="5D00ADC0" w:rsidR="005E5F6D" w:rsidRPr="004F2D3D" w:rsidRDefault="005E5F6D" w:rsidP="005E5F6D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185,549</w:t>
            </w:r>
          </w:p>
        </w:tc>
        <w:tc>
          <w:tcPr>
            <w:tcW w:w="72" w:type="dxa"/>
            <w:shd w:val="clear" w:color="auto" w:fill="auto"/>
          </w:tcPr>
          <w:p w14:paraId="5446F037" w14:textId="77777777" w:rsidR="005E5F6D" w:rsidRPr="004F2D3D" w:rsidRDefault="005E5F6D" w:rsidP="005E5F6D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07A44BF" w14:textId="5D5BB1B5" w:rsidR="005E5F6D" w:rsidRPr="004F2D3D" w:rsidRDefault="005E5F6D" w:rsidP="005E5F6D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DAC3A44" w14:textId="77777777" w:rsidR="005E5F6D" w:rsidRPr="004F2D3D" w:rsidRDefault="005E5F6D" w:rsidP="005E5F6D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4344053D" w14:textId="3A781AE7" w:rsidR="005E5F6D" w:rsidRPr="004F2D3D" w:rsidRDefault="005E5F6D" w:rsidP="005E5F6D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5E5F6D" w:rsidRPr="004F2D3D" w14:paraId="6A4A8259" w14:textId="77777777" w:rsidTr="00DE0CE7">
        <w:tc>
          <w:tcPr>
            <w:tcW w:w="2430" w:type="dxa"/>
            <w:shd w:val="clear" w:color="auto" w:fill="auto"/>
          </w:tcPr>
          <w:p w14:paraId="7A8BF103" w14:textId="77777777" w:rsidR="005E5F6D" w:rsidRPr="004F2D3D" w:rsidRDefault="005E5F6D" w:rsidP="005E5F6D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ทีพีไอ โพลีน เพาเวอร์ (อินเตอร์เนชั่นแนล) จำกัด </w:t>
            </w:r>
          </w:p>
        </w:tc>
        <w:tc>
          <w:tcPr>
            <w:tcW w:w="114" w:type="dxa"/>
            <w:shd w:val="clear" w:color="auto" w:fill="auto"/>
          </w:tcPr>
          <w:p w14:paraId="65A9F341" w14:textId="77777777" w:rsidR="005E5F6D" w:rsidRPr="004F2D3D" w:rsidRDefault="005E5F6D" w:rsidP="005E5F6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3E5E57F" w14:textId="77777777" w:rsidR="005E5F6D" w:rsidRPr="004F2D3D" w:rsidRDefault="005E5F6D" w:rsidP="005E5F6D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ลงทุนในธุรกิจพลังงานทางเลือก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5A20DA7" w14:textId="77777777" w:rsidR="005E5F6D" w:rsidRPr="004F2D3D" w:rsidRDefault="005E5F6D" w:rsidP="005E5F6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F2BBAD" w14:textId="2C5D078B" w:rsidR="005E5F6D" w:rsidRPr="004F2D3D" w:rsidRDefault="005E5F6D" w:rsidP="005E5F6D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16A6ED" w14:textId="77777777" w:rsidR="005E5F6D" w:rsidRPr="004F2D3D" w:rsidRDefault="005E5F6D" w:rsidP="005E5F6D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30EAC16" w14:textId="7A493D9F" w:rsidR="005E5F6D" w:rsidRPr="004F2D3D" w:rsidRDefault="005E5F6D" w:rsidP="005E5F6D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44ECA79A" w14:textId="77777777" w:rsidR="005E5F6D" w:rsidRPr="004F2D3D" w:rsidRDefault="005E5F6D" w:rsidP="005E5F6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5E69018" w14:textId="3FF02493" w:rsidR="005E5F6D" w:rsidRPr="004F2D3D" w:rsidRDefault="005E5F6D" w:rsidP="005E5F6D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68" w:type="dxa"/>
            <w:shd w:val="clear" w:color="auto" w:fill="auto"/>
          </w:tcPr>
          <w:p w14:paraId="3932B7B2" w14:textId="77777777" w:rsidR="005E5F6D" w:rsidRPr="004F2D3D" w:rsidRDefault="005E5F6D" w:rsidP="005E5F6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69BDEC5F" w14:textId="2C5E73E5" w:rsidR="005E5F6D" w:rsidRPr="004F2D3D" w:rsidRDefault="005E5F6D" w:rsidP="005E5F6D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99" w:type="dxa"/>
            <w:shd w:val="clear" w:color="auto" w:fill="auto"/>
          </w:tcPr>
          <w:p w14:paraId="3621E802" w14:textId="77777777" w:rsidR="005E5F6D" w:rsidRPr="004F2D3D" w:rsidRDefault="005E5F6D" w:rsidP="005E5F6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DCE52FE" w14:textId="794E773B" w:rsidR="005E5F6D" w:rsidRPr="004F2D3D" w:rsidRDefault="005E5F6D" w:rsidP="005E5F6D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56" w:type="dxa"/>
            <w:shd w:val="clear" w:color="auto" w:fill="auto"/>
          </w:tcPr>
          <w:p w14:paraId="7F52B1F0" w14:textId="77777777" w:rsidR="005E5F6D" w:rsidRPr="004F2D3D" w:rsidRDefault="005E5F6D" w:rsidP="005E5F6D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28131F6" w14:textId="34630B85" w:rsidR="005E5F6D" w:rsidRPr="004F2D3D" w:rsidRDefault="005E5F6D" w:rsidP="005E5F6D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95" w:type="dxa"/>
            <w:shd w:val="clear" w:color="auto" w:fill="auto"/>
          </w:tcPr>
          <w:p w14:paraId="516661E3" w14:textId="77777777" w:rsidR="005E5F6D" w:rsidRPr="004F2D3D" w:rsidRDefault="005E5F6D" w:rsidP="005E5F6D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FC63228" w14:textId="3B5EFFAF" w:rsidR="005E5F6D" w:rsidRPr="004F2D3D" w:rsidRDefault="002862B0" w:rsidP="005E5F6D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104,784</w:t>
            </w:r>
          </w:p>
        </w:tc>
        <w:tc>
          <w:tcPr>
            <w:tcW w:w="90" w:type="dxa"/>
            <w:shd w:val="clear" w:color="auto" w:fill="auto"/>
          </w:tcPr>
          <w:p w14:paraId="517F0990" w14:textId="77777777" w:rsidR="005E5F6D" w:rsidRPr="004F2D3D" w:rsidRDefault="005E5F6D" w:rsidP="005E5F6D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9EBBC5" w14:textId="0B43E29D" w:rsidR="005E5F6D" w:rsidRPr="004F2D3D" w:rsidRDefault="005E5F6D" w:rsidP="005E5F6D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105,456</w:t>
            </w:r>
          </w:p>
        </w:tc>
        <w:tc>
          <w:tcPr>
            <w:tcW w:w="72" w:type="dxa"/>
            <w:shd w:val="clear" w:color="auto" w:fill="auto"/>
          </w:tcPr>
          <w:p w14:paraId="119641F8" w14:textId="77777777" w:rsidR="005E5F6D" w:rsidRPr="004F2D3D" w:rsidRDefault="005E5F6D" w:rsidP="005E5F6D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C6D92EC" w14:textId="21BD513C" w:rsidR="005E5F6D" w:rsidRPr="004F2D3D" w:rsidRDefault="005E5F6D" w:rsidP="005E5F6D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2AA3AAF" w14:textId="77777777" w:rsidR="005E5F6D" w:rsidRPr="004F2D3D" w:rsidRDefault="005E5F6D" w:rsidP="005E5F6D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79A01F8" w14:textId="2CACEDA8" w:rsidR="005E5F6D" w:rsidRPr="004F2D3D" w:rsidRDefault="005E5F6D" w:rsidP="005E5F6D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5E5F6D" w:rsidRPr="004F2D3D" w14:paraId="71B5CD16" w14:textId="77777777" w:rsidTr="00DE0CE7">
        <w:tc>
          <w:tcPr>
            <w:tcW w:w="2430" w:type="dxa"/>
            <w:shd w:val="clear" w:color="auto" w:fill="auto"/>
          </w:tcPr>
          <w:p w14:paraId="477788E4" w14:textId="77777777" w:rsidR="005E5F6D" w:rsidRPr="004F2D3D" w:rsidRDefault="005E5F6D" w:rsidP="005E5F6D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4" w:type="dxa"/>
            <w:shd w:val="clear" w:color="auto" w:fill="auto"/>
          </w:tcPr>
          <w:p w14:paraId="4FCB76A2" w14:textId="77777777" w:rsidR="005E5F6D" w:rsidRPr="004F2D3D" w:rsidRDefault="005E5F6D" w:rsidP="005E5F6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B92FC98" w14:textId="77777777" w:rsidR="005E5F6D" w:rsidRPr="004F2D3D" w:rsidRDefault="005E5F6D" w:rsidP="005E5F6D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ประกอบกิจการท่าเทียบเรือ </w:t>
            </w:r>
          </w:p>
          <w:p w14:paraId="60F12198" w14:textId="77777777" w:rsidR="005E5F6D" w:rsidRPr="004F2D3D" w:rsidRDefault="005E5F6D" w:rsidP="005E5F6D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1DA29DE9" w14:textId="77777777" w:rsidR="005E5F6D" w:rsidRPr="004F2D3D" w:rsidRDefault="005E5F6D" w:rsidP="005E5F6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90B762" w14:textId="07F7245C" w:rsidR="005E5F6D" w:rsidRPr="004F2D3D" w:rsidRDefault="005E5F6D" w:rsidP="005E5F6D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D7E5E0" w14:textId="77777777" w:rsidR="005E5F6D" w:rsidRPr="004F2D3D" w:rsidRDefault="005E5F6D" w:rsidP="005E5F6D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9A697D" w14:textId="057D17EE" w:rsidR="005E5F6D" w:rsidRPr="004F2D3D" w:rsidRDefault="005E5F6D" w:rsidP="005E5F6D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63CDCA33" w14:textId="77777777" w:rsidR="005E5F6D" w:rsidRPr="004F2D3D" w:rsidRDefault="005E5F6D" w:rsidP="005E5F6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8D2E35D" w14:textId="7AB7DFE2" w:rsidR="005E5F6D" w:rsidRPr="004F2D3D" w:rsidRDefault="005E5F6D" w:rsidP="005E5F6D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68" w:type="dxa"/>
            <w:shd w:val="clear" w:color="auto" w:fill="auto"/>
          </w:tcPr>
          <w:p w14:paraId="7D6942A5" w14:textId="77777777" w:rsidR="005E5F6D" w:rsidRPr="004F2D3D" w:rsidRDefault="005E5F6D" w:rsidP="005E5F6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4A2EA84E" w14:textId="553E0125" w:rsidR="005E5F6D" w:rsidRPr="004F2D3D" w:rsidRDefault="005E5F6D" w:rsidP="005E5F6D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99" w:type="dxa"/>
            <w:shd w:val="clear" w:color="auto" w:fill="auto"/>
          </w:tcPr>
          <w:p w14:paraId="7AFB959E" w14:textId="77777777" w:rsidR="005E5F6D" w:rsidRPr="004F2D3D" w:rsidRDefault="005E5F6D" w:rsidP="005E5F6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0A7D413" w14:textId="52410466" w:rsidR="005E5F6D" w:rsidRPr="004F2D3D" w:rsidRDefault="005E5F6D" w:rsidP="005E5F6D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56" w:type="dxa"/>
            <w:shd w:val="clear" w:color="auto" w:fill="auto"/>
          </w:tcPr>
          <w:p w14:paraId="617F922D" w14:textId="77777777" w:rsidR="005E5F6D" w:rsidRPr="004F2D3D" w:rsidRDefault="005E5F6D" w:rsidP="005E5F6D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617A7CE" w14:textId="4A011608" w:rsidR="005E5F6D" w:rsidRPr="004F2D3D" w:rsidRDefault="005E5F6D" w:rsidP="005E5F6D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95" w:type="dxa"/>
            <w:shd w:val="clear" w:color="auto" w:fill="auto"/>
          </w:tcPr>
          <w:p w14:paraId="048D736A" w14:textId="77777777" w:rsidR="005E5F6D" w:rsidRPr="004F2D3D" w:rsidRDefault="005E5F6D" w:rsidP="005E5F6D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1915A70" w14:textId="5A1E5BC1" w:rsidR="005E5F6D" w:rsidRPr="004F2D3D" w:rsidRDefault="002862B0" w:rsidP="005E5F6D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25,137</w:t>
            </w:r>
          </w:p>
        </w:tc>
        <w:tc>
          <w:tcPr>
            <w:tcW w:w="90" w:type="dxa"/>
            <w:shd w:val="clear" w:color="auto" w:fill="auto"/>
          </w:tcPr>
          <w:p w14:paraId="0047459F" w14:textId="77777777" w:rsidR="005E5F6D" w:rsidRPr="004F2D3D" w:rsidRDefault="005E5F6D" w:rsidP="005E5F6D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468A73" w14:textId="457DD26B" w:rsidR="005E5F6D" w:rsidRPr="004F2D3D" w:rsidRDefault="005E5F6D" w:rsidP="005E5F6D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25,137</w:t>
            </w:r>
          </w:p>
        </w:tc>
        <w:tc>
          <w:tcPr>
            <w:tcW w:w="72" w:type="dxa"/>
            <w:shd w:val="clear" w:color="auto" w:fill="auto"/>
          </w:tcPr>
          <w:p w14:paraId="323A45A1" w14:textId="77777777" w:rsidR="005E5F6D" w:rsidRPr="004F2D3D" w:rsidRDefault="005E5F6D" w:rsidP="005E5F6D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08E1047" w14:textId="76E23486" w:rsidR="005E5F6D" w:rsidRPr="004F2D3D" w:rsidRDefault="005E5F6D" w:rsidP="005E5F6D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5131EA6" w14:textId="77777777" w:rsidR="005E5F6D" w:rsidRPr="004F2D3D" w:rsidRDefault="005E5F6D" w:rsidP="005E5F6D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98BC29D" w14:textId="0126026D" w:rsidR="005E5F6D" w:rsidRPr="004F2D3D" w:rsidRDefault="005E5F6D" w:rsidP="005E5F6D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5E5F6D" w:rsidRPr="004F2D3D" w14:paraId="2C3BB409" w14:textId="77777777" w:rsidTr="00DE0CE7">
        <w:tc>
          <w:tcPr>
            <w:tcW w:w="2430" w:type="dxa"/>
            <w:shd w:val="clear" w:color="auto" w:fill="auto"/>
          </w:tcPr>
          <w:p w14:paraId="6689ACD7" w14:textId="75D48E71" w:rsidR="005E5F6D" w:rsidRPr="004F2D3D" w:rsidRDefault="005E5F6D" w:rsidP="005E5F6D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บริษัท ศูนย์กระจายสินค้า ทีพีไอ จำกัด </w:t>
            </w:r>
          </w:p>
        </w:tc>
        <w:tc>
          <w:tcPr>
            <w:tcW w:w="114" w:type="dxa"/>
            <w:shd w:val="clear" w:color="auto" w:fill="auto"/>
          </w:tcPr>
          <w:p w14:paraId="4AB8AB04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9859C69" w14:textId="77777777" w:rsidR="005E5F6D" w:rsidRPr="004F2D3D" w:rsidRDefault="005E5F6D" w:rsidP="005E5F6D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ธุรกิจ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เกี่ยวกับรวบรวมจัดเก็บและกระจายสินค้าสู่ผู้บริโภค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  <w:t>(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ยังไม่ได้ดำเนินงาน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CE2776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CCA000" w14:textId="2F3A8E20" w:rsidR="005E5F6D" w:rsidRPr="004F2D3D" w:rsidRDefault="005E5F6D" w:rsidP="005E5F6D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522FA70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EE7DBE" w14:textId="7B63C520" w:rsidR="005E5F6D" w:rsidRPr="004F2D3D" w:rsidRDefault="005E5F6D" w:rsidP="005E5F6D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0D5AC0D0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DA3966B" w14:textId="7B14E20D" w:rsidR="005E5F6D" w:rsidRPr="004F2D3D" w:rsidRDefault="005E5F6D" w:rsidP="005E5F6D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68" w:type="dxa"/>
            <w:shd w:val="clear" w:color="auto" w:fill="auto"/>
          </w:tcPr>
          <w:p w14:paraId="37CE832E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088B3C61" w14:textId="1F21B67A" w:rsidR="005E5F6D" w:rsidRPr="004F2D3D" w:rsidRDefault="005E5F6D" w:rsidP="005E5F6D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6097FF59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22BD651" w14:textId="2352A189" w:rsidR="005E5F6D" w:rsidRPr="004F2D3D" w:rsidRDefault="005E5F6D" w:rsidP="005E5F6D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56" w:type="dxa"/>
            <w:shd w:val="clear" w:color="auto" w:fill="auto"/>
          </w:tcPr>
          <w:p w14:paraId="26C9CB3A" w14:textId="77777777" w:rsidR="005E5F6D" w:rsidRPr="004F2D3D" w:rsidRDefault="005E5F6D" w:rsidP="005E5F6D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68635D5" w14:textId="555DE77E" w:rsidR="005E5F6D" w:rsidRPr="004F2D3D" w:rsidRDefault="005E5F6D" w:rsidP="005E5F6D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95" w:type="dxa"/>
            <w:shd w:val="clear" w:color="auto" w:fill="auto"/>
          </w:tcPr>
          <w:p w14:paraId="05CBE3FB" w14:textId="77777777" w:rsidR="005E5F6D" w:rsidRPr="004F2D3D" w:rsidRDefault="005E5F6D" w:rsidP="005E5F6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9F5BF1D" w14:textId="1A21FE4B" w:rsidR="005E5F6D" w:rsidRPr="004F2D3D" w:rsidRDefault="002862B0" w:rsidP="005E5F6D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3,197</w:t>
            </w:r>
          </w:p>
        </w:tc>
        <w:tc>
          <w:tcPr>
            <w:tcW w:w="90" w:type="dxa"/>
            <w:shd w:val="clear" w:color="auto" w:fill="auto"/>
          </w:tcPr>
          <w:p w14:paraId="63B1BECF" w14:textId="77777777" w:rsidR="005E5F6D" w:rsidRPr="004F2D3D" w:rsidRDefault="005E5F6D" w:rsidP="005E5F6D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F1EE08" w14:textId="74D82439" w:rsidR="005E5F6D" w:rsidRPr="004F2D3D" w:rsidRDefault="005E5F6D" w:rsidP="005E5F6D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3,198</w:t>
            </w:r>
          </w:p>
        </w:tc>
        <w:tc>
          <w:tcPr>
            <w:tcW w:w="72" w:type="dxa"/>
            <w:shd w:val="clear" w:color="auto" w:fill="auto"/>
          </w:tcPr>
          <w:p w14:paraId="404572C9" w14:textId="77777777" w:rsidR="005E5F6D" w:rsidRPr="004F2D3D" w:rsidRDefault="005E5F6D" w:rsidP="005E5F6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351669B" w14:textId="5F05EEB1" w:rsidR="005E5F6D" w:rsidRPr="004F2D3D" w:rsidRDefault="005E5F6D" w:rsidP="005E5F6D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4DA1D21" w14:textId="77777777" w:rsidR="005E5F6D" w:rsidRPr="004F2D3D" w:rsidRDefault="005E5F6D" w:rsidP="005E5F6D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5E9C4624" w14:textId="2A37D283" w:rsidR="005E5F6D" w:rsidRPr="004F2D3D" w:rsidRDefault="005E5F6D" w:rsidP="005E5F6D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5E5F6D" w:rsidRPr="004F2D3D" w14:paraId="6AF57851" w14:textId="77777777" w:rsidTr="00DE0CE7">
        <w:tc>
          <w:tcPr>
            <w:tcW w:w="2430" w:type="dxa"/>
            <w:shd w:val="clear" w:color="auto" w:fill="auto"/>
          </w:tcPr>
          <w:p w14:paraId="097698C3" w14:textId="77777777" w:rsidR="005E5F6D" w:rsidRPr="004F2D3D" w:rsidRDefault="005E5F6D" w:rsidP="005E5F6D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5CF1C00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1571F775" w14:textId="77777777" w:rsidR="005E5F6D" w:rsidRPr="004F2D3D" w:rsidRDefault="005E5F6D" w:rsidP="005E5F6D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2EF39B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44472AD" w14:textId="77777777" w:rsidR="005E5F6D" w:rsidRPr="004F2D3D" w:rsidRDefault="005E5F6D" w:rsidP="005E5F6D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F029DE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830D60" w14:textId="77777777" w:rsidR="005E5F6D" w:rsidRPr="004F2D3D" w:rsidRDefault="005E5F6D" w:rsidP="005E5F6D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36A51303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5D72C95" w14:textId="77777777" w:rsidR="005E5F6D" w:rsidRPr="004F2D3D" w:rsidRDefault="005E5F6D" w:rsidP="005E5F6D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AD64FCE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6AC07F74" w14:textId="77777777" w:rsidR="005E5F6D" w:rsidRPr="004F2D3D" w:rsidRDefault="005E5F6D" w:rsidP="005E5F6D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5E67B60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61803D8" w14:textId="77777777" w:rsidR="005E5F6D" w:rsidRPr="004F2D3D" w:rsidRDefault="005E5F6D" w:rsidP="005E5F6D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02583397" w14:textId="77777777" w:rsidR="005E5F6D" w:rsidRPr="004F2D3D" w:rsidRDefault="005E5F6D" w:rsidP="005E5F6D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CBFCB3A" w14:textId="77777777" w:rsidR="005E5F6D" w:rsidRPr="004F2D3D" w:rsidRDefault="005E5F6D" w:rsidP="005E5F6D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34E4195C" w14:textId="77777777" w:rsidR="005E5F6D" w:rsidRPr="004F2D3D" w:rsidRDefault="005E5F6D" w:rsidP="005E5F6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DADAC1D" w14:textId="77777777" w:rsidR="005E5F6D" w:rsidRDefault="005E5F6D" w:rsidP="005E5F6D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B0ACFC" w14:textId="77777777" w:rsidR="005E5F6D" w:rsidRPr="004F2D3D" w:rsidRDefault="005E5F6D" w:rsidP="005E5F6D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E93CF0" w14:textId="77777777" w:rsidR="005E5F6D" w:rsidRDefault="005E5F6D" w:rsidP="005E5F6D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CD3AF50" w14:textId="77777777" w:rsidR="005E5F6D" w:rsidRPr="004F2D3D" w:rsidRDefault="005E5F6D" w:rsidP="005E5F6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FF947A8" w14:textId="77777777" w:rsidR="005E5F6D" w:rsidRPr="004F2D3D" w:rsidRDefault="005E5F6D" w:rsidP="005E5F6D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193EEFB2" w14:textId="77777777" w:rsidR="005E5F6D" w:rsidRPr="004F2D3D" w:rsidRDefault="005E5F6D" w:rsidP="005E5F6D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E7E364A" w14:textId="77777777" w:rsidR="005E5F6D" w:rsidRPr="004F2D3D" w:rsidRDefault="005E5F6D" w:rsidP="005E5F6D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5E5F6D" w:rsidRPr="004F2D3D" w14:paraId="4F28F398" w14:textId="77777777" w:rsidTr="00DE0CE7">
        <w:tc>
          <w:tcPr>
            <w:tcW w:w="2430" w:type="dxa"/>
            <w:shd w:val="clear" w:color="auto" w:fill="auto"/>
          </w:tcPr>
          <w:p w14:paraId="4C634357" w14:textId="77777777" w:rsidR="005E5F6D" w:rsidRPr="004F2D3D" w:rsidRDefault="005E5F6D" w:rsidP="005E5F6D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171B3DBF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B1C7366" w14:textId="77777777" w:rsidR="005E5F6D" w:rsidRPr="004F2D3D" w:rsidRDefault="005E5F6D" w:rsidP="005E5F6D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83CD92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7238C0" w14:textId="77777777" w:rsidR="005E5F6D" w:rsidRPr="004F2D3D" w:rsidRDefault="005E5F6D" w:rsidP="005E5F6D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F7E801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D8C486D" w14:textId="77777777" w:rsidR="005E5F6D" w:rsidRPr="004F2D3D" w:rsidRDefault="005E5F6D" w:rsidP="005E5F6D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69C3642C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7E6DF61" w14:textId="77777777" w:rsidR="005E5F6D" w:rsidRPr="004F2D3D" w:rsidRDefault="005E5F6D" w:rsidP="005E5F6D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3F143539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054AB343" w14:textId="77777777" w:rsidR="005E5F6D" w:rsidRPr="004F2D3D" w:rsidRDefault="005E5F6D" w:rsidP="005E5F6D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DCBC5DE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D7295CA" w14:textId="77777777" w:rsidR="005E5F6D" w:rsidRPr="004F2D3D" w:rsidRDefault="005E5F6D" w:rsidP="005E5F6D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1FE92C71" w14:textId="77777777" w:rsidR="005E5F6D" w:rsidRPr="004F2D3D" w:rsidRDefault="005E5F6D" w:rsidP="005E5F6D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F5ABE85" w14:textId="77777777" w:rsidR="005E5F6D" w:rsidRPr="004F2D3D" w:rsidRDefault="005E5F6D" w:rsidP="005E5F6D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674BDB7E" w14:textId="77777777" w:rsidR="005E5F6D" w:rsidRPr="004F2D3D" w:rsidRDefault="005E5F6D" w:rsidP="005E5F6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4304F2E" w14:textId="77777777" w:rsidR="005E5F6D" w:rsidRDefault="005E5F6D" w:rsidP="005E5F6D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C5A92D2" w14:textId="77777777" w:rsidR="005E5F6D" w:rsidRPr="004F2D3D" w:rsidRDefault="005E5F6D" w:rsidP="005E5F6D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BF467A" w14:textId="77777777" w:rsidR="005E5F6D" w:rsidRDefault="005E5F6D" w:rsidP="005E5F6D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29FF7509" w14:textId="77777777" w:rsidR="005E5F6D" w:rsidRPr="004F2D3D" w:rsidRDefault="005E5F6D" w:rsidP="005E5F6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839B562" w14:textId="77777777" w:rsidR="005E5F6D" w:rsidRPr="004F2D3D" w:rsidRDefault="005E5F6D" w:rsidP="005E5F6D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68F045A5" w14:textId="77777777" w:rsidR="005E5F6D" w:rsidRPr="004F2D3D" w:rsidRDefault="005E5F6D" w:rsidP="005E5F6D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64ACAAFF" w14:textId="77777777" w:rsidR="005E5F6D" w:rsidRPr="004F2D3D" w:rsidRDefault="005E5F6D" w:rsidP="005E5F6D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5E5F6D" w:rsidRPr="004F2D3D" w14:paraId="5B9CE67A" w14:textId="77777777" w:rsidTr="00DE0CE7">
        <w:tc>
          <w:tcPr>
            <w:tcW w:w="2430" w:type="dxa"/>
            <w:shd w:val="clear" w:color="auto" w:fill="auto"/>
          </w:tcPr>
          <w:p w14:paraId="4EE4AD7D" w14:textId="77777777" w:rsidR="005E5F6D" w:rsidRPr="004F2D3D" w:rsidRDefault="005E5F6D" w:rsidP="005E5F6D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5E079A4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FA74B43" w14:textId="77777777" w:rsidR="005E5F6D" w:rsidRPr="004F2D3D" w:rsidRDefault="005E5F6D" w:rsidP="005E5F6D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FF3C81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C101C0" w14:textId="77777777" w:rsidR="005E5F6D" w:rsidRPr="004F2D3D" w:rsidRDefault="005E5F6D" w:rsidP="005E5F6D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6CD0E8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99729ED" w14:textId="77777777" w:rsidR="005E5F6D" w:rsidRPr="004F2D3D" w:rsidRDefault="005E5F6D" w:rsidP="005E5F6D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730342D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F4E7C55" w14:textId="77777777" w:rsidR="005E5F6D" w:rsidRPr="004F2D3D" w:rsidRDefault="005E5F6D" w:rsidP="005E5F6D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0104CEDB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30805258" w14:textId="77777777" w:rsidR="005E5F6D" w:rsidRPr="004F2D3D" w:rsidRDefault="005E5F6D" w:rsidP="005E5F6D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5E3C8F2" w14:textId="77777777" w:rsidR="005E5F6D" w:rsidRPr="004F2D3D" w:rsidRDefault="005E5F6D" w:rsidP="005E5F6D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EA0BC20" w14:textId="77777777" w:rsidR="005E5F6D" w:rsidRPr="004F2D3D" w:rsidRDefault="005E5F6D" w:rsidP="005E5F6D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075DEF72" w14:textId="77777777" w:rsidR="005E5F6D" w:rsidRPr="004F2D3D" w:rsidRDefault="005E5F6D" w:rsidP="005E5F6D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9B79765" w14:textId="77777777" w:rsidR="005E5F6D" w:rsidRPr="004F2D3D" w:rsidRDefault="005E5F6D" w:rsidP="005E5F6D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337D342" w14:textId="77777777" w:rsidR="005E5F6D" w:rsidRPr="004F2D3D" w:rsidRDefault="005E5F6D" w:rsidP="005E5F6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1FB07574" w14:textId="77777777" w:rsidR="005E5F6D" w:rsidRDefault="005E5F6D" w:rsidP="005E5F6D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969AE3" w14:textId="77777777" w:rsidR="005E5F6D" w:rsidRPr="004F2D3D" w:rsidRDefault="005E5F6D" w:rsidP="005E5F6D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C0D5B2" w14:textId="77777777" w:rsidR="005E5F6D" w:rsidRDefault="005E5F6D" w:rsidP="005E5F6D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3D308B3" w14:textId="77777777" w:rsidR="005E5F6D" w:rsidRPr="004F2D3D" w:rsidRDefault="005E5F6D" w:rsidP="005E5F6D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201783E" w14:textId="77777777" w:rsidR="005E5F6D" w:rsidRPr="004F2D3D" w:rsidRDefault="005E5F6D" w:rsidP="005E5F6D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1D6ECBBA" w14:textId="77777777" w:rsidR="005E5F6D" w:rsidRPr="004F2D3D" w:rsidRDefault="005E5F6D" w:rsidP="005E5F6D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E8A52F2" w14:textId="77777777" w:rsidR="005E5F6D" w:rsidRPr="004F2D3D" w:rsidRDefault="005E5F6D" w:rsidP="005E5F6D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5E5F6D" w:rsidRPr="004F2D3D" w14:paraId="456F7688" w14:textId="77777777" w:rsidTr="00DE0CE7">
        <w:tc>
          <w:tcPr>
            <w:tcW w:w="2430" w:type="dxa"/>
            <w:shd w:val="clear" w:color="auto" w:fill="auto"/>
            <w:vAlign w:val="bottom"/>
          </w:tcPr>
          <w:p w14:paraId="7A1F6E29" w14:textId="77777777" w:rsidR="005E5F6D" w:rsidRPr="004F2D3D" w:rsidRDefault="005E5F6D" w:rsidP="005E5F6D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lastRenderedPageBreak/>
              <w:t>บริษัทย่อย (ต่อ)</w:t>
            </w:r>
          </w:p>
        </w:tc>
        <w:tc>
          <w:tcPr>
            <w:tcW w:w="114" w:type="dxa"/>
            <w:shd w:val="clear" w:color="auto" w:fill="auto"/>
          </w:tcPr>
          <w:p w14:paraId="22D21076" w14:textId="77777777" w:rsidR="005E5F6D" w:rsidRPr="004F2D3D" w:rsidRDefault="005E5F6D" w:rsidP="005E5F6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6FCE3231" w14:textId="77777777" w:rsidR="005E5F6D" w:rsidRPr="004F2D3D" w:rsidRDefault="005E5F6D" w:rsidP="005E5F6D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686BE6" w14:textId="77777777" w:rsidR="005E5F6D" w:rsidRPr="004F2D3D" w:rsidRDefault="005E5F6D" w:rsidP="005E5F6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003830" w14:textId="77777777" w:rsidR="005E5F6D" w:rsidRPr="004F2D3D" w:rsidRDefault="005E5F6D" w:rsidP="005E5F6D">
            <w:pPr>
              <w:spacing w:line="240" w:lineRule="auto"/>
              <w:ind w:right="-13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7856EA" w14:textId="77777777" w:rsidR="005E5F6D" w:rsidRPr="004F2D3D" w:rsidRDefault="005E5F6D" w:rsidP="005E5F6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AB21CF" w14:textId="77777777" w:rsidR="005E5F6D" w:rsidRPr="004F2D3D" w:rsidRDefault="005E5F6D" w:rsidP="005E5F6D">
            <w:pPr>
              <w:tabs>
                <w:tab w:val="decimal" w:pos="54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4B3CAAA9" w14:textId="77777777" w:rsidR="005E5F6D" w:rsidRPr="004F2D3D" w:rsidRDefault="005E5F6D" w:rsidP="005E5F6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16BF287" w14:textId="77777777" w:rsidR="005E5F6D" w:rsidRPr="004F2D3D" w:rsidRDefault="005E5F6D" w:rsidP="005E5F6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5441CC7" w14:textId="77777777" w:rsidR="005E5F6D" w:rsidRPr="004F2D3D" w:rsidRDefault="005E5F6D" w:rsidP="005E5F6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3110E253" w14:textId="77777777" w:rsidR="005E5F6D" w:rsidRPr="004F2D3D" w:rsidRDefault="005E5F6D" w:rsidP="005E5F6D">
            <w:pPr>
              <w:tabs>
                <w:tab w:val="decimal" w:pos="65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FC7506F" w14:textId="77777777" w:rsidR="005E5F6D" w:rsidRPr="004F2D3D" w:rsidRDefault="005E5F6D" w:rsidP="005E5F6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C659AB3" w14:textId="77777777" w:rsidR="005E5F6D" w:rsidRPr="004F2D3D" w:rsidRDefault="005E5F6D" w:rsidP="005E5F6D">
            <w:pPr>
              <w:tabs>
                <w:tab w:val="decimal" w:pos="80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70EC9FEA" w14:textId="77777777" w:rsidR="005E5F6D" w:rsidRPr="004F2D3D" w:rsidRDefault="005E5F6D" w:rsidP="005E5F6D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0BFBA83" w14:textId="77777777" w:rsidR="005E5F6D" w:rsidRPr="004F2D3D" w:rsidRDefault="005E5F6D" w:rsidP="005E5F6D">
            <w:pPr>
              <w:tabs>
                <w:tab w:val="decimal" w:pos="72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1662F9A7" w14:textId="77777777" w:rsidR="005E5F6D" w:rsidRPr="004F2D3D" w:rsidRDefault="005E5F6D" w:rsidP="005E5F6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E1028C6" w14:textId="77777777" w:rsidR="005E5F6D" w:rsidRPr="004F2D3D" w:rsidRDefault="005E5F6D" w:rsidP="005E5F6D">
            <w:pPr>
              <w:tabs>
                <w:tab w:val="decimal" w:pos="89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F91B1A" w14:textId="77777777" w:rsidR="005E5F6D" w:rsidRPr="004F2D3D" w:rsidRDefault="005E5F6D" w:rsidP="005E5F6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91B94A" w14:textId="77777777" w:rsidR="005E5F6D" w:rsidRPr="004F2D3D" w:rsidRDefault="005E5F6D" w:rsidP="005E5F6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207E4E09" w14:textId="77777777" w:rsidR="005E5F6D" w:rsidRPr="004F2D3D" w:rsidRDefault="005E5F6D" w:rsidP="005E5F6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8847661" w14:textId="77777777" w:rsidR="005E5F6D" w:rsidRPr="004F2D3D" w:rsidRDefault="005E5F6D" w:rsidP="005E5F6D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7CBE292C" w14:textId="77777777" w:rsidR="005E5F6D" w:rsidRPr="004F2D3D" w:rsidRDefault="005E5F6D" w:rsidP="005E5F6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63E7732" w14:textId="77777777" w:rsidR="005E5F6D" w:rsidRPr="004F2D3D" w:rsidRDefault="005E5F6D" w:rsidP="005E5F6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0E7758" w:rsidRPr="004F2D3D" w14:paraId="06401309" w14:textId="77777777" w:rsidTr="00DE0CE7">
        <w:tc>
          <w:tcPr>
            <w:tcW w:w="2430" w:type="dxa"/>
            <w:shd w:val="clear" w:color="auto" w:fill="auto"/>
          </w:tcPr>
          <w:p w14:paraId="6023102D" w14:textId="45977E29" w:rsidR="000E7758" w:rsidRPr="004F2D3D" w:rsidRDefault="000E7758" w:rsidP="000E7758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บริษัท เมืองอัจฉริยะ ทีพีไอ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จำกัด</w:t>
            </w:r>
          </w:p>
        </w:tc>
        <w:tc>
          <w:tcPr>
            <w:tcW w:w="114" w:type="dxa"/>
            <w:shd w:val="clear" w:color="auto" w:fill="auto"/>
          </w:tcPr>
          <w:p w14:paraId="3C308735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CBFD592" w14:textId="496C13EA" w:rsidR="000E7758" w:rsidRPr="004F2D3D" w:rsidRDefault="000E7758" w:rsidP="000E7758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671094B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7E787C" w14:textId="1B5A7414" w:rsidR="000E7758" w:rsidRPr="004F2D3D" w:rsidRDefault="000E7758" w:rsidP="000E7758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E0F8A7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AFDCB6" w14:textId="77777777" w:rsidR="000E7758" w:rsidRPr="004F2D3D" w:rsidRDefault="000E7758" w:rsidP="000E7758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4DB2F4E1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5692F82" w14:textId="5957726D" w:rsidR="000E7758" w:rsidRPr="004F2D3D" w:rsidRDefault="000E7758" w:rsidP="000E7758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68" w:type="dxa"/>
            <w:shd w:val="clear" w:color="auto" w:fill="auto"/>
          </w:tcPr>
          <w:p w14:paraId="0F506AEB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1B2260F0" w14:textId="77777777" w:rsidR="000E7758" w:rsidRPr="004F2D3D" w:rsidRDefault="000E7758" w:rsidP="000E7758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10ED8712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36373A4" w14:textId="39BED197" w:rsidR="000E7758" w:rsidRPr="004F2D3D" w:rsidRDefault="000E7758" w:rsidP="000E775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1958139A" w14:textId="77777777" w:rsidR="000E7758" w:rsidRPr="004F2D3D" w:rsidRDefault="000E7758" w:rsidP="000E7758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2F4B730" w14:textId="3AFB9AB8" w:rsidR="000E7758" w:rsidRPr="004F2D3D" w:rsidRDefault="000E7758" w:rsidP="000E775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612487C6" w14:textId="77777777" w:rsidR="000E7758" w:rsidRPr="004F2D3D" w:rsidRDefault="000E7758" w:rsidP="000E7758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179A0E1" w14:textId="2CA396A7" w:rsidR="000E7758" w:rsidRPr="004F2D3D" w:rsidRDefault="000E7758" w:rsidP="000E7758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941</w:t>
            </w:r>
          </w:p>
        </w:tc>
        <w:tc>
          <w:tcPr>
            <w:tcW w:w="90" w:type="dxa"/>
            <w:shd w:val="clear" w:color="auto" w:fill="auto"/>
          </w:tcPr>
          <w:p w14:paraId="421DAB6F" w14:textId="77777777" w:rsidR="000E7758" w:rsidRPr="004F2D3D" w:rsidRDefault="000E7758" w:rsidP="000E7758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46970C" w14:textId="4C1FE0DF" w:rsidR="000E7758" w:rsidRPr="004F2D3D" w:rsidRDefault="000E7758" w:rsidP="000E7758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941</w:t>
            </w:r>
          </w:p>
        </w:tc>
        <w:tc>
          <w:tcPr>
            <w:tcW w:w="72" w:type="dxa"/>
            <w:shd w:val="clear" w:color="auto" w:fill="auto"/>
          </w:tcPr>
          <w:p w14:paraId="3A1D530B" w14:textId="77777777" w:rsidR="000E7758" w:rsidRPr="004F2D3D" w:rsidRDefault="000E7758" w:rsidP="000E7758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207A2DE" w14:textId="22E22B4A" w:rsidR="000E7758" w:rsidRPr="004F2D3D" w:rsidRDefault="000E7758" w:rsidP="000E775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9FFD845" w14:textId="77777777" w:rsidR="000E7758" w:rsidRPr="004F2D3D" w:rsidRDefault="000E7758" w:rsidP="000E7758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7189CB0" w14:textId="77777777" w:rsidR="000E7758" w:rsidRPr="004F2D3D" w:rsidRDefault="000E7758" w:rsidP="000E775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0E7758" w:rsidRPr="004F2D3D" w14:paraId="5E8E73DB" w14:textId="77777777" w:rsidTr="00DE0CE7">
        <w:tc>
          <w:tcPr>
            <w:tcW w:w="2430" w:type="dxa"/>
            <w:shd w:val="clear" w:color="auto" w:fill="auto"/>
          </w:tcPr>
          <w:p w14:paraId="632706ED" w14:textId="77777777" w:rsidR="000E7758" w:rsidRPr="004F2D3D" w:rsidRDefault="000E7758" w:rsidP="000E7758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4" w:type="dxa"/>
            <w:shd w:val="clear" w:color="auto" w:fill="auto"/>
          </w:tcPr>
          <w:p w14:paraId="6B4196F3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E48D4D9" w14:textId="77777777" w:rsidR="000E7758" w:rsidRPr="004F2D3D" w:rsidRDefault="000E7758" w:rsidP="000E7758">
            <w:pPr>
              <w:pStyle w:val="Bo-Blankline"/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ไฟฟ้าจากพลังงานแสงอาทิตย์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B1A6A50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6D64F8" w14:textId="7823D610" w:rsidR="000E7758" w:rsidRPr="004F2D3D" w:rsidRDefault="000E7758" w:rsidP="000E7758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C732C5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F37DA4" w14:textId="396D6390" w:rsidR="000E7758" w:rsidRPr="004F2D3D" w:rsidRDefault="000E7758" w:rsidP="000E7758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81" w:type="dxa"/>
            <w:shd w:val="clear" w:color="auto" w:fill="auto"/>
          </w:tcPr>
          <w:p w14:paraId="0E27E0C3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AE646C6" w14:textId="0ACD9432" w:rsidR="000E7758" w:rsidRPr="004F2D3D" w:rsidRDefault="000E7758" w:rsidP="000E7758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68" w:type="dxa"/>
            <w:shd w:val="clear" w:color="auto" w:fill="auto"/>
          </w:tcPr>
          <w:p w14:paraId="5F35DAAB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3012A990" w14:textId="49835399" w:rsidR="000E7758" w:rsidRPr="004F2D3D" w:rsidRDefault="000E7758" w:rsidP="000E7758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99" w:type="dxa"/>
            <w:shd w:val="clear" w:color="auto" w:fill="auto"/>
          </w:tcPr>
          <w:p w14:paraId="56FFD22D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F2EF286" w14:textId="687B5D5A" w:rsidR="000E7758" w:rsidRPr="004F2D3D" w:rsidRDefault="000E7758" w:rsidP="000E775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56" w:type="dxa"/>
            <w:shd w:val="clear" w:color="auto" w:fill="auto"/>
          </w:tcPr>
          <w:p w14:paraId="371AC0EB" w14:textId="77777777" w:rsidR="000E7758" w:rsidRPr="004F2D3D" w:rsidRDefault="000E7758" w:rsidP="000E7758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867C0BB" w14:textId="6C7E6F60" w:rsidR="000E7758" w:rsidRPr="004F2D3D" w:rsidRDefault="000E7758" w:rsidP="000E775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95" w:type="dxa"/>
            <w:shd w:val="clear" w:color="auto" w:fill="auto"/>
          </w:tcPr>
          <w:p w14:paraId="5F5972BD" w14:textId="77777777" w:rsidR="000E7758" w:rsidRPr="004F2D3D" w:rsidRDefault="000E7758" w:rsidP="000E7758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593AE55" w14:textId="5786C4C8" w:rsidR="000E7758" w:rsidRPr="004F2D3D" w:rsidRDefault="000E7758" w:rsidP="000E7758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100,613</w:t>
            </w:r>
          </w:p>
        </w:tc>
        <w:tc>
          <w:tcPr>
            <w:tcW w:w="90" w:type="dxa"/>
            <w:shd w:val="clear" w:color="auto" w:fill="auto"/>
          </w:tcPr>
          <w:p w14:paraId="0D93950D" w14:textId="77777777" w:rsidR="000E7758" w:rsidRPr="004F2D3D" w:rsidRDefault="000E7758" w:rsidP="000E7758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C9C09A" w14:textId="07749A99" w:rsidR="000E7758" w:rsidRPr="004F2D3D" w:rsidRDefault="000E7758" w:rsidP="000E7758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100,773</w:t>
            </w:r>
          </w:p>
        </w:tc>
        <w:tc>
          <w:tcPr>
            <w:tcW w:w="72" w:type="dxa"/>
            <w:shd w:val="clear" w:color="auto" w:fill="auto"/>
          </w:tcPr>
          <w:p w14:paraId="63EECC94" w14:textId="77777777" w:rsidR="000E7758" w:rsidRPr="004F2D3D" w:rsidRDefault="000E7758" w:rsidP="000E7758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B2B34B0" w14:textId="59A37D37" w:rsidR="000E7758" w:rsidRPr="004F2D3D" w:rsidRDefault="000E7758" w:rsidP="000E775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391257F" w14:textId="77777777" w:rsidR="000E7758" w:rsidRPr="004F2D3D" w:rsidRDefault="000E7758" w:rsidP="000E7758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2583FA6" w14:textId="77777777" w:rsidR="000E7758" w:rsidRPr="004F2D3D" w:rsidRDefault="000E7758" w:rsidP="000E775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0E7758" w:rsidRPr="004F2D3D" w14:paraId="5B8E91FC" w14:textId="77777777" w:rsidTr="00DE0CE7">
        <w:tc>
          <w:tcPr>
            <w:tcW w:w="2430" w:type="dxa"/>
            <w:shd w:val="clear" w:color="auto" w:fill="auto"/>
          </w:tcPr>
          <w:p w14:paraId="19FF8D60" w14:textId="77777777" w:rsidR="000E7758" w:rsidRPr="004F2D3D" w:rsidRDefault="000E7758" w:rsidP="000E7758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114" w:type="dxa"/>
            <w:shd w:val="clear" w:color="auto" w:fill="auto"/>
          </w:tcPr>
          <w:p w14:paraId="7BDF562A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1F99599" w14:textId="77777777" w:rsidR="000E7758" w:rsidRPr="004F2D3D" w:rsidRDefault="000E7758" w:rsidP="000E7758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ไฟฟ้าจาก</w:t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พลังงานลม</w:t>
            </w:r>
            <w:r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1EECF0AA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D97AAF" w14:textId="11D829DD" w:rsidR="000E7758" w:rsidRPr="004F2D3D" w:rsidRDefault="000E7758" w:rsidP="000E7758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4445A4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2309C05" w14:textId="77777777" w:rsidR="000E7758" w:rsidRPr="004F2D3D" w:rsidRDefault="000E7758" w:rsidP="000E7758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6DDE2489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E2C88DD" w14:textId="0BBAF86A" w:rsidR="000E7758" w:rsidRPr="004F2D3D" w:rsidRDefault="000E7758" w:rsidP="000E7758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68" w:type="dxa"/>
            <w:shd w:val="clear" w:color="auto" w:fill="auto"/>
          </w:tcPr>
          <w:p w14:paraId="0D8B721C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39A55E56" w14:textId="77777777" w:rsidR="000E7758" w:rsidRPr="004F2D3D" w:rsidRDefault="000E7758" w:rsidP="000E7758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1820CBA2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D30B6C8" w14:textId="5FB93B2E" w:rsidR="000E7758" w:rsidRPr="004F2D3D" w:rsidRDefault="000E7758" w:rsidP="000E775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10E0E196" w14:textId="77777777" w:rsidR="000E7758" w:rsidRPr="004F2D3D" w:rsidRDefault="000E7758" w:rsidP="000E7758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E3B038C" w14:textId="5D06CDC6" w:rsidR="000E7758" w:rsidRPr="004F2D3D" w:rsidRDefault="000E7758" w:rsidP="000E775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5903D358" w14:textId="77777777" w:rsidR="000E7758" w:rsidRPr="004F2D3D" w:rsidRDefault="000E7758" w:rsidP="000E7758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2CFCDBC" w14:textId="52A4FAA8" w:rsidR="000E7758" w:rsidRPr="004F2D3D" w:rsidRDefault="000E7758" w:rsidP="000E7758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942</w:t>
            </w:r>
          </w:p>
        </w:tc>
        <w:tc>
          <w:tcPr>
            <w:tcW w:w="90" w:type="dxa"/>
            <w:shd w:val="clear" w:color="auto" w:fill="auto"/>
          </w:tcPr>
          <w:p w14:paraId="791454F3" w14:textId="77777777" w:rsidR="000E7758" w:rsidRPr="004F2D3D" w:rsidRDefault="000E7758" w:rsidP="000E7758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0BDC34" w14:textId="165F210C" w:rsidR="000E7758" w:rsidRPr="004F2D3D" w:rsidRDefault="000E7758" w:rsidP="000E7758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942</w:t>
            </w:r>
          </w:p>
        </w:tc>
        <w:tc>
          <w:tcPr>
            <w:tcW w:w="72" w:type="dxa"/>
            <w:shd w:val="clear" w:color="auto" w:fill="auto"/>
          </w:tcPr>
          <w:p w14:paraId="0E0B6CEB" w14:textId="77777777" w:rsidR="000E7758" w:rsidRPr="004F2D3D" w:rsidRDefault="000E7758" w:rsidP="000E7758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75E256C" w14:textId="70077DD2" w:rsidR="000E7758" w:rsidRPr="004F2D3D" w:rsidRDefault="000E7758" w:rsidP="000E775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1CE86F7" w14:textId="77777777" w:rsidR="000E7758" w:rsidRPr="004F2D3D" w:rsidRDefault="000E7758" w:rsidP="000E7758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0B1C6655" w14:textId="77777777" w:rsidR="000E7758" w:rsidRPr="004F2D3D" w:rsidRDefault="000E7758" w:rsidP="000E775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0E7758" w:rsidRPr="004F2D3D" w14:paraId="3B65811A" w14:textId="77777777" w:rsidTr="00DE0CE7">
        <w:tc>
          <w:tcPr>
            <w:tcW w:w="2430" w:type="dxa"/>
            <w:shd w:val="clear" w:color="auto" w:fill="auto"/>
          </w:tcPr>
          <w:p w14:paraId="078358DA" w14:textId="77777777" w:rsidR="000E7758" w:rsidRPr="004F2D3D" w:rsidRDefault="000E7758" w:rsidP="000E7758">
            <w:pPr>
              <w:spacing w:line="34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54F450AD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BC7E081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FC7EAA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943CBD" w14:textId="77777777" w:rsidR="000E7758" w:rsidRPr="004F2D3D" w:rsidRDefault="000E7758" w:rsidP="000E7758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EAF79B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2999B9" w14:textId="77777777" w:rsidR="000E7758" w:rsidRPr="004F2D3D" w:rsidRDefault="000E7758" w:rsidP="000E7758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1EFB32B0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5D453AB" w14:textId="77777777" w:rsidR="000E7758" w:rsidRPr="004F2D3D" w:rsidRDefault="000E7758" w:rsidP="000E7758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D9A96C5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0E96E0A1" w14:textId="77777777" w:rsidR="000E7758" w:rsidRPr="004F2D3D" w:rsidRDefault="000E7758" w:rsidP="000E7758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D344AE4" w14:textId="77777777" w:rsidR="000E7758" w:rsidRPr="004F2D3D" w:rsidRDefault="000E7758" w:rsidP="000E775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9F4D4" w14:textId="389CE488" w:rsidR="000E7758" w:rsidRPr="003F57B2" w:rsidRDefault="000E7758" w:rsidP="000E775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423,446</w:t>
            </w:r>
          </w:p>
        </w:tc>
        <w:tc>
          <w:tcPr>
            <w:tcW w:w="56" w:type="dxa"/>
            <w:shd w:val="clear" w:color="auto" w:fill="auto"/>
          </w:tcPr>
          <w:p w14:paraId="66A24759" w14:textId="77777777" w:rsidR="000E7758" w:rsidRPr="004F2D3D" w:rsidRDefault="000E7758" w:rsidP="000E7758">
            <w:pPr>
              <w:tabs>
                <w:tab w:val="left" w:pos="540"/>
                <w:tab w:val="decimal" w:pos="929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81578" w14:textId="3928011E" w:rsidR="000E7758" w:rsidRPr="004F2D3D" w:rsidRDefault="000E7758" w:rsidP="000E775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423,446</w:t>
            </w:r>
          </w:p>
        </w:tc>
        <w:tc>
          <w:tcPr>
            <w:tcW w:w="95" w:type="dxa"/>
            <w:shd w:val="clear" w:color="auto" w:fill="auto"/>
          </w:tcPr>
          <w:p w14:paraId="377C8B44" w14:textId="77777777" w:rsidR="000E7758" w:rsidRPr="004F2D3D" w:rsidRDefault="000E7758" w:rsidP="000E7758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76E1E" w14:textId="3F702E4B" w:rsidR="000E7758" w:rsidRPr="003F57B2" w:rsidRDefault="000E7758" w:rsidP="000E7758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419,793</w:t>
            </w:r>
          </w:p>
        </w:tc>
        <w:tc>
          <w:tcPr>
            <w:tcW w:w="90" w:type="dxa"/>
            <w:shd w:val="clear" w:color="auto" w:fill="auto"/>
          </w:tcPr>
          <w:p w14:paraId="12485A81" w14:textId="77777777" w:rsidR="000E7758" w:rsidRPr="004F2D3D" w:rsidRDefault="000E7758" w:rsidP="000E7758">
            <w:pPr>
              <w:tabs>
                <w:tab w:val="decimal" w:pos="720"/>
                <w:tab w:val="decimal" w:pos="864"/>
              </w:tabs>
              <w:spacing w:line="340" w:lineRule="exact"/>
              <w:ind w:left="-43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4C606" w14:textId="26CCEE33" w:rsidR="000E7758" w:rsidRPr="00967690" w:rsidRDefault="000E7758" w:rsidP="000E7758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421,996</w:t>
            </w:r>
          </w:p>
        </w:tc>
        <w:tc>
          <w:tcPr>
            <w:tcW w:w="72" w:type="dxa"/>
            <w:shd w:val="clear" w:color="auto" w:fill="auto"/>
          </w:tcPr>
          <w:p w14:paraId="23EDD91B" w14:textId="77777777" w:rsidR="000E7758" w:rsidRPr="004F2D3D" w:rsidRDefault="000E7758" w:rsidP="000E7758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E9D46" w14:textId="6A72CF22" w:rsidR="000E7758" w:rsidRPr="00EE3A05" w:rsidRDefault="000E7758" w:rsidP="000E775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EE3A0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3D476AD" w14:textId="77777777" w:rsidR="000E7758" w:rsidRPr="004F2D3D" w:rsidRDefault="000E7758" w:rsidP="000E7758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98239" w14:textId="77777777" w:rsidR="000E7758" w:rsidRPr="00EE3A05" w:rsidRDefault="000E7758" w:rsidP="000E7758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EE3A0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</w:tbl>
    <w:p w14:paraId="78E3B661" w14:textId="77777777" w:rsidR="0074609D" w:rsidRPr="00AD113D" w:rsidRDefault="0074609D" w:rsidP="00B005EB">
      <w:pPr>
        <w:ind w:left="45" w:hanging="18"/>
        <w:rPr>
          <w:rFonts w:asciiTheme="majorBidi" w:hAnsiTheme="majorBidi" w:cstheme="majorBidi"/>
          <w:sz w:val="20"/>
          <w:szCs w:val="20"/>
        </w:rPr>
      </w:pPr>
    </w:p>
    <w:p w14:paraId="702D048C" w14:textId="4489E359" w:rsidR="00B005EB" w:rsidRDefault="00B005EB" w:rsidP="00B005EB">
      <w:pPr>
        <w:ind w:left="45" w:hanging="18"/>
        <w:rPr>
          <w:rFonts w:asciiTheme="majorBidi" w:hAnsiTheme="majorBidi" w:cstheme="majorBidi"/>
          <w:sz w:val="30"/>
          <w:szCs w:val="30"/>
        </w:rPr>
      </w:pPr>
      <w:r w:rsidRPr="0075724C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1997A4EE" w14:textId="77777777" w:rsidR="0075724C" w:rsidRDefault="0075724C" w:rsidP="00715DD1">
      <w:pPr>
        <w:rPr>
          <w:rFonts w:ascii="Angsana New" w:hAnsi="Angsana New"/>
          <w:sz w:val="30"/>
          <w:szCs w:val="30"/>
        </w:rPr>
      </w:pPr>
    </w:p>
    <w:p w14:paraId="06A2D295" w14:textId="6FEAB110" w:rsidR="0075724C" w:rsidRPr="00704738" w:rsidRDefault="0075724C" w:rsidP="00704738">
      <w:pPr>
        <w:ind w:left="45" w:hanging="18"/>
        <w:rPr>
          <w:rFonts w:ascii="Angsana New" w:hAnsi="Angsana New"/>
          <w:sz w:val="30"/>
          <w:szCs w:val="30"/>
        </w:rPr>
        <w:sectPr w:rsidR="0075724C" w:rsidRPr="00704738" w:rsidSect="00383FA0">
          <w:headerReference w:type="default" r:id="rId14"/>
          <w:footerReference w:type="default" r:id="rId15"/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5CD4E5C6" w14:textId="77777777" w:rsidR="008A0C12" w:rsidRPr="00916005" w:rsidRDefault="008A0C12" w:rsidP="008A0C12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6E7FB26C" w14:textId="77777777" w:rsidR="008A0C12" w:rsidRDefault="008A0C12" w:rsidP="00DC2540">
      <w:pPr>
        <w:pStyle w:val="Ang15"/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451"/>
        <w:gridCol w:w="1439"/>
        <w:gridCol w:w="270"/>
        <w:gridCol w:w="1470"/>
      </w:tblGrid>
      <w:tr w:rsidR="008A0C12" w:rsidRPr="00D041CF" w14:paraId="4B8BACCF" w14:textId="77777777" w:rsidTr="0027651A">
        <w:trPr>
          <w:tblHeader/>
        </w:trPr>
        <w:tc>
          <w:tcPr>
            <w:tcW w:w="3010" w:type="pct"/>
            <w:shd w:val="clear" w:color="auto" w:fill="auto"/>
            <w:vAlign w:val="bottom"/>
          </w:tcPr>
          <w:p w14:paraId="33ECBCBD" w14:textId="5B22025E" w:rsidR="008A0C12" w:rsidRPr="003E0D2B" w:rsidRDefault="0027651A" w:rsidP="0027651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2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47" w:type="pct"/>
            <w:shd w:val="clear" w:color="auto" w:fill="auto"/>
          </w:tcPr>
          <w:p w14:paraId="1C1180E5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  <w:shd w:val="clear" w:color="auto" w:fill="auto"/>
          </w:tcPr>
          <w:p w14:paraId="668A89AF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6BD0FD20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0D2B" w:rsidRPr="00D041CF" w14:paraId="7FDBA06B" w14:textId="77777777">
        <w:trPr>
          <w:trHeight w:val="299"/>
          <w:tblHeader/>
        </w:trPr>
        <w:tc>
          <w:tcPr>
            <w:tcW w:w="3010" w:type="pct"/>
            <w:shd w:val="clear" w:color="auto" w:fill="auto"/>
          </w:tcPr>
          <w:p w14:paraId="48716886" w14:textId="7D52DEEE" w:rsidR="003E0D2B" w:rsidRPr="003E0D2B" w:rsidRDefault="003E0D2B" w:rsidP="003E0D2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7" w:type="pct"/>
            <w:shd w:val="clear" w:color="auto" w:fill="auto"/>
          </w:tcPr>
          <w:p w14:paraId="41C3C907" w14:textId="77777777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0F03DE0C" w14:textId="5A0B552F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3E0D2B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226A374C" w14:textId="77777777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</w:tcPr>
          <w:p w14:paraId="5FD81648" w14:textId="082DD594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D2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0A2A18" w:rsidRPr="00D041CF" w14:paraId="6B45E805" w14:textId="77777777">
        <w:trPr>
          <w:trHeight w:val="299"/>
          <w:tblHeader/>
        </w:trPr>
        <w:tc>
          <w:tcPr>
            <w:tcW w:w="3010" w:type="pct"/>
            <w:shd w:val="clear" w:color="auto" w:fill="auto"/>
          </w:tcPr>
          <w:p w14:paraId="27A62807" w14:textId="77777777" w:rsidR="000A2A18" w:rsidRPr="003E0D2B" w:rsidRDefault="000A2A18" w:rsidP="003E0D2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pct"/>
            <w:shd w:val="clear" w:color="auto" w:fill="auto"/>
          </w:tcPr>
          <w:p w14:paraId="2C5A5176" w14:textId="77777777" w:rsidR="000A2A18" w:rsidRPr="003E0D2B" w:rsidRDefault="000A2A18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  <w:shd w:val="clear" w:color="auto" w:fill="auto"/>
          </w:tcPr>
          <w:p w14:paraId="1FF3E932" w14:textId="77777777" w:rsidR="000A2A18" w:rsidRPr="003E0D2B" w:rsidRDefault="000A2A18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2A18" w:rsidRPr="00D041CF" w14:paraId="329A610A" w14:textId="77777777">
        <w:tc>
          <w:tcPr>
            <w:tcW w:w="3010" w:type="pct"/>
            <w:shd w:val="clear" w:color="auto" w:fill="auto"/>
          </w:tcPr>
          <w:p w14:paraId="73E3053E" w14:textId="77777777" w:rsidR="000A2A18" w:rsidRPr="003E0D2B" w:rsidRDefault="000A2A18" w:rsidP="003E0D2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7" w:type="pct"/>
            <w:shd w:val="clear" w:color="auto" w:fill="auto"/>
          </w:tcPr>
          <w:p w14:paraId="674D1E6C" w14:textId="77777777" w:rsidR="000A2A18" w:rsidRPr="003E0D2B" w:rsidRDefault="000A2A18" w:rsidP="003E0D2B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9" w:type="pct"/>
            <w:shd w:val="clear" w:color="auto" w:fill="auto"/>
          </w:tcPr>
          <w:p w14:paraId="1494FBAA" w14:textId="77777777" w:rsidR="000A2A18" w:rsidRPr="003E0D2B" w:rsidRDefault="000A2A18" w:rsidP="003E0D2B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28767D9" w14:textId="77777777" w:rsidR="000A2A18" w:rsidRPr="003E0D2B" w:rsidRDefault="000A2A18" w:rsidP="003E0D2B">
            <w:pPr>
              <w:tabs>
                <w:tab w:val="decimal" w:pos="877"/>
              </w:tabs>
              <w:spacing w:line="240" w:lineRule="atLeast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</w:tcPr>
          <w:p w14:paraId="0FA7C76D" w14:textId="77777777" w:rsidR="000A2A18" w:rsidRPr="003E0D2B" w:rsidRDefault="000A2A18" w:rsidP="003E0D2B">
            <w:pPr>
              <w:spacing w:line="240" w:lineRule="atLeast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0D2B" w:rsidRPr="00D041CF" w14:paraId="001988D4" w14:textId="77777777">
        <w:tc>
          <w:tcPr>
            <w:tcW w:w="3010" w:type="pct"/>
            <w:shd w:val="clear" w:color="auto" w:fill="auto"/>
          </w:tcPr>
          <w:p w14:paraId="67897833" w14:textId="77777777" w:rsidR="003E0D2B" w:rsidRPr="003E0D2B" w:rsidRDefault="003E0D2B" w:rsidP="003E0D2B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7" w:type="pct"/>
            <w:shd w:val="clear" w:color="auto" w:fill="auto"/>
          </w:tcPr>
          <w:p w14:paraId="1FD525E1" w14:textId="77777777" w:rsidR="003E0D2B" w:rsidRPr="003E0D2B" w:rsidRDefault="003E0D2B" w:rsidP="003E0D2B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4F1AEB0D" w14:textId="6005A6BF" w:rsidR="003E0D2B" w:rsidRPr="003E0D2B" w:rsidRDefault="0027651A" w:rsidP="003E0D2B">
            <w:pPr>
              <w:tabs>
                <w:tab w:val="decimal" w:pos="115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253,158</w:t>
            </w:r>
          </w:p>
        </w:tc>
        <w:tc>
          <w:tcPr>
            <w:tcW w:w="148" w:type="pct"/>
            <w:shd w:val="clear" w:color="auto" w:fill="auto"/>
          </w:tcPr>
          <w:p w14:paraId="56B8220B" w14:textId="77777777" w:rsidR="003E0D2B" w:rsidRPr="003E0D2B" w:rsidRDefault="003E0D2B" w:rsidP="003E0D2B">
            <w:pPr>
              <w:pStyle w:val="1-Number"/>
              <w:tabs>
                <w:tab w:val="clear" w:pos="3735"/>
                <w:tab w:val="decimal" w:pos="1150"/>
              </w:tabs>
              <w:ind w:left="-10" w:right="-110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806" w:type="pct"/>
            <w:shd w:val="clear" w:color="auto" w:fill="auto"/>
          </w:tcPr>
          <w:p w14:paraId="70FEF568" w14:textId="695DA33E" w:rsidR="003E0D2B" w:rsidRPr="003E0D2B" w:rsidRDefault="003E0D2B" w:rsidP="0027651A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</w:rPr>
              <w:t>249,894</w:t>
            </w:r>
          </w:p>
        </w:tc>
      </w:tr>
      <w:tr w:rsidR="003E0D2B" w:rsidRPr="008D1604" w14:paraId="74064178" w14:textId="77777777">
        <w:tc>
          <w:tcPr>
            <w:tcW w:w="3010" w:type="pct"/>
            <w:shd w:val="clear" w:color="auto" w:fill="auto"/>
          </w:tcPr>
          <w:p w14:paraId="6E1F4604" w14:textId="47E92174" w:rsidR="003E0D2B" w:rsidRPr="003E0D2B" w:rsidRDefault="003E0D2B" w:rsidP="003E0D2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ส่วนแบ่งกำไรสุทธิของเงินลงทุนในการร่วมค้า</w:t>
            </w:r>
          </w:p>
        </w:tc>
        <w:tc>
          <w:tcPr>
            <w:tcW w:w="247" w:type="pct"/>
            <w:shd w:val="clear" w:color="auto" w:fill="auto"/>
          </w:tcPr>
          <w:p w14:paraId="40CDF91F" w14:textId="77777777" w:rsidR="003E0D2B" w:rsidRPr="003E0D2B" w:rsidRDefault="003E0D2B" w:rsidP="003E0D2B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38DAE2DE" w14:textId="48A35A63" w:rsidR="003E0D2B" w:rsidRPr="003E0D2B" w:rsidRDefault="00977BFA" w:rsidP="003E0D2B">
            <w:pPr>
              <w:tabs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1,441</w:t>
            </w:r>
          </w:p>
        </w:tc>
        <w:tc>
          <w:tcPr>
            <w:tcW w:w="148" w:type="pct"/>
            <w:shd w:val="clear" w:color="auto" w:fill="auto"/>
          </w:tcPr>
          <w:p w14:paraId="403E38DD" w14:textId="77777777" w:rsidR="003E0D2B" w:rsidRPr="003E0D2B" w:rsidRDefault="003E0D2B" w:rsidP="003E0D2B">
            <w:pPr>
              <w:pStyle w:val="1-Number"/>
              <w:tabs>
                <w:tab w:val="clear" w:pos="3735"/>
                <w:tab w:val="decimal" w:pos="1150"/>
              </w:tabs>
              <w:ind w:right="-110"/>
              <w:jc w:val="left"/>
            </w:pPr>
          </w:p>
        </w:tc>
        <w:tc>
          <w:tcPr>
            <w:tcW w:w="806" w:type="pct"/>
            <w:shd w:val="clear" w:color="auto" w:fill="auto"/>
          </w:tcPr>
          <w:p w14:paraId="2E184470" w14:textId="484C62B5" w:rsidR="003E0D2B" w:rsidRPr="003E0D2B" w:rsidRDefault="003E0D2B" w:rsidP="0027651A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sz w:val="30"/>
                <w:szCs w:val="30"/>
              </w:rPr>
            </w:pPr>
            <w:r w:rsidRPr="003E0D2B">
              <w:rPr>
                <w:rFonts w:ascii="Angsana New" w:hAnsi="Angsana New" w:hint="cs"/>
                <w:sz w:val="30"/>
                <w:szCs w:val="30"/>
                <w:lang w:val="en-US"/>
              </w:rPr>
              <w:t>729</w:t>
            </w:r>
          </w:p>
        </w:tc>
      </w:tr>
      <w:tr w:rsidR="003E0D2B" w:rsidRPr="00D041CF" w14:paraId="1BBC1766" w14:textId="77777777">
        <w:tc>
          <w:tcPr>
            <w:tcW w:w="3010" w:type="pct"/>
            <w:shd w:val="clear" w:color="auto" w:fill="auto"/>
          </w:tcPr>
          <w:p w14:paraId="2F0A8F0F" w14:textId="16F88769" w:rsidR="003E0D2B" w:rsidRPr="003E0D2B" w:rsidRDefault="003E0D2B" w:rsidP="003E0D2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47" w:type="pct"/>
            <w:shd w:val="clear" w:color="auto" w:fill="auto"/>
          </w:tcPr>
          <w:p w14:paraId="431EECAB" w14:textId="77777777" w:rsidR="003E0D2B" w:rsidRPr="003E0D2B" w:rsidRDefault="003E0D2B" w:rsidP="003E0D2B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A3B22" w14:textId="6275ABA1" w:rsidR="003E0D2B" w:rsidRPr="003E0D2B" w:rsidRDefault="00977BFA" w:rsidP="003E0D2B">
            <w:pPr>
              <w:tabs>
                <w:tab w:val="decimal" w:pos="115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254,599</w:t>
            </w:r>
          </w:p>
        </w:tc>
        <w:tc>
          <w:tcPr>
            <w:tcW w:w="148" w:type="pct"/>
            <w:shd w:val="clear" w:color="auto" w:fill="auto"/>
          </w:tcPr>
          <w:p w14:paraId="4A6B471D" w14:textId="77777777" w:rsidR="003E0D2B" w:rsidRPr="003E0D2B" w:rsidRDefault="003E0D2B" w:rsidP="003E0D2B">
            <w:pPr>
              <w:pStyle w:val="1-Number"/>
              <w:tabs>
                <w:tab w:val="clear" w:pos="3735"/>
                <w:tab w:val="decimal" w:pos="1150"/>
              </w:tabs>
              <w:ind w:left="-43" w:right="-110"/>
              <w:jc w:val="left"/>
              <w:rPr>
                <w:b/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4137B" w14:textId="357383C9" w:rsidR="003E0D2B" w:rsidRPr="003E0D2B" w:rsidRDefault="003E0D2B" w:rsidP="0027651A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</w:rPr>
              <w:t>250,623</w:t>
            </w:r>
          </w:p>
        </w:tc>
      </w:tr>
    </w:tbl>
    <w:p w14:paraId="6A149A4A" w14:textId="5E442AE3" w:rsidR="008A0C12" w:rsidRPr="00633A7A" w:rsidRDefault="008A0C12" w:rsidP="008A0C12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8A0C12" w:rsidRPr="00633A7A" w:rsidSect="00C22B64">
          <w:footerReference w:type="default" r:id="rId16"/>
          <w:pgSz w:w="11909" w:h="16834" w:code="9"/>
          <w:pgMar w:top="691" w:right="1152" w:bottom="720" w:left="1152" w:header="720" w:footer="720" w:gutter="0"/>
          <w:paperSrc w:first="15" w:other="15"/>
          <w:pgNumType w:start="24"/>
          <w:cols w:space="737"/>
          <w:docGrid w:linePitch="299"/>
        </w:sectPr>
      </w:pPr>
      <w:bookmarkStart w:id="2" w:name="_Hlk126672031"/>
    </w:p>
    <w:bookmarkEnd w:id="2"/>
    <w:p w14:paraId="550B4A60" w14:textId="400A16E2" w:rsidR="00934E7C" w:rsidRDefault="00934E7C" w:rsidP="00934E7C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934E7C">
        <w:rPr>
          <w:rFonts w:ascii="Angsana New" w:hAnsi="Angsana New"/>
          <w:sz w:val="30"/>
          <w:szCs w:val="30"/>
          <w:cs/>
        </w:rPr>
        <w:lastRenderedPageBreak/>
        <w:t>เงินลงทุนใน</w:t>
      </w:r>
      <w:r>
        <w:rPr>
          <w:rFonts w:ascii="Angsana New" w:hAnsi="Angsana New" w:hint="cs"/>
          <w:sz w:val="30"/>
          <w:szCs w:val="30"/>
          <w:cs/>
        </w:rPr>
        <w:t>การร่วมค้า</w:t>
      </w:r>
      <w:r w:rsidRPr="00934E7C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57C0E">
        <w:rPr>
          <w:rFonts w:ascii="Angsana New" w:hAnsi="Angsana New"/>
          <w:sz w:val="30"/>
          <w:szCs w:val="30"/>
          <w:lang w:val="en-US"/>
        </w:rPr>
        <w:t xml:space="preserve">31 </w:t>
      </w:r>
      <w:r w:rsidR="00457C0E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934E7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804478">
        <w:rPr>
          <w:rFonts w:ascii="Angsana New" w:hAnsi="Angsana New"/>
          <w:sz w:val="30"/>
          <w:szCs w:val="30"/>
        </w:rPr>
        <w:t>7</w:t>
      </w:r>
      <w:r w:rsidRPr="00934E7C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31</w:t>
      </w:r>
      <w:r w:rsidRPr="00934E7C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457C0E">
        <w:rPr>
          <w:rFonts w:ascii="Angsana New" w:hAnsi="Angsana New"/>
          <w:sz w:val="30"/>
          <w:szCs w:val="30"/>
        </w:rPr>
        <w:t>6</w:t>
      </w:r>
      <w:r w:rsidRPr="00934E7C">
        <w:rPr>
          <w:rFonts w:ascii="Angsana New" w:hAnsi="Angsana New"/>
          <w:sz w:val="30"/>
          <w:szCs w:val="30"/>
          <w:cs/>
        </w:rPr>
        <w:t xml:space="preserve"> และเงินปันผลรับจากเงินลงทุนสำหรับแต่ละงวดสิ้นสุดวันที่ </w:t>
      </w:r>
      <w:r w:rsidR="00457C0E">
        <w:rPr>
          <w:rFonts w:ascii="Angsana New" w:hAnsi="Angsana New"/>
          <w:sz w:val="30"/>
          <w:szCs w:val="30"/>
          <w:lang w:val="en-US"/>
        </w:rPr>
        <w:t xml:space="preserve">31 </w:t>
      </w:r>
      <w:r w:rsidR="00457C0E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457C0E" w:rsidRPr="00934E7C">
        <w:rPr>
          <w:rFonts w:ascii="Angsana New" w:hAnsi="Angsana New"/>
          <w:sz w:val="30"/>
          <w:szCs w:val="30"/>
          <w:cs/>
        </w:rPr>
        <w:t xml:space="preserve"> </w:t>
      </w:r>
      <w:r w:rsidR="00457C0E">
        <w:rPr>
          <w:rFonts w:ascii="Angsana New" w:hAnsi="Angsana New"/>
          <w:sz w:val="30"/>
          <w:szCs w:val="30"/>
        </w:rPr>
        <w:t>256</w:t>
      </w:r>
      <w:r w:rsidR="00804478">
        <w:rPr>
          <w:rFonts w:ascii="Angsana New" w:hAnsi="Angsana New"/>
          <w:sz w:val="30"/>
          <w:szCs w:val="30"/>
        </w:rPr>
        <w:t>7</w:t>
      </w:r>
      <w:r w:rsidR="00457C0E" w:rsidRPr="00934E7C">
        <w:rPr>
          <w:rFonts w:ascii="Angsana New" w:hAnsi="Angsana New"/>
          <w:sz w:val="30"/>
          <w:szCs w:val="30"/>
          <w:cs/>
        </w:rPr>
        <w:t xml:space="preserve"> </w:t>
      </w:r>
      <w:r w:rsidRPr="00934E7C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457C0E">
        <w:rPr>
          <w:rFonts w:ascii="Angsana New" w:hAnsi="Angsana New"/>
          <w:sz w:val="30"/>
          <w:szCs w:val="30"/>
        </w:rPr>
        <w:t>6</w:t>
      </w:r>
      <w:r w:rsidRPr="00934E7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D312948" w14:textId="77777777" w:rsidR="00934E7C" w:rsidRPr="00A05071" w:rsidRDefault="00934E7C" w:rsidP="00934E7C">
      <w:pPr>
        <w:pStyle w:val="Bo-Blankline"/>
        <w:rPr>
          <w:lang w:val="en-US"/>
        </w:rPr>
      </w:pPr>
    </w:p>
    <w:tbl>
      <w:tblPr>
        <w:tblW w:w="14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14"/>
        <w:gridCol w:w="231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918"/>
        <w:gridCol w:w="63"/>
        <w:gridCol w:w="927"/>
      </w:tblGrid>
      <w:tr w:rsidR="00934E7C" w:rsidRPr="004F2D3D" w14:paraId="12148DE6" w14:textId="7777777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520971EB" w14:textId="77777777" w:rsidR="00934E7C" w:rsidRPr="003E0D2B" w:rsidRDefault="00934E7C" w:rsidP="003E0D2B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F641824" w14:textId="77777777" w:rsidR="00934E7C" w:rsidRPr="003E0D2B" w:rsidRDefault="00934E7C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DFEF9C4" w14:textId="77777777" w:rsidR="00934E7C" w:rsidRPr="003E0D2B" w:rsidRDefault="00934E7C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9C0A221" w14:textId="77777777" w:rsidR="00934E7C" w:rsidRPr="003E0D2B" w:rsidRDefault="00934E7C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260" w:type="dxa"/>
            <w:gridSpan w:val="19"/>
            <w:shd w:val="clear" w:color="auto" w:fill="auto"/>
          </w:tcPr>
          <w:p w14:paraId="7E18A23A" w14:textId="77777777" w:rsidR="00934E7C" w:rsidRPr="003E0D2B" w:rsidRDefault="00934E7C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34E7C" w:rsidRPr="004F2D3D" w14:paraId="20F657FE" w14:textId="7777777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99469BA" w14:textId="77777777" w:rsidR="00934E7C" w:rsidRPr="003E0D2B" w:rsidRDefault="00934E7C" w:rsidP="003E0D2B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DA8CEC1" w14:textId="77777777" w:rsidR="00934E7C" w:rsidRPr="003E0D2B" w:rsidRDefault="00934E7C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20106ED9" w14:textId="77777777" w:rsidR="00934E7C" w:rsidRPr="003E0D2B" w:rsidRDefault="00934E7C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31793F2B" w14:textId="77777777" w:rsidR="00934E7C" w:rsidRPr="003E0D2B" w:rsidRDefault="00934E7C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13792147" w14:textId="0555AA1A" w:rsidR="00934E7C" w:rsidRPr="003E0D2B" w:rsidRDefault="00934E7C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8FE4D4D" w14:textId="77777777" w:rsidR="00934E7C" w:rsidRPr="003E0D2B" w:rsidRDefault="00934E7C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3EE858C4" w14:textId="31C2481F" w:rsidR="00934E7C" w:rsidRPr="003E0D2B" w:rsidRDefault="00934E7C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2A23037" w14:textId="77777777" w:rsidR="00934E7C" w:rsidRPr="003E0D2B" w:rsidRDefault="00934E7C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5320A617" w14:textId="1887EE01" w:rsidR="00934E7C" w:rsidRPr="003E0D2B" w:rsidRDefault="00934E7C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2690A0CA" w14:textId="77777777" w:rsidR="00934E7C" w:rsidRPr="003E0D2B" w:rsidRDefault="00934E7C" w:rsidP="003E0D2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15753675" w14:textId="2D3655D7" w:rsidR="00934E7C" w:rsidRPr="003E0D2B" w:rsidRDefault="00934E7C" w:rsidP="003E0D2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CB6EE82" w14:textId="77777777" w:rsidR="00934E7C" w:rsidRPr="003E0D2B" w:rsidRDefault="00934E7C" w:rsidP="003E0D2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20E8E06C" w14:textId="0C528EE4" w:rsidR="00934E7C" w:rsidRPr="003E0D2B" w:rsidRDefault="00934E7C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เงินปันผลรับสำหรับ</w:t>
            </w:r>
          </w:p>
        </w:tc>
      </w:tr>
      <w:tr w:rsidR="00334416" w:rsidRPr="004F2D3D" w14:paraId="54DF1057" w14:textId="7777777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6D254BCD" w14:textId="77777777" w:rsidR="00334416" w:rsidRPr="003E0D2B" w:rsidRDefault="00334416" w:rsidP="003E0D2B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AD9FBB9" w14:textId="77777777" w:rsidR="00334416" w:rsidRPr="003E0D2B" w:rsidRDefault="00334416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279AB29D" w14:textId="77777777" w:rsidR="00334416" w:rsidRPr="003E0D2B" w:rsidRDefault="00334416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C2F2AB" w14:textId="77777777" w:rsidR="00334416" w:rsidRPr="003E0D2B" w:rsidRDefault="00334416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75E48ED1" w14:textId="4476E5C6" w:rsidR="00334416" w:rsidRPr="003E0D2B" w:rsidRDefault="00334416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5C47DC23" w14:textId="77777777" w:rsidR="00334416" w:rsidRPr="003E0D2B" w:rsidRDefault="00334416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99" w:type="dxa"/>
            <w:gridSpan w:val="3"/>
            <w:shd w:val="clear" w:color="auto" w:fill="auto"/>
          </w:tcPr>
          <w:p w14:paraId="4BD5206D" w14:textId="2059C7C8" w:rsidR="00334416" w:rsidRPr="003E0D2B" w:rsidRDefault="00334416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4A49DD26" w14:textId="77777777" w:rsidR="00334416" w:rsidRPr="003E0D2B" w:rsidRDefault="00334416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1" w:type="dxa"/>
            <w:gridSpan w:val="3"/>
            <w:shd w:val="clear" w:color="auto" w:fill="auto"/>
          </w:tcPr>
          <w:p w14:paraId="0EB5D5B2" w14:textId="2F51F7E2" w:rsidR="00334416" w:rsidRPr="003E0D2B" w:rsidRDefault="00334416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70D3CDCD" w14:textId="77777777" w:rsidR="00334416" w:rsidRPr="003E0D2B" w:rsidRDefault="00334416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088B1DE6" w14:textId="769F63BA" w:rsidR="00334416" w:rsidRPr="003E0D2B" w:rsidRDefault="00334416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5C06ADBC" w14:textId="77777777" w:rsidR="00334416" w:rsidRPr="003E0D2B" w:rsidRDefault="00334416" w:rsidP="003E0D2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0743F372" w14:textId="0EDFBD87" w:rsidR="00334416" w:rsidRPr="003E0D2B" w:rsidRDefault="00657F29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  <w:r w:rsidR="00457C0E" w:rsidRPr="003E0D2B">
              <w:rPr>
                <w:rFonts w:ascii="Angsana New" w:hAnsi="Angsana New" w:hint="cs"/>
                <w:sz w:val="27"/>
                <w:szCs w:val="27"/>
                <w:cs/>
              </w:rPr>
              <w:t>สาม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เดือนสิ้นสุดวันที่</w:t>
            </w:r>
          </w:p>
        </w:tc>
      </w:tr>
      <w:tr w:rsidR="00457C0E" w:rsidRPr="004F2D3D" w14:paraId="005E98B4" w14:textId="77777777">
        <w:trPr>
          <w:trHeight w:val="234"/>
          <w:tblHeader/>
        </w:trPr>
        <w:tc>
          <w:tcPr>
            <w:tcW w:w="2070" w:type="dxa"/>
            <w:shd w:val="clear" w:color="auto" w:fill="auto"/>
            <w:vAlign w:val="bottom"/>
          </w:tcPr>
          <w:p w14:paraId="259A6D10" w14:textId="77777777" w:rsidR="00457C0E" w:rsidRPr="003E0D2B" w:rsidRDefault="00457C0E" w:rsidP="003E0D2B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056C4B9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BC5B2BE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66EC14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7B98EE" w14:textId="0D5DD765" w:rsidR="00457C0E" w:rsidRPr="003E0D2B" w:rsidRDefault="00457C0E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31 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35A697E3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1DA67F" w14:textId="4C958FCA" w:rsidR="00457C0E" w:rsidRPr="003E0D2B" w:rsidRDefault="00457C0E" w:rsidP="003E0D2B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31 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81" w:type="dxa"/>
            <w:shd w:val="clear" w:color="auto" w:fill="auto"/>
          </w:tcPr>
          <w:p w14:paraId="33893778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221CE90" w14:textId="6CF1AD28" w:rsidR="00457C0E" w:rsidRPr="003E0D2B" w:rsidRDefault="00457C0E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31 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72" w:type="dxa"/>
            <w:shd w:val="clear" w:color="auto" w:fill="auto"/>
          </w:tcPr>
          <w:p w14:paraId="55FE273A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233CFC3" w14:textId="4BB8DEFE" w:rsidR="00457C0E" w:rsidRPr="003E0D2B" w:rsidRDefault="00457C0E" w:rsidP="003E0D2B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31 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9" w:type="dxa"/>
            <w:shd w:val="clear" w:color="auto" w:fill="auto"/>
          </w:tcPr>
          <w:p w14:paraId="68B630B2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0771A18" w14:textId="10985A8A" w:rsidR="00457C0E" w:rsidRPr="003E0D2B" w:rsidRDefault="00457C0E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31 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56" w:type="dxa"/>
            <w:shd w:val="clear" w:color="auto" w:fill="auto"/>
          </w:tcPr>
          <w:p w14:paraId="6430E71A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31ECF39" w14:textId="164D3039" w:rsidR="00457C0E" w:rsidRPr="003E0D2B" w:rsidRDefault="00457C0E" w:rsidP="003E0D2B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31 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5" w:type="dxa"/>
            <w:shd w:val="clear" w:color="auto" w:fill="auto"/>
          </w:tcPr>
          <w:p w14:paraId="1000A470" w14:textId="77777777" w:rsidR="00457C0E" w:rsidRPr="003E0D2B" w:rsidRDefault="00457C0E" w:rsidP="003E0D2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3B1114B" w14:textId="6558CCCE" w:rsidR="00457C0E" w:rsidRPr="003E0D2B" w:rsidRDefault="00457C0E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31 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3AF10AFE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3F7436" w14:textId="4EB22B3E" w:rsidR="00457C0E" w:rsidRPr="003E0D2B" w:rsidRDefault="00457C0E" w:rsidP="003E0D2B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31 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shd w:val="clear" w:color="auto" w:fill="auto"/>
          </w:tcPr>
          <w:p w14:paraId="395A0F76" w14:textId="77777777" w:rsidR="00457C0E" w:rsidRPr="003E0D2B" w:rsidRDefault="00457C0E" w:rsidP="003E0D2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F100585" w14:textId="0FDEF830" w:rsidR="00457C0E" w:rsidRPr="003E0D2B" w:rsidRDefault="00457C0E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31 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63" w:type="dxa"/>
            <w:shd w:val="clear" w:color="auto" w:fill="auto"/>
          </w:tcPr>
          <w:p w14:paraId="34B0AF7C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948FEA9" w14:textId="10AECD3D" w:rsidR="00457C0E" w:rsidRPr="003E0D2B" w:rsidRDefault="00457C0E" w:rsidP="003E0D2B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31 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มีนาคม</w:t>
            </w:r>
          </w:p>
        </w:tc>
      </w:tr>
      <w:tr w:rsidR="00457C0E" w:rsidRPr="004F2D3D" w14:paraId="64C854BE" w14:textId="77777777">
        <w:trPr>
          <w:trHeight w:val="234"/>
          <w:tblHeader/>
        </w:trPr>
        <w:tc>
          <w:tcPr>
            <w:tcW w:w="2070" w:type="dxa"/>
            <w:shd w:val="clear" w:color="auto" w:fill="auto"/>
            <w:vAlign w:val="bottom"/>
          </w:tcPr>
          <w:p w14:paraId="58D35FCB" w14:textId="77777777" w:rsidR="00457C0E" w:rsidRPr="003E0D2B" w:rsidRDefault="00457C0E" w:rsidP="003E0D2B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00ED147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137F652A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58C3F8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D62AE0C" w14:textId="4479C603" w:rsidR="00457C0E" w:rsidRPr="003E0D2B" w:rsidRDefault="00457C0E" w:rsidP="003E0D2B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DBC01F6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A42118" w14:textId="772AC310" w:rsidR="00457C0E" w:rsidRPr="003E0D2B" w:rsidRDefault="00457C0E" w:rsidP="003E0D2B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</w:tcPr>
          <w:p w14:paraId="739670AE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D6DB0AE" w14:textId="1DFC52D6" w:rsidR="00457C0E" w:rsidRPr="003E0D2B" w:rsidRDefault="00457C0E" w:rsidP="003E0D2B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72" w:type="dxa"/>
            <w:shd w:val="clear" w:color="auto" w:fill="auto"/>
          </w:tcPr>
          <w:p w14:paraId="241FEB97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79DB461" w14:textId="26368FBA" w:rsidR="00457C0E" w:rsidRPr="003E0D2B" w:rsidRDefault="00457C0E" w:rsidP="003E0D2B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2566</w:t>
            </w:r>
          </w:p>
        </w:tc>
        <w:tc>
          <w:tcPr>
            <w:tcW w:w="99" w:type="dxa"/>
            <w:shd w:val="clear" w:color="auto" w:fill="auto"/>
          </w:tcPr>
          <w:p w14:paraId="781DD3BD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B50E615" w14:textId="670D1E20" w:rsidR="00457C0E" w:rsidRPr="003E0D2B" w:rsidRDefault="00457C0E" w:rsidP="003E0D2B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56" w:type="dxa"/>
            <w:shd w:val="clear" w:color="auto" w:fill="auto"/>
          </w:tcPr>
          <w:p w14:paraId="5997872C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5299122" w14:textId="0C01C8AE" w:rsidR="00457C0E" w:rsidRPr="003E0D2B" w:rsidRDefault="00457C0E" w:rsidP="003E0D2B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2566</w:t>
            </w:r>
          </w:p>
        </w:tc>
        <w:tc>
          <w:tcPr>
            <w:tcW w:w="95" w:type="dxa"/>
            <w:shd w:val="clear" w:color="auto" w:fill="auto"/>
          </w:tcPr>
          <w:p w14:paraId="46B17947" w14:textId="77777777" w:rsidR="00457C0E" w:rsidRPr="003E0D2B" w:rsidRDefault="00457C0E" w:rsidP="003E0D2B">
            <w:pPr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1866DEA" w14:textId="2220EF7B" w:rsidR="00457C0E" w:rsidRPr="003E0D2B" w:rsidRDefault="00457C0E" w:rsidP="003E0D2B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D336AAC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9018F4" w14:textId="025DF054" w:rsidR="00457C0E" w:rsidRPr="003E0D2B" w:rsidRDefault="00457C0E" w:rsidP="003E0D2B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2566</w:t>
            </w:r>
          </w:p>
        </w:tc>
        <w:tc>
          <w:tcPr>
            <w:tcW w:w="72" w:type="dxa"/>
            <w:shd w:val="clear" w:color="auto" w:fill="auto"/>
          </w:tcPr>
          <w:p w14:paraId="4B1A4BFD" w14:textId="77777777" w:rsidR="00457C0E" w:rsidRPr="003E0D2B" w:rsidRDefault="00457C0E" w:rsidP="003E0D2B">
            <w:pPr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AE212C9" w14:textId="03AC092E" w:rsidR="00457C0E" w:rsidRPr="003E0D2B" w:rsidRDefault="00457C0E" w:rsidP="003E0D2B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63" w:type="dxa"/>
            <w:shd w:val="clear" w:color="auto" w:fill="auto"/>
          </w:tcPr>
          <w:p w14:paraId="5DF775BF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96CFA39" w14:textId="4D4644D0" w:rsidR="00457C0E" w:rsidRPr="003E0D2B" w:rsidRDefault="00457C0E" w:rsidP="003E0D2B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6</w:t>
            </w:r>
          </w:p>
        </w:tc>
      </w:tr>
      <w:tr w:rsidR="00457C0E" w:rsidRPr="004F2D3D" w14:paraId="5BBA8B08" w14:textId="77777777">
        <w:trPr>
          <w:trHeight w:val="135"/>
          <w:tblHeader/>
        </w:trPr>
        <w:tc>
          <w:tcPr>
            <w:tcW w:w="2070" w:type="dxa"/>
            <w:shd w:val="clear" w:color="auto" w:fill="auto"/>
            <w:vAlign w:val="bottom"/>
          </w:tcPr>
          <w:p w14:paraId="4814D5E1" w14:textId="77777777" w:rsidR="00457C0E" w:rsidRPr="003E0D2B" w:rsidRDefault="00457C0E" w:rsidP="003E0D2B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25E042F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BD3796F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E6628E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435FA326" w14:textId="77777777" w:rsidR="00457C0E" w:rsidRPr="003E0D2B" w:rsidRDefault="00457C0E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(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702C02C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289" w:type="dxa"/>
            <w:gridSpan w:val="15"/>
            <w:shd w:val="clear" w:color="auto" w:fill="auto"/>
          </w:tcPr>
          <w:p w14:paraId="4F9329E1" w14:textId="77777777" w:rsidR="00457C0E" w:rsidRPr="003E0D2B" w:rsidRDefault="00457C0E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(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457C0E" w:rsidRPr="004F2D3D" w14:paraId="416CD3EE" w14:textId="77777777">
        <w:tc>
          <w:tcPr>
            <w:tcW w:w="2070" w:type="dxa"/>
            <w:shd w:val="clear" w:color="auto" w:fill="auto"/>
            <w:vAlign w:val="bottom"/>
          </w:tcPr>
          <w:p w14:paraId="1E749A22" w14:textId="77777777" w:rsidR="00457C0E" w:rsidRPr="003E0D2B" w:rsidRDefault="00457C0E" w:rsidP="003E0D2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การร่วมค้า</w:t>
            </w:r>
          </w:p>
        </w:tc>
        <w:tc>
          <w:tcPr>
            <w:tcW w:w="114" w:type="dxa"/>
            <w:shd w:val="clear" w:color="auto" w:fill="auto"/>
          </w:tcPr>
          <w:p w14:paraId="7A49D73A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DD2B3D8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4A5557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B8A56D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AF10A0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61DB5A5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1CCE6DE2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65A4301" w14:textId="77777777" w:rsidR="00457C0E" w:rsidRPr="003E0D2B" w:rsidRDefault="00457C0E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FC95747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A26176F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25DD299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464DFD2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1CEB4386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88A230E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366F8C7B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06D0D98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AF61ED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4C958B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E11C42C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A9F9B2F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681133B0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6F8CA11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27651A" w:rsidRPr="004F2D3D" w14:paraId="54CA0DBE" w14:textId="77777777">
        <w:tc>
          <w:tcPr>
            <w:tcW w:w="2070" w:type="dxa"/>
            <w:shd w:val="clear" w:color="auto" w:fill="auto"/>
          </w:tcPr>
          <w:p w14:paraId="070B1EB7" w14:textId="77777777" w:rsidR="0027651A" w:rsidRPr="003E0D2B" w:rsidRDefault="0027651A" w:rsidP="0027651A">
            <w:pPr>
              <w:tabs>
                <w:tab w:val="left" w:pos="180"/>
              </w:tabs>
              <w:spacing w:line="240" w:lineRule="atLeast"/>
              <w:ind w:left="180" w:hanging="180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4" w:type="dxa"/>
            <w:shd w:val="clear" w:color="auto" w:fill="auto"/>
          </w:tcPr>
          <w:p w14:paraId="50A6105F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DCEE7B4" w14:textId="77777777" w:rsidR="0027651A" w:rsidRPr="003E0D2B" w:rsidRDefault="0027651A" w:rsidP="0027651A">
            <w:pPr>
              <w:spacing w:line="240" w:lineRule="atLeas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90" w:type="dxa"/>
            <w:shd w:val="clear" w:color="auto" w:fill="auto"/>
          </w:tcPr>
          <w:p w14:paraId="559B9A0A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714D92" w14:textId="698E4ABB" w:rsidR="0027651A" w:rsidRPr="003E0D2B" w:rsidRDefault="00A03DB2" w:rsidP="0027651A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49.99</w:t>
            </w:r>
          </w:p>
        </w:tc>
        <w:tc>
          <w:tcPr>
            <w:tcW w:w="90" w:type="dxa"/>
            <w:shd w:val="clear" w:color="auto" w:fill="auto"/>
          </w:tcPr>
          <w:p w14:paraId="0EB9AF03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47BB8D2" w14:textId="3F638FBE" w:rsidR="0027651A" w:rsidRPr="003E0D2B" w:rsidRDefault="00A03DB2" w:rsidP="0027651A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49.99</w:t>
            </w:r>
          </w:p>
        </w:tc>
        <w:tc>
          <w:tcPr>
            <w:tcW w:w="81" w:type="dxa"/>
            <w:shd w:val="clear" w:color="auto" w:fill="auto"/>
          </w:tcPr>
          <w:p w14:paraId="196E02A5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C6829D1" w14:textId="091F8CC1" w:rsidR="0027651A" w:rsidRPr="003E0D2B" w:rsidRDefault="00A03DB2" w:rsidP="0027651A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72" w:type="dxa"/>
            <w:shd w:val="clear" w:color="auto" w:fill="auto"/>
          </w:tcPr>
          <w:p w14:paraId="33190168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157BB63" w14:textId="0DE79A85" w:rsidR="0027651A" w:rsidRPr="003E0D2B" w:rsidRDefault="00A03DB2" w:rsidP="0027651A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99" w:type="dxa"/>
            <w:shd w:val="clear" w:color="auto" w:fill="auto"/>
          </w:tcPr>
          <w:p w14:paraId="7DBC9F2D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83375DC" w14:textId="2988A003" w:rsidR="0027651A" w:rsidRPr="003E0D2B" w:rsidRDefault="00A03DB2" w:rsidP="0027651A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  <w:shd w:val="clear" w:color="auto" w:fill="auto"/>
          </w:tcPr>
          <w:p w14:paraId="793D6424" w14:textId="77777777" w:rsidR="0027651A" w:rsidRPr="003E0D2B" w:rsidRDefault="0027651A" w:rsidP="0027651A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4337B682" w14:textId="3C98D3B1" w:rsidR="0027651A" w:rsidRPr="003E0D2B" w:rsidRDefault="0027651A" w:rsidP="0027651A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95" w:type="dxa"/>
            <w:shd w:val="clear" w:color="auto" w:fill="auto"/>
          </w:tcPr>
          <w:p w14:paraId="4B6175C3" w14:textId="77777777" w:rsidR="0027651A" w:rsidRPr="003E0D2B" w:rsidRDefault="0027651A" w:rsidP="0027651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74EFA030" w14:textId="7B286E14" w:rsidR="0027651A" w:rsidRPr="00A03DB2" w:rsidRDefault="00A03DB2" w:rsidP="0027651A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03DB2">
              <w:rPr>
                <w:rFonts w:ascii="Angsana New" w:hAnsi="Angsana New" w:hint="cs"/>
                <w:sz w:val="27"/>
                <w:szCs w:val="27"/>
                <w:lang w:val="en-US"/>
              </w:rPr>
              <w:t>25</w:t>
            </w:r>
            <w:r w:rsidRPr="00A03DB2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A03DB2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A03DB2">
              <w:rPr>
                <w:rFonts w:ascii="Angsana New" w:hAnsi="Angsana New"/>
                <w:sz w:val="27"/>
                <w:szCs w:val="27"/>
                <w:lang w:val="en-US"/>
              </w:rPr>
              <w:t>599</w:t>
            </w:r>
          </w:p>
        </w:tc>
        <w:tc>
          <w:tcPr>
            <w:tcW w:w="90" w:type="dxa"/>
            <w:shd w:val="clear" w:color="auto" w:fill="auto"/>
          </w:tcPr>
          <w:p w14:paraId="27E1564A" w14:textId="77777777" w:rsidR="0027651A" w:rsidRPr="003E0D2B" w:rsidRDefault="0027651A" w:rsidP="0027651A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B80A4F" w14:textId="3AFD60D7" w:rsidR="0027651A" w:rsidRPr="003E0D2B" w:rsidRDefault="0027651A" w:rsidP="0027651A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253,158</w:t>
            </w:r>
          </w:p>
        </w:tc>
        <w:tc>
          <w:tcPr>
            <w:tcW w:w="72" w:type="dxa"/>
            <w:shd w:val="clear" w:color="auto" w:fill="auto"/>
          </w:tcPr>
          <w:p w14:paraId="51703FBB" w14:textId="77777777" w:rsidR="0027651A" w:rsidRPr="003E0D2B" w:rsidRDefault="0027651A" w:rsidP="0027651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5A49CA44" w14:textId="637EF7D8" w:rsidR="0027651A" w:rsidRPr="003E0D2B" w:rsidRDefault="0027651A" w:rsidP="0027651A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5BE16AAB" w14:textId="77777777" w:rsidR="0027651A" w:rsidRPr="003E0D2B" w:rsidRDefault="0027651A" w:rsidP="0027651A">
            <w:pPr>
              <w:tabs>
                <w:tab w:val="decimal" w:pos="929"/>
              </w:tabs>
              <w:spacing w:line="240" w:lineRule="atLeast"/>
              <w:ind w:left="-46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71C60566" w14:textId="6D8B9E26" w:rsidR="0027651A" w:rsidRPr="003E0D2B" w:rsidRDefault="0027651A" w:rsidP="0027651A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-</w:t>
            </w:r>
          </w:p>
        </w:tc>
      </w:tr>
      <w:tr w:rsidR="0027651A" w:rsidRPr="004F2D3D" w14:paraId="6293B7FD" w14:textId="77777777">
        <w:tc>
          <w:tcPr>
            <w:tcW w:w="2070" w:type="dxa"/>
            <w:shd w:val="clear" w:color="auto" w:fill="auto"/>
          </w:tcPr>
          <w:p w14:paraId="667E1D3E" w14:textId="77777777" w:rsidR="0027651A" w:rsidRPr="003E0D2B" w:rsidRDefault="0027651A" w:rsidP="0027651A">
            <w:pPr>
              <w:tabs>
                <w:tab w:val="left" w:pos="270"/>
              </w:tabs>
              <w:spacing w:line="240" w:lineRule="atLeast"/>
              <w:ind w:left="180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0F34D0F5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840FD06" w14:textId="77777777" w:rsidR="0027651A" w:rsidRPr="003E0D2B" w:rsidRDefault="0027651A" w:rsidP="0027651A">
            <w:pPr>
              <w:spacing w:line="240" w:lineRule="atLeas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37CDF5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7E516BB" w14:textId="77777777" w:rsidR="0027651A" w:rsidRPr="003E0D2B" w:rsidRDefault="0027651A" w:rsidP="0027651A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A5DEF9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67C488" w14:textId="77777777" w:rsidR="0027651A" w:rsidRPr="003E0D2B" w:rsidRDefault="0027651A" w:rsidP="0027651A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6FEB7995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7A443B6" w14:textId="77777777" w:rsidR="0027651A" w:rsidRPr="003E0D2B" w:rsidRDefault="0027651A" w:rsidP="0027651A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3C67D40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0BFDBD0" w14:textId="77777777" w:rsidR="0027651A" w:rsidRPr="003E0D2B" w:rsidRDefault="0027651A" w:rsidP="0027651A">
            <w:pPr>
              <w:tabs>
                <w:tab w:val="decimal" w:pos="7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3B60930E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6476C" w14:textId="54109E18" w:rsidR="0027651A" w:rsidRPr="003E0D2B" w:rsidRDefault="00A03DB2" w:rsidP="0027651A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  <w:shd w:val="clear" w:color="auto" w:fill="auto"/>
          </w:tcPr>
          <w:p w14:paraId="3D1EAAB7" w14:textId="77777777" w:rsidR="0027651A" w:rsidRPr="003E0D2B" w:rsidRDefault="0027651A" w:rsidP="0027651A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7F5F7" w14:textId="4DFE0EB5" w:rsidR="0027651A" w:rsidRPr="003E0D2B" w:rsidRDefault="0027651A" w:rsidP="0027651A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95" w:type="dxa"/>
            <w:shd w:val="clear" w:color="auto" w:fill="auto"/>
          </w:tcPr>
          <w:p w14:paraId="66F3DA26" w14:textId="77777777" w:rsidR="0027651A" w:rsidRPr="003E0D2B" w:rsidRDefault="0027651A" w:rsidP="0027651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4C058" w14:textId="1F9C0B62" w:rsidR="0027651A" w:rsidRPr="003E0D2B" w:rsidRDefault="00A03DB2" w:rsidP="0027651A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254,599</w:t>
            </w:r>
          </w:p>
        </w:tc>
        <w:tc>
          <w:tcPr>
            <w:tcW w:w="90" w:type="dxa"/>
            <w:shd w:val="clear" w:color="auto" w:fill="auto"/>
          </w:tcPr>
          <w:p w14:paraId="3553AFF5" w14:textId="77777777" w:rsidR="0027651A" w:rsidRPr="003E0D2B" w:rsidRDefault="0027651A" w:rsidP="0027651A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2287D" w14:textId="3BAD67FB" w:rsidR="0027651A" w:rsidRPr="003E0D2B" w:rsidRDefault="0027651A" w:rsidP="0027651A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53,158</w:t>
            </w:r>
          </w:p>
        </w:tc>
        <w:tc>
          <w:tcPr>
            <w:tcW w:w="72" w:type="dxa"/>
            <w:shd w:val="clear" w:color="auto" w:fill="auto"/>
          </w:tcPr>
          <w:p w14:paraId="10281F20" w14:textId="77777777" w:rsidR="0027651A" w:rsidRPr="003E0D2B" w:rsidRDefault="0027651A" w:rsidP="0027651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ECEB0" w14:textId="18F6F269" w:rsidR="0027651A" w:rsidRPr="003E0D2B" w:rsidRDefault="0027651A" w:rsidP="0027651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A8C1B63" w14:textId="77777777" w:rsidR="0027651A" w:rsidRPr="003E0D2B" w:rsidRDefault="0027651A" w:rsidP="0027651A">
            <w:pPr>
              <w:tabs>
                <w:tab w:val="decimal" w:pos="929"/>
              </w:tabs>
              <w:spacing w:line="240" w:lineRule="atLeast"/>
              <w:ind w:left="-46" w:right="-134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3A311" w14:textId="203F16F6" w:rsidR="0027651A" w:rsidRPr="003E0D2B" w:rsidRDefault="0027651A" w:rsidP="0027651A">
            <w:pPr>
              <w:spacing w:line="240" w:lineRule="atLeast"/>
              <w:ind w:left="-10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</w:tbl>
    <w:p w14:paraId="419D9F91" w14:textId="77777777" w:rsidR="00934E7C" w:rsidRPr="00374526" w:rsidRDefault="00934E7C" w:rsidP="00934E7C">
      <w:pPr>
        <w:pStyle w:val="Bo-Blankline"/>
        <w:ind w:left="0"/>
      </w:pPr>
    </w:p>
    <w:p w14:paraId="56FF4801" w14:textId="77777777" w:rsidR="00934E7C" w:rsidRDefault="00934E7C" w:rsidP="00934E7C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กลุ่มบริษัทและบริษัทไม่มีเงินลงทุนใน</w:t>
      </w:r>
      <w:r>
        <w:rPr>
          <w:rFonts w:asciiTheme="majorBidi" w:hAnsiTheme="majorBidi" w:cstheme="majorBidi" w:hint="cs"/>
          <w:cs/>
          <w:lang w:val="en-US"/>
        </w:rPr>
        <w:t>การร่วมค้า</w:t>
      </w:r>
      <w:r w:rsidRPr="00744476">
        <w:rPr>
          <w:rFonts w:asciiTheme="majorBidi" w:hAnsiTheme="majorBidi" w:cstheme="majorBidi"/>
          <w:cs/>
          <w:lang w:val="en-US"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1A7A2F66" w14:textId="77777777" w:rsidR="00934E7C" w:rsidRPr="00374526" w:rsidRDefault="00934E7C" w:rsidP="00934E7C">
      <w:pPr>
        <w:pStyle w:val="Bo-Blankline"/>
        <w:ind w:left="0"/>
      </w:pPr>
    </w:p>
    <w:p w14:paraId="5C791825" w14:textId="586DE262" w:rsidR="00934E7C" w:rsidRDefault="00934E7C" w:rsidP="00934E7C">
      <w:pPr>
        <w:pStyle w:val="Bo-C1Content"/>
        <w:ind w:left="0"/>
      </w:pPr>
      <w:r>
        <w:rPr>
          <w:rFonts w:asciiTheme="majorBidi" w:hAnsiTheme="majorBidi" w:cstheme="majorBidi" w:hint="cs"/>
          <w:cs/>
          <w:lang w:val="en-US"/>
        </w:rPr>
        <w:t>การ</w:t>
      </w:r>
      <w:r w:rsidRPr="00744476">
        <w:rPr>
          <w:rFonts w:asciiTheme="majorBidi" w:hAnsiTheme="majorBidi" w:cstheme="majorBidi"/>
          <w:cs/>
          <w:lang w:val="en-US"/>
        </w:rPr>
        <w:t>ร่วม</w:t>
      </w:r>
      <w:r>
        <w:rPr>
          <w:rFonts w:asciiTheme="majorBidi" w:hAnsiTheme="majorBidi" w:cstheme="majorBidi" w:hint="cs"/>
          <w:cs/>
          <w:lang w:val="en-US"/>
        </w:rPr>
        <w:t>ค้า</w:t>
      </w:r>
      <w:r w:rsidRPr="00744476">
        <w:rPr>
          <w:rFonts w:asciiTheme="majorBidi" w:hAnsiTheme="majorBidi" w:cstheme="majorBidi"/>
          <w:cs/>
          <w:lang w:val="en-US"/>
        </w:rPr>
        <w:t>ของ</w:t>
      </w:r>
      <w:r w:rsidR="00657F29" w:rsidRPr="00657F29">
        <w:rPr>
          <w:rFonts w:asciiTheme="majorBidi" w:hAnsiTheme="majorBidi"/>
          <w:cs/>
          <w:lang w:val="en-US"/>
        </w:rPr>
        <w:t>กลุ่มบริษัทและบริษัท</w:t>
      </w:r>
      <w:r>
        <w:rPr>
          <w:rFonts w:hint="cs"/>
          <w:cs/>
        </w:rPr>
        <w:t>ดำเนินธุรกิจในประเทศไทย</w:t>
      </w:r>
    </w:p>
    <w:p w14:paraId="7B4F8506" w14:textId="77777777" w:rsidR="00934E7C" w:rsidRDefault="00934E7C">
      <w:pPr>
        <w:spacing w:line="240" w:lineRule="auto"/>
        <w:rPr>
          <w:cs/>
        </w:rPr>
        <w:sectPr w:rsidR="00934E7C" w:rsidSect="00934E7C">
          <w:headerReference w:type="default" r:id="rId17"/>
          <w:footerReference w:type="default" r:id="rId18"/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716AF9F1" w14:textId="2A045450" w:rsidR="00BB6F61" w:rsidRPr="00AD113D" w:rsidRDefault="00F356C1" w:rsidP="00934E7C">
      <w:pPr>
        <w:pStyle w:val="Caption"/>
        <w:ind w:left="567" w:hanging="567"/>
      </w:pPr>
      <w:r w:rsidRPr="00AD113D">
        <w:rPr>
          <w:cs/>
        </w:rPr>
        <w:lastRenderedPageBreak/>
        <w:t>ที่ดิน อาคารและอุปกรณ์</w:t>
      </w:r>
    </w:p>
    <w:p w14:paraId="7DE8446B" w14:textId="77777777" w:rsidR="00EB712A" w:rsidRPr="00AD113D" w:rsidRDefault="00EB712A" w:rsidP="008B5FE8">
      <w:pPr>
        <w:pStyle w:val="Bo-Blankline"/>
        <w:rPr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89"/>
        <w:gridCol w:w="861"/>
        <w:gridCol w:w="1530"/>
        <w:gridCol w:w="180"/>
        <w:gridCol w:w="1620"/>
      </w:tblGrid>
      <w:tr w:rsidR="00E31BBD" w:rsidRPr="00AD113D" w14:paraId="210F433D" w14:textId="77777777" w:rsidTr="007A7AC4">
        <w:trPr>
          <w:cantSplit/>
          <w:tblHeader/>
        </w:trPr>
        <w:tc>
          <w:tcPr>
            <w:tcW w:w="4989" w:type="dxa"/>
            <w:vAlign w:val="bottom"/>
          </w:tcPr>
          <w:p w14:paraId="6C7B4192" w14:textId="3C5DEC65" w:rsidR="00E31BBD" w:rsidRPr="00B5747C" w:rsidRDefault="00B5747C" w:rsidP="00B5747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B5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5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B5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Pr="00B5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6357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861" w:type="dxa"/>
            <w:vAlign w:val="bottom"/>
          </w:tcPr>
          <w:p w14:paraId="4F8F618B" w14:textId="77777777" w:rsidR="00E31BBD" w:rsidRPr="00B5747C" w:rsidRDefault="00E31BBD" w:rsidP="00B5747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A9DF3BA" w14:textId="2AF42695" w:rsidR="00E31BBD" w:rsidRPr="00B5747C" w:rsidRDefault="00E31BBD" w:rsidP="00B5747C">
            <w:pPr>
              <w:spacing w:line="240" w:lineRule="atLeast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89C056E" w14:textId="77777777" w:rsidR="00E31BBD" w:rsidRPr="00B5747C" w:rsidRDefault="00E31BBD" w:rsidP="00B574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C631AFE" w14:textId="4D791A8B" w:rsidR="00E31BBD" w:rsidRPr="00B5747C" w:rsidRDefault="00E31BBD" w:rsidP="00B5747C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657F29" w:rsidRPr="00B574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31BBD" w:rsidRPr="00AD113D" w14:paraId="7D76DEDD" w14:textId="77777777" w:rsidTr="007A7AC4">
        <w:trPr>
          <w:cantSplit/>
        </w:trPr>
        <w:tc>
          <w:tcPr>
            <w:tcW w:w="4989" w:type="dxa"/>
          </w:tcPr>
          <w:p w14:paraId="61934124" w14:textId="77777777" w:rsidR="00E31BBD" w:rsidRPr="00B5747C" w:rsidRDefault="00E31BBD" w:rsidP="00B5747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861" w:type="dxa"/>
          </w:tcPr>
          <w:p w14:paraId="6936F4F1" w14:textId="77777777" w:rsidR="00E31BBD" w:rsidRPr="00B5747C" w:rsidRDefault="00E31BBD" w:rsidP="00B5747C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7C5FACD8" w14:textId="77777777" w:rsidR="00E31BBD" w:rsidRPr="00B5747C" w:rsidRDefault="00E31BBD" w:rsidP="00B574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74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620C" w:rsidRPr="00AD113D" w14:paraId="313719EC" w14:textId="77777777" w:rsidTr="007A7AC4">
        <w:trPr>
          <w:cantSplit/>
        </w:trPr>
        <w:tc>
          <w:tcPr>
            <w:tcW w:w="4989" w:type="dxa"/>
          </w:tcPr>
          <w:p w14:paraId="24D0EB7E" w14:textId="033A62A3" w:rsidR="009A620C" w:rsidRPr="00B5747C" w:rsidRDefault="009A620C" w:rsidP="009A620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861" w:type="dxa"/>
          </w:tcPr>
          <w:p w14:paraId="7DE6F7EB" w14:textId="77777777" w:rsidR="009A620C" w:rsidRPr="00B5747C" w:rsidRDefault="009A620C" w:rsidP="009A620C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0C1E696" w14:textId="54E11406" w:rsidR="009A620C" w:rsidRPr="00B5747C" w:rsidRDefault="009A620C" w:rsidP="00132D0A">
            <w:pPr>
              <w:tabs>
                <w:tab w:val="decimal" w:pos="1276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0F2B98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F2B98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180" w:type="dxa"/>
          </w:tcPr>
          <w:p w14:paraId="49B7D7D7" w14:textId="77777777" w:rsidR="009A620C" w:rsidRPr="00B5747C" w:rsidRDefault="009A620C" w:rsidP="009A62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E03AA8" w14:textId="625BCAA3" w:rsidR="009A620C" w:rsidRPr="00B5747C" w:rsidRDefault="009A620C" w:rsidP="00132D0A">
            <w:pPr>
              <w:tabs>
                <w:tab w:val="decimal" w:pos="127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0F2B98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F2B98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</w:tbl>
    <w:p w14:paraId="3A35EBB6" w14:textId="77777777" w:rsidR="00E60F93" w:rsidRPr="00E60F93" w:rsidRDefault="00E60F93" w:rsidP="00E60F93">
      <w:pPr>
        <w:pStyle w:val="Bo-Blankline"/>
        <w:rPr>
          <w:sz w:val="30"/>
          <w:szCs w:val="30"/>
          <w:lang w:val="en-US"/>
        </w:rPr>
      </w:pPr>
    </w:p>
    <w:p w14:paraId="307EA841" w14:textId="00C5AACB" w:rsidR="00FC6716" w:rsidRPr="00AD113D" w:rsidRDefault="00FC6716" w:rsidP="00FC6716">
      <w:pPr>
        <w:pStyle w:val="Caption"/>
        <w:ind w:left="900" w:hanging="900"/>
      </w:pPr>
      <w:r w:rsidRPr="00AD113D">
        <w:rPr>
          <w:rFonts w:hint="cs"/>
          <w:cs/>
        </w:rPr>
        <w:t>หุ้นกู้</w:t>
      </w:r>
    </w:p>
    <w:p w14:paraId="3A708517" w14:textId="15A3BA97" w:rsidR="00E31BBD" w:rsidRPr="00AD113D" w:rsidRDefault="00E31BBD" w:rsidP="00C85015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539DF23" w14:textId="1AAFED53" w:rsidR="00E31BBD" w:rsidRPr="00646ACC" w:rsidRDefault="00E31BBD" w:rsidP="00E60F93">
      <w:pPr>
        <w:ind w:left="540" w:right="-3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D113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C10A0" w:rsidRPr="00AD113D">
        <w:rPr>
          <w:rFonts w:asciiTheme="majorBidi" w:hAnsiTheme="majorBidi" w:cstheme="majorBidi"/>
          <w:sz w:val="30"/>
          <w:szCs w:val="30"/>
        </w:rPr>
        <w:t xml:space="preserve">31 </w:t>
      </w:r>
      <w:r w:rsidR="005C10A0" w:rsidRPr="00AD113D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AD113D">
        <w:rPr>
          <w:rFonts w:asciiTheme="majorBidi" w:hAnsiTheme="majorBidi" w:cstheme="majorBidi"/>
          <w:sz w:val="30"/>
          <w:szCs w:val="30"/>
        </w:rPr>
        <w:t>256</w:t>
      </w:r>
      <w:r w:rsidR="005C10A0">
        <w:rPr>
          <w:rFonts w:asciiTheme="majorBidi" w:hAnsiTheme="majorBidi" w:cstheme="majorBidi"/>
          <w:sz w:val="30"/>
          <w:szCs w:val="30"/>
        </w:rPr>
        <w:t>7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r w:rsidR="009D24CB" w:rsidRPr="00AD113D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AD113D">
        <w:rPr>
          <w:rFonts w:asciiTheme="majorBidi" w:hAnsiTheme="majorBidi" w:cstheme="majorBidi"/>
          <w:sz w:val="30"/>
          <w:szCs w:val="30"/>
          <w:cs/>
        </w:rPr>
        <w:t xml:space="preserve">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Pr="00AD113D">
        <w:rPr>
          <w:rFonts w:asciiTheme="majorBidi" w:hAnsiTheme="majorBidi" w:cstheme="majorBidi"/>
          <w:sz w:val="30"/>
          <w:szCs w:val="30"/>
        </w:rPr>
        <w:t xml:space="preserve">3 </w:t>
      </w:r>
      <w:r w:rsidRPr="00AD113D">
        <w:rPr>
          <w:rFonts w:asciiTheme="majorBidi" w:hAnsiTheme="majorBidi" w:cstheme="majorBidi"/>
          <w:sz w:val="30"/>
          <w:szCs w:val="30"/>
          <w:cs/>
        </w:rPr>
        <w:t>เดือน มูลค่ารวม</w:t>
      </w:r>
      <w:r w:rsidR="00010F8C">
        <w:rPr>
          <w:rFonts w:asciiTheme="majorBidi" w:hAnsiTheme="majorBidi" w:cstheme="majorBidi"/>
          <w:sz w:val="30"/>
          <w:szCs w:val="30"/>
        </w:rPr>
        <w:t xml:space="preserve"> </w:t>
      </w:r>
      <w:bookmarkStart w:id="3" w:name="_Hlk144475992"/>
      <w:r w:rsidR="0090068D">
        <w:rPr>
          <w:rFonts w:asciiTheme="majorBidi" w:hAnsiTheme="majorBidi" w:cstheme="majorBidi"/>
          <w:sz w:val="30"/>
          <w:szCs w:val="30"/>
        </w:rPr>
        <w:t>21,937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bookmarkEnd w:id="3"/>
      <w:r w:rsidRPr="00AD113D">
        <w:rPr>
          <w:rFonts w:asciiTheme="majorBidi" w:hAnsiTheme="majorBidi" w:cstheme="majorBidi"/>
          <w:sz w:val="30"/>
          <w:szCs w:val="30"/>
          <w:cs/>
        </w:rPr>
        <w:t>ล้าน</w:t>
      </w:r>
      <w:r w:rsidRPr="008C2282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9D24CB" w:rsidRPr="008C228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10F8C" w:rsidRPr="008C2282">
        <w:rPr>
          <w:rFonts w:asciiTheme="majorBidi" w:hAnsiTheme="majorBidi" w:cstheme="majorBidi"/>
          <w:sz w:val="30"/>
          <w:szCs w:val="30"/>
        </w:rPr>
        <w:t xml:space="preserve"> </w:t>
      </w:r>
      <w:r w:rsidR="0090068D">
        <w:rPr>
          <w:rFonts w:asciiTheme="majorBidi" w:hAnsiTheme="majorBidi" w:cstheme="majorBidi"/>
          <w:sz w:val="30"/>
          <w:szCs w:val="30"/>
        </w:rPr>
        <w:t>22,219</w:t>
      </w:r>
      <w:r w:rsidR="00010F8C" w:rsidRPr="00010F8C">
        <w:rPr>
          <w:rFonts w:asciiTheme="majorBidi" w:hAnsiTheme="majorBidi" w:cstheme="majorBidi"/>
          <w:sz w:val="30"/>
          <w:szCs w:val="30"/>
        </w:rPr>
        <w:t xml:space="preserve"> </w:t>
      </w:r>
      <w:r w:rsidR="009D24CB" w:rsidRPr="00010F8C">
        <w:rPr>
          <w:rFonts w:asciiTheme="majorBidi" w:hAnsiTheme="majorBidi" w:cstheme="majorBidi" w:hint="cs"/>
          <w:sz w:val="30"/>
          <w:szCs w:val="30"/>
          <w:cs/>
          <w:lang w:val="en-US"/>
        </w:rPr>
        <w:t>ล้าน</w:t>
      </w:r>
      <w:r w:rsidR="009D24CB" w:rsidRPr="00AD113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ตามลำดับ </w:t>
      </w:r>
      <w:r w:rsidRPr="00AD113D">
        <w:rPr>
          <w:rFonts w:asciiTheme="majorBidi" w:hAnsiTheme="majorBidi" w:cstheme="majorBidi"/>
          <w:sz w:val="30"/>
          <w:szCs w:val="30"/>
          <w:cs/>
        </w:rPr>
        <w:t>(</w:t>
      </w:r>
      <w:r w:rsidRPr="00AD113D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AD113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AD113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C7589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AD113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D53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7589">
        <w:rPr>
          <w:rFonts w:asciiTheme="majorBidi" w:hAnsiTheme="majorBidi" w:cstheme="majorBidi"/>
          <w:i/>
          <w:iCs/>
          <w:sz w:val="30"/>
          <w:szCs w:val="30"/>
        </w:rPr>
        <w:t>21,937</w:t>
      </w:r>
      <w:r w:rsidR="00CD4149" w:rsidRPr="00AD113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D113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C30F7D" w:rsidRPr="00AD113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D24CB" w:rsidRPr="00AD113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FC7589">
        <w:rPr>
          <w:rFonts w:asciiTheme="majorBidi" w:hAnsiTheme="majorBidi" w:cstheme="majorBidi"/>
          <w:i/>
          <w:iCs/>
          <w:sz w:val="30"/>
          <w:szCs w:val="30"/>
        </w:rPr>
        <w:t>22,219</w:t>
      </w:r>
      <w:r w:rsidR="00CD4149" w:rsidRPr="00AD113D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9D24CB" w:rsidRPr="00AD113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24468A" w:rsidRPr="00AD113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9D24CB" w:rsidRPr="00AD113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ตามลำดับ</w:t>
      </w:r>
      <w:r w:rsidRPr="00AD113D">
        <w:rPr>
          <w:rFonts w:asciiTheme="majorBidi" w:hAnsiTheme="majorBidi" w:cstheme="majorBidi"/>
          <w:sz w:val="30"/>
          <w:szCs w:val="30"/>
          <w:cs/>
        </w:rPr>
        <w:t>) ดังนี้</w:t>
      </w:r>
    </w:p>
    <w:p w14:paraId="00DB5408" w14:textId="753FA602" w:rsidR="00E31BBD" w:rsidRDefault="00E31BBD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8"/>
        <w:gridCol w:w="1169"/>
        <w:gridCol w:w="270"/>
        <w:gridCol w:w="1173"/>
        <w:gridCol w:w="270"/>
        <w:gridCol w:w="1080"/>
        <w:gridCol w:w="236"/>
        <w:gridCol w:w="1114"/>
        <w:gridCol w:w="990"/>
        <w:gridCol w:w="1530"/>
      </w:tblGrid>
      <w:tr w:rsidR="00FB1C46" w:rsidRPr="00744476" w14:paraId="01EE582E" w14:textId="6C9795FC" w:rsidTr="00FB1C46">
        <w:tc>
          <w:tcPr>
            <w:tcW w:w="1438" w:type="dxa"/>
          </w:tcPr>
          <w:p w14:paraId="77189D53" w14:textId="77777777" w:rsidR="00FB1C46" w:rsidRPr="00744476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302" w:type="dxa"/>
            <w:gridSpan w:val="8"/>
          </w:tcPr>
          <w:p w14:paraId="47D643A8" w14:textId="73D96548" w:rsidR="00FB1C46" w:rsidRPr="00532769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0E61CD86" w14:textId="77777777" w:rsidR="00FB1C46" w:rsidRPr="00532769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FB1C46" w:rsidRPr="00744476" w14:paraId="01BC6821" w14:textId="59165396" w:rsidTr="00FB1C46">
        <w:tc>
          <w:tcPr>
            <w:tcW w:w="1438" w:type="dxa"/>
          </w:tcPr>
          <w:p w14:paraId="2FB98F83" w14:textId="77777777" w:rsidR="00FB1C46" w:rsidRPr="00744476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3AC63316" w14:textId="71094D93" w:rsidR="00FB1C46" w:rsidRPr="00E31BBD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236" w:type="dxa"/>
          </w:tcPr>
          <w:p w14:paraId="60A29FF1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59DECF4B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8AA20E3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48918D64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B1C46" w:rsidRPr="00744476" w14:paraId="5ABD3BF0" w14:textId="12E9FE63" w:rsidTr="00FB1C46">
        <w:tc>
          <w:tcPr>
            <w:tcW w:w="1438" w:type="dxa"/>
            <w:vAlign w:val="bottom"/>
          </w:tcPr>
          <w:p w14:paraId="1395FE1C" w14:textId="11EF5110" w:rsidR="00FB1C46" w:rsidRPr="00744476" w:rsidRDefault="00FB1C46" w:rsidP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B1C4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หุ้นกู้ครั้งที่</w:t>
            </w:r>
          </w:p>
        </w:tc>
        <w:tc>
          <w:tcPr>
            <w:tcW w:w="1169" w:type="dxa"/>
          </w:tcPr>
          <w:p w14:paraId="00C4F57E" w14:textId="77777777" w:rsidR="00FB1C46" w:rsidRPr="001E050E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1F0AA3BD" w14:textId="77777777" w:rsidR="00FB1C46" w:rsidRPr="00744476" w:rsidRDefault="00FB1C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3" w:type="dxa"/>
            <w:vAlign w:val="bottom"/>
          </w:tcPr>
          <w:p w14:paraId="60E5CB9B" w14:textId="77777777" w:rsidR="00FB1C46" w:rsidRPr="001E050E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  <w:vAlign w:val="bottom"/>
          </w:tcPr>
          <w:p w14:paraId="6AC0F563" w14:textId="77777777" w:rsidR="00FB1C46" w:rsidRPr="00744476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44743802" w14:textId="77777777" w:rsidR="00FB1C46" w:rsidRPr="001E050E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995725A" w14:textId="77777777" w:rsidR="00FB1C46" w:rsidRPr="00744476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44E5EB62" w14:textId="77777777" w:rsidR="00FB1C46" w:rsidRPr="00744476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F138409" w14:textId="77777777" w:rsidR="00FB1C46" w:rsidRPr="00744476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14:paraId="35D0D343" w14:textId="57AD2B2C" w:rsidR="00FB1C46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B1C46">
              <w:rPr>
                <w:rFonts w:asciiTheme="majorBidi" w:hAnsiTheme="majorBidi" w:cstheme="majorBidi"/>
                <w:sz w:val="27"/>
                <w:szCs w:val="27"/>
                <w:cs/>
              </w:rPr>
              <w:t>วันครบ</w:t>
            </w:r>
            <w:r w:rsidRPr="00FB1C46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กำหนด</w:t>
            </w:r>
            <w:r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FB1C46">
              <w:rPr>
                <w:rFonts w:asciiTheme="majorBidi" w:hAnsiTheme="majorBidi" w:cstheme="majorBidi"/>
                <w:sz w:val="27"/>
                <w:szCs w:val="27"/>
                <w:cs/>
              </w:rPr>
              <w:t>ไถ่ถอน</w:t>
            </w:r>
          </w:p>
        </w:tc>
      </w:tr>
      <w:tr w:rsidR="00FB1C46" w:rsidRPr="00744476" w14:paraId="2135AE0D" w14:textId="27458D21" w:rsidTr="00FB1C46">
        <w:tc>
          <w:tcPr>
            <w:tcW w:w="1438" w:type="dxa"/>
          </w:tcPr>
          <w:p w14:paraId="28B14AF8" w14:textId="77777777" w:rsidR="00FB1C46" w:rsidRPr="00744476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16F3B158" w14:textId="77777777" w:rsidR="00FB1C46" w:rsidRPr="00532769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1DE73970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4A934791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990" w:type="dxa"/>
          </w:tcPr>
          <w:p w14:paraId="5B45D628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3243F205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B1C46" w:rsidRPr="00744476" w14:paraId="39ADEA3C" w14:textId="73A88B25" w:rsidTr="00FB1C46">
        <w:tc>
          <w:tcPr>
            <w:tcW w:w="1438" w:type="dxa"/>
          </w:tcPr>
          <w:p w14:paraId="2362E352" w14:textId="2726F60E" w:rsidR="00FB1C46" w:rsidRPr="00FB1C46" w:rsidRDefault="00FB1C46" w:rsidP="00FB1C46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B1C4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1/2563</w:t>
            </w:r>
          </w:p>
        </w:tc>
        <w:tc>
          <w:tcPr>
            <w:tcW w:w="1169" w:type="dxa"/>
            <w:shd w:val="clear" w:color="auto" w:fill="auto"/>
          </w:tcPr>
          <w:p w14:paraId="5E7E23DC" w14:textId="73885D21" w:rsidR="00FB1C46" w:rsidRPr="002B4A2A" w:rsidRDefault="00FB1C46" w:rsidP="00FB1C46">
            <w:pPr>
              <w:tabs>
                <w:tab w:val="decimal" w:pos="96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28328564" w14:textId="77777777" w:rsidR="00FB1C46" w:rsidRPr="002B4A2A" w:rsidRDefault="00FB1C46" w:rsidP="00FB1C4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35341855" w14:textId="541DDCAD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9647E7" w14:textId="77777777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512648" w14:textId="5393814C" w:rsidR="00FB1C46" w:rsidRPr="002B4A2A" w:rsidRDefault="00FB1C46" w:rsidP="00FB1C46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E368F4A" w14:textId="77777777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E2402BD" w14:textId="2DE6DA44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990" w:type="dxa"/>
          </w:tcPr>
          <w:p w14:paraId="29082CDD" w14:textId="3E2AC2F8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23EF08C6" w14:textId="0464078E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19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</w:tr>
      <w:tr w:rsidR="00FB1C46" w:rsidRPr="00744476" w14:paraId="0182535D" w14:textId="56415789" w:rsidTr="00FB1C46">
        <w:tc>
          <w:tcPr>
            <w:tcW w:w="1438" w:type="dxa"/>
          </w:tcPr>
          <w:p w14:paraId="583A4B93" w14:textId="1FCFBF6B" w:rsidR="00FB1C46" w:rsidRPr="00FB1C46" w:rsidRDefault="00FB1C46" w:rsidP="00FB1C46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B1C4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2/2564</w:t>
            </w:r>
          </w:p>
        </w:tc>
        <w:tc>
          <w:tcPr>
            <w:tcW w:w="1169" w:type="dxa"/>
            <w:shd w:val="clear" w:color="auto" w:fill="auto"/>
          </w:tcPr>
          <w:p w14:paraId="3E09304C" w14:textId="12B1E568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8EABA7" w14:textId="77777777" w:rsidR="00FB1C46" w:rsidRPr="002B4A2A" w:rsidRDefault="00FB1C46" w:rsidP="00FB1C4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595BE98D" w14:textId="23C84290" w:rsidR="00FB1C46" w:rsidRPr="002B4A2A" w:rsidRDefault="00FB1C46" w:rsidP="002B4A2A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361BB5CB" w14:textId="77777777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19FD71" w14:textId="77A26EEE" w:rsidR="00FB1C46" w:rsidRPr="002B4A2A" w:rsidRDefault="00FB1C46" w:rsidP="00FB1C46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</w:tcPr>
          <w:p w14:paraId="601CC9F1" w14:textId="77777777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B7BFFFC" w14:textId="099070D4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990" w:type="dxa"/>
          </w:tcPr>
          <w:p w14:paraId="13536625" w14:textId="1E604EC9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23C7FAAA" w14:textId="4B0F7059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12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กุมภาพันธ์ </w:t>
            </w: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</w:tr>
      <w:tr w:rsidR="00FB1C46" w:rsidRPr="00744476" w14:paraId="1E1B74C1" w14:textId="49E801B5" w:rsidTr="00FB1C46">
        <w:tc>
          <w:tcPr>
            <w:tcW w:w="1438" w:type="dxa"/>
          </w:tcPr>
          <w:p w14:paraId="6C937F77" w14:textId="18667366" w:rsidR="00FB1C46" w:rsidRPr="00FB1C46" w:rsidRDefault="00FB1C46" w:rsidP="00FB1C46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B1C4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1/2565</w:t>
            </w:r>
          </w:p>
        </w:tc>
        <w:tc>
          <w:tcPr>
            <w:tcW w:w="1169" w:type="dxa"/>
            <w:shd w:val="clear" w:color="auto" w:fill="auto"/>
          </w:tcPr>
          <w:p w14:paraId="66A15C66" w14:textId="4DBA735D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62AFDC" w14:textId="77777777" w:rsidR="00FB1C46" w:rsidRPr="002B4A2A" w:rsidRDefault="00FB1C46" w:rsidP="00FB1C4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00017FF7" w14:textId="54AE46F5" w:rsidR="00FB1C46" w:rsidRPr="002B4A2A" w:rsidRDefault="00FB1C46" w:rsidP="002B4A2A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4,693,000</w:t>
            </w:r>
          </w:p>
        </w:tc>
        <w:tc>
          <w:tcPr>
            <w:tcW w:w="270" w:type="dxa"/>
            <w:shd w:val="clear" w:color="auto" w:fill="auto"/>
          </w:tcPr>
          <w:p w14:paraId="5496CF91" w14:textId="77777777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A5C74B" w14:textId="2D8697F9" w:rsidR="00FB1C46" w:rsidRPr="002B4A2A" w:rsidRDefault="00FB1C46" w:rsidP="00FB1C46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4,693,000</w:t>
            </w:r>
          </w:p>
        </w:tc>
        <w:tc>
          <w:tcPr>
            <w:tcW w:w="236" w:type="dxa"/>
          </w:tcPr>
          <w:p w14:paraId="4ADB52E0" w14:textId="77777777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B0731EA" w14:textId="05451D8E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</w:tcPr>
          <w:p w14:paraId="73B5BCDE" w14:textId="6FBB2CFD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64964E33" w14:textId="2A55EE1C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2570</w:t>
            </w:r>
          </w:p>
        </w:tc>
      </w:tr>
      <w:tr w:rsidR="00FB1C46" w:rsidRPr="00744476" w14:paraId="7703C56B" w14:textId="7542E55F" w:rsidTr="00FB1C46">
        <w:tc>
          <w:tcPr>
            <w:tcW w:w="1438" w:type="dxa"/>
          </w:tcPr>
          <w:p w14:paraId="6E80E521" w14:textId="32E01787" w:rsidR="00FB1C46" w:rsidRPr="00FB1C46" w:rsidRDefault="00FB1C46" w:rsidP="00FB1C46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B1C4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1/2566</w:t>
            </w:r>
            <w:r w:rsidRPr="00FB1C4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 w:rsidRPr="00FB1C4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1169" w:type="dxa"/>
            <w:shd w:val="clear" w:color="auto" w:fill="auto"/>
          </w:tcPr>
          <w:p w14:paraId="3C8B9EA1" w14:textId="04E8938D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514F65" w14:textId="77777777" w:rsidR="00FB1C46" w:rsidRPr="002B4A2A" w:rsidRDefault="00FB1C46" w:rsidP="00FB1C4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715FA56A" w14:textId="3CE50B22" w:rsidR="00FB1C46" w:rsidRPr="002B4A2A" w:rsidRDefault="00FB1C46" w:rsidP="002B4A2A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70" w:type="dxa"/>
            <w:shd w:val="clear" w:color="auto" w:fill="auto"/>
          </w:tcPr>
          <w:p w14:paraId="7D59B789" w14:textId="77777777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E2EF7D" w14:textId="1F80FA82" w:rsidR="00FB1C46" w:rsidRPr="002B4A2A" w:rsidRDefault="00FB1C46" w:rsidP="00FB1C46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36" w:type="dxa"/>
          </w:tcPr>
          <w:p w14:paraId="1E0A7DD5" w14:textId="77777777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38A0BC1" w14:textId="478B8E54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990" w:type="dxa"/>
          </w:tcPr>
          <w:p w14:paraId="1EB3E924" w14:textId="7AB9DA0C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22666E77" w14:textId="3D9C719A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</w:tr>
      <w:tr w:rsidR="00FB1C46" w:rsidRPr="00744476" w14:paraId="27515D5A" w14:textId="4EA895EF" w:rsidTr="00FB1C46">
        <w:tc>
          <w:tcPr>
            <w:tcW w:w="1438" w:type="dxa"/>
          </w:tcPr>
          <w:p w14:paraId="0A23591F" w14:textId="6C03B82B" w:rsidR="00FB1C46" w:rsidRPr="00FB1C46" w:rsidRDefault="00FB1C46" w:rsidP="00FB1C46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B1C4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1/2566</w:t>
            </w:r>
            <w:r w:rsidRPr="00FB1C4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 w:rsidRPr="00FB1C4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1169" w:type="dxa"/>
            <w:shd w:val="clear" w:color="auto" w:fill="auto"/>
          </w:tcPr>
          <w:p w14:paraId="01BAF4C3" w14:textId="697136C0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4C96E8" w14:textId="77777777" w:rsidR="00FB1C46" w:rsidRPr="002B4A2A" w:rsidRDefault="00FB1C46" w:rsidP="00FB1C4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214639B9" w14:textId="39E8E0EF" w:rsidR="00FB1C46" w:rsidRPr="002B4A2A" w:rsidRDefault="00FB1C46" w:rsidP="002B4A2A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70" w:type="dxa"/>
            <w:shd w:val="clear" w:color="auto" w:fill="auto"/>
          </w:tcPr>
          <w:p w14:paraId="1E2126EE" w14:textId="77777777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DF3F31" w14:textId="321718E8" w:rsidR="00FB1C46" w:rsidRPr="002B4A2A" w:rsidRDefault="00FB1C46" w:rsidP="00FB1C46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36" w:type="dxa"/>
          </w:tcPr>
          <w:p w14:paraId="278826A0" w14:textId="77777777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D3E8A4A" w14:textId="4FDFF9C4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990" w:type="dxa"/>
          </w:tcPr>
          <w:p w14:paraId="24F35D5C" w14:textId="46EEED2E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348CCF56" w14:textId="35BEFB16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FB1C46" w:rsidRPr="00744476" w14:paraId="542CD35E" w14:textId="77777777" w:rsidTr="00FB1C46">
        <w:tc>
          <w:tcPr>
            <w:tcW w:w="1438" w:type="dxa"/>
          </w:tcPr>
          <w:p w14:paraId="205677B2" w14:textId="65BD2A5A" w:rsidR="00FB1C46" w:rsidRPr="00FB1C46" w:rsidRDefault="00FB1C46" w:rsidP="00FB1C46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B1C4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2/2566</w:t>
            </w:r>
          </w:p>
        </w:tc>
        <w:tc>
          <w:tcPr>
            <w:tcW w:w="1169" w:type="dxa"/>
            <w:shd w:val="clear" w:color="auto" w:fill="auto"/>
          </w:tcPr>
          <w:p w14:paraId="303AB4B1" w14:textId="374E5C3C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32B9A6" w14:textId="77777777" w:rsidR="00FB1C46" w:rsidRPr="002B4A2A" w:rsidRDefault="00FB1C46" w:rsidP="00FB1C4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5008FCDB" w14:textId="3609F28A" w:rsidR="00FB1C46" w:rsidRPr="002B4A2A" w:rsidRDefault="00FB1C46" w:rsidP="002B4A2A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03D93873" w14:textId="77777777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5753EB" w14:textId="3B23414A" w:rsidR="00FB1C46" w:rsidRPr="002B4A2A" w:rsidRDefault="00FB1C46" w:rsidP="00FB1C46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143B246F" w14:textId="77777777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BF1636E" w14:textId="5E7DB875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</w:tcPr>
          <w:p w14:paraId="36805A23" w14:textId="570DCA10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750ECF1F" w14:textId="7AB3422C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FB1C46" w:rsidRPr="00744476" w14:paraId="49C96013" w14:textId="18FAE418" w:rsidTr="00FB1C46">
        <w:tc>
          <w:tcPr>
            <w:tcW w:w="1438" w:type="dxa"/>
          </w:tcPr>
          <w:p w14:paraId="777711BF" w14:textId="77777777" w:rsidR="00FB1C46" w:rsidRPr="0018344E" w:rsidRDefault="00FB1C46" w:rsidP="00FB1C46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3AFBB5" w14:textId="543546A2" w:rsidR="00FB1C46" w:rsidRPr="002B4A2A" w:rsidRDefault="00FB1C46" w:rsidP="00FB1C46">
            <w:pPr>
              <w:tabs>
                <w:tab w:val="decimal" w:pos="96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CD7346F" w14:textId="77777777" w:rsidR="00FB1C46" w:rsidRPr="002B4A2A" w:rsidRDefault="00FB1C46" w:rsidP="00FB1C4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34C75" w14:textId="36AA5713" w:rsidR="00FB1C46" w:rsidRPr="002B4A2A" w:rsidRDefault="00FB1C46" w:rsidP="002B4A2A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17,936,600</w:t>
            </w:r>
          </w:p>
        </w:tc>
        <w:tc>
          <w:tcPr>
            <w:tcW w:w="270" w:type="dxa"/>
            <w:shd w:val="clear" w:color="auto" w:fill="auto"/>
          </w:tcPr>
          <w:p w14:paraId="4498FEF1" w14:textId="77777777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9469B" w14:textId="528C98E3" w:rsidR="00FB1C46" w:rsidRPr="002B4A2A" w:rsidRDefault="00FB1C46" w:rsidP="00FB1C46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21,936,600</w:t>
            </w:r>
          </w:p>
        </w:tc>
        <w:tc>
          <w:tcPr>
            <w:tcW w:w="236" w:type="dxa"/>
          </w:tcPr>
          <w:p w14:paraId="13968719" w14:textId="77777777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14" w:type="dxa"/>
          </w:tcPr>
          <w:p w14:paraId="10C974F2" w14:textId="77777777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990" w:type="dxa"/>
          </w:tcPr>
          <w:p w14:paraId="34CA23BA" w14:textId="77777777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530" w:type="dxa"/>
          </w:tcPr>
          <w:p w14:paraId="6C0D3BFE" w14:textId="77777777" w:rsidR="00FB1C46" w:rsidRPr="002B4A2A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25D086A0" w14:textId="4BC9712E" w:rsidR="00ED537F" w:rsidRDefault="00ED537F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07CF60" w14:textId="7C805822" w:rsidR="00371AD1" w:rsidRDefault="00371AD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8"/>
        <w:gridCol w:w="1169"/>
        <w:gridCol w:w="270"/>
        <w:gridCol w:w="1173"/>
        <w:gridCol w:w="270"/>
        <w:gridCol w:w="1080"/>
        <w:gridCol w:w="236"/>
        <w:gridCol w:w="1114"/>
        <w:gridCol w:w="990"/>
        <w:gridCol w:w="1530"/>
      </w:tblGrid>
      <w:tr w:rsidR="00D31C1A" w:rsidRPr="00744476" w14:paraId="281659F9" w14:textId="77777777" w:rsidTr="00F13B7B">
        <w:tc>
          <w:tcPr>
            <w:tcW w:w="1438" w:type="dxa"/>
          </w:tcPr>
          <w:p w14:paraId="78E12D25" w14:textId="77777777" w:rsidR="00D31C1A" w:rsidRPr="0074447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302" w:type="dxa"/>
            <w:gridSpan w:val="8"/>
          </w:tcPr>
          <w:p w14:paraId="718DD92D" w14:textId="46FE6074" w:rsidR="00D31C1A" w:rsidRPr="00532769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05E7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1530" w:type="dxa"/>
          </w:tcPr>
          <w:p w14:paraId="69D1938C" w14:textId="77777777" w:rsidR="00D31C1A" w:rsidRPr="00532769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D31C1A" w:rsidRPr="00744476" w14:paraId="000D0C65" w14:textId="77777777" w:rsidTr="00F13B7B">
        <w:tc>
          <w:tcPr>
            <w:tcW w:w="1438" w:type="dxa"/>
          </w:tcPr>
          <w:p w14:paraId="7C865F73" w14:textId="77777777" w:rsidR="00D31C1A" w:rsidRPr="0074447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4A08AF3F" w14:textId="77777777" w:rsidR="00D31C1A" w:rsidRPr="00E31BBD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236" w:type="dxa"/>
          </w:tcPr>
          <w:p w14:paraId="4A37D017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5A36D1C7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41AADD1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0E8ADB55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31C1A" w:rsidRPr="00744476" w14:paraId="350D0FA5" w14:textId="77777777" w:rsidTr="00F13B7B">
        <w:tc>
          <w:tcPr>
            <w:tcW w:w="1438" w:type="dxa"/>
            <w:vAlign w:val="bottom"/>
          </w:tcPr>
          <w:p w14:paraId="0FA1413B" w14:textId="77777777" w:rsidR="00D31C1A" w:rsidRPr="0074447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B1C4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หุ้นกู้ครั้งที่</w:t>
            </w:r>
          </w:p>
        </w:tc>
        <w:tc>
          <w:tcPr>
            <w:tcW w:w="1169" w:type="dxa"/>
          </w:tcPr>
          <w:p w14:paraId="3850334D" w14:textId="77777777" w:rsidR="00D31C1A" w:rsidRPr="001E050E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77CCE150" w14:textId="77777777" w:rsidR="00D31C1A" w:rsidRPr="00744476" w:rsidRDefault="00D31C1A" w:rsidP="00F13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3" w:type="dxa"/>
            <w:vAlign w:val="bottom"/>
          </w:tcPr>
          <w:p w14:paraId="09ECA79C" w14:textId="77777777" w:rsidR="00D31C1A" w:rsidRPr="001E050E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  <w:vAlign w:val="bottom"/>
          </w:tcPr>
          <w:p w14:paraId="56E6D4BA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707BC13A" w14:textId="77777777" w:rsidR="00D31C1A" w:rsidRPr="001E050E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56B0D038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5830E1D0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653D0DC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14:paraId="38808221" w14:textId="77777777" w:rsidR="00D31C1A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B1C46">
              <w:rPr>
                <w:rFonts w:asciiTheme="majorBidi" w:hAnsiTheme="majorBidi" w:cstheme="majorBidi"/>
                <w:sz w:val="27"/>
                <w:szCs w:val="27"/>
                <w:cs/>
              </w:rPr>
              <w:t>วันครบ</w:t>
            </w:r>
            <w:r w:rsidRPr="00FB1C46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กำหนด</w:t>
            </w:r>
            <w:r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FB1C46">
              <w:rPr>
                <w:rFonts w:asciiTheme="majorBidi" w:hAnsiTheme="majorBidi" w:cstheme="majorBidi"/>
                <w:sz w:val="27"/>
                <w:szCs w:val="27"/>
                <w:cs/>
              </w:rPr>
              <w:t>ไถ่ถอน</w:t>
            </w:r>
          </w:p>
        </w:tc>
      </w:tr>
      <w:tr w:rsidR="00D31C1A" w:rsidRPr="00744476" w14:paraId="5C606481" w14:textId="77777777" w:rsidTr="00F13B7B">
        <w:tc>
          <w:tcPr>
            <w:tcW w:w="1438" w:type="dxa"/>
          </w:tcPr>
          <w:p w14:paraId="511DF6BF" w14:textId="77777777" w:rsidR="00D31C1A" w:rsidRPr="0074447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058FD402" w14:textId="77777777" w:rsidR="00D31C1A" w:rsidRPr="00532769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79C5034D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161C921E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990" w:type="dxa"/>
          </w:tcPr>
          <w:p w14:paraId="611E472A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619CEDEC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31C1A" w:rsidRPr="00744476" w14:paraId="2B4BFCF6" w14:textId="77777777" w:rsidTr="00F13B7B">
        <w:tc>
          <w:tcPr>
            <w:tcW w:w="1438" w:type="dxa"/>
          </w:tcPr>
          <w:p w14:paraId="78FC86AC" w14:textId="77777777" w:rsidR="00D31C1A" w:rsidRPr="00FB1C46" w:rsidRDefault="00D31C1A" w:rsidP="00F13B7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B1C4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1/2563</w:t>
            </w:r>
          </w:p>
        </w:tc>
        <w:tc>
          <w:tcPr>
            <w:tcW w:w="1169" w:type="dxa"/>
            <w:shd w:val="clear" w:color="auto" w:fill="auto"/>
          </w:tcPr>
          <w:p w14:paraId="0AC75E36" w14:textId="77777777" w:rsidR="00D31C1A" w:rsidRPr="002B4A2A" w:rsidRDefault="00D31C1A" w:rsidP="00F13B7B">
            <w:pPr>
              <w:tabs>
                <w:tab w:val="decimal" w:pos="96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1D75FC7C" w14:textId="77777777" w:rsidR="00D31C1A" w:rsidRPr="002B4A2A" w:rsidRDefault="00D31C1A" w:rsidP="00F13B7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5263E3BB" w14:textId="77777777" w:rsidR="00D31C1A" w:rsidRPr="002B4A2A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247019" w14:textId="77777777" w:rsidR="00D31C1A" w:rsidRPr="002B4A2A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ED4FE3" w14:textId="77777777" w:rsidR="00D31C1A" w:rsidRPr="002B4A2A" w:rsidRDefault="00D31C1A" w:rsidP="00F13B7B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01EAB62" w14:textId="77777777" w:rsidR="00D31C1A" w:rsidRPr="002B4A2A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3A18201" w14:textId="77777777" w:rsidR="00D31C1A" w:rsidRPr="002B4A2A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990" w:type="dxa"/>
          </w:tcPr>
          <w:p w14:paraId="56052B11" w14:textId="77777777" w:rsidR="00D31C1A" w:rsidRPr="002B4A2A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1F521713" w14:textId="77777777" w:rsidR="00D31C1A" w:rsidRPr="002B4A2A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19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</w:tr>
      <w:tr w:rsidR="00D31C1A" w:rsidRPr="00744476" w14:paraId="20F3A2E6" w14:textId="77777777" w:rsidTr="00F13B7B">
        <w:tc>
          <w:tcPr>
            <w:tcW w:w="1438" w:type="dxa"/>
          </w:tcPr>
          <w:p w14:paraId="1D3420AB" w14:textId="77777777" w:rsidR="00D31C1A" w:rsidRPr="00FB1C46" w:rsidRDefault="00D31C1A" w:rsidP="00F13B7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B1C4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2/2564</w:t>
            </w:r>
          </w:p>
        </w:tc>
        <w:tc>
          <w:tcPr>
            <w:tcW w:w="1169" w:type="dxa"/>
            <w:shd w:val="clear" w:color="auto" w:fill="auto"/>
          </w:tcPr>
          <w:p w14:paraId="73D5F58B" w14:textId="77777777" w:rsidR="00D31C1A" w:rsidRPr="002B4A2A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39C2E3" w14:textId="77777777" w:rsidR="00D31C1A" w:rsidRPr="002B4A2A" w:rsidRDefault="00D31C1A" w:rsidP="00F13B7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2CF68629" w14:textId="77777777" w:rsidR="00D31C1A" w:rsidRPr="002B4A2A" w:rsidRDefault="00D31C1A" w:rsidP="00F13B7B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0885AAF0" w14:textId="77777777" w:rsidR="00D31C1A" w:rsidRPr="002B4A2A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FB7D13" w14:textId="77777777" w:rsidR="00D31C1A" w:rsidRPr="002B4A2A" w:rsidRDefault="00D31C1A" w:rsidP="00F13B7B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</w:tcPr>
          <w:p w14:paraId="6CFA0B1B" w14:textId="77777777" w:rsidR="00D31C1A" w:rsidRPr="002B4A2A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F88F668" w14:textId="77777777" w:rsidR="00D31C1A" w:rsidRPr="002B4A2A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990" w:type="dxa"/>
          </w:tcPr>
          <w:p w14:paraId="5461C753" w14:textId="77777777" w:rsidR="00D31C1A" w:rsidRPr="002B4A2A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4628A94C" w14:textId="77777777" w:rsidR="00D31C1A" w:rsidRPr="002B4A2A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12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กุมภาพันธ์ </w:t>
            </w: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</w:tr>
      <w:tr w:rsidR="00D31C1A" w:rsidRPr="00744476" w14:paraId="10C00EE1" w14:textId="77777777" w:rsidTr="00F13B7B">
        <w:tc>
          <w:tcPr>
            <w:tcW w:w="1438" w:type="dxa"/>
          </w:tcPr>
          <w:p w14:paraId="3DBD26AC" w14:textId="77777777" w:rsidR="00D31C1A" w:rsidRPr="00FB1C46" w:rsidRDefault="00D31C1A" w:rsidP="00F13B7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B1C4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1/2565</w:t>
            </w:r>
          </w:p>
        </w:tc>
        <w:tc>
          <w:tcPr>
            <w:tcW w:w="1169" w:type="dxa"/>
            <w:shd w:val="clear" w:color="auto" w:fill="auto"/>
          </w:tcPr>
          <w:p w14:paraId="1C817B83" w14:textId="77777777" w:rsidR="00D31C1A" w:rsidRPr="002B4A2A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6C2110" w14:textId="77777777" w:rsidR="00D31C1A" w:rsidRPr="002B4A2A" w:rsidRDefault="00D31C1A" w:rsidP="00F13B7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053D3FCD" w14:textId="583FFE40" w:rsidR="00D31C1A" w:rsidRPr="002B4A2A" w:rsidRDefault="00D31C1A" w:rsidP="00F13B7B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</w:t>
            </w:r>
            <w:r w:rsidR="00BF579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19C55EE9" w14:textId="77777777" w:rsidR="00D31C1A" w:rsidRPr="002B4A2A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D6D667" w14:textId="2D5318BA" w:rsidR="00D31C1A" w:rsidRPr="002B4A2A" w:rsidRDefault="00D31C1A" w:rsidP="00F13B7B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</w:t>
            </w:r>
            <w:r w:rsidR="00BF579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236" w:type="dxa"/>
          </w:tcPr>
          <w:p w14:paraId="23EC0B61" w14:textId="77777777" w:rsidR="00D31C1A" w:rsidRPr="002B4A2A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17D5989" w14:textId="77777777" w:rsidR="00D31C1A" w:rsidRPr="002B4A2A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</w:tcPr>
          <w:p w14:paraId="30E0B9AF" w14:textId="77777777" w:rsidR="00D31C1A" w:rsidRPr="002B4A2A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38402B0B" w14:textId="77777777" w:rsidR="00D31C1A" w:rsidRPr="002B4A2A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2570</w:t>
            </w:r>
          </w:p>
        </w:tc>
      </w:tr>
      <w:tr w:rsidR="00D31C1A" w:rsidRPr="00744476" w14:paraId="5A9DA4EB" w14:textId="77777777" w:rsidTr="00F13B7B">
        <w:tc>
          <w:tcPr>
            <w:tcW w:w="1438" w:type="dxa"/>
          </w:tcPr>
          <w:p w14:paraId="330784F6" w14:textId="77777777" w:rsidR="00D31C1A" w:rsidRPr="00FB1C46" w:rsidRDefault="00D31C1A" w:rsidP="00D31C1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B1C4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1/2566</w:t>
            </w:r>
            <w:r w:rsidRPr="00FB1C4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 w:rsidRPr="00FB1C4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1169" w:type="dxa"/>
            <w:shd w:val="clear" w:color="auto" w:fill="auto"/>
          </w:tcPr>
          <w:p w14:paraId="4284A630" w14:textId="77777777" w:rsidR="00D31C1A" w:rsidRPr="002B4A2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E84A96" w14:textId="77777777" w:rsidR="00D31C1A" w:rsidRPr="002B4A2A" w:rsidRDefault="00D31C1A" w:rsidP="00D31C1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6B8263CF" w14:textId="24CB6FE8" w:rsidR="00D31C1A" w:rsidRPr="002B4A2A" w:rsidRDefault="00D31C1A" w:rsidP="00D31C1A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31C1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043BFE34" w14:textId="77777777" w:rsidR="00D31C1A" w:rsidRPr="002B4A2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93CA10" w14:textId="6530D4EE" w:rsidR="00D31C1A" w:rsidRPr="002B4A2A" w:rsidRDefault="00D31C1A" w:rsidP="00D31C1A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31C1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1CBB91FE" w14:textId="77777777" w:rsidR="00D31C1A" w:rsidRPr="002B4A2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2DC905E" w14:textId="77777777" w:rsidR="00D31C1A" w:rsidRPr="002B4A2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990" w:type="dxa"/>
          </w:tcPr>
          <w:p w14:paraId="429B50D9" w14:textId="77777777" w:rsidR="00D31C1A" w:rsidRPr="002B4A2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5B79617B" w14:textId="77777777" w:rsidR="00D31C1A" w:rsidRPr="002B4A2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</w:tr>
      <w:tr w:rsidR="00D31C1A" w:rsidRPr="00744476" w14:paraId="3A076149" w14:textId="77777777" w:rsidTr="00F13B7B">
        <w:tc>
          <w:tcPr>
            <w:tcW w:w="1438" w:type="dxa"/>
          </w:tcPr>
          <w:p w14:paraId="6CCCA129" w14:textId="77777777" w:rsidR="00D31C1A" w:rsidRPr="00FB1C46" w:rsidRDefault="00D31C1A" w:rsidP="00D31C1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B1C4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1/2566</w:t>
            </w:r>
            <w:r w:rsidRPr="00FB1C4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 w:rsidRPr="00FB1C4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1169" w:type="dxa"/>
            <w:shd w:val="clear" w:color="auto" w:fill="auto"/>
          </w:tcPr>
          <w:p w14:paraId="014FA147" w14:textId="77777777" w:rsidR="00D31C1A" w:rsidRPr="002B4A2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EACC2D" w14:textId="77777777" w:rsidR="00D31C1A" w:rsidRPr="002B4A2A" w:rsidRDefault="00D31C1A" w:rsidP="00D31C1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58A7BAB5" w14:textId="6CDC04DA" w:rsidR="00D31C1A" w:rsidRPr="002B4A2A" w:rsidRDefault="00D31C1A" w:rsidP="00D31C1A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31C1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35B28753" w14:textId="77777777" w:rsidR="00D31C1A" w:rsidRPr="002B4A2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FE3F44" w14:textId="60CC52D3" w:rsidR="00D31C1A" w:rsidRPr="002B4A2A" w:rsidRDefault="00D31C1A" w:rsidP="00D31C1A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31C1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60CDCB73" w14:textId="77777777" w:rsidR="00D31C1A" w:rsidRPr="002B4A2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202DA03" w14:textId="77777777" w:rsidR="00D31C1A" w:rsidRPr="002B4A2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990" w:type="dxa"/>
          </w:tcPr>
          <w:p w14:paraId="527279C2" w14:textId="77777777" w:rsidR="00D31C1A" w:rsidRPr="002B4A2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0CB5EB0F" w14:textId="77777777" w:rsidR="00D31C1A" w:rsidRPr="002B4A2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D31C1A" w:rsidRPr="00744476" w14:paraId="3AB6CFA5" w14:textId="77777777" w:rsidTr="00F13B7B">
        <w:tc>
          <w:tcPr>
            <w:tcW w:w="1438" w:type="dxa"/>
          </w:tcPr>
          <w:p w14:paraId="482C0842" w14:textId="77777777" w:rsidR="00D31C1A" w:rsidRPr="00FB1C46" w:rsidRDefault="00D31C1A" w:rsidP="00D31C1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B1C4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2/2566</w:t>
            </w:r>
          </w:p>
        </w:tc>
        <w:tc>
          <w:tcPr>
            <w:tcW w:w="1169" w:type="dxa"/>
            <w:shd w:val="clear" w:color="auto" w:fill="auto"/>
          </w:tcPr>
          <w:p w14:paraId="5C45A48A" w14:textId="77777777" w:rsidR="00D31C1A" w:rsidRPr="002B4A2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C636CB" w14:textId="77777777" w:rsidR="00D31C1A" w:rsidRPr="002B4A2A" w:rsidRDefault="00D31C1A" w:rsidP="00D31C1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2D3102D5" w14:textId="2549E37E" w:rsidR="00D31C1A" w:rsidRPr="002B4A2A" w:rsidRDefault="00D31C1A" w:rsidP="00D31C1A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31C1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4C466D3C" w14:textId="77777777" w:rsidR="00D31C1A" w:rsidRPr="002B4A2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D9780E" w14:textId="1C3E5FBD" w:rsidR="00D31C1A" w:rsidRPr="002B4A2A" w:rsidRDefault="00D31C1A" w:rsidP="00D31C1A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31C1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65DF8215" w14:textId="77777777" w:rsidR="00D31C1A" w:rsidRPr="002B4A2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A8E4708" w14:textId="77777777" w:rsidR="00D31C1A" w:rsidRPr="002B4A2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</w:tcPr>
          <w:p w14:paraId="4F47CADB" w14:textId="77777777" w:rsidR="00D31C1A" w:rsidRPr="002B4A2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103E224E" w14:textId="77777777" w:rsidR="00D31C1A" w:rsidRPr="002B4A2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2B4A2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2B4A2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D31C1A" w:rsidRPr="00744476" w14:paraId="50BACBEC" w14:textId="77777777" w:rsidTr="00F13B7B">
        <w:tc>
          <w:tcPr>
            <w:tcW w:w="1438" w:type="dxa"/>
          </w:tcPr>
          <w:p w14:paraId="1248C775" w14:textId="77777777" w:rsidR="00D31C1A" w:rsidRPr="0018344E" w:rsidRDefault="00D31C1A" w:rsidP="00D31C1A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8972B" w14:textId="77777777" w:rsidR="00D31C1A" w:rsidRPr="002B4A2A" w:rsidRDefault="00D31C1A" w:rsidP="00D31C1A">
            <w:pPr>
              <w:tabs>
                <w:tab w:val="decimal" w:pos="96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B4A2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036C00ED" w14:textId="77777777" w:rsidR="00D31C1A" w:rsidRPr="002B4A2A" w:rsidRDefault="00D31C1A" w:rsidP="00D31C1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C2F54" w14:textId="5B6F298F" w:rsidR="00D31C1A" w:rsidRPr="00D31C1A" w:rsidRDefault="00D31C1A" w:rsidP="00D31C1A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31C1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18,218,600</w:t>
            </w:r>
          </w:p>
        </w:tc>
        <w:tc>
          <w:tcPr>
            <w:tcW w:w="270" w:type="dxa"/>
            <w:shd w:val="clear" w:color="auto" w:fill="auto"/>
          </w:tcPr>
          <w:p w14:paraId="0E60A24E" w14:textId="77777777" w:rsidR="00D31C1A" w:rsidRPr="00D31C1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F3652" w14:textId="2D6E2D8E" w:rsidR="00D31C1A" w:rsidRPr="00D31C1A" w:rsidRDefault="00D31C1A" w:rsidP="00D31C1A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31C1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22,218,600</w:t>
            </w:r>
          </w:p>
        </w:tc>
        <w:tc>
          <w:tcPr>
            <w:tcW w:w="236" w:type="dxa"/>
          </w:tcPr>
          <w:p w14:paraId="1013B32C" w14:textId="77777777" w:rsidR="00D31C1A" w:rsidRPr="002B4A2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14" w:type="dxa"/>
          </w:tcPr>
          <w:p w14:paraId="5ECD481E" w14:textId="77777777" w:rsidR="00D31C1A" w:rsidRPr="002B4A2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990" w:type="dxa"/>
          </w:tcPr>
          <w:p w14:paraId="04549C64" w14:textId="77777777" w:rsidR="00D31C1A" w:rsidRPr="002B4A2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530" w:type="dxa"/>
          </w:tcPr>
          <w:p w14:paraId="3D00549C" w14:textId="77777777" w:rsidR="00D31C1A" w:rsidRPr="002B4A2A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52BE8E99" w14:textId="73717313" w:rsidR="00D31C1A" w:rsidRDefault="00D31C1A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CEBFDB" w14:textId="37329070" w:rsidR="00C21040" w:rsidRPr="00AD113D" w:rsidRDefault="005A0745" w:rsidP="00C50CF6">
      <w:pPr>
        <w:pStyle w:val="Caption"/>
      </w:pPr>
      <w:r w:rsidRPr="00AD113D">
        <w:rPr>
          <w:cs/>
        </w:rPr>
        <w:t>ส่วนงา</w:t>
      </w:r>
      <w:r w:rsidRPr="00AD113D">
        <w:rPr>
          <w:rFonts w:hint="cs"/>
          <w:cs/>
        </w:rPr>
        <w:t>น</w:t>
      </w:r>
      <w:r w:rsidR="006271EE" w:rsidRPr="00AD113D">
        <w:rPr>
          <w:rFonts w:hint="cs"/>
          <w:cs/>
        </w:rPr>
        <w:t>ดำเนินงาน</w:t>
      </w:r>
      <w:r w:rsidR="00606FE0" w:rsidRPr="00AD113D">
        <w:rPr>
          <w:rFonts w:hint="cs"/>
          <w:cs/>
        </w:rPr>
        <w:t>และการจำแนกรายได้</w:t>
      </w:r>
    </w:p>
    <w:p w14:paraId="0DA32EEB" w14:textId="77777777" w:rsidR="00C21040" w:rsidRPr="00CA33CB" w:rsidRDefault="00C21040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DD9E08" w14:textId="77777777" w:rsidR="00AD5237" w:rsidRPr="00331157" w:rsidRDefault="00AD5237" w:rsidP="00AD5237">
      <w:pPr>
        <w:pStyle w:val="Bo-Blankline"/>
        <w:jc w:val="thaiDistribute"/>
        <w:rPr>
          <w:sz w:val="30"/>
          <w:szCs w:val="30"/>
        </w:rPr>
      </w:pPr>
      <w:r w:rsidRPr="00331157">
        <w:rPr>
          <w:rFonts w:hint="cs"/>
          <w:sz w:val="30"/>
          <w:szCs w:val="30"/>
          <w:cs/>
        </w:rPr>
        <w:t xml:space="preserve">ผู้บริหารพิจารณาว่ากลุ่มบริษัทมี </w:t>
      </w:r>
      <w:r>
        <w:rPr>
          <w:sz w:val="30"/>
          <w:szCs w:val="30"/>
          <w:lang w:val="en-US"/>
        </w:rPr>
        <w:t xml:space="preserve">2 </w:t>
      </w:r>
      <w:r w:rsidRPr="00331157">
        <w:rPr>
          <w:rFonts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</w:t>
      </w:r>
      <w:r>
        <w:rPr>
          <w:rFonts w:hint="cs"/>
          <w:sz w:val="30"/>
          <w:szCs w:val="30"/>
          <w:cs/>
        </w:rPr>
        <w:t>ง</w:t>
      </w:r>
      <w:r w:rsidRPr="00331157">
        <w:rPr>
          <w:rFonts w:hint="cs"/>
          <w:sz w:val="30"/>
          <w:szCs w:val="30"/>
          <w:cs/>
        </w:rPr>
        <w:t>กลุ่มบริษัทโดยสรุปมีดังนี้</w:t>
      </w:r>
    </w:p>
    <w:p w14:paraId="48049583" w14:textId="77777777" w:rsidR="00AD5237" w:rsidRPr="00CA33CB" w:rsidRDefault="00AD5237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2E89F0C" w14:textId="77777777" w:rsidR="00AD5237" w:rsidRPr="0078123E" w:rsidRDefault="00AD5237" w:rsidP="00AD5237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612A951B" w14:textId="77777777" w:rsidR="00AD5237" w:rsidRPr="0078123E" w:rsidRDefault="00AD5237" w:rsidP="00AD5237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39A70F7D" w14:textId="77777777" w:rsidR="00AD5237" w:rsidRPr="00CA33CB" w:rsidRDefault="00AD5237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0A10B7" w14:textId="77777777" w:rsidR="00AD5237" w:rsidRDefault="00AD5237" w:rsidP="00AD5237">
      <w:pPr>
        <w:pStyle w:val="Bo-Blankline"/>
        <w:jc w:val="thaiDistribute"/>
        <w:rPr>
          <w:sz w:val="30"/>
          <w:szCs w:val="30"/>
        </w:rPr>
      </w:pPr>
      <w:r w:rsidRPr="00D45A7E">
        <w:rPr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A3A14BB" w14:textId="77777777" w:rsidR="00CD37FD" w:rsidRPr="00CA33CB" w:rsidRDefault="00CD37FD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9EE897" w14:textId="77777777" w:rsidR="00AD113D" w:rsidRDefault="00AD113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</w:rPr>
      </w:pPr>
    </w:p>
    <w:p w14:paraId="1354FE67" w14:textId="3F612A41" w:rsidR="00AD113D" w:rsidRDefault="00AD113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AD113D" w:rsidSect="00934E7C"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</w:p>
    <w:p w14:paraId="3EB076D5" w14:textId="77777777" w:rsidR="00C21040" w:rsidRDefault="00C21040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12CB92D0" w14:textId="7994E6B7" w:rsidR="0043318E" w:rsidRDefault="0043318E" w:rsidP="00EE75F6">
      <w:pPr>
        <w:pStyle w:val="Bo-Blankline"/>
      </w:pP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87"/>
        <w:gridCol w:w="1259"/>
        <w:gridCol w:w="293"/>
        <w:gridCol w:w="1326"/>
        <w:gridCol w:w="295"/>
        <w:gridCol w:w="1235"/>
        <w:gridCol w:w="271"/>
        <w:gridCol w:w="24"/>
        <w:gridCol w:w="1146"/>
        <w:gridCol w:w="295"/>
        <w:gridCol w:w="1235"/>
        <w:gridCol w:w="295"/>
        <w:gridCol w:w="1239"/>
        <w:gridCol w:w="295"/>
        <w:gridCol w:w="1325"/>
        <w:gridCol w:w="295"/>
        <w:gridCol w:w="1325"/>
      </w:tblGrid>
      <w:tr w:rsidR="00B05E78" w:rsidRPr="00F2037A" w14:paraId="58E1A272" w14:textId="77777777" w:rsidTr="00170145">
        <w:tc>
          <w:tcPr>
            <w:tcW w:w="2787" w:type="dxa"/>
            <w:shd w:val="clear" w:color="auto" w:fill="auto"/>
            <w:vAlign w:val="bottom"/>
          </w:tcPr>
          <w:p w14:paraId="323A3FCC" w14:textId="77777777" w:rsidR="00B05E78" w:rsidRPr="00844EC7" w:rsidRDefault="00B05E78" w:rsidP="001701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3" w:type="dxa"/>
            <w:gridSpan w:val="16"/>
            <w:shd w:val="clear" w:color="auto" w:fill="auto"/>
            <w:vAlign w:val="bottom"/>
          </w:tcPr>
          <w:p w14:paraId="7FAE32D9" w14:textId="77777777" w:rsidR="00B05E78" w:rsidRPr="00F2037A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0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05E78" w:rsidRPr="00844EC7" w14:paraId="7D37164C" w14:textId="77777777" w:rsidTr="00170145">
        <w:tc>
          <w:tcPr>
            <w:tcW w:w="2787" w:type="dxa"/>
            <w:shd w:val="clear" w:color="auto" w:fill="auto"/>
            <w:vAlign w:val="bottom"/>
          </w:tcPr>
          <w:p w14:paraId="6321D3BE" w14:textId="77777777" w:rsidR="00B05E78" w:rsidRPr="00844EC7" w:rsidRDefault="00B05E78" w:rsidP="00170145">
            <w:pPr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878" w:type="dxa"/>
            <w:gridSpan w:val="3"/>
            <w:shd w:val="clear" w:color="auto" w:fill="auto"/>
            <w:vAlign w:val="bottom"/>
          </w:tcPr>
          <w:p w14:paraId="23C5022E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57F1769A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6" w:type="dxa"/>
            <w:gridSpan w:val="4"/>
            <w:shd w:val="clear" w:color="auto" w:fill="auto"/>
            <w:vAlign w:val="bottom"/>
          </w:tcPr>
          <w:p w14:paraId="655FCE41" w14:textId="77777777" w:rsidR="00B05E78" w:rsidRPr="0095749C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27788B6D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bottom"/>
          </w:tcPr>
          <w:p w14:paraId="56899915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77C29537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5" w:type="dxa"/>
            <w:gridSpan w:val="3"/>
            <w:shd w:val="clear" w:color="auto" w:fill="auto"/>
            <w:vAlign w:val="bottom"/>
          </w:tcPr>
          <w:p w14:paraId="7EE34FF8" w14:textId="77777777" w:rsidR="00B05E78" w:rsidRDefault="00B05E78" w:rsidP="0017014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717FD9FF" w14:textId="77777777" w:rsidR="00B05E78" w:rsidRDefault="00B05E78" w:rsidP="0017014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50DB040C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ภาษีเงินได้และค่าเสื่อมราคา</w:t>
            </w:r>
          </w:p>
        </w:tc>
      </w:tr>
      <w:tr w:rsidR="00B05E78" w:rsidRPr="00844EC7" w14:paraId="19B4AA80" w14:textId="77777777" w:rsidTr="00170145">
        <w:tc>
          <w:tcPr>
            <w:tcW w:w="2787" w:type="dxa"/>
            <w:shd w:val="clear" w:color="auto" w:fill="auto"/>
            <w:vAlign w:val="bottom"/>
          </w:tcPr>
          <w:p w14:paraId="455F6EED" w14:textId="77777777" w:rsidR="00B05E78" w:rsidRPr="00844EC7" w:rsidRDefault="00B05E78" w:rsidP="00B05E78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0F3E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92F43C0" w14:textId="2816D84A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25470BCC" w14:textId="77777777" w:rsidR="00B05E78" w:rsidRPr="00844EC7" w:rsidRDefault="00B05E78" w:rsidP="00B05E7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319C4C14" w14:textId="2CB8BA5F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541F733B" w14:textId="77777777" w:rsidR="00B05E78" w:rsidRPr="00844EC7" w:rsidRDefault="00B05E78" w:rsidP="00B05E7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559481B6" w14:textId="391D1956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3D4116CF" w14:textId="77777777" w:rsidR="00B05E78" w:rsidRPr="00844EC7" w:rsidRDefault="00B05E78" w:rsidP="00B05E7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514C810" w14:textId="76366D78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094BBE85" w14:textId="77777777" w:rsidR="00B05E78" w:rsidRPr="00844EC7" w:rsidRDefault="00B05E78" w:rsidP="00B05E7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39D8AA57" w14:textId="17CF776E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480BA405" w14:textId="77777777" w:rsidR="00B05E78" w:rsidRPr="00844EC7" w:rsidRDefault="00B05E78" w:rsidP="00B05E7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01A03A8C" w14:textId="719343C9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7AF2C175" w14:textId="77777777" w:rsidR="00B05E78" w:rsidRPr="00844EC7" w:rsidRDefault="00B05E78" w:rsidP="00B05E7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DF492FA" w14:textId="19D9522F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3AB74E5F" w14:textId="77777777" w:rsidR="00B05E78" w:rsidRPr="00844EC7" w:rsidRDefault="00B05E78" w:rsidP="00B05E7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5466C47" w14:textId="4D92F987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B05E78" w:rsidRPr="0095749C" w14:paraId="060A22CF" w14:textId="77777777" w:rsidTr="00170145">
        <w:tc>
          <w:tcPr>
            <w:tcW w:w="2787" w:type="dxa"/>
            <w:shd w:val="clear" w:color="auto" w:fill="auto"/>
          </w:tcPr>
          <w:p w14:paraId="42FDA7A6" w14:textId="77777777" w:rsidR="00B05E78" w:rsidRPr="00844EC7" w:rsidRDefault="00B05E78" w:rsidP="00B05E7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3" w:type="dxa"/>
            <w:gridSpan w:val="16"/>
            <w:shd w:val="clear" w:color="auto" w:fill="auto"/>
            <w:vAlign w:val="bottom"/>
          </w:tcPr>
          <w:p w14:paraId="18155928" w14:textId="77777777" w:rsidR="00B05E78" w:rsidRPr="0095749C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95749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763064" w:rsidRPr="00844EC7" w14:paraId="51768DDD" w14:textId="77777777" w:rsidTr="00170145">
        <w:tc>
          <w:tcPr>
            <w:tcW w:w="2787" w:type="dxa"/>
            <w:shd w:val="clear" w:color="auto" w:fill="auto"/>
            <w:vAlign w:val="center"/>
          </w:tcPr>
          <w:p w14:paraId="4DE6196B" w14:textId="77777777" w:rsidR="00763064" w:rsidRPr="00844EC7" w:rsidRDefault="00763064" w:rsidP="0076306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F69FCE2" w14:textId="4195B9A9" w:rsidR="00763064" w:rsidRPr="00BF64E6" w:rsidRDefault="00832D7A" w:rsidP="00763064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2,396,071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701729DD" w14:textId="77777777" w:rsidR="00763064" w:rsidRPr="00844EC7" w:rsidRDefault="00763064" w:rsidP="0076306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43ADF33A" w14:textId="55932419" w:rsidR="00763064" w:rsidRPr="00844EC7" w:rsidRDefault="00763064" w:rsidP="00763064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64E6">
              <w:rPr>
                <w:rFonts w:ascii="Angsana New" w:hAnsi="Angsana New"/>
                <w:sz w:val="30"/>
                <w:szCs w:val="30"/>
                <w:lang w:val="en-US"/>
              </w:rPr>
              <w:t>2,788,480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0358E04D" w14:textId="77777777" w:rsidR="00763064" w:rsidRPr="00844EC7" w:rsidRDefault="00763064" w:rsidP="0076306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03A1907D" w14:textId="0B3B2472" w:rsidR="00763064" w:rsidRPr="0095749C" w:rsidRDefault="00763064" w:rsidP="0076306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6830CCD2" w14:textId="77777777" w:rsidR="00763064" w:rsidRPr="0095749C" w:rsidRDefault="00763064" w:rsidP="0076306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32E8415" w14:textId="77777777" w:rsidR="00763064" w:rsidRPr="0095749C" w:rsidRDefault="00763064" w:rsidP="0076306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1A8DF3C5" w14:textId="77777777" w:rsidR="00763064" w:rsidRPr="00844EC7" w:rsidRDefault="00763064" w:rsidP="0076306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52CD93BF" w14:textId="396C7629" w:rsidR="00763064" w:rsidRPr="00844EC7" w:rsidRDefault="00832D7A" w:rsidP="00763064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2,396,071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33A9F5A8" w14:textId="77777777" w:rsidR="00763064" w:rsidRPr="00844EC7" w:rsidRDefault="00763064" w:rsidP="0076306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1A41FDC2" w14:textId="6AD7FB73" w:rsidR="00763064" w:rsidRPr="00844EC7" w:rsidRDefault="00763064" w:rsidP="00763064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64E6">
              <w:rPr>
                <w:rFonts w:ascii="Angsana New" w:hAnsi="Angsana New"/>
                <w:sz w:val="30"/>
                <w:szCs w:val="30"/>
                <w:lang w:val="en-US"/>
              </w:rPr>
              <w:t>2,788,480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70B0B924" w14:textId="77777777" w:rsidR="00763064" w:rsidRPr="00844EC7" w:rsidRDefault="00763064" w:rsidP="0076306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6BB86B9" w14:textId="4C29083A" w:rsidR="00763064" w:rsidRPr="00844EC7" w:rsidRDefault="00832D7A" w:rsidP="00763064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</w:t>
            </w:r>
            <w:r w:rsidR="00245F68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45F68">
              <w:rPr>
                <w:rFonts w:ascii="Angsana New" w:hAnsi="Angsana New"/>
                <w:sz w:val="30"/>
                <w:szCs w:val="30"/>
                <w:lang w:val="en-US"/>
              </w:rPr>
              <w:t>662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232C4FBC" w14:textId="77777777" w:rsidR="00763064" w:rsidRPr="00844EC7" w:rsidRDefault="00763064" w:rsidP="0076306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5FBA1AE" w14:textId="4AD3F4D1" w:rsidR="00763064" w:rsidRPr="00844EC7" w:rsidRDefault="00763064" w:rsidP="00763064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1,332,177</w:t>
            </w:r>
          </w:p>
        </w:tc>
      </w:tr>
      <w:tr w:rsidR="00763064" w:rsidRPr="00844EC7" w14:paraId="5A062082" w14:textId="77777777" w:rsidTr="00170145">
        <w:tc>
          <w:tcPr>
            <w:tcW w:w="2787" w:type="dxa"/>
            <w:shd w:val="clear" w:color="auto" w:fill="auto"/>
            <w:vAlign w:val="center"/>
          </w:tcPr>
          <w:p w14:paraId="4C2D48A7" w14:textId="77777777" w:rsidR="00763064" w:rsidRPr="00844EC7" w:rsidRDefault="00763064" w:rsidP="0076306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04901B1" w14:textId="7218FE47" w:rsidR="00763064" w:rsidRPr="00BF64E6" w:rsidRDefault="00832D7A" w:rsidP="00763064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162,478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0BD2A0AC" w14:textId="77777777" w:rsidR="00763064" w:rsidRPr="00844EC7" w:rsidRDefault="00763064" w:rsidP="0076306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2A6A90E6" w14:textId="14AEEDBD" w:rsidR="00763064" w:rsidRPr="00844EC7" w:rsidRDefault="00763064" w:rsidP="00763064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64E6">
              <w:rPr>
                <w:rFonts w:ascii="Angsana New" w:hAnsi="Angsana New"/>
                <w:sz w:val="30"/>
                <w:szCs w:val="30"/>
                <w:lang w:val="en-US"/>
              </w:rPr>
              <w:t>151,546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55458210" w14:textId="77777777" w:rsidR="00763064" w:rsidRPr="00844EC7" w:rsidRDefault="00763064" w:rsidP="0076306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669B8B72" w14:textId="76F1E953" w:rsidR="00763064" w:rsidRPr="0095749C" w:rsidRDefault="00763064" w:rsidP="0076306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78417EA9" w14:textId="77777777" w:rsidR="00763064" w:rsidRPr="0095749C" w:rsidRDefault="00763064" w:rsidP="0076306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03A508F7" w14:textId="77777777" w:rsidR="00763064" w:rsidRPr="0095749C" w:rsidRDefault="00763064" w:rsidP="0076306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D55B109" w14:textId="77777777" w:rsidR="00763064" w:rsidRPr="00844EC7" w:rsidRDefault="00763064" w:rsidP="0076306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0B75A726" w14:textId="54483113" w:rsidR="00763064" w:rsidRPr="00844EC7" w:rsidRDefault="00832D7A" w:rsidP="00763064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162,478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3B9A2077" w14:textId="77777777" w:rsidR="00763064" w:rsidRPr="00844EC7" w:rsidRDefault="00763064" w:rsidP="0076306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22DC4FE5" w14:textId="0B71B7F0" w:rsidR="00763064" w:rsidRPr="00844EC7" w:rsidRDefault="00763064" w:rsidP="00763064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64E6">
              <w:rPr>
                <w:rFonts w:ascii="Angsana New" w:hAnsi="Angsana New"/>
                <w:sz w:val="30"/>
                <w:szCs w:val="30"/>
                <w:lang w:val="en-US"/>
              </w:rPr>
              <w:t>151,546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78F1D5C9" w14:textId="77777777" w:rsidR="00763064" w:rsidRPr="00844EC7" w:rsidRDefault="00763064" w:rsidP="0076306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0A378CD" w14:textId="0E356543" w:rsidR="00763064" w:rsidRPr="00844EC7" w:rsidRDefault="00832D7A" w:rsidP="00763064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45F6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45F68">
              <w:rPr>
                <w:rFonts w:ascii="Angsana New" w:hAnsi="Angsana New"/>
                <w:sz w:val="30"/>
                <w:szCs w:val="30"/>
                <w:lang w:val="en-US"/>
              </w:rPr>
              <w:t>060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A5E492F" w14:textId="77777777" w:rsidR="00763064" w:rsidRPr="00844EC7" w:rsidRDefault="00763064" w:rsidP="0076306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1E2A5B88" w14:textId="4FFE25AF" w:rsidR="00763064" w:rsidRPr="00844EC7" w:rsidRDefault="00763064" w:rsidP="00763064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(2,184)</w:t>
            </w:r>
          </w:p>
        </w:tc>
      </w:tr>
      <w:tr w:rsidR="00763064" w:rsidRPr="00844EC7" w14:paraId="47028E5F" w14:textId="77777777" w:rsidTr="00170145">
        <w:tc>
          <w:tcPr>
            <w:tcW w:w="2787" w:type="dxa"/>
            <w:shd w:val="clear" w:color="auto" w:fill="auto"/>
            <w:vAlign w:val="center"/>
          </w:tcPr>
          <w:p w14:paraId="381A0C98" w14:textId="77777777" w:rsidR="00763064" w:rsidRPr="00844EC7" w:rsidRDefault="00763064" w:rsidP="00763064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1F63D" w14:textId="4D9D4F02" w:rsidR="00763064" w:rsidRPr="00844EC7" w:rsidRDefault="00832D7A" w:rsidP="00763064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2,558,549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7B3065E3" w14:textId="77777777" w:rsidR="00763064" w:rsidRPr="00844EC7" w:rsidRDefault="00763064" w:rsidP="0076306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1AC9B" w14:textId="44BB588F" w:rsidR="00763064" w:rsidRPr="00844EC7" w:rsidRDefault="00763064" w:rsidP="00763064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2,940,026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3076297" w14:textId="77777777" w:rsidR="00763064" w:rsidRPr="00844EC7" w:rsidRDefault="00763064" w:rsidP="0076306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5E221C" w14:textId="39911308" w:rsidR="00763064" w:rsidRPr="00FB6D05" w:rsidRDefault="00763064" w:rsidP="0076306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6F4F4B2F" w14:textId="77777777" w:rsidR="00763064" w:rsidRPr="0095749C" w:rsidRDefault="00763064" w:rsidP="0076306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04410F" w14:textId="77777777" w:rsidR="00763064" w:rsidRPr="0095749C" w:rsidRDefault="00763064" w:rsidP="00763064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E40C75F" w14:textId="77777777" w:rsidR="00763064" w:rsidRPr="00844EC7" w:rsidRDefault="00763064" w:rsidP="0076306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2D6912" w14:textId="447FACF0" w:rsidR="00763064" w:rsidRPr="00844EC7" w:rsidRDefault="00832D7A" w:rsidP="00763064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2,558,549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37249E0C" w14:textId="77777777" w:rsidR="00763064" w:rsidRPr="00844EC7" w:rsidRDefault="00763064" w:rsidP="0076306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D00947" w14:textId="2CA7D120" w:rsidR="00763064" w:rsidRPr="00844EC7" w:rsidRDefault="00763064" w:rsidP="00763064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2,940,026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5200B73E" w14:textId="77777777" w:rsidR="00763064" w:rsidRPr="00844EC7" w:rsidRDefault="00763064" w:rsidP="0076306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2A62F" w14:textId="660DCFB9" w:rsidR="00763064" w:rsidRPr="00844EC7" w:rsidRDefault="00832D7A" w:rsidP="00763064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</w:t>
            </w:r>
            <w:r w:rsidR="00245F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45F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602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2F2E18B1" w14:textId="77777777" w:rsidR="00763064" w:rsidRPr="00844EC7" w:rsidRDefault="00763064" w:rsidP="00763064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75F9F3" w14:textId="52D10797" w:rsidR="00763064" w:rsidRPr="00844EC7" w:rsidRDefault="00763064" w:rsidP="00763064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1,329,993</w:t>
            </w:r>
          </w:p>
        </w:tc>
      </w:tr>
      <w:tr w:rsidR="00B05E78" w:rsidRPr="00216B61" w14:paraId="35EC0403" w14:textId="77777777" w:rsidTr="00170145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481C9F5A" w14:textId="77777777" w:rsidR="00B05E78" w:rsidRPr="00FF0171" w:rsidRDefault="00B05E78" w:rsidP="00B05E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0D1A10C5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3C021D93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3835593C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1AD1B8D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1906D860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6A7A0EF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57D5C44B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3ED8586C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0CC505A6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D765FAF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4141A71F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0EB5357E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D1E575" w14:textId="77777777" w:rsidR="00B05E78" w:rsidRPr="00216B61" w:rsidRDefault="00B05E78" w:rsidP="00B05E78">
            <w:pPr>
              <w:pStyle w:val="Ang15"/>
              <w:tabs>
                <w:tab w:val="decimal" w:pos="1116"/>
              </w:tabs>
              <w:ind w:left="-112" w:right="-88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075CACAC" w14:textId="77777777" w:rsidR="00B05E78" w:rsidRPr="00216B61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8FCEF" w14:textId="77777777" w:rsidR="00B05E78" w:rsidRPr="00216B61" w:rsidRDefault="00B05E78" w:rsidP="00B05E78">
            <w:pPr>
              <w:pStyle w:val="Ang15"/>
              <w:tabs>
                <w:tab w:val="decimal" w:pos="1110"/>
              </w:tabs>
              <w:ind w:left="-112" w:right="-88"/>
              <w:jc w:val="left"/>
              <w:rPr>
                <w:b/>
                <w:bCs/>
                <w:cs/>
                <w:lang w:val="en-US"/>
              </w:rPr>
            </w:pPr>
          </w:p>
        </w:tc>
      </w:tr>
      <w:tr w:rsidR="00B05E78" w:rsidRPr="00504FD8" w14:paraId="256C417D" w14:textId="77777777" w:rsidTr="00170145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3A62C0DB" w14:textId="77777777" w:rsidR="00B05E78" w:rsidRPr="00FF0171" w:rsidRDefault="00B05E78" w:rsidP="00B05E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798D5C42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3F1953DA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49B2A00C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64B2BBA2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37D5166F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4CA7F56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6783C601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550044E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29C20C6A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1462FD73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34A1EE6F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344E101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478C48C" w14:textId="567A8A4D" w:rsidR="00B05E78" w:rsidRPr="00B66BA6" w:rsidRDefault="00832D7A" w:rsidP="00B05E78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45F68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45F68"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818F8E3" w14:textId="77777777" w:rsidR="00B05E78" w:rsidRPr="00451E6D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211107FD" w14:textId="4BF794C4" w:rsidR="00B05E78" w:rsidRPr="00504FD8" w:rsidRDefault="00B05E78" w:rsidP="00B05E78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(25,178)</w:t>
            </w:r>
          </w:p>
        </w:tc>
      </w:tr>
      <w:tr w:rsidR="00B05E78" w:rsidRPr="00504FD8" w14:paraId="3A6445C2" w14:textId="77777777" w:rsidTr="00170145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45192450" w14:textId="77777777" w:rsidR="00B05E78" w:rsidRPr="00FF0171" w:rsidRDefault="00B05E78" w:rsidP="00B05E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7092EAF9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4F4D5176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643AF135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4447A2F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1210478D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595A3F9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28C04054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270AB2F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67640DA7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046CA8F2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579A0742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B15436C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854EA" w14:textId="5122FD84" w:rsidR="00B05E78" w:rsidRPr="000056EC" w:rsidRDefault="00832D7A" w:rsidP="00B05E78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(267,629)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56E3DD7" w14:textId="77777777" w:rsidR="00B05E78" w:rsidRPr="00451E6D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76115" w14:textId="1A623F90" w:rsidR="00B05E78" w:rsidRPr="00504FD8" w:rsidRDefault="00B05E78" w:rsidP="00B05E78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(249,182)</w:t>
            </w:r>
          </w:p>
        </w:tc>
      </w:tr>
      <w:tr w:rsidR="00B05E78" w:rsidRPr="00504FD8" w14:paraId="20157A90" w14:textId="77777777" w:rsidTr="00170145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33D5093B" w14:textId="77777777" w:rsidR="00B05E78" w:rsidRPr="00FF0171" w:rsidRDefault="00B05E78" w:rsidP="00B05E7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ECFE98A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593F0316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6166466C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2BA87880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7923831D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269EDB6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14D15AD4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3E962639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21451CD2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36F5C08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122AA482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08F5BD9C" w14:textId="77777777" w:rsidR="00B05E78" w:rsidRPr="00844EC7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77CDDB" w14:textId="669B97D1" w:rsidR="00B05E78" w:rsidRPr="000056EC" w:rsidRDefault="00245F68" w:rsidP="00B05E78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719</w:t>
            </w:r>
            <w:r w:rsidR="00832D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357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D212FA3" w14:textId="77777777" w:rsidR="00B05E78" w:rsidRPr="00451E6D" w:rsidRDefault="00B05E78" w:rsidP="00B05E78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2D5B55" w14:textId="50A3B877" w:rsidR="00B05E78" w:rsidRPr="001F0583" w:rsidRDefault="00B05E78" w:rsidP="00B05E78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1,055,633</w:t>
            </w:r>
          </w:p>
        </w:tc>
      </w:tr>
    </w:tbl>
    <w:p w14:paraId="62C8CF06" w14:textId="3164B42C" w:rsidR="009647A7" w:rsidRDefault="009647A7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14:paraId="2A125217" w14:textId="68CDD569" w:rsidR="00FF0171" w:rsidRPr="005C5069" w:rsidRDefault="00FF0171" w:rsidP="00AD5237">
      <w:pPr>
        <w:ind w:right="-450"/>
        <w:jc w:val="thaiDistribute"/>
        <w:rPr>
          <w:rFonts w:ascii="Angsana New" w:hAnsi="Angsana New"/>
          <w:sz w:val="30"/>
          <w:szCs w:val="30"/>
        </w:rPr>
      </w:pPr>
      <w:r w:rsidRPr="00774E0A">
        <w:rPr>
          <w:rFonts w:ascii="Angsana New" w:hAnsi="Angsana New"/>
          <w:spacing w:val="4"/>
          <w:sz w:val="30"/>
          <w:szCs w:val="30"/>
          <w:cs/>
        </w:rPr>
        <w:t>กลุ่มบริษัทดำเนินธุรกิจในประเทศ ทั้งนี้กลุ่มบริษัทไม่มีรายได้จากต่างประเทศหรือสินทรัพย์ในต่างประเทศที่มีสาระสำคัญ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774E0A">
        <w:rPr>
          <w:rFonts w:ascii="Angsana New" w:hAnsi="Angsana New"/>
          <w:spacing w:val="4"/>
          <w:sz w:val="30"/>
          <w:szCs w:val="30"/>
          <w:cs/>
        </w:rPr>
        <w:t>และจังหวะเวลาในการรับรู้</w:t>
      </w:r>
      <w:r w:rsidRPr="00774E0A">
        <w:rPr>
          <w:rFonts w:ascii="Angsana New" w:hAnsi="Angsana New"/>
          <w:sz w:val="30"/>
          <w:szCs w:val="30"/>
          <w:cs/>
        </w:rPr>
        <w:t>รายได้ของกลุ่มบริษัท</w:t>
      </w:r>
      <w:r>
        <w:rPr>
          <w:rFonts w:ascii="Angsana New" w:hAnsi="Angsana New" w:hint="cs"/>
          <w:sz w:val="30"/>
          <w:szCs w:val="30"/>
          <w:cs/>
        </w:rPr>
        <w:t>เป็นแบบ</w:t>
      </w:r>
      <w:r w:rsidRPr="00774E0A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14:paraId="4050DBB5" w14:textId="77777777" w:rsidR="00FC7D90" w:rsidRPr="00774E0A" w:rsidRDefault="00FC7D90" w:rsidP="00C21040">
      <w:pPr>
        <w:rPr>
          <w:rFonts w:ascii="Angsana New" w:hAnsi="Angsana New"/>
          <w:sz w:val="30"/>
          <w:szCs w:val="30"/>
        </w:rPr>
      </w:pPr>
    </w:p>
    <w:p w14:paraId="79097568" w14:textId="77777777" w:rsidR="00FC7D90" w:rsidRDefault="00FC7D90" w:rsidP="00C21040">
      <w:pPr>
        <w:rPr>
          <w:lang w:val="en-US"/>
        </w:rPr>
        <w:sectPr w:rsidR="00FC7D90" w:rsidSect="000056EC">
          <w:headerReference w:type="default" r:id="rId19"/>
          <w:footerReference w:type="default" r:id="rId20"/>
          <w:pgSz w:w="16834" w:h="11909" w:orient="landscape" w:code="9"/>
          <w:pgMar w:top="1166" w:right="1267" w:bottom="1152" w:left="1166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28"/>
        <w:gridCol w:w="804"/>
        <w:gridCol w:w="268"/>
        <w:gridCol w:w="1512"/>
        <w:gridCol w:w="268"/>
        <w:gridCol w:w="1502"/>
      </w:tblGrid>
      <w:tr w:rsidR="00FF0171" w:rsidRPr="00A518AA" w14:paraId="08183A80" w14:textId="77777777" w:rsidTr="00985677">
        <w:tc>
          <w:tcPr>
            <w:tcW w:w="4828" w:type="dxa"/>
            <w:shd w:val="clear" w:color="auto" w:fill="auto"/>
          </w:tcPr>
          <w:p w14:paraId="59BD9C03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</w:tcPr>
          <w:p w14:paraId="5A16FFAC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F5B487E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  <w:shd w:val="clear" w:color="auto" w:fill="auto"/>
          </w:tcPr>
          <w:p w14:paraId="2BF8EFE7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0171" w:rsidRPr="00A518AA" w14:paraId="65ECEBE8" w14:textId="77777777" w:rsidTr="00985677">
        <w:tc>
          <w:tcPr>
            <w:tcW w:w="4828" w:type="dxa"/>
            <w:shd w:val="clear" w:color="auto" w:fill="auto"/>
          </w:tcPr>
          <w:p w14:paraId="24890237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</w:tcPr>
          <w:p w14:paraId="3726B6EC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444563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  <w:shd w:val="clear" w:color="auto" w:fill="auto"/>
          </w:tcPr>
          <w:p w14:paraId="4D26D602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B05E78" w:rsidRPr="00A518AA" w14:paraId="0E67DEC5" w14:textId="77777777" w:rsidTr="00985677">
        <w:tc>
          <w:tcPr>
            <w:tcW w:w="4828" w:type="dxa"/>
            <w:shd w:val="clear" w:color="auto" w:fill="auto"/>
          </w:tcPr>
          <w:p w14:paraId="4D2313AC" w14:textId="40EF03DB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518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51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51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A518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804" w:type="dxa"/>
            <w:shd w:val="clear" w:color="auto" w:fill="auto"/>
          </w:tcPr>
          <w:p w14:paraId="55B69901" w14:textId="77777777" w:rsidR="00B05E78" w:rsidRPr="00A518AA" w:rsidRDefault="00B05E78" w:rsidP="00B05E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918AE4D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22E3B23E" w14:textId="6F74EFF9" w:rsidR="00B05E78" w:rsidRPr="00A518AA" w:rsidRDefault="00B05E78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68" w:type="dxa"/>
            <w:shd w:val="clear" w:color="auto" w:fill="auto"/>
          </w:tcPr>
          <w:p w14:paraId="1439A814" w14:textId="77777777" w:rsidR="00B05E78" w:rsidRPr="00A518AA" w:rsidRDefault="00B05E78" w:rsidP="00B05E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02F1B98C" w14:textId="3921AAC6" w:rsidR="00B05E78" w:rsidRPr="00A518AA" w:rsidRDefault="00B05E78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B05E78" w:rsidRPr="00A518AA" w14:paraId="0D16D095" w14:textId="77777777" w:rsidTr="00985677">
        <w:tc>
          <w:tcPr>
            <w:tcW w:w="4828" w:type="dxa"/>
            <w:shd w:val="clear" w:color="auto" w:fill="auto"/>
          </w:tcPr>
          <w:p w14:paraId="41D9D3CE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</w:tcPr>
          <w:p w14:paraId="5C9F6512" w14:textId="77777777" w:rsidR="00B05E78" w:rsidRPr="00A518AA" w:rsidRDefault="00B05E78" w:rsidP="00B05E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9F53835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  <w:shd w:val="clear" w:color="auto" w:fill="auto"/>
          </w:tcPr>
          <w:p w14:paraId="7F7A2CD4" w14:textId="77777777" w:rsidR="00B05E78" w:rsidRPr="00A518AA" w:rsidRDefault="00B05E78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A518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05E78" w:rsidRPr="00A518AA" w14:paraId="25481871" w14:textId="77777777" w:rsidTr="00985677">
        <w:tc>
          <w:tcPr>
            <w:tcW w:w="4828" w:type="dxa"/>
            <w:shd w:val="clear" w:color="auto" w:fill="auto"/>
            <w:vAlign w:val="center"/>
          </w:tcPr>
          <w:p w14:paraId="3F4C9881" w14:textId="77777777" w:rsidR="00B05E78" w:rsidRPr="00A518AA" w:rsidRDefault="00B05E78" w:rsidP="00B05E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4" w:type="dxa"/>
            <w:shd w:val="clear" w:color="auto" w:fill="auto"/>
          </w:tcPr>
          <w:p w14:paraId="7883656D" w14:textId="77777777" w:rsidR="00B05E78" w:rsidRPr="00A518AA" w:rsidRDefault="00B05E78" w:rsidP="00B05E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D6FB42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49720C23" w14:textId="100DD6DA" w:rsidR="00B05E78" w:rsidRPr="00A518AA" w:rsidRDefault="000B1F25" w:rsidP="00B05E78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  <w:r w:rsidR="00C232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</w:p>
        </w:tc>
        <w:tc>
          <w:tcPr>
            <w:tcW w:w="268" w:type="dxa"/>
            <w:shd w:val="clear" w:color="auto" w:fill="auto"/>
          </w:tcPr>
          <w:p w14:paraId="3748698A" w14:textId="77777777" w:rsidR="00B05E78" w:rsidRPr="00A518AA" w:rsidRDefault="00B05E78" w:rsidP="00B05E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005B044" w14:textId="007CCA46" w:rsidR="00B05E78" w:rsidRPr="00A518AA" w:rsidRDefault="00B05E78" w:rsidP="00B05E78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1,063,755</w:t>
            </w:r>
          </w:p>
        </w:tc>
      </w:tr>
      <w:tr w:rsidR="00B05E78" w:rsidRPr="00A518AA" w14:paraId="1B40B213" w14:textId="77777777" w:rsidTr="00985677">
        <w:tc>
          <w:tcPr>
            <w:tcW w:w="4828" w:type="dxa"/>
            <w:shd w:val="clear" w:color="auto" w:fill="auto"/>
            <w:vAlign w:val="center"/>
          </w:tcPr>
          <w:p w14:paraId="59DE64B7" w14:textId="77777777" w:rsidR="00B05E78" w:rsidRPr="00A518AA" w:rsidRDefault="00B05E78" w:rsidP="00B05E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4" w:type="dxa"/>
            <w:shd w:val="clear" w:color="auto" w:fill="auto"/>
          </w:tcPr>
          <w:p w14:paraId="43CAAD20" w14:textId="77777777" w:rsidR="00B05E78" w:rsidRPr="00A518AA" w:rsidRDefault="00B05E78" w:rsidP="00B05E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1608D00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000E13D1" w14:textId="3F0A24C3" w:rsidR="00B05E78" w:rsidRPr="00A518AA" w:rsidRDefault="00C232B2" w:rsidP="00B05E78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0B1F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B1F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0B1F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371AF219" w14:textId="77777777" w:rsidR="00B05E78" w:rsidRPr="00A518AA" w:rsidRDefault="00B05E78" w:rsidP="00B05E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1FC67344" w14:textId="4E68881D" w:rsidR="00B05E78" w:rsidRPr="00A518AA" w:rsidRDefault="00B05E78" w:rsidP="00B05E78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(8,122)</w:t>
            </w:r>
          </w:p>
        </w:tc>
      </w:tr>
      <w:tr w:rsidR="00B05E78" w:rsidRPr="00A518AA" w14:paraId="79B38F1A" w14:textId="77777777" w:rsidTr="00985677">
        <w:tc>
          <w:tcPr>
            <w:tcW w:w="4828" w:type="dxa"/>
            <w:shd w:val="clear" w:color="auto" w:fill="auto"/>
          </w:tcPr>
          <w:p w14:paraId="1BFC497D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4" w:type="dxa"/>
            <w:shd w:val="clear" w:color="auto" w:fill="auto"/>
          </w:tcPr>
          <w:p w14:paraId="389BF7EF" w14:textId="77777777" w:rsidR="00B05E78" w:rsidRPr="00A518AA" w:rsidRDefault="00B05E78" w:rsidP="00B05E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2835627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38CF734" w14:textId="078A032A" w:rsidR="00B05E78" w:rsidRPr="00A518AA" w:rsidRDefault="000B1F25" w:rsidP="00B05E78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</w:t>
            </w:r>
            <w:r w:rsidR="00C232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268" w:type="dxa"/>
            <w:shd w:val="clear" w:color="auto" w:fill="auto"/>
          </w:tcPr>
          <w:p w14:paraId="21F441FC" w14:textId="77777777" w:rsidR="00B05E78" w:rsidRPr="00A518AA" w:rsidRDefault="00B05E78" w:rsidP="00B05E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2942DF3" w14:textId="1B3AB294" w:rsidR="00B05E78" w:rsidRPr="00A518AA" w:rsidRDefault="00B05E78" w:rsidP="00B05E78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4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1,055,633</w:t>
            </w:r>
          </w:p>
        </w:tc>
      </w:tr>
      <w:tr w:rsidR="00B05E78" w:rsidRPr="00A518AA" w14:paraId="1ABC1C86" w14:textId="77777777" w:rsidTr="00985677">
        <w:tc>
          <w:tcPr>
            <w:tcW w:w="4828" w:type="dxa"/>
            <w:shd w:val="clear" w:color="auto" w:fill="auto"/>
            <w:vAlign w:val="center"/>
          </w:tcPr>
          <w:p w14:paraId="7885D1C0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1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4" w:type="dxa"/>
            <w:shd w:val="clear" w:color="auto" w:fill="auto"/>
          </w:tcPr>
          <w:p w14:paraId="40CCB5F3" w14:textId="77777777" w:rsidR="00B05E78" w:rsidRPr="00A518AA" w:rsidRDefault="00B05E78" w:rsidP="00B05E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86D0738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59BA9DF3" w14:textId="434F6ABF" w:rsidR="00B05E78" w:rsidRPr="00A518AA" w:rsidRDefault="00C232B2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74A4C5D" w14:textId="77777777" w:rsidR="00B05E78" w:rsidRPr="00A518AA" w:rsidRDefault="00B05E78" w:rsidP="00B05E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28608ADE" w14:textId="35E1A83D" w:rsidR="00B05E78" w:rsidRPr="00A518AA" w:rsidRDefault="00B05E78" w:rsidP="0076306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5E78" w:rsidRPr="00A518AA" w14:paraId="2963CF92" w14:textId="77777777" w:rsidTr="00985677">
        <w:trPr>
          <w:trHeight w:val="415"/>
        </w:trPr>
        <w:tc>
          <w:tcPr>
            <w:tcW w:w="4828" w:type="dxa"/>
            <w:shd w:val="clear" w:color="auto" w:fill="auto"/>
          </w:tcPr>
          <w:p w14:paraId="3D9F0B29" w14:textId="417F9099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804" w:type="dxa"/>
            <w:shd w:val="clear" w:color="auto" w:fill="auto"/>
          </w:tcPr>
          <w:p w14:paraId="197BEC81" w14:textId="77777777" w:rsidR="00B05E78" w:rsidRPr="00A518AA" w:rsidRDefault="00B05E78" w:rsidP="00B05E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22CC4B7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36EA1" w14:textId="683FF05A" w:rsidR="00B05E78" w:rsidRPr="00A518AA" w:rsidRDefault="000B1F25" w:rsidP="00B05E78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</w:t>
            </w:r>
            <w:r w:rsidR="00C232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268" w:type="dxa"/>
            <w:shd w:val="clear" w:color="auto" w:fill="auto"/>
          </w:tcPr>
          <w:p w14:paraId="2F3801A3" w14:textId="77777777" w:rsidR="00B05E78" w:rsidRPr="00A518AA" w:rsidRDefault="00B05E78" w:rsidP="00B05E78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39A51" w14:textId="2D000926" w:rsidR="00B05E78" w:rsidRPr="00A518AA" w:rsidRDefault="00B05E78" w:rsidP="00B05E78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64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1,055,633</w:t>
            </w:r>
          </w:p>
        </w:tc>
      </w:tr>
    </w:tbl>
    <w:p w14:paraId="0E9FC4F6" w14:textId="77777777" w:rsidR="00FF0171" w:rsidRPr="000056EC" w:rsidRDefault="00FF0171" w:rsidP="00A518A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AEA21FF" w14:textId="48F0CDB3" w:rsidR="005A69E3" w:rsidRPr="00A518AA" w:rsidRDefault="005A69E3" w:rsidP="00A518A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A518AA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0327205D" w14:textId="36FE612B" w:rsidR="001B3E66" w:rsidRPr="000056EC" w:rsidRDefault="001B3E66" w:rsidP="00A518AA">
      <w:pPr>
        <w:pStyle w:val="Bo-Blankline"/>
        <w:rPr>
          <w:sz w:val="30"/>
          <w:szCs w:val="30"/>
        </w:rPr>
      </w:pP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4770"/>
        <w:gridCol w:w="810"/>
        <w:gridCol w:w="270"/>
        <w:gridCol w:w="1530"/>
        <w:gridCol w:w="234"/>
        <w:gridCol w:w="1570"/>
      </w:tblGrid>
      <w:tr w:rsidR="00A857CC" w:rsidRPr="00A518AA" w14:paraId="440583A7" w14:textId="77777777" w:rsidTr="00BB4D00">
        <w:tc>
          <w:tcPr>
            <w:tcW w:w="4770" w:type="dxa"/>
            <w:shd w:val="clear" w:color="auto" w:fill="auto"/>
          </w:tcPr>
          <w:p w14:paraId="673FAF1B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12D8936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F58D66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4" w:type="dxa"/>
            <w:gridSpan w:val="3"/>
            <w:shd w:val="clear" w:color="auto" w:fill="auto"/>
          </w:tcPr>
          <w:p w14:paraId="593E3F0C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A857CC" w:rsidRPr="00A518AA" w14:paraId="39256E12" w14:textId="77777777" w:rsidTr="00BB4D00">
        <w:trPr>
          <w:trHeight w:val="317"/>
        </w:trPr>
        <w:tc>
          <w:tcPr>
            <w:tcW w:w="4770" w:type="dxa"/>
            <w:shd w:val="clear" w:color="auto" w:fill="auto"/>
          </w:tcPr>
          <w:p w14:paraId="229884C5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02A5102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729298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06E9508" w14:textId="4E55A0A8" w:rsidR="00A857CC" w:rsidRPr="00A518AA" w:rsidRDefault="00B05E78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4" w:type="dxa"/>
            <w:shd w:val="clear" w:color="auto" w:fill="auto"/>
          </w:tcPr>
          <w:p w14:paraId="2D581626" w14:textId="77777777" w:rsidR="00A857CC" w:rsidRPr="00A518AA" w:rsidRDefault="00A857CC" w:rsidP="00A518A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275669CC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18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857CC" w:rsidRPr="00A518AA" w14:paraId="6D751FF5" w14:textId="77777777" w:rsidTr="00BB4D00">
        <w:trPr>
          <w:trHeight w:val="317"/>
        </w:trPr>
        <w:tc>
          <w:tcPr>
            <w:tcW w:w="4770" w:type="dxa"/>
            <w:shd w:val="clear" w:color="auto" w:fill="auto"/>
          </w:tcPr>
          <w:p w14:paraId="6BFC7826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F9A369A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2D81E4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EDD00C3" w14:textId="35E0E350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05E7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4" w:type="dxa"/>
            <w:shd w:val="clear" w:color="auto" w:fill="auto"/>
          </w:tcPr>
          <w:p w14:paraId="2F731920" w14:textId="77777777" w:rsidR="00A857CC" w:rsidRPr="00A518AA" w:rsidRDefault="00A857CC" w:rsidP="00A518A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6D97A3D5" w14:textId="3EFECCE7" w:rsidR="00A857CC" w:rsidRPr="00A518AA" w:rsidRDefault="00B05E78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A857CC" w:rsidRPr="00A518AA" w14:paraId="2BC98F6D" w14:textId="77777777" w:rsidTr="00BB4D00">
        <w:tc>
          <w:tcPr>
            <w:tcW w:w="4770" w:type="dxa"/>
            <w:shd w:val="clear" w:color="auto" w:fill="auto"/>
          </w:tcPr>
          <w:p w14:paraId="4157E454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3DF3AC3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DE394A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4" w:type="dxa"/>
            <w:gridSpan w:val="3"/>
            <w:shd w:val="clear" w:color="auto" w:fill="auto"/>
          </w:tcPr>
          <w:p w14:paraId="39487552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A518A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F30AA" w:rsidRPr="00A518AA" w14:paraId="57B5E31D" w14:textId="77777777" w:rsidTr="004F3A62">
        <w:tc>
          <w:tcPr>
            <w:tcW w:w="4770" w:type="dxa"/>
            <w:shd w:val="clear" w:color="auto" w:fill="auto"/>
            <w:vAlign w:val="center"/>
          </w:tcPr>
          <w:p w14:paraId="6E900AC2" w14:textId="77777777" w:rsidR="00DF30AA" w:rsidRPr="00A518AA" w:rsidRDefault="00DF30AA" w:rsidP="00DF30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10" w:type="dxa"/>
            <w:shd w:val="clear" w:color="auto" w:fill="auto"/>
          </w:tcPr>
          <w:p w14:paraId="26F99D3A" w14:textId="77777777" w:rsidR="00DF30AA" w:rsidRPr="00A518AA" w:rsidRDefault="00DF30AA" w:rsidP="00DF30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119183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A082775" w14:textId="7921DF76" w:rsidR="00DF30AA" w:rsidRPr="00A518AA" w:rsidRDefault="00C232B2" w:rsidP="00DF30AA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55,4</w:t>
            </w:r>
            <w:r w:rsidR="00D74A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74A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234" w:type="dxa"/>
            <w:shd w:val="clear" w:color="auto" w:fill="auto"/>
          </w:tcPr>
          <w:p w14:paraId="15DE7751" w14:textId="77777777" w:rsidR="00DF30AA" w:rsidRPr="00A518AA" w:rsidRDefault="00DF30AA" w:rsidP="00DF30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129420AA" w14:textId="50746152" w:rsidR="00DF30AA" w:rsidRPr="00A518AA" w:rsidRDefault="00DF30AA" w:rsidP="00DF30AA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54,476,668</w:t>
            </w:r>
          </w:p>
        </w:tc>
      </w:tr>
      <w:tr w:rsidR="00DF30AA" w:rsidRPr="00A518AA" w14:paraId="39810740" w14:textId="77777777" w:rsidTr="004F3A62">
        <w:tc>
          <w:tcPr>
            <w:tcW w:w="4770" w:type="dxa"/>
            <w:shd w:val="clear" w:color="auto" w:fill="auto"/>
            <w:vAlign w:val="center"/>
          </w:tcPr>
          <w:p w14:paraId="77D6A2B4" w14:textId="77777777" w:rsidR="00DF30AA" w:rsidRPr="00A518AA" w:rsidRDefault="00DF30AA" w:rsidP="00DF30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10" w:type="dxa"/>
            <w:shd w:val="clear" w:color="auto" w:fill="auto"/>
          </w:tcPr>
          <w:p w14:paraId="002CC510" w14:textId="77777777" w:rsidR="00DF30AA" w:rsidRPr="00A518AA" w:rsidRDefault="00DF30AA" w:rsidP="00DF30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90990E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64C884D" w14:textId="7EE36B75" w:rsidR="00DF30AA" w:rsidRPr="00A518AA" w:rsidRDefault="00C232B2" w:rsidP="00DF30AA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69,95</w:t>
            </w:r>
            <w:r w:rsidR="00D74A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4" w:type="dxa"/>
            <w:shd w:val="clear" w:color="auto" w:fill="auto"/>
          </w:tcPr>
          <w:p w14:paraId="5115CE82" w14:textId="77777777" w:rsidR="00DF30AA" w:rsidRPr="00A518AA" w:rsidRDefault="00DF30AA" w:rsidP="00DF30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4CA03794" w14:textId="1BC659D0" w:rsidR="00DF30AA" w:rsidRPr="00A518AA" w:rsidRDefault="00DF30AA" w:rsidP="00DF30AA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69,037</w:t>
            </w:r>
          </w:p>
        </w:tc>
      </w:tr>
      <w:tr w:rsidR="00DF30AA" w:rsidRPr="00A518AA" w14:paraId="1DE5843F" w14:textId="77777777" w:rsidTr="004F3A62">
        <w:tc>
          <w:tcPr>
            <w:tcW w:w="4770" w:type="dxa"/>
            <w:shd w:val="clear" w:color="auto" w:fill="auto"/>
          </w:tcPr>
          <w:p w14:paraId="25FFFDF7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8BEACCB" w14:textId="77777777" w:rsidR="00DF30AA" w:rsidRPr="00A518AA" w:rsidRDefault="00DF30AA" w:rsidP="00DF30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F7CD32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7F51E" w14:textId="4F657186" w:rsidR="00DF30AA" w:rsidRPr="00A518AA" w:rsidRDefault="00C232B2" w:rsidP="00DF30AA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</w:t>
            </w:r>
            <w:r w:rsidR="00D74A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74A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</w:p>
        </w:tc>
        <w:tc>
          <w:tcPr>
            <w:tcW w:w="234" w:type="dxa"/>
            <w:shd w:val="clear" w:color="auto" w:fill="auto"/>
          </w:tcPr>
          <w:p w14:paraId="00D366C7" w14:textId="77777777" w:rsidR="00DF30AA" w:rsidRPr="00A518AA" w:rsidRDefault="00DF30AA" w:rsidP="00DF30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AA2D4" w14:textId="23703DEE" w:rsidR="00DF30AA" w:rsidRPr="00A518AA" w:rsidRDefault="00DF30AA" w:rsidP="00DF30AA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54,545,705</w:t>
            </w:r>
          </w:p>
        </w:tc>
      </w:tr>
      <w:tr w:rsidR="00DF30AA" w:rsidRPr="00A518AA" w14:paraId="3F443051" w14:textId="77777777" w:rsidTr="004F3A62">
        <w:tc>
          <w:tcPr>
            <w:tcW w:w="4770" w:type="dxa"/>
            <w:shd w:val="clear" w:color="auto" w:fill="auto"/>
          </w:tcPr>
          <w:p w14:paraId="090F330A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10" w:type="dxa"/>
            <w:shd w:val="clear" w:color="auto" w:fill="auto"/>
          </w:tcPr>
          <w:p w14:paraId="2725CB6B" w14:textId="77777777" w:rsidR="00DF30AA" w:rsidRPr="00A518AA" w:rsidRDefault="00DF30AA" w:rsidP="00DF30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F997F8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7E59A" w14:textId="2818BBB4" w:rsidR="00DF30AA" w:rsidRPr="00A518AA" w:rsidRDefault="00C232B2" w:rsidP="00DF30AA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4,713,9</w:t>
            </w:r>
            <w:r w:rsidR="00D74A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34" w:type="dxa"/>
            <w:shd w:val="clear" w:color="auto" w:fill="auto"/>
          </w:tcPr>
          <w:p w14:paraId="42401CFC" w14:textId="77777777" w:rsidR="00DF30AA" w:rsidRPr="00A518AA" w:rsidRDefault="00DF30AA" w:rsidP="00DF30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4D9CC" w14:textId="2404A43C" w:rsidR="00DF30AA" w:rsidRPr="00A518AA" w:rsidRDefault="00DF30AA" w:rsidP="00DF30AA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5,221,470</w:t>
            </w:r>
          </w:p>
        </w:tc>
      </w:tr>
      <w:tr w:rsidR="00DF30AA" w:rsidRPr="00A518AA" w14:paraId="5C5B93B5" w14:textId="77777777" w:rsidTr="00BB4D00">
        <w:tc>
          <w:tcPr>
            <w:tcW w:w="4770" w:type="dxa"/>
            <w:shd w:val="clear" w:color="auto" w:fill="auto"/>
          </w:tcPr>
          <w:p w14:paraId="35FE58A9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  <w:shd w:val="clear" w:color="auto" w:fill="auto"/>
          </w:tcPr>
          <w:p w14:paraId="799C1EF0" w14:textId="77777777" w:rsidR="00DF30AA" w:rsidRPr="00A518AA" w:rsidRDefault="00DF30AA" w:rsidP="00DF30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5BCB54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945651" w14:textId="07395153" w:rsidR="00DF30AA" w:rsidRPr="00A518AA" w:rsidRDefault="00C232B2" w:rsidP="00DF30AA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</w:t>
            </w:r>
            <w:r w:rsidR="00D74A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74A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</w:t>
            </w:r>
          </w:p>
        </w:tc>
        <w:tc>
          <w:tcPr>
            <w:tcW w:w="234" w:type="dxa"/>
            <w:shd w:val="clear" w:color="auto" w:fill="auto"/>
          </w:tcPr>
          <w:p w14:paraId="1EC0448F" w14:textId="77777777" w:rsidR="00DF30AA" w:rsidRPr="00A518AA" w:rsidRDefault="00DF30AA" w:rsidP="00DF30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12E156" w14:textId="611D644B" w:rsidR="00DF30AA" w:rsidRPr="00A518AA" w:rsidRDefault="00DF30AA" w:rsidP="00DF30AA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59,767,175</w:t>
            </w:r>
          </w:p>
        </w:tc>
      </w:tr>
    </w:tbl>
    <w:p w14:paraId="282A0CAE" w14:textId="728843B7" w:rsidR="000056EC" w:rsidRDefault="000056EC" w:rsidP="00A518AA">
      <w:pPr>
        <w:pStyle w:val="Caption"/>
        <w:numPr>
          <w:ilvl w:val="0"/>
          <w:numId w:val="0"/>
        </w:numPr>
        <w:ind w:left="567"/>
        <w:rPr>
          <w:sz w:val="24"/>
          <w:szCs w:val="24"/>
        </w:rPr>
      </w:pPr>
    </w:p>
    <w:p w14:paraId="709AB106" w14:textId="77777777" w:rsidR="000056EC" w:rsidRDefault="000056EC" w:rsidP="000056EC">
      <w:pPr>
        <w:pStyle w:val="Caption"/>
        <w:numPr>
          <w:ilvl w:val="0"/>
          <w:numId w:val="0"/>
        </w:numPr>
        <w:ind w:left="567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br w:type="page"/>
      </w:r>
    </w:p>
    <w:p w14:paraId="3AFAA421" w14:textId="478A0B82" w:rsidR="00834296" w:rsidRDefault="00834296" w:rsidP="006E00CD">
      <w:pPr>
        <w:pStyle w:val="Caption"/>
        <w:ind w:left="567" w:hanging="567"/>
      </w:pPr>
      <w:r>
        <w:rPr>
          <w:rFonts w:hint="cs"/>
          <w:cs/>
        </w:rPr>
        <w:lastRenderedPageBreak/>
        <w:t>ภาษีเงินได้</w:t>
      </w:r>
    </w:p>
    <w:p w14:paraId="15E85232" w14:textId="0CA60516" w:rsidR="00834296" w:rsidRPr="00834296" w:rsidRDefault="00834296" w:rsidP="00834296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7DDF4F8" w14:textId="68757022" w:rsidR="00120D08" w:rsidRDefault="00834296" w:rsidP="00120D08">
      <w:pPr>
        <w:pStyle w:val="Ang15"/>
        <w:rPr>
          <w:lang w:val="en-US"/>
        </w:rPr>
      </w:pPr>
      <w:r w:rsidRPr="00AE0BB7">
        <w:rPr>
          <w:cs/>
          <w:lang w:val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E91331">
        <w:rPr>
          <w:cs/>
          <w:lang w:val="en-US"/>
        </w:rPr>
        <w:t>แท้จริงรวมของกลุ่มบริษัทและบริษัทในการดำเนินงานต่อเนื่องเป็นระยะเวลา</w:t>
      </w:r>
      <w:r w:rsidR="00DF30AA" w:rsidRPr="00E91331">
        <w:rPr>
          <w:rFonts w:hint="cs"/>
          <w:cs/>
          <w:lang w:val="en-US"/>
        </w:rPr>
        <w:t>สาม</w:t>
      </w:r>
      <w:r w:rsidRPr="00E91331">
        <w:rPr>
          <w:cs/>
          <w:lang w:val="en-US"/>
        </w:rPr>
        <w:t xml:space="preserve">เดือนสิ้นสุดวันที่ </w:t>
      </w:r>
      <w:r w:rsidRPr="00E91331">
        <w:rPr>
          <w:lang w:val="en-US"/>
        </w:rPr>
        <w:t>3</w:t>
      </w:r>
      <w:r w:rsidR="00DF30AA" w:rsidRPr="00E91331">
        <w:rPr>
          <w:lang w:val="en-US"/>
        </w:rPr>
        <w:t>1</w:t>
      </w:r>
      <w:r w:rsidRPr="00E91331">
        <w:rPr>
          <w:lang w:val="en-US"/>
        </w:rPr>
        <w:t xml:space="preserve"> </w:t>
      </w:r>
      <w:r w:rsidR="00DF30AA" w:rsidRPr="00E91331">
        <w:rPr>
          <w:rFonts w:hint="cs"/>
          <w:cs/>
          <w:lang w:val="en-US"/>
        </w:rPr>
        <w:t>มีนาคม</w:t>
      </w:r>
      <w:r w:rsidRPr="00E91331">
        <w:rPr>
          <w:cs/>
          <w:lang w:val="en-US"/>
        </w:rPr>
        <w:t xml:space="preserve"> </w:t>
      </w:r>
      <w:r w:rsidRPr="00E91331">
        <w:rPr>
          <w:lang w:val="en-US"/>
        </w:rPr>
        <w:t>256</w:t>
      </w:r>
      <w:r w:rsidR="00DF30AA" w:rsidRPr="00E91331">
        <w:rPr>
          <w:lang w:val="en-US"/>
        </w:rPr>
        <w:t>7</w:t>
      </w:r>
      <w:r w:rsidRPr="00E91331">
        <w:rPr>
          <w:lang w:val="en-US"/>
        </w:rPr>
        <w:t xml:space="preserve"> </w:t>
      </w:r>
      <w:r w:rsidRPr="00AE0BB7">
        <w:rPr>
          <w:cs/>
          <w:lang w:val="en-US"/>
        </w:rPr>
        <w:t>คือร้อยละ</w:t>
      </w:r>
      <w:r w:rsidR="00ED0D48">
        <w:rPr>
          <w:lang w:val="en-US"/>
        </w:rPr>
        <w:t xml:space="preserve"> </w:t>
      </w:r>
      <w:r w:rsidR="0083508A">
        <w:rPr>
          <w:lang w:val="en-US"/>
        </w:rPr>
        <w:t>2.</w:t>
      </w:r>
      <w:r w:rsidR="00CD28A2">
        <w:rPr>
          <w:lang w:val="en-US"/>
        </w:rPr>
        <w:t>8</w:t>
      </w:r>
      <w:r w:rsidRPr="00AE0BB7">
        <w:rPr>
          <w:cs/>
          <w:lang w:val="en-US"/>
        </w:rPr>
        <w:t xml:space="preserve"> และ </w:t>
      </w:r>
      <w:r w:rsidR="0083508A">
        <w:rPr>
          <w:lang w:val="en-US"/>
        </w:rPr>
        <w:t>2.</w:t>
      </w:r>
      <w:r w:rsidR="00CD28A2">
        <w:rPr>
          <w:lang w:val="en-US"/>
        </w:rPr>
        <w:t>8</w:t>
      </w:r>
      <w:r>
        <w:rPr>
          <w:lang w:val="en-US"/>
        </w:rPr>
        <w:t xml:space="preserve"> </w:t>
      </w:r>
      <w:r w:rsidRPr="00AE0BB7">
        <w:rPr>
          <w:cs/>
          <w:lang w:val="en-US"/>
        </w:rPr>
        <w:t xml:space="preserve">ตามลำดับ </w:t>
      </w:r>
      <w:r w:rsidRPr="00684BF7">
        <w:rPr>
          <w:i/>
          <w:iCs/>
          <w:cs/>
          <w:lang w:val="en-US"/>
        </w:rPr>
        <w:t>(</w:t>
      </w:r>
      <w:r w:rsidR="00DF30AA" w:rsidRPr="00684BF7">
        <w:rPr>
          <w:i/>
          <w:iCs/>
          <w:lang w:val="en-US"/>
        </w:rPr>
        <w:t>31</w:t>
      </w:r>
      <w:r w:rsidRPr="00684BF7">
        <w:rPr>
          <w:rFonts w:hint="cs"/>
          <w:i/>
          <w:iCs/>
          <w:cs/>
          <w:lang w:val="en-US"/>
        </w:rPr>
        <w:t xml:space="preserve"> </w:t>
      </w:r>
      <w:r w:rsidR="00DF30AA" w:rsidRPr="00684BF7">
        <w:rPr>
          <w:rFonts w:hint="cs"/>
          <w:i/>
          <w:iCs/>
          <w:cs/>
          <w:lang w:val="en-US"/>
        </w:rPr>
        <w:t>มีนาคม</w:t>
      </w:r>
      <w:r w:rsidRPr="00684BF7">
        <w:rPr>
          <w:i/>
          <w:iCs/>
          <w:cs/>
          <w:lang w:val="en-US"/>
        </w:rPr>
        <w:t xml:space="preserve"> </w:t>
      </w:r>
      <w:r w:rsidRPr="00684BF7">
        <w:rPr>
          <w:i/>
          <w:iCs/>
          <w:lang w:val="en-US"/>
        </w:rPr>
        <w:t>256</w:t>
      </w:r>
      <w:r w:rsidR="00DF30AA" w:rsidRPr="00684BF7">
        <w:rPr>
          <w:i/>
          <w:iCs/>
          <w:lang w:val="en-US"/>
        </w:rPr>
        <w:t>6</w:t>
      </w:r>
      <w:r w:rsidRPr="00684BF7">
        <w:rPr>
          <w:i/>
          <w:iCs/>
          <w:lang w:val="en-US"/>
        </w:rPr>
        <w:t xml:space="preserve">: </w:t>
      </w:r>
      <w:r w:rsidRPr="00684BF7">
        <w:rPr>
          <w:i/>
          <w:iCs/>
          <w:cs/>
          <w:lang w:val="en-US"/>
        </w:rPr>
        <w:t xml:space="preserve">ร้อยละ </w:t>
      </w:r>
      <w:r w:rsidR="0083508A" w:rsidRPr="00684BF7">
        <w:rPr>
          <w:i/>
          <w:iCs/>
          <w:lang w:val="en-US"/>
        </w:rPr>
        <w:t>0.9</w:t>
      </w:r>
      <w:r w:rsidRPr="00684BF7">
        <w:rPr>
          <w:i/>
          <w:iCs/>
          <w:cs/>
          <w:lang w:val="en-US"/>
        </w:rPr>
        <w:t xml:space="preserve"> และ </w:t>
      </w:r>
      <w:r w:rsidR="0083508A" w:rsidRPr="00684BF7">
        <w:rPr>
          <w:i/>
          <w:iCs/>
          <w:lang w:val="en-US"/>
        </w:rPr>
        <w:t>0.9</w:t>
      </w:r>
      <w:r w:rsidRPr="00684BF7">
        <w:rPr>
          <w:i/>
          <w:iCs/>
          <w:cs/>
          <w:lang w:val="en-US"/>
        </w:rPr>
        <w:t xml:space="preserve"> ตามลำดับ)</w:t>
      </w:r>
      <w:r w:rsidRPr="00AE0BB7">
        <w:rPr>
          <w:cs/>
          <w:lang w:val="en-US"/>
        </w:rPr>
        <w:t xml:space="preserve"> การเปลี่ยนแปลงในอัตราภาษีเงินได้ที่</w:t>
      </w:r>
      <w:r w:rsidRPr="00E91331">
        <w:rPr>
          <w:cs/>
          <w:lang w:val="en-US"/>
        </w:rPr>
        <w:t>แท้จริงมีสาเหตุหลักจา</w:t>
      </w:r>
      <w:r w:rsidR="00120D08" w:rsidRPr="00E91331">
        <w:rPr>
          <w:rFonts w:hint="cs"/>
          <w:cs/>
          <w:lang w:val="en-US"/>
        </w:rPr>
        <w:t>ก</w:t>
      </w:r>
      <w:r w:rsidR="00ED0D48" w:rsidRPr="00E91331">
        <w:rPr>
          <w:rFonts w:hint="cs"/>
          <w:cs/>
          <w:lang w:val="en-US"/>
        </w:rPr>
        <w:t xml:space="preserve">สิทธิพิเศษทางภาษีภายใต้พระราชกฤษฎีกาฉบับที่ </w:t>
      </w:r>
      <w:r w:rsidR="00ED0D48" w:rsidRPr="00E91331">
        <w:rPr>
          <w:lang w:val="en-US"/>
        </w:rPr>
        <w:t xml:space="preserve">604 </w:t>
      </w:r>
      <w:r w:rsidR="00ED0D48" w:rsidRPr="00E91331">
        <w:rPr>
          <w:rFonts w:hint="cs"/>
          <w:cs/>
          <w:lang w:val="en-US"/>
        </w:rPr>
        <w:t xml:space="preserve">และฉบับที่ </w:t>
      </w:r>
      <w:r w:rsidR="00ED0D48" w:rsidRPr="00E91331">
        <w:rPr>
          <w:lang w:val="en-US"/>
        </w:rPr>
        <w:t>642</w:t>
      </w:r>
      <w:r w:rsidR="00ED0D48" w:rsidRPr="00E91331">
        <w:rPr>
          <w:rFonts w:hint="cs"/>
          <w:cs/>
          <w:lang w:val="en-US"/>
        </w:rPr>
        <w:t xml:space="preserve"> และ</w:t>
      </w:r>
      <w:r w:rsidR="00CD28A2" w:rsidRPr="00E91331">
        <w:rPr>
          <w:rFonts w:hint="cs"/>
          <w:cs/>
          <w:lang w:val="en-US"/>
        </w:rPr>
        <w:t>รายได้ที่ไม่ต้องเสียภาษีลดลง</w:t>
      </w:r>
      <w:r w:rsidR="00120D08">
        <w:rPr>
          <w:lang w:val="en-US"/>
        </w:rPr>
        <w:t xml:space="preserve"> </w:t>
      </w:r>
    </w:p>
    <w:p w14:paraId="599FD86A" w14:textId="77777777" w:rsidR="00120D08" w:rsidRPr="00834296" w:rsidRDefault="00120D08" w:rsidP="00120D08">
      <w:pPr>
        <w:pStyle w:val="Ang15"/>
        <w:ind w:left="0"/>
        <w:rPr>
          <w:lang w:val="en-US"/>
        </w:rPr>
      </w:pPr>
    </w:p>
    <w:p w14:paraId="2E84BDA0" w14:textId="20DF8B95" w:rsidR="00581076" w:rsidRDefault="00DD66D2" w:rsidP="006E00CD">
      <w:pPr>
        <w:pStyle w:val="Caption"/>
        <w:ind w:left="567" w:hanging="567"/>
      </w:pPr>
      <w:r>
        <w:rPr>
          <w:rFonts w:hint="cs"/>
          <w:cs/>
        </w:rPr>
        <w:t>เงินปันผล</w:t>
      </w:r>
    </w:p>
    <w:p w14:paraId="1664EA77" w14:textId="77777777" w:rsidR="0056153A" w:rsidRPr="0056153A" w:rsidRDefault="0056153A" w:rsidP="0056153A">
      <w:pPr>
        <w:rPr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800"/>
        <w:gridCol w:w="1800"/>
        <w:gridCol w:w="1260"/>
        <w:gridCol w:w="990"/>
      </w:tblGrid>
      <w:tr w:rsidR="002D667E" w14:paraId="010B4C30" w14:textId="77777777" w:rsidTr="002D667E">
        <w:trPr>
          <w:tblHeader/>
        </w:trPr>
        <w:tc>
          <w:tcPr>
            <w:tcW w:w="3330" w:type="dxa"/>
            <w:vAlign w:val="bottom"/>
          </w:tcPr>
          <w:p w14:paraId="61ED96EE" w14:textId="77777777" w:rsidR="002D667E" w:rsidRPr="00DF30AA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72C41029" w14:textId="77777777" w:rsidR="002D667E" w:rsidRPr="00DF30A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30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66ACDDB8" w14:textId="77777777" w:rsidR="002D667E" w:rsidRPr="00DF30A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30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10C2BA2F" w14:textId="77777777" w:rsidR="002D667E" w:rsidRPr="00DF30A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F30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990" w:type="dxa"/>
            <w:vAlign w:val="bottom"/>
            <w:hideMark/>
          </w:tcPr>
          <w:p w14:paraId="0FE937B8" w14:textId="77777777" w:rsidR="002D667E" w:rsidRPr="00DF30A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F30A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2D667E" w14:paraId="72FD145F" w14:textId="77777777" w:rsidTr="002D667E">
        <w:trPr>
          <w:tblHeader/>
        </w:trPr>
        <w:tc>
          <w:tcPr>
            <w:tcW w:w="3330" w:type="dxa"/>
          </w:tcPr>
          <w:p w14:paraId="297685B6" w14:textId="77777777" w:rsidR="002D667E" w:rsidRPr="00DF30AA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F45A67" w14:textId="77777777" w:rsidR="002D667E" w:rsidRPr="00DF30AA" w:rsidRDefault="002D667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33D0B1B" w14:textId="77777777" w:rsidR="002D667E" w:rsidRPr="00DF30AA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7DFD955" w14:textId="77777777" w:rsidR="002D667E" w:rsidRPr="00DF30AA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F3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hideMark/>
          </w:tcPr>
          <w:p w14:paraId="5ABF2BB8" w14:textId="77777777" w:rsidR="002D667E" w:rsidRPr="00DF30AA" w:rsidRDefault="002D667E" w:rsidP="005615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F3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2D667E" w14:paraId="5854DC06" w14:textId="77777777" w:rsidTr="002D667E">
        <w:tc>
          <w:tcPr>
            <w:tcW w:w="3330" w:type="dxa"/>
            <w:hideMark/>
          </w:tcPr>
          <w:p w14:paraId="72037B3E" w14:textId="22F89590" w:rsidR="002D667E" w:rsidRPr="00DF30AA" w:rsidRDefault="002D667E" w:rsidP="005615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F3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DF3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0A9BE7BF" w14:textId="77777777" w:rsidR="002D667E" w:rsidRPr="00DF30AA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1A16455C" w14:textId="77777777" w:rsidR="002D667E" w:rsidRPr="00DF30AA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636F8C06" w14:textId="77777777" w:rsidR="002D667E" w:rsidRPr="00DF30AA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E76D31" w14:textId="77777777" w:rsidR="002D667E" w:rsidRPr="00DF30AA" w:rsidRDefault="002D667E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386" w14:paraId="6159EB3B" w14:textId="77777777" w:rsidTr="00DF30AA">
        <w:tc>
          <w:tcPr>
            <w:tcW w:w="3330" w:type="dxa"/>
            <w:hideMark/>
          </w:tcPr>
          <w:p w14:paraId="4A89A93F" w14:textId="3492985B" w:rsidR="00C92386" w:rsidRPr="00DF30AA" w:rsidRDefault="00C92386" w:rsidP="001C12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0A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1C12DB">
              <w:rPr>
                <w:rFonts w:asciiTheme="majorBidi" w:hAnsiTheme="majorBidi" w:cstheme="majorBidi" w:hint="cs"/>
                <w:sz w:val="30"/>
                <w:szCs w:val="30"/>
                <w:cs/>
              </w:rPr>
              <w:t>ป</w:t>
            </w:r>
            <w:r w:rsidRPr="00DF30AA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="001C12DB">
              <w:rPr>
                <w:rFonts w:asciiTheme="majorBidi" w:hAnsiTheme="majorBidi" w:cstheme="majorBidi" w:hint="cs"/>
                <w:sz w:val="30"/>
                <w:szCs w:val="30"/>
                <w:cs/>
              </w:rPr>
              <w:t>ะจำ</w:t>
            </w:r>
            <w:r w:rsidRPr="00DF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DF30A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1E2EB247" w14:textId="522A81F5" w:rsidR="00C92386" w:rsidRPr="00DF30AA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DF30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DF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0" w:type="dxa"/>
          </w:tcPr>
          <w:p w14:paraId="0079FFD9" w14:textId="2B91E896" w:rsidR="00C92386" w:rsidRPr="00DF30AA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F30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DF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260" w:type="dxa"/>
          </w:tcPr>
          <w:p w14:paraId="6358E832" w14:textId="597F83D7" w:rsidR="00C92386" w:rsidRPr="00DF30AA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0.12</w:t>
            </w:r>
          </w:p>
        </w:tc>
        <w:tc>
          <w:tcPr>
            <w:tcW w:w="990" w:type="dxa"/>
          </w:tcPr>
          <w:p w14:paraId="32C2418F" w14:textId="79ACBB2A" w:rsidR="00C92386" w:rsidRPr="00DF30AA" w:rsidRDefault="00C92386" w:rsidP="00C9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</w:tr>
      <w:tr w:rsidR="00C92386" w14:paraId="14073967" w14:textId="77777777" w:rsidTr="002D667E">
        <w:tc>
          <w:tcPr>
            <w:tcW w:w="3330" w:type="dxa"/>
          </w:tcPr>
          <w:p w14:paraId="107AA5FD" w14:textId="77777777" w:rsidR="00C92386" w:rsidRPr="00DF30AA" w:rsidRDefault="00C92386" w:rsidP="00C923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C3E8505" w14:textId="77777777" w:rsidR="00C92386" w:rsidRPr="00DF30AA" w:rsidRDefault="00C92386" w:rsidP="00C923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81EDCE" w14:textId="77777777" w:rsidR="00C92386" w:rsidRPr="00DF30AA" w:rsidRDefault="00C92386" w:rsidP="00C923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8CBB46" w14:textId="77777777" w:rsidR="00C92386" w:rsidRPr="00DF30AA" w:rsidRDefault="00C92386" w:rsidP="00C9238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5F93231" w14:textId="77777777" w:rsidR="00C92386" w:rsidRPr="00DF30AA" w:rsidRDefault="00C92386" w:rsidP="00C92386">
            <w:pPr>
              <w:tabs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92386" w14:paraId="4B78081E" w14:textId="77777777" w:rsidTr="002D667E">
        <w:tc>
          <w:tcPr>
            <w:tcW w:w="3330" w:type="dxa"/>
            <w:hideMark/>
          </w:tcPr>
          <w:p w14:paraId="5D97DF25" w14:textId="35C0E340" w:rsidR="00C92386" w:rsidRPr="00A506BF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F3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800" w:type="dxa"/>
          </w:tcPr>
          <w:p w14:paraId="26586FED" w14:textId="77777777" w:rsidR="00C92386" w:rsidRPr="00DF30AA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29CA96A3" w14:textId="77777777" w:rsidR="00C92386" w:rsidRPr="00DF30AA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5C01C640" w14:textId="77777777" w:rsidR="00C92386" w:rsidRPr="00DF30AA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8C391F" w14:textId="77777777" w:rsidR="00C92386" w:rsidRPr="00DF30AA" w:rsidRDefault="00C92386" w:rsidP="00C92386">
            <w:pPr>
              <w:tabs>
                <w:tab w:val="clear" w:pos="227"/>
                <w:tab w:val="clear" w:pos="454"/>
                <w:tab w:val="clear" w:pos="680"/>
                <w:tab w:val="decimal" w:pos="429"/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386" w14:paraId="643D8EB6" w14:textId="77777777" w:rsidTr="002D667E">
        <w:tc>
          <w:tcPr>
            <w:tcW w:w="3330" w:type="dxa"/>
          </w:tcPr>
          <w:p w14:paraId="47918CC3" w14:textId="6CA3839E" w:rsidR="00C92386" w:rsidRPr="00DF30AA" w:rsidRDefault="00C92386" w:rsidP="00C92386">
            <w:pPr>
              <w:tabs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DF30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35D1F6FF" w14:textId="57FD389C" w:rsidR="00C92386" w:rsidRPr="00DF30AA" w:rsidRDefault="00C92386" w:rsidP="00C92386">
            <w:pPr>
              <w:tabs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F30AA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DF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DF30A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52FD6C87" w14:textId="2871AE63" w:rsidR="00C92386" w:rsidRPr="00DF30AA" w:rsidRDefault="00C92386" w:rsidP="00C9238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DF30AA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DF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DF30A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5F39535A" w14:textId="2C3BCD27" w:rsidR="00C92386" w:rsidRPr="00DF30AA" w:rsidRDefault="00C92386" w:rsidP="00C9238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30AA">
              <w:rPr>
                <w:rFonts w:asciiTheme="majorBidi" w:hAnsiTheme="majorBidi" w:cstheme="majorBidi"/>
                <w:sz w:val="30"/>
                <w:szCs w:val="30"/>
              </w:rPr>
              <w:t>0.09</w:t>
            </w:r>
          </w:p>
        </w:tc>
        <w:tc>
          <w:tcPr>
            <w:tcW w:w="990" w:type="dxa"/>
          </w:tcPr>
          <w:p w14:paraId="353F9B82" w14:textId="0D3A2C0F" w:rsidR="00C92386" w:rsidRPr="00DF30AA" w:rsidRDefault="00C92386" w:rsidP="00C9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30AA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</w:tr>
      <w:tr w:rsidR="00C92386" w:rsidRPr="00E76867" w14:paraId="3CEEF7AE" w14:textId="77777777" w:rsidTr="00985677">
        <w:tc>
          <w:tcPr>
            <w:tcW w:w="3330" w:type="dxa"/>
            <w:shd w:val="clear" w:color="auto" w:fill="auto"/>
            <w:hideMark/>
          </w:tcPr>
          <w:p w14:paraId="56DC4708" w14:textId="529895EA" w:rsidR="00C92386" w:rsidRPr="00DF30AA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  <w:r w:rsidRPr="00DF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DF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0" w:type="dxa"/>
            <w:hideMark/>
          </w:tcPr>
          <w:p w14:paraId="5B9DD978" w14:textId="422B007F" w:rsidR="00C92386" w:rsidRPr="00DF30AA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0AA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DF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DF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0" w:type="dxa"/>
            <w:hideMark/>
          </w:tcPr>
          <w:p w14:paraId="51ACA915" w14:textId="649F5D9A" w:rsidR="00C92386" w:rsidRPr="00DF30AA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30AA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DF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DF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</w:tcPr>
          <w:p w14:paraId="67DF7852" w14:textId="5AB011DA" w:rsidR="00C92386" w:rsidRPr="00DF30AA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30AA">
              <w:rPr>
                <w:rFonts w:asciiTheme="majorBidi" w:hAnsiTheme="majorBidi" w:cstheme="majorBidi"/>
                <w:sz w:val="30"/>
                <w:szCs w:val="30"/>
              </w:rPr>
              <w:t>0.03</w:t>
            </w:r>
          </w:p>
        </w:tc>
        <w:tc>
          <w:tcPr>
            <w:tcW w:w="990" w:type="dxa"/>
          </w:tcPr>
          <w:p w14:paraId="45D2A41E" w14:textId="1C50B2BF" w:rsidR="00C92386" w:rsidRPr="00DF30AA" w:rsidRDefault="00C92386" w:rsidP="00C9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30AA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</w:tr>
      <w:tr w:rsidR="00C92386" w:rsidRPr="00AB302E" w14:paraId="1996BAA3" w14:textId="77777777" w:rsidTr="002D667E">
        <w:tc>
          <w:tcPr>
            <w:tcW w:w="3330" w:type="dxa"/>
            <w:shd w:val="clear" w:color="auto" w:fill="auto"/>
          </w:tcPr>
          <w:p w14:paraId="7F9B83E3" w14:textId="39111139" w:rsidR="00C92386" w:rsidRPr="00DF30AA" w:rsidRDefault="00C92386" w:rsidP="00C92386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DF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DF30A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C1F9E11" w14:textId="361CD4BF" w:rsidR="00C92386" w:rsidRPr="00DF30AA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30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F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DF30A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33FFBCBB" w14:textId="12570AD7" w:rsidR="00C92386" w:rsidRPr="00DF30AA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DF30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3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DF30A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74F82181" w14:textId="456B2F27" w:rsidR="00C92386" w:rsidRPr="00DF30AA" w:rsidRDefault="00C92386" w:rsidP="00C9238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0AA">
              <w:rPr>
                <w:rFonts w:asciiTheme="majorBidi" w:hAnsiTheme="majorBidi" w:cstheme="majorBidi"/>
                <w:sz w:val="30"/>
                <w:szCs w:val="30"/>
              </w:rPr>
              <w:t>0.12</w:t>
            </w:r>
          </w:p>
        </w:tc>
        <w:tc>
          <w:tcPr>
            <w:tcW w:w="990" w:type="dxa"/>
          </w:tcPr>
          <w:p w14:paraId="680B6E63" w14:textId="6B10500B" w:rsidR="00C92386" w:rsidRPr="00DF30AA" w:rsidRDefault="00C92386" w:rsidP="00C9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0AA"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</w:tr>
    </w:tbl>
    <w:p w14:paraId="0A1ABB7F" w14:textId="77777777" w:rsidR="0056153A" w:rsidRPr="00220FAA" w:rsidRDefault="0056153A" w:rsidP="0056153A">
      <w:pPr>
        <w:pStyle w:val="Bo-Blankline"/>
        <w:ind w:left="0"/>
        <w:rPr>
          <w:sz w:val="30"/>
          <w:szCs w:val="30"/>
          <w:lang w:val="en-US"/>
        </w:rPr>
      </w:pPr>
    </w:p>
    <w:p w14:paraId="52AF824D" w14:textId="1CB8BFCD" w:rsidR="00A95E68" w:rsidRPr="00AE0BB7" w:rsidRDefault="00A95E68" w:rsidP="00565380">
      <w:pPr>
        <w:pStyle w:val="Caption"/>
        <w:ind w:left="567" w:hanging="567"/>
        <w:rPr>
          <w:rFonts w:asciiTheme="majorBidi" w:hAnsiTheme="majorBidi"/>
        </w:rPr>
      </w:pPr>
      <w:r w:rsidRPr="00AE0BB7">
        <w:rPr>
          <w:rFonts w:asciiTheme="majorBidi" w:hAnsiTheme="majorBidi"/>
          <w:cs/>
        </w:rPr>
        <w:t>เครื่องมือทางการเงิน</w:t>
      </w:r>
    </w:p>
    <w:p w14:paraId="3D2D10B8" w14:textId="77777777" w:rsidR="00A518AA" w:rsidRDefault="00A518AA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0B2B8A" w14:textId="72E458BC" w:rsidR="00A95E68" w:rsidRPr="00AE0BB7" w:rsidRDefault="00A95E68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E0B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AE0BB7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AE0BB7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4697C621" w14:textId="77777777" w:rsidR="00A518AA" w:rsidRPr="000056EC" w:rsidRDefault="00A518AA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015D1A99" w14:textId="542911AC" w:rsidR="007D6448" w:rsidRDefault="00A95E68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F0475C">
        <w:rPr>
          <w:rFonts w:asciiTheme="majorBidi" w:hAnsiTheme="majorBidi" w:hint="cs"/>
          <w:sz w:val="30"/>
          <w:szCs w:val="30"/>
          <w:cs/>
        </w:rPr>
        <w:t>วัดมูลค่าด้วยราคาทุนตัดจำหน่าย</w:t>
      </w:r>
      <w:r w:rsidRPr="00203012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48F716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15A580AD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30E88E36" w14:textId="0B3BF152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  <w:cs/>
        </w:rPr>
        <w:sectPr w:rsidR="00DA74F1" w:rsidSect="00C21040">
          <w:headerReference w:type="default" r:id="rId21"/>
          <w:footerReference w:type="default" r:id="rId22"/>
          <w:pgSz w:w="11909" w:h="16834" w:code="9"/>
          <w:pgMar w:top="691" w:right="1152" w:bottom="720" w:left="1166" w:header="706" w:footer="706" w:gutter="0"/>
          <w:cols w:space="737"/>
          <w:docGrid w:linePitch="360"/>
        </w:sectPr>
      </w:pP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8E711A" w:rsidRPr="00731B95" w14:paraId="76B8F338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989F774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CE6E658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411FA99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711A" w:rsidRPr="00731B95" w14:paraId="0AA827D9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057997D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BA82AD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0A9E3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7C02483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A908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11A" w:rsidRPr="00731B95" w14:paraId="2FCD2A14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700D7357" w14:textId="7412D2C1" w:rsidR="008E711A" w:rsidRPr="00EC0235" w:rsidRDefault="008E711A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F0EC3B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765D8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BEDEF89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20B342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CD720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D358C0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9586E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24436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F93B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22209D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DFCEA7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079ED5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6513C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6B41D7E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DC5C10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EC4C439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A8CCF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11A" w:rsidRPr="00731B95" w14:paraId="1BE2A85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CD41A21" w14:textId="77777777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FFB4E2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6F26393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11A" w:rsidRPr="00731B95" w14:paraId="14CE369B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161C6D5" w14:textId="27144671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DF30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="00DF30A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DF30A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14:paraId="7F15CB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229B33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E711A" w:rsidRPr="00731B95" w14:paraId="05E377DA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6118D0F" w14:textId="77777777" w:rsidR="008E711A" w:rsidRPr="00EC0235" w:rsidRDefault="008E711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2A5D647F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BE53321" w14:textId="1AFA5F23" w:rsidR="008E711A" w:rsidRPr="00DD66D2" w:rsidRDefault="008E711A" w:rsidP="00DD66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E74E69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EB7C85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8CB1C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F8D14DC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65EF4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982DF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28FE2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ABF83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5D1C3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E10F89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1EC8E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0DF10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11A" w:rsidRPr="00731B95" w14:paraId="49A590C9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02799A6D" w14:textId="77777777" w:rsidR="008E711A" w:rsidRPr="00EC0235" w:rsidRDefault="008E711A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E25EBDE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FD653D4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5AD4F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3A9DA1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2122BD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03E79D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D4E40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3CBFD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98E9D5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4F6FD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824E52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0350A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398DE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05B2B4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6D2" w:rsidRPr="00731B95" w14:paraId="2F8633E0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6FB05059" w14:textId="77777777" w:rsidR="00DD66D2" w:rsidRPr="00EC0235" w:rsidRDefault="00DD66D2" w:rsidP="00DD66D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5A0764A9" w14:textId="3E903043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8AD8AD2" w14:textId="1C398C83" w:rsidR="00DD66D2" w:rsidRPr="00EC0235" w:rsidRDefault="00537E19" w:rsidP="006E48FA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43" w:right="-2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302,910</w:t>
            </w:r>
          </w:p>
        </w:tc>
        <w:tc>
          <w:tcPr>
            <w:tcW w:w="270" w:type="dxa"/>
            <w:shd w:val="clear" w:color="auto" w:fill="auto"/>
          </w:tcPr>
          <w:p w14:paraId="64B39BEA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97142FD" w14:textId="66D0425F" w:rsidR="00DD66D2" w:rsidRPr="00AC27DF" w:rsidRDefault="00537E19" w:rsidP="00AC27DF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3BBB9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AE5A3EB" w14:textId="04CD7C0B" w:rsidR="00DD66D2" w:rsidRPr="00EC0235" w:rsidRDefault="00537E19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302,910</w:t>
            </w:r>
          </w:p>
        </w:tc>
        <w:tc>
          <w:tcPr>
            <w:tcW w:w="270" w:type="dxa"/>
            <w:shd w:val="clear" w:color="auto" w:fill="auto"/>
          </w:tcPr>
          <w:p w14:paraId="76CE1D93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517AE0" w14:textId="5A1C537D" w:rsidR="00DD66D2" w:rsidRPr="00A91BCC" w:rsidRDefault="00537E19" w:rsidP="00A91BCC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E3C18F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857128" w14:textId="2EA923D4" w:rsidR="00DD66D2" w:rsidRPr="00A91BCC" w:rsidRDefault="00537E19" w:rsidP="00A91BC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302,910</w:t>
            </w:r>
          </w:p>
        </w:tc>
        <w:tc>
          <w:tcPr>
            <w:tcW w:w="270" w:type="dxa"/>
            <w:shd w:val="clear" w:color="auto" w:fill="auto"/>
          </w:tcPr>
          <w:p w14:paraId="0252B5B8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12116F" w14:textId="29D04DFD" w:rsidR="00DD66D2" w:rsidRPr="00EC0235" w:rsidRDefault="00537E19" w:rsidP="00DD66D2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33B501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B3C47F" w14:textId="4997E072" w:rsidR="00DD66D2" w:rsidRPr="00EC0235" w:rsidRDefault="00537E19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302,910</w:t>
            </w:r>
          </w:p>
        </w:tc>
      </w:tr>
      <w:tr w:rsidR="00DD66D2" w:rsidRPr="00731B95" w14:paraId="5D4129B0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A80D60A" w14:textId="77777777" w:rsidR="00DD66D2" w:rsidRPr="00EC0235" w:rsidRDefault="00DD66D2" w:rsidP="00DD66D2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BA02A47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A82CE2B" w14:textId="77777777" w:rsidR="00DD66D2" w:rsidRPr="00EC0235" w:rsidRDefault="00DD66D2" w:rsidP="00D61A9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43" w:right="-2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2C226F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331DBD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CC511A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B50258B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CBD09D4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2EFD08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ADEEDA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B0FDF4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0B74E6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906DAD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CC62AF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F2AF70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D66D2" w:rsidRPr="00731B95" w14:paraId="2CC88279" w14:textId="77777777" w:rsidTr="009D3D06">
        <w:trPr>
          <w:trHeight w:val="261"/>
        </w:trPr>
        <w:tc>
          <w:tcPr>
            <w:tcW w:w="3330" w:type="dxa"/>
            <w:shd w:val="clear" w:color="auto" w:fill="auto"/>
          </w:tcPr>
          <w:p w14:paraId="27E92226" w14:textId="77777777" w:rsidR="00DD66D2" w:rsidRPr="00EC0235" w:rsidRDefault="00DD66D2" w:rsidP="00DD66D2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35CFE425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3703F34" w14:textId="628A4A62" w:rsidR="00DD66D2" w:rsidRPr="00EC0235" w:rsidRDefault="00537E19" w:rsidP="00D61A9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35669E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FAE5BC5" w14:textId="1842D4BD" w:rsidR="00DD66D2" w:rsidRPr="00EC0235" w:rsidRDefault="00537E19" w:rsidP="006E48FA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487,235</w:t>
            </w:r>
          </w:p>
        </w:tc>
        <w:tc>
          <w:tcPr>
            <w:tcW w:w="270" w:type="dxa"/>
            <w:shd w:val="clear" w:color="auto" w:fill="auto"/>
          </w:tcPr>
          <w:p w14:paraId="2F035A07" w14:textId="13F63853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A180A2" w14:textId="68A0D957" w:rsidR="00DD66D2" w:rsidRPr="00EC0235" w:rsidRDefault="00537E19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487,235</w:t>
            </w:r>
          </w:p>
        </w:tc>
        <w:tc>
          <w:tcPr>
            <w:tcW w:w="270" w:type="dxa"/>
            <w:shd w:val="clear" w:color="auto" w:fill="auto"/>
          </w:tcPr>
          <w:p w14:paraId="04D08246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226C7A" w14:textId="7DBED883" w:rsidR="00DD66D2" w:rsidRPr="00EC0235" w:rsidRDefault="00537E19" w:rsidP="00DD66D2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A8753D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A674BB" w14:textId="2A1025D6" w:rsidR="00DD66D2" w:rsidRPr="009D3D06" w:rsidRDefault="009D3D06" w:rsidP="009D3D0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458,712</w:t>
            </w:r>
          </w:p>
        </w:tc>
        <w:tc>
          <w:tcPr>
            <w:tcW w:w="270" w:type="dxa"/>
            <w:shd w:val="clear" w:color="auto" w:fill="auto"/>
          </w:tcPr>
          <w:p w14:paraId="02D92665" w14:textId="77777777" w:rsidR="00DD66D2" w:rsidRPr="009D3D06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A298ED" w14:textId="1D8507BD" w:rsidR="00DD66D2" w:rsidRPr="00EC0235" w:rsidRDefault="00537E19" w:rsidP="00DD66D2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D1AAB1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8E3D0A" w14:textId="77B32A97" w:rsidR="00DD66D2" w:rsidRPr="00EC0235" w:rsidRDefault="009D3D06" w:rsidP="00D331C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458,712</w:t>
            </w:r>
          </w:p>
        </w:tc>
      </w:tr>
      <w:tr w:rsidR="00DD66D2" w:rsidRPr="00731B95" w14:paraId="3E8533C1" w14:textId="77777777" w:rsidTr="001D34B4">
        <w:trPr>
          <w:trHeight w:val="261"/>
        </w:trPr>
        <w:tc>
          <w:tcPr>
            <w:tcW w:w="3330" w:type="dxa"/>
            <w:shd w:val="clear" w:color="auto" w:fill="auto"/>
          </w:tcPr>
          <w:p w14:paraId="23422DA2" w14:textId="77777777" w:rsidR="00DD66D2" w:rsidRPr="00EC0235" w:rsidRDefault="00DD66D2" w:rsidP="00DD66D2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3CDD52E1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14FF7" w14:textId="05FEB31E" w:rsidR="00DD66D2" w:rsidRPr="006E48FA" w:rsidRDefault="00537E19" w:rsidP="00D61A9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43" w:right="-2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302,910</w:t>
            </w:r>
          </w:p>
        </w:tc>
        <w:tc>
          <w:tcPr>
            <w:tcW w:w="270" w:type="dxa"/>
            <w:shd w:val="clear" w:color="auto" w:fill="auto"/>
          </w:tcPr>
          <w:p w14:paraId="4025827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B9B05" w14:textId="6D845FE3" w:rsidR="00DD66D2" w:rsidRPr="006E48FA" w:rsidRDefault="00537E19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487,235</w:t>
            </w:r>
          </w:p>
        </w:tc>
        <w:tc>
          <w:tcPr>
            <w:tcW w:w="270" w:type="dxa"/>
            <w:shd w:val="clear" w:color="auto" w:fill="auto"/>
          </w:tcPr>
          <w:p w14:paraId="2A471610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63869" w14:textId="1A987CB5" w:rsidR="00DD66D2" w:rsidRPr="006E48FA" w:rsidRDefault="00537E19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790,145</w:t>
            </w:r>
          </w:p>
        </w:tc>
        <w:tc>
          <w:tcPr>
            <w:tcW w:w="270" w:type="dxa"/>
            <w:shd w:val="clear" w:color="auto" w:fill="auto"/>
          </w:tcPr>
          <w:p w14:paraId="494ECA64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B74BA5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DDF9A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BFF15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9B20E6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4A0685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E91CE6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064B57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6D2" w:rsidRPr="00731B95" w14:paraId="4214EFE1" w14:textId="77777777" w:rsidTr="0079213A">
        <w:trPr>
          <w:trHeight w:val="168"/>
        </w:trPr>
        <w:tc>
          <w:tcPr>
            <w:tcW w:w="3330" w:type="dxa"/>
            <w:shd w:val="clear" w:color="auto" w:fill="auto"/>
          </w:tcPr>
          <w:p w14:paraId="171F4337" w14:textId="77777777" w:rsidR="00DD66D2" w:rsidRPr="00EC0235" w:rsidRDefault="00DD66D2" w:rsidP="00DD66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5624F20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78256AA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43A201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3AAEFEF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C36922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46A517DD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91634F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9BA85D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96C962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B88707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20C387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F9DD6C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B047B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BCC66D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6D2" w:rsidRPr="00731B95" w14:paraId="5A70E401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384371FE" w14:textId="77777777" w:rsidR="00DD66D2" w:rsidRPr="00EC0235" w:rsidRDefault="00DD66D2" w:rsidP="00DD66D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0E78F34B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11A4BCD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DAE337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04BBCD4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97D0A0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F2B927E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9FEA7A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F32A28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A50038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064D52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D1089F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44A0B2" w14:textId="77777777" w:rsidR="00DD66D2" w:rsidRPr="00EC0235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D5737A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BBEC9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7E19" w:rsidRPr="00731B95" w14:paraId="6C6173D3" w14:textId="77777777" w:rsidTr="009D3D06">
        <w:trPr>
          <w:trHeight w:val="261"/>
        </w:trPr>
        <w:tc>
          <w:tcPr>
            <w:tcW w:w="3330" w:type="dxa"/>
            <w:shd w:val="clear" w:color="auto" w:fill="auto"/>
          </w:tcPr>
          <w:p w14:paraId="37E7D135" w14:textId="77777777" w:rsidR="00537E19" w:rsidRPr="00EC0235" w:rsidRDefault="00537E19" w:rsidP="00537E19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5351A5BC" w14:textId="1C7F6930" w:rsidR="00537E19" w:rsidRPr="00EC0235" w:rsidRDefault="00537E19" w:rsidP="00537E1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E500212" w14:textId="659496AC" w:rsidR="00537E19" w:rsidRPr="00EC0235" w:rsidRDefault="00537E19" w:rsidP="00537E1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6C7881" w14:textId="77777777" w:rsidR="00537E19" w:rsidRPr="00EC0235" w:rsidRDefault="00537E19" w:rsidP="00537E1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257D265" w14:textId="79117943" w:rsidR="00537E19" w:rsidRPr="00EC0235" w:rsidRDefault="00537E19" w:rsidP="00537E1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7E2F24E2" w14:textId="77777777" w:rsidR="00537E19" w:rsidRPr="00EC0235" w:rsidRDefault="00537E19" w:rsidP="00537E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1A6FB25" w14:textId="5F612CCD" w:rsidR="00537E19" w:rsidRPr="00EC0235" w:rsidRDefault="00537E19" w:rsidP="00537E1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2DFDB3C0" w14:textId="77777777" w:rsidR="00537E19" w:rsidRPr="00EC0235" w:rsidRDefault="00537E19" w:rsidP="00537E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E5A995" w14:textId="2C6758D2" w:rsidR="00537E19" w:rsidRPr="00EC0235" w:rsidRDefault="00EA6ACE" w:rsidP="00537E1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A7BB5B" w14:textId="77777777" w:rsidR="00537E19" w:rsidRPr="00EC0235" w:rsidRDefault="00537E19" w:rsidP="00537E1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CB6035" w14:textId="6907985B" w:rsidR="00537E19" w:rsidRPr="00EC0235" w:rsidRDefault="009D3D06" w:rsidP="009D3D0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9D3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22,066,088</w:t>
            </w:r>
          </w:p>
        </w:tc>
        <w:tc>
          <w:tcPr>
            <w:tcW w:w="270" w:type="dxa"/>
            <w:shd w:val="clear" w:color="auto" w:fill="auto"/>
          </w:tcPr>
          <w:p w14:paraId="0336BC68" w14:textId="77777777" w:rsidR="00537E19" w:rsidRPr="00EC0235" w:rsidRDefault="00537E19" w:rsidP="00537E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E68B84" w14:textId="13C74722" w:rsidR="00537E19" w:rsidRPr="00EC0235" w:rsidRDefault="00EA6ACE" w:rsidP="00537E1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832776" w14:textId="77777777" w:rsidR="00537E19" w:rsidRPr="00EC0235" w:rsidRDefault="00537E19" w:rsidP="00537E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8DC8E9" w14:textId="206A5B84" w:rsidR="00537E19" w:rsidRPr="00EC0235" w:rsidRDefault="009D3D06" w:rsidP="00537E1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D3D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22,066,088</w:t>
            </w:r>
          </w:p>
        </w:tc>
      </w:tr>
      <w:tr w:rsidR="00537E19" w:rsidRPr="00731B95" w14:paraId="29FC0637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1A5560B" w14:textId="77777777" w:rsidR="00537E19" w:rsidRPr="00EC0235" w:rsidRDefault="00537E19" w:rsidP="00537E19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EE2CF84" w14:textId="77777777" w:rsidR="00537E19" w:rsidRPr="00EC0235" w:rsidRDefault="00537E19" w:rsidP="00537E1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FEDF9" w14:textId="10653987" w:rsidR="00537E19" w:rsidRPr="006C1195" w:rsidRDefault="00537E19" w:rsidP="00537E1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99160A" w14:textId="77777777" w:rsidR="00537E19" w:rsidRPr="00EC0235" w:rsidRDefault="00537E19" w:rsidP="00537E1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F5A66" w14:textId="738AEED8" w:rsidR="00537E19" w:rsidRPr="006C1195" w:rsidRDefault="00537E19" w:rsidP="00537E1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256BA996" w14:textId="77777777" w:rsidR="00537E19" w:rsidRPr="000E7636" w:rsidRDefault="00537E19" w:rsidP="00537E1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5B19D" w14:textId="2E00AB3C" w:rsidR="00537E19" w:rsidRPr="006C1195" w:rsidRDefault="00537E19" w:rsidP="00537E1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288BB0E0" w14:textId="77777777" w:rsidR="00537E19" w:rsidRPr="00EC0235" w:rsidRDefault="00537E19" w:rsidP="00537E1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0D36E0" w14:textId="77777777" w:rsidR="00537E19" w:rsidRPr="00EC0235" w:rsidRDefault="00537E19" w:rsidP="00537E1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FEFD61" w14:textId="77777777" w:rsidR="00537E19" w:rsidRPr="00EC0235" w:rsidRDefault="00537E19" w:rsidP="00537E1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4B2917" w14:textId="77777777" w:rsidR="00537E19" w:rsidRPr="00EC0235" w:rsidRDefault="00537E19" w:rsidP="00537E1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740956" w14:textId="77777777" w:rsidR="00537E19" w:rsidRPr="00EC0235" w:rsidRDefault="00537E19" w:rsidP="00537E1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96E1A3" w14:textId="77777777" w:rsidR="00537E19" w:rsidRPr="00EC0235" w:rsidRDefault="00537E19" w:rsidP="00537E1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5B094D" w14:textId="77777777" w:rsidR="00537E19" w:rsidRPr="00EC0235" w:rsidRDefault="00537E19" w:rsidP="00537E1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8095B4" w14:textId="77777777" w:rsidR="00537E19" w:rsidRPr="00EC0235" w:rsidRDefault="00537E19" w:rsidP="00537E1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27F71E1" w14:textId="2713496B" w:rsidR="008E711A" w:rsidRDefault="008E711A"/>
    <w:p w14:paraId="29F4586D" w14:textId="54FB0074" w:rsidR="008E711A" w:rsidRDefault="008E711A"/>
    <w:p w14:paraId="3C4D43D9" w14:textId="77777777" w:rsidR="008E711A" w:rsidRDefault="008E711A"/>
    <w:p w14:paraId="63E0D69D" w14:textId="43963C8C" w:rsidR="008E711A" w:rsidRDefault="008E711A"/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8E711A" w:rsidRPr="00EC0235" w14:paraId="54779FFB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DA7A3D0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4344280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28BF785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711A" w:rsidRPr="00EC0235" w14:paraId="11B8F1B8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C4130E3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BFD19A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D12E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115BD4F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674B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11A" w:rsidRPr="00EC0235" w14:paraId="51007EE2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7F1DD3C4" w14:textId="77777777" w:rsidR="008E711A" w:rsidRPr="00EC0235" w:rsidRDefault="008E711A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65201B0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177D9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73A4D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2B8DED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A785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8F8447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7DB1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D6C07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644D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3FC1FD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5F0B66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B44FEA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EB1CA6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6B6D210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A58DC5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03CB63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27AC0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11A" w:rsidRPr="00EC0235" w14:paraId="7E436AC7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B10903A" w14:textId="77777777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579B8A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9AE496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11A" w:rsidRPr="00EC0235" w14:paraId="33E1FC2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7B645D7C" w14:textId="2B8C98BF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DF30A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14:paraId="54634E5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0C22A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E711A" w:rsidRPr="00EC0235" w14:paraId="0A17619D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F9411C0" w14:textId="77777777" w:rsidR="008E711A" w:rsidRPr="00EC0235" w:rsidRDefault="008E711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6E7A026C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9BBE1A5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CC4CE3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3AE610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CE1F98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59EC4F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F6FAC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00070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1A63B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7165E4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5E849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11678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BC80C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A42B2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11A" w:rsidRPr="00EC0235" w14:paraId="37324D24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3E088898" w14:textId="77777777" w:rsidR="008E711A" w:rsidRPr="00EC0235" w:rsidRDefault="008E711A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86D10C6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B2968C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A65764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E7365C8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1463F2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54B474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F96AB2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7EFF96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1FFDE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5D3E2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26E5FE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520A1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5A769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835A7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EC0235" w14:paraId="2D75754F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FC6239D" w14:textId="77777777" w:rsidR="00B23773" w:rsidRPr="00EC0235" w:rsidRDefault="00B23773" w:rsidP="00B23773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0F510718" w14:textId="60A9BF9F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289DB04" w14:textId="3555E0EC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6DA4043D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843858E" w14:textId="3AA29447" w:rsidR="00B23773" w:rsidRPr="00EC0235" w:rsidRDefault="00B23773" w:rsidP="004F5CED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6779EB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9BD0456" w14:textId="0A1F39C5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435C3A86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3DF401" w14:textId="6AF7E31A" w:rsidR="00B23773" w:rsidRPr="00EC0235" w:rsidRDefault="00B23773" w:rsidP="00B23773">
            <w:pPr>
              <w:ind w:left="-14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C6B597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31128F" w14:textId="42D0408D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1EA1D457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5BBFA8" w14:textId="4A492E79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D476C1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DCCB71" w14:textId="7488BC35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300,663</w:t>
            </w:r>
          </w:p>
        </w:tc>
      </w:tr>
      <w:tr w:rsidR="00B23773" w:rsidRPr="00EC0235" w14:paraId="33B52BE9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0E222793" w14:textId="77777777" w:rsidR="00B23773" w:rsidRPr="00EC0235" w:rsidRDefault="00B23773" w:rsidP="00B2377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F54FE01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AA150C5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A4585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0DD6249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106735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8542A2F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E2FCF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0EF919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7739FB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F81C70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67CEBF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738254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5B9D9E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BA8CB7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23773" w:rsidRPr="00EC0235" w14:paraId="54172E74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86264FB" w14:textId="77777777" w:rsidR="00B23773" w:rsidRPr="00EC0235" w:rsidRDefault="00B23773" w:rsidP="00B23773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01C8DB2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18B7B0D" w14:textId="3CA93ECE" w:rsidR="00B23773" w:rsidRPr="00EC0235" w:rsidRDefault="00B23773" w:rsidP="004F5C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FC5115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BF5551" w14:textId="43DB40EC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6738D13A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9BF7EE2" w14:textId="4D5680A4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12734B4B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1C2FA5" w14:textId="0A91E46E" w:rsidR="00B23773" w:rsidRPr="00EC0235" w:rsidRDefault="00B23773" w:rsidP="00B23773">
            <w:pPr>
              <w:ind w:left="-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5CBE0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F23050" w14:textId="19F50311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450,900</w:t>
            </w:r>
          </w:p>
        </w:tc>
        <w:tc>
          <w:tcPr>
            <w:tcW w:w="270" w:type="dxa"/>
            <w:shd w:val="clear" w:color="auto" w:fill="auto"/>
          </w:tcPr>
          <w:p w14:paraId="763441E1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D04641" w14:textId="67835201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240CA5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05F865" w14:textId="33EDDE5C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450,900</w:t>
            </w:r>
          </w:p>
        </w:tc>
      </w:tr>
      <w:tr w:rsidR="00B23773" w:rsidRPr="00EC0235" w14:paraId="2F0182D8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85E0A56" w14:textId="77777777" w:rsidR="00B23773" w:rsidRPr="00EC0235" w:rsidRDefault="00B23773" w:rsidP="00B2377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6ABF31D2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7486A" w14:textId="47783BC6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5D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1AD1DF67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4448B" w14:textId="6A99F84A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07763EF9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A8BF5" w14:textId="2FD71529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787,685</w:t>
            </w:r>
          </w:p>
        </w:tc>
        <w:tc>
          <w:tcPr>
            <w:tcW w:w="270" w:type="dxa"/>
            <w:shd w:val="clear" w:color="auto" w:fill="auto"/>
          </w:tcPr>
          <w:p w14:paraId="52B80F81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37B3C2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F808E5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7A16ED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CE64DB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FFE878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86254E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51E66C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EC0235" w14:paraId="69708F58" w14:textId="77777777" w:rsidTr="0079213A">
        <w:trPr>
          <w:trHeight w:val="168"/>
        </w:trPr>
        <w:tc>
          <w:tcPr>
            <w:tcW w:w="3330" w:type="dxa"/>
            <w:shd w:val="clear" w:color="auto" w:fill="auto"/>
          </w:tcPr>
          <w:p w14:paraId="6805687D" w14:textId="77777777" w:rsidR="00B23773" w:rsidRPr="00EC0235" w:rsidRDefault="00B23773" w:rsidP="00B237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2868350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6D687039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A62494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2D634EE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B96F44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AEE779F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6FC229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788FF6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37ADF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193E75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7E0005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D3A0DA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CE8749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28EF49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EC0235" w14:paraId="1BAB380C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E381C48" w14:textId="77777777" w:rsidR="00B23773" w:rsidRPr="00EC0235" w:rsidRDefault="00B23773" w:rsidP="00B237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9A1AC8D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A65987A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9778CF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C0253AD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50C959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6492955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C37F17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EF6DB3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50256D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B87F51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F93386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3A6123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AD642A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E8810A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EC0235" w14:paraId="1DF9378D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291EEEB" w14:textId="77777777" w:rsidR="00B23773" w:rsidRPr="00EC0235" w:rsidRDefault="00B23773" w:rsidP="00B23773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03875696" w14:textId="7B96BBA6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92FE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A116838" w14:textId="69539D69" w:rsidR="00B23773" w:rsidRPr="00EC0235" w:rsidRDefault="00B23773" w:rsidP="004F5C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8213C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67FBC0F" w14:textId="47CAA4FA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4D5E6D4E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A942BB8" w14:textId="4427F0DF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615DF846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0A8BBD" w14:textId="4B5083FC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9FCA98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2C09A7" w14:textId="6AE446BE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1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22,107,167</w:t>
            </w:r>
          </w:p>
        </w:tc>
        <w:tc>
          <w:tcPr>
            <w:tcW w:w="270" w:type="dxa"/>
            <w:shd w:val="clear" w:color="auto" w:fill="auto"/>
          </w:tcPr>
          <w:p w14:paraId="757B1CBD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0A6D08" w14:textId="527ACBF3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0594D0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2ABF49" w14:textId="4BEF1CE4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22,107,167</w:t>
            </w:r>
          </w:p>
        </w:tc>
      </w:tr>
      <w:tr w:rsidR="00B23773" w:rsidRPr="00EC0235" w14:paraId="42826F97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CD4E281" w14:textId="77777777" w:rsidR="00B23773" w:rsidRPr="00EC0235" w:rsidRDefault="00B23773" w:rsidP="00B23773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0E02573E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99A0D" w14:textId="2F343B15" w:rsidR="00B23773" w:rsidRPr="00EC0235" w:rsidRDefault="00B23773" w:rsidP="004F5C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14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F7A4DC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C7858" w14:textId="01CB6FD2" w:rsidR="00B23773" w:rsidRPr="000E7636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55219B70" w14:textId="77777777" w:rsidR="00B23773" w:rsidRPr="000E7636" w:rsidRDefault="00B23773" w:rsidP="00B2377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4FEDE" w14:textId="748D80EF" w:rsidR="00B23773" w:rsidRPr="000E7636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28C242B2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857B69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DC2F5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108E98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3B3867" w14:textId="77777777" w:rsidR="00B23773" w:rsidRPr="00EC0235" w:rsidRDefault="00B23773" w:rsidP="00B2377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EFC9CB" w14:textId="77777777" w:rsidR="00B23773" w:rsidRPr="00EC0235" w:rsidRDefault="00B23773" w:rsidP="00B2377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1D4CB0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13AA8B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F752E93" w14:textId="77777777" w:rsidR="0079213A" w:rsidRDefault="0079213A">
      <w:pPr>
        <w:spacing w:line="240" w:lineRule="auto"/>
      </w:pPr>
    </w:p>
    <w:p w14:paraId="598CFAFC" w14:textId="202BE822" w:rsidR="00933BB6" w:rsidRDefault="00933BB6">
      <w:pPr>
        <w:spacing w:line="240" w:lineRule="auto"/>
      </w:pPr>
      <w: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1"/>
        <w:gridCol w:w="1621"/>
        <w:gridCol w:w="270"/>
        <w:gridCol w:w="1531"/>
        <w:gridCol w:w="270"/>
        <w:gridCol w:w="1531"/>
        <w:gridCol w:w="270"/>
        <w:gridCol w:w="1081"/>
        <w:gridCol w:w="270"/>
        <w:gridCol w:w="1081"/>
        <w:gridCol w:w="270"/>
        <w:gridCol w:w="991"/>
        <w:gridCol w:w="270"/>
        <w:gridCol w:w="1081"/>
      </w:tblGrid>
      <w:tr w:rsidR="0079213A" w:rsidRPr="00731B95" w14:paraId="4B1F1AA7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0F45EFB" w14:textId="77777777" w:rsidR="0079213A" w:rsidRPr="003F1166" w:rsidRDefault="0079213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19ECA950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27282BA5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213A" w:rsidRPr="00731B95" w14:paraId="79A7325D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34E5DFA" w14:textId="77777777" w:rsidR="0079213A" w:rsidRPr="003F1166" w:rsidRDefault="0079213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7077E31C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0983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28EC6E3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E0875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9213A" w:rsidRPr="00731B95" w14:paraId="2CCB5CEF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1E440D07" w14:textId="7C2A5004" w:rsidR="0079213A" w:rsidRPr="003F1166" w:rsidRDefault="007921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33B4871B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AFEE2D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B51063F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E6966D1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A4826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CECD0B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D06ED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F632D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C8E3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35897CA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8C408FC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39974E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26951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0325EA9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76641EE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8FBF45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4D9A63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9213A" w:rsidRPr="00731B95" w14:paraId="57DF7C17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0B91073" w14:textId="77777777" w:rsidR="0079213A" w:rsidRPr="003F1166" w:rsidRDefault="007921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26B8B42A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16E4856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213A" w:rsidRPr="00731B95" w14:paraId="10086EB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33A861DC" w14:textId="72A1B841" w:rsidR="0079213A" w:rsidRPr="00B23773" w:rsidRDefault="007921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237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B2377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B237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1" w:type="dxa"/>
            <w:shd w:val="clear" w:color="auto" w:fill="auto"/>
          </w:tcPr>
          <w:p w14:paraId="5DBF172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06E8120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9213A" w:rsidRPr="00731B95" w14:paraId="0176CFE9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2E8CF41F" w14:textId="77777777" w:rsidR="0079213A" w:rsidRPr="003F1166" w:rsidRDefault="007921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707E0A39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E5B190E" w14:textId="6B2B846F" w:rsidR="0079213A" w:rsidRPr="003F1166" w:rsidRDefault="007921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DCFABC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738BF787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A3F259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3B95275C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13C4E5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575622D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444225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CAA7190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D37F46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9C671BA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05C97A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0F5683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213A" w:rsidRPr="00731B95" w14:paraId="05B3F549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612DBD6" w14:textId="77777777" w:rsidR="0079213A" w:rsidRPr="003F1166" w:rsidRDefault="0079213A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5C887171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1" w:type="dxa"/>
            <w:shd w:val="clear" w:color="auto" w:fill="auto"/>
          </w:tcPr>
          <w:p w14:paraId="7974D30A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D1226B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F22190C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27A158" w14:textId="77777777" w:rsidR="0079213A" w:rsidRPr="003F1166" w:rsidRDefault="0079213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5D65B1D1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637AB7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0678584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79D3ED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2C3DCB4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F6B0B1" w14:textId="77777777" w:rsidR="0079213A" w:rsidRPr="003F1166" w:rsidRDefault="0079213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08E56533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680268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831486B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234C" w:rsidRPr="00731B95" w14:paraId="14B2EABC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63D59EC6" w14:textId="77777777" w:rsidR="00C8234C" w:rsidRPr="003F1166" w:rsidRDefault="00C8234C" w:rsidP="00C8234C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1539070C" w14:textId="6B291B63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47D0072A" w14:textId="00DB0FA0" w:rsidR="00C8234C" w:rsidRPr="00F311EA" w:rsidRDefault="004843D6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302,910</w:t>
            </w:r>
          </w:p>
        </w:tc>
        <w:tc>
          <w:tcPr>
            <w:tcW w:w="270" w:type="dxa"/>
            <w:shd w:val="clear" w:color="auto" w:fill="auto"/>
          </w:tcPr>
          <w:p w14:paraId="12AFABC1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785CC840" w14:textId="10D237DE" w:rsidR="00C8234C" w:rsidRPr="00795C11" w:rsidRDefault="004843D6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B47D9" w14:textId="77777777" w:rsidR="00C8234C" w:rsidRPr="003F1166" w:rsidRDefault="00C8234C" w:rsidP="00C8234C">
            <w:pPr>
              <w:tabs>
                <w:tab w:val="decimal" w:pos="595"/>
              </w:tabs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6800868" w14:textId="4C844FEA" w:rsidR="00C8234C" w:rsidRPr="00F311EA" w:rsidRDefault="004843D6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302,910</w:t>
            </w:r>
          </w:p>
        </w:tc>
        <w:tc>
          <w:tcPr>
            <w:tcW w:w="270" w:type="dxa"/>
            <w:shd w:val="clear" w:color="auto" w:fill="auto"/>
          </w:tcPr>
          <w:p w14:paraId="78CF3693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06D9977" w14:textId="0DDE3C04" w:rsidR="00C8234C" w:rsidRPr="003F1166" w:rsidRDefault="004843D6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A55202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C47E028" w14:textId="61B5933B" w:rsidR="00C8234C" w:rsidRPr="003F1166" w:rsidRDefault="004843D6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302,910</w:t>
            </w:r>
          </w:p>
        </w:tc>
        <w:tc>
          <w:tcPr>
            <w:tcW w:w="270" w:type="dxa"/>
            <w:shd w:val="clear" w:color="auto" w:fill="auto"/>
          </w:tcPr>
          <w:p w14:paraId="5C6F38AB" w14:textId="77777777" w:rsidR="00C8234C" w:rsidRPr="003F1166" w:rsidRDefault="00C8234C" w:rsidP="00C8234C">
            <w:pPr>
              <w:tabs>
                <w:tab w:val="decimal" w:pos="595"/>
              </w:tabs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1DDE5AB" w14:textId="62141E1A" w:rsidR="00C8234C" w:rsidRPr="003F1166" w:rsidRDefault="004843D6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C09A07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FE1CE43" w14:textId="5C3C30AA" w:rsidR="00C8234C" w:rsidRPr="003F1166" w:rsidRDefault="004843D6" w:rsidP="00C8234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916A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,910</w:t>
            </w:r>
          </w:p>
        </w:tc>
      </w:tr>
      <w:tr w:rsidR="00C8234C" w:rsidRPr="00731B95" w14:paraId="2805F802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2EE3F4A8" w14:textId="77777777" w:rsidR="00C8234C" w:rsidRPr="003F1166" w:rsidRDefault="00C8234C" w:rsidP="00C8234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7A2D9A02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427A3BC8" w14:textId="77777777" w:rsidR="00C8234C" w:rsidRPr="000E763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5447A3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4A4D2C34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A5A7A0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271C6BB6" w14:textId="77777777" w:rsidR="00C8234C" w:rsidRPr="00F311EA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5CDCA5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D8949E8" w14:textId="77777777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E52A50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0952197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369896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D88A090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8487A3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0542B18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234C" w:rsidRPr="00731B95" w14:paraId="0FB84DE9" w14:textId="77777777" w:rsidTr="00B67F48">
        <w:trPr>
          <w:trHeight w:val="261"/>
        </w:trPr>
        <w:tc>
          <w:tcPr>
            <w:tcW w:w="3330" w:type="dxa"/>
            <w:shd w:val="clear" w:color="auto" w:fill="auto"/>
          </w:tcPr>
          <w:p w14:paraId="080838BA" w14:textId="77777777" w:rsidR="00C8234C" w:rsidRPr="003F1166" w:rsidRDefault="00C8234C" w:rsidP="00C8234C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3E74DC6F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24397640" w14:textId="6EF31E80" w:rsidR="00C8234C" w:rsidRPr="003F1166" w:rsidRDefault="004843D6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A4C9E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2DDA1B4C" w14:textId="517BAE15" w:rsidR="00C8234C" w:rsidRPr="003F1166" w:rsidRDefault="004843D6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487,235</w:t>
            </w:r>
          </w:p>
        </w:tc>
        <w:tc>
          <w:tcPr>
            <w:tcW w:w="270" w:type="dxa"/>
            <w:shd w:val="clear" w:color="auto" w:fill="auto"/>
          </w:tcPr>
          <w:p w14:paraId="2355FA8B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3479685C" w14:textId="507E4836" w:rsidR="00C8234C" w:rsidRPr="00F311EA" w:rsidRDefault="004843D6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487,235</w:t>
            </w:r>
          </w:p>
        </w:tc>
        <w:tc>
          <w:tcPr>
            <w:tcW w:w="270" w:type="dxa"/>
            <w:shd w:val="clear" w:color="auto" w:fill="auto"/>
          </w:tcPr>
          <w:p w14:paraId="30A55E4D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31F7162" w14:textId="1C7C47E2" w:rsidR="00C8234C" w:rsidRPr="003F1166" w:rsidRDefault="004843D6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4DAC64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6DB78D4" w14:textId="50046298" w:rsidR="00C8234C" w:rsidRPr="00B67F48" w:rsidRDefault="00B67F48" w:rsidP="00B67F4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7F48">
              <w:rPr>
                <w:rFonts w:asciiTheme="majorBidi" w:hAnsiTheme="majorBidi" w:cstheme="majorBidi"/>
                <w:sz w:val="28"/>
                <w:szCs w:val="28"/>
              </w:rPr>
              <w:t>458,712</w:t>
            </w:r>
          </w:p>
        </w:tc>
        <w:tc>
          <w:tcPr>
            <w:tcW w:w="270" w:type="dxa"/>
            <w:shd w:val="clear" w:color="auto" w:fill="auto"/>
          </w:tcPr>
          <w:p w14:paraId="3CB74AA3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EB71F16" w14:textId="66DE706E" w:rsidR="00C8234C" w:rsidRPr="003F1166" w:rsidRDefault="004843D6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3080F6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9D01B69" w14:textId="65FE68C2" w:rsidR="00C8234C" w:rsidRPr="003F1166" w:rsidRDefault="00B67F48" w:rsidP="00D331C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67F48">
              <w:rPr>
                <w:rFonts w:asciiTheme="majorBidi" w:hAnsiTheme="majorBidi" w:cstheme="majorBidi"/>
                <w:sz w:val="28"/>
                <w:szCs w:val="28"/>
              </w:rPr>
              <w:t>458,712</w:t>
            </w:r>
          </w:p>
        </w:tc>
      </w:tr>
      <w:tr w:rsidR="00C8234C" w:rsidRPr="00731B95" w14:paraId="00B740D1" w14:textId="77777777" w:rsidTr="00D31C9A">
        <w:trPr>
          <w:trHeight w:val="261"/>
        </w:trPr>
        <w:tc>
          <w:tcPr>
            <w:tcW w:w="3330" w:type="dxa"/>
            <w:shd w:val="clear" w:color="auto" w:fill="auto"/>
          </w:tcPr>
          <w:p w14:paraId="2C91910D" w14:textId="77777777" w:rsidR="00C8234C" w:rsidRPr="003F1166" w:rsidRDefault="00C8234C" w:rsidP="00C8234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67767C68" w14:textId="77777777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F9612" w14:textId="50626D06" w:rsidR="00C8234C" w:rsidRPr="00F311EA" w:rsidRDefault="004843D6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302,910</w:t>
            </w:r>
          </w:p>
        </w:tc>
        <w:tc>
          <w:tcPr>
            <w:tcW w:w="270" w:type="dxa"/>
            <w:shd w:val="clear" w:color="auto" w:fill="auto"/>
          </w:tcPr>
          <w:p w14:paraId="6A7D06C7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A031E" w14:textId="000E447E" w:rsidR="00C8234C" w:rsidRPr="003F1166" w:rsidRDefault="004843D6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487,235</w:t>
            </w:r>
          </w:p>
        </w:tc>
        <w:tc>
          <w:tcPr>
            <w:tcW w:w="270" w:type="dxa"/>
            <w:shd w:val="clear" w:color="auto" w:fill="auto"/>
          </w:tcPr>
          <w:p w14:paraId="38D67548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E2DC4" w14:textId="16D048E1" w:rsidR="00C8234C" w:rsidRPr="003F1166" w:rsidRDefault="004843D6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790,145</w:t>
            </w:r>
          </w:p>
        </w:tc>
        <w:tc>
          <w:tcPr>
            <w:tcW w:w="270" w:type="dxa"/>
            <w:shd w:val="clear" w:color="auto" w:fill="auto"/>
          </w:tcPr>
          <w:p w14:paraId="360E6D2E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7F414B" w14:textId="65B2EEB3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F8D44E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2F58A0E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BE0D22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060AA739" w14:textId="7E8C292A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BDEF53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E933724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234C" w:rsidRPr="00731B95" w14:paraId="7F4AB2E3" w14:textId="77777777" w:rsidTr="0079213A">
        <w:trPr>
          <w:trHeight w:val="26"/>
        </w:trPr>
        <w:tc>
          <w:tcPr>
            <w:tcW w:w="3330" w:type="dxa"/>
            <w:shd w:val="clear" w:color="auto" w:fill="auto"/>
          </w:tcPr>
          <w:p w14:paraId="113E3226" w14:textId="77777777" w:rsidR="00C8234C" w:rsidRPr="003F1166" w:rsidRDefault="00C8234C" w:rsidP="00C8234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1A169355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  <w:shd w:val="clear" w:color="auto" w:fill="auto"/>
          </w:tcPr>
          <w:p w14:paraId="6F1ED358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9EC6A7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4237B149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991555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24D45996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7DA524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C34FACB" w14:textId="77777777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8617BD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E49725E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B56FA4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588CB35" w14:textId="77777777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E887EC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2B33025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234C" w:rsidRPr="00731B95" w14:paraId="38FEB0B8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6FBD9830" w14:textId="77777777" w:rsidR="00C8234C" w:rsidRPr="003F1166" w:rsidRDefault="00C8234C" w:rsidP="00C8234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57844EAA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09CAB8E3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2389DF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B6D0CB4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8CFCF3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48D0F2E2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02A4A4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772E791" w14:textId="77777777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2A8429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01CF49C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E0C4BC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6E845C0" w14:textId="77777777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C8BCBB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AFD0D93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234C" w:rsidRPr="00731B95" w14:paraId="43F060DE" w14:textId="77777777" w:rsidTr="00B67F48">
        <w:trPr>
          <w:trHeight w:val="261"/>
        </w:trPr>
        <w:tc>
          <w:tcPr>
            <w:tcW w:w="3330" w:type="dxa"/>
            <w:shd w:val="clear" w:color="auto" w:fill="auto"/>
          </w:tcPr>
          <w:p w14:paraId="1DCE6766" w14:textId="77777777" w:rsidR="00C8234C" w:rsidRPr="003F1166" w:rsidRDefault="00C8234C" w:rsidP="00C8234C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1" w:type="dxa"/>
            <w:shd w:val="clear" w:color="auto" w:fill="auto"/>
          </w:tcPr>
          <w:p w14:paraId="126184C1" w14:textId="44D3BB8C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903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  <w:shd w:val="clear" w:color="auto" w:fill="auto"/>
          </w:tcPr>
          <w:p w14:paraId="422EABA4" w14:textId="6AFD5785" w:rsidR="00C8234C" w:rsidRPr="003F1166" w:rsidRDefault="004843D6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7B9004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650B057" w14:textId="4F3DDEF6" w:rsidR="00C8234C" w:rsidRPr="003F1166" w:rsidRDefault="004843D6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6089A6A3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BCA9B6D" w14:textId="0E5D32E9" w:rsidR="00C8234C" w:rsidRPr="003F1166" w:rsidRDefault="004843D6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46B960C4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0C21392" w14:textId="6094862C" w:rsidR="00C8234C" w:rsidRPr="003F1166" w:rsidRDefault="004843D6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75B61C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ED8237D" w14:textId="53F7FAF7" w:rsidR="00C8234C" w:rsidRPr="003F1166" w:rsidRDefault="00B67F48" w:rsidP="00B67F4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22,352,731</w:t>
            </w:r>
          </w:p>
        </w:tc>
        <w:tc>
          <w:tcPr>
            <w:tcW w:w="270" w:type="dxa"/>
            <w:shd w:val="clear" w:color="auto" w:fill="auto"/>
          </w:tcPr>
          <w:p w14:paraId="44D67203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1E0C3D0" w14:textId="3CEC2A2A" w:rsidR="00C8234C" w:rsidRPr="003F1166" w:rsidRDefault="004843D6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C503E3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F330915" w14:textId="352E5D1A" w:rsidR="00C8234C" w:rsidRPr="003F1166" w:rsidRDefault="00B67F48" w:rsidP="00C8234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22,352,731</w:t>
            </w:r>
          </w:p>
        </w:tc>
      </w:tr>
      <w:tr w:rsidR="00C8234C" w:rsidRPr="00731B95" w14:paraId="69316753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7C0F03F" w14:textId="77777777" w:rsidR="00C8234C" w:rsidRPr="003F1166" w:rsidRDefault="00C8234C" w:rsidP="00C8234C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3FCDABA7" w14:textId="77777777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F0ECB" w14:textId="33DA5C63" w:rsidR="00C8234C" w:rsidRPr="003F1166" w:rsidRDefault="004843D6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275585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885A3" w14:textId="49481AA8" w:rsidR="00C8234C" w:rsidRPr="003F1166" w:rsidRDefault="004843D6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6FFBB280" w14:textId="77777777" w:rsidR="00C8234C" w:rsidRPr="003F1166" w:rsidRDefault="00C8234C" w:rsidP="00C8234C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BD51C" w14:textId="2E1E5F39" w:rsidR="00C8234C" w:rsidRPr="003F1166" w:rsidRDefault="004843D6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492B4958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CA99B53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B87746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CC49425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740F81" w14:textId="77777777" w:rsidR="00C8234C" w:rsidRPr="003F1166" w:rsidRDefault="00C8234C" w:rsidP="00C8234C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B83AD51" w14:textId="77777777" w:rsidR="00C8234C" w:rsidRPr="003F1166" w:rsidRDefault="00C8234C" w:rsidP="00C8234C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9CD42B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C8443FF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A3E5A70" w14:textId="12213DD6" w:rsidR="0079213A" w:rsidRDefault="0079213A"/>
    <w:p w14:paraId="204E07EC" w14:textId="6C929FA8" w:rsidR="00007314" w:rsidRDefault="00007314">
      <w:pPr>
        <w:spacing w:line="240" w:lineRule="auto"/>
      </w:pPr>
      <w: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1"/>
        <w:gridCol w:w="1621"/>
        <w:gridCol w:w="270"/>
        <w:gridCol w:w="1531"/>
        <w:gridCol w:w="270"/>
        <w:gridCol w:w="1531"/>
        <w:gridCol w:w="270"/>
        <w:gridCol w:w="1081"/>
        <w:gridCol w:w="270"/>
        <w:gridCol w:w="1081"/>
        <w:gridCol w:w="270"/>
        <w:gridCol w:w="991"/>
        <w:gridCol w:w="270"/>
        <w:gridCol w:w="1081"/>
      </w:tblGrid>
      <w:tr w:rsidR="00007314" w:rsidRPr="00731B95" w14:paraId="13313C10" w14:textId="77777777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2C745CD" w14:textId="77777777" w:rsidR="00007314" w:rsidRPr="003F1166" w:rsidRDefault="0000731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01CD7AA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42E62BF5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7314" w:rsidRPr="00731B95" w14:paraId="2E90C9CB" w14:textId="77777777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2D9E510" w14:textId="77777777" w:rsidR="00007314" w:rsidRPr="003F1166" w:rsidRDefault="0000731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5C3579F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3F84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69A9956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6C00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07314" w:rsidRPr="00731B95" w14:paraId="7AEFFBD8" w14:textId="77777777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039A4C03" w14:textId="77777777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5162CBB5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2DB69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2C1D46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0FD892B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331C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42119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CF673D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66B40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D4AEB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FFCF3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797DF7A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865260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71E60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B91F5C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98DBFD5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E053C99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9F29AD8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B2AFB1B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07314" w:rsidRPr="00731B95" w14:paraId="6AB3E6F9" w14:textId="77777777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39D80C8" w14:textId="77777777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2C62677A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56287F99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7314" w:rsidRPr="00731B95" w14:paraId="132171E6" w14:textId="77777777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2B0C8DC" w14:textId="4397A009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B237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901" w:type="dxa"/>
            <w:shd w:val="clear" w:color="auto" w:fill="auto"/>
          </w:tcPr>
          <w:p w14:paraId="231650B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2A22C66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07314" w:rsidRPr="00731B95" w14:paraId="6889200C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051B454C" w14:textId="77777777" w:rsidR="00007314" w:rsidRPr="003F1166" w:rsidRDefault="000073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023E25B1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538A9CE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D707A7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94D448C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4B6F26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CF3D8CD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D0FBB3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954E9F4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A00D02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C1FD79F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9FDD0E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BF04A50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5FAC03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D56DDD5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314" w:rsidRPr="00731B95" w14:paraId="3E88BA14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6F9F6D3C" w14:textId="77777777" w:rsidR="00007314" w:rsidRPr="003F1166" w:rsidRDefault="00007314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522E80D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1" w:type="dxa"/>
            <w:shd w:val="clear" w:color="auto" w:fill="auto"/>
          </w:tcPr>
          <w:p w14:paraId="5D10D307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7C8C1B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A17DC78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71E0AE" w14:textId="77777777" w:rsidR="00007314" w:rsidRPr="003F1166" w:rsidRDefault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BC53B12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77DC6E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9505F53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65B445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7C1689F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D78663" w14:textId="77777777" w:rsidR="00007314" w:rsidRPr="003F1166" w:rsidRDefault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44B49A6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553C4C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BF70507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731B95" w14:paraId="478D084A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1E57779F" w14:textId="77777777" w:rsidR="00B23773" w:rsidRPr="003F1166" w:rsidRDefault="00B23773" w:rsidP="00B23773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1C94C6E3" w14:textId="09CECB58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129EA7D1" w14:textId="0794BC89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53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6B98BCFD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5D971B5D" w14:textId="70117808" w:rsidR="00B23773" w:rsidRPr="003F1166" w:rsidRDefault="00B23773" w:rsidP="004F5CED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019688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CF8876C" w14:textId="6936C7CF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056FED90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1F9710D" w14:textId="759C489B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72BAFE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17C6FC0" w14:textId="079A5E8B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2DD7EB8C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F7428AF" w14:textId="4829B444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499EB6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15A7D7D" w14:textId="02F57045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300,663</w:t>
            </w:r>
          </w:p>
        </w:tc>
      </w:tr>
      <w:tr w:rsidR="00B23773" w:rsidRPr="00731B95" w14:paraId="5BFEB8A9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0883DD99" w14:textId="77777777" w:rsidR="00B23773" w:rsidRPr="003F1166" w:rsidRDefault="00B23773" w:rsidP="00B2377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45D8DA7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B422E06" w14:textId="77777777" w:rsidR="00B23773" w:rsidRPr="000E7636" w:rsidRDefault="00B23773" w:rsidP="00B23773">
            <w:pPr>
              <w:pStyle w:val="acctfourfigures"/>
              <w:tabs>
                <w:tab w:val="clear" w:pos="765"/>
                <w:tab w:val="decimal" w:pos="1353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EC5C6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AA15BB8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487132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52B4C5A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1CF39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6B981A1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AEE9E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506330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FA1695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5412C6B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51D9FD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F24A5F0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731B95" w14:paraId="7AC0F445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55FF0861" w14:textId="77777777" w:rsidR="00B23773" w:rsidRPr="003F1166" w:rsidRDefault="00B23773" w:rsidP="00B23773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33F15B0A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4D3E5464" w14:textId="1CE0B932" w:rsidR="00B23773" w:rsidRPr="003F1166" w:rsidRDefault="00B23773" w:rsidP="004F5CE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385E4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6C860E2D" w14:textId="742D7A7F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6DDAD7B2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7F91B189" w14:textId="0FC147FC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1354C7F0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686FCB5" w14:textId="04F34D1E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99804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DAD312" w14:textId="04E21EB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450,900</w:t>
            </w:r>
          </w:p>
        </w:tc>
        <w:tc>
          <w:tcPr>
            <w:tcW w:w="270" w:type="dxa"/>
            <w:shd w:val="clear" w:color="auto" w:fill="auto"/>
          </w:tcPr>
          <w:p w14:paraId="7FE04B0D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AAC390B" w14:textId="71C10966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1536A3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4DDC44F" w14:textId="159293BB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450,900</w:t>
            </w:r>
          </w:p>
        </w:tc>
      </w:tr>
      <w:tr w:rsidR="00B23773" w:rsidRPr="00731B95" w14:paraId="04AD6E56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5767F8B8" w14:textId="77777777" w:rsidR="00B23773" w:rsidRPr="003F1166" w:rsidRDefault="00B23773" w:rsidP="00B2377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4ABD9C36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E96A3" w14:textId="333A2235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08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1B85CEF2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0EAAF" w14:textId="583F2AB6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08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5C18346F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05FB7" w14:textId="0A5671B2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787,685</w:t>
            </w:r>
          </w:p>
        </w:tc>
        <w:tc>
          <w:tcPr>
            <w:tcW w:w="270" w:type="dxa"/>
            <w:shd w:val="clear" w:color="auto" w:fill="auto"/>
          </w:tcPr>
          <w:p w14:paraId="4E84BDB4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56E9481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440B3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36EAAC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9A4273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3F40B6B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66F951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D774C0E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731B95" w14:paraId="6D1B01FB" w14:textId="77777777">
        <w:trPr>
          <w:trHeight w:val="26"/>
        </w:trPr>
        <w:tc>
          <w:tcPr>
            <w:tcW w:w="3330" w:type="dxa"/>
            <w:shd w:val="clear" w:color="auto" w:fill="auto"/>
          </w:tcPr>
          <w:p w14:paraId="0C6E8408" w14:textId="77777777" w:rsidR="00B23773" w:rsidRPr="003F1166" w:rsidRDefault="00B23773" w:rsidP="00B237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06CBCF8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  <w:shd w:val="clear" w:color="auto" w:fill="auto"/>
          </w:tcPr>
          <w:p w14:paraId="53E4E606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5963AD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7351A21C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C50A34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2B253473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59E52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CB93761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8E43C7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4CB045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71FEF4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F4EBAD2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61DE83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7A2015D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731B95" w14:paraId="21B72BC1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4027F90A" w14:textId="77777777" w:rsidR="00B23773" w:rsidRPr="003F1166" w:rsidRDefault="00B23773" w:rsidP="00B237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5889BC0A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36FFA972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143DC7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892BA1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F999B5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58AAC0B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F6DC11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0654940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B7E441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1BC80CE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A64DF4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20971DD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621E86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239E29B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731B95" w14:paraId="5DF4D95A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0B163D9E" w14:textId="77777777" w:rsidR="00B23773" w:rsidRPr="003F1166" w:rsidRDefault="00B23773" w:rsidP="00B23773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1" w:type="dxa"/>
            <w:shd w:val="clear" w:color="auto" w:fill="auto"/>
          </w:tcPr>
          <w:p w14:paraId="6F469A35" w14:textId="110BDAC8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D331C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  <w:shd w:val="clear" w:color="auto" w:fill="auto"/>
          </w:tcPr>
          <w:p w14:paraId="0296CBDC" w14:textId="31546A85" w:rsidR="00B23773" w:rsidRPr="003F1166" w:rsidRDefault="00B23773" w:rsidP="004F5CE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1759E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0E1392F" w14:textId="0E873448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2B5B7C18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FB46B26" w14:textId="73ED57F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777F871D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26F5C8B" w14:textId="73548634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3E27D3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C8A8FB6" w14:textId="0CAD7341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22,394,524</w:t>
            </w:r>
          </w:p>
        </w:tc>
        <w:tc>
          <w:tcPr>
            <w:tcW w:w="270" w:type="dxa"/>
            <w:shd w:val="clear" w:color="auto" w:fill="auto"/>
          </w:tcPr>
          <w:p w14:paraId="5AB80C96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1C7BDAB" w14:textId="752B298D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C42788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E2D6126" w14:textId="13E5F51F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22,394,524</w:t>
            </w:r>
          </w:p>
        </w:tc>
      </w:tr>
      <w:tr w:rsidR="00B23773" w:rsidRPr="00731B95" w14:paraId="6646BAFC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154336ED" w14:textId="77777777" w:rsidR="00B23773" w:rsidRPr="003F1166" w:rsidRDefault="00B23773" w:rsidP="00B23773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4E9EE4C9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BBFD2" w14:textId="77F95324" w:rsidR="00B23773" w:rsidRPr="003F1166" w:rsidRDefault="00B23773" w:rsidP="004F5CE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BABC18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ED8A1" w14:textId="32F784B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3D5998B1" w14:textId="77777777" w:rsidR="00B23773" w:rsidRPr="003F1166" w:rsidRDefault="00B23773" w:rsidP="00B2377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3900C" w14:textId="5CAB250A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07F9FCB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C60E8F3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D57E67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55F243D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FE0471" w14:textId="77777777" w:rsidR="00B23773" w:rsidRPr="003F1166" w:rsidRDefault="00B23773" w:rsidP="00B2377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4FD1315" w14:textId="77777777" w:rsidR="00B23773" w:rsidRPr="003F1166" w:rsidRDefault="00B23773" w:rsidP="00B2377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D1D0A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B3EE0E6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003CF57" w14:textId="77777777" w:rsidR="00007314" w:rsidRDefault="00007314"/>
    <w:p w14:paraId="1221A2CF" w14:textId="2C4184A7" w:rsidR="00EC0458" w:rsidRDefault="00EC0458">
      <w:pPr>
        <w:spacing w:line="240" w:lineRule="auto"/>
      </w:pPr>
    </w:p>
    <w:p w14:paraId="29259BEE" w14:textId="77777777" w:rsidR="007D6448" w:rsidRPr="007D6448" w:rsidRDefault="007D6448" w:rsidP="007D6448">
      <w:pPr>
        <w:sectPr w:rsidR="007D6448" w:rsidRPr="007D6448" w:rsidSect="00DC7AC1">
          <w:headerReference w:type="default" r:id="rId23"/>
          <w:footerReference w:type="default" r:id="rId24"/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p w14:paraId="2439A36F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E0BB7">
        <w:rPr>
          <w:i/>
          <w:iCs/>
          <w:cs/>
        </w:rPr>
        <w:lastRenderedPageBreak/>
        <w:t>เทคนิคการประเมินมูลค่า</w:t>
      </w:r>
    </w:p>
    <w:p w14:paraId="523F8C6D" w14:textId="77777777" w:rsidR="00627172" w:rsidRPr="00834296" w:rsidRDefault="00627172" w:rsidP="00627172">
      <w:pPr>
        <w:pStyle w:val="Bo-Blankline"/>
        <w:rPr>
          <w:sz w:val="30"/>
          <w:szCs w:val="30"/>
          <w:lang w:val="en-US"/>
        </w:rPr>
      </w:pPr>
    </w:p>
    <w:p w14:paraId="6AFB06CA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AE0BB7">
        <w:rPr>
          <w:b w:val="0"/>
          <w:bCs w:val="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AE0BB7">
        <w:rPr>
          <w:b w:val="0"/>
          <w:bCs w:val="0"/>
        </w:rPr>
        <w:t xml:space="preserve">2 </w:t>
      </w:r>
    </w:p>
    <w:p w14:paraId="3B406161" w14:textId="77777777" w:rsidR="00C152B0" w:rsidRPr="00834296" w:rsidRDefault="00C152B0" w:rsidP="00834296">
      <w:pPr>
        <w:pStyle w:val="Bo-Blankline"/>
        <w:rPr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236"/>
        <w:gridCol w:w="5254"/>
      </w:tblGrid>
      <w:tr w:rsidR="00171EAE" w:rsidRPr="002274A4" w14:paraId="4B616E42" w14:textId="77777777" w:rsidTr="00132456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390C6B9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98DA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  <w:vAlign w:val="bottom"/>
          </w:tcPr>
          <w:p w14:paraId="340BFFC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132456" w:rsidRPr="002274A4" w14:paraId="468F183B" w14:textId="77777777" w:rsidTr="00132456">
        <w:tc>
          <w:tcPr>
            <w:tcW w:w="3690" w:type="dxa"/>
            <w:shd w:val="clear" w:color="auto" w:fill="auto"/>
          </w:tcPr>
          <w:p w14:paraId="603495BE" w14:textId="7D904591" w:rsidR="00132456" w:rsidRPr="006C71CD" w:rsidRDefault="00132456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45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5C61846C" w14:textId="77777777" w:rsidR="00132456" w:rsidRPr="000A4973" w:rsidRDefault="00132456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2421FA61" w14:textId="3A5AEBA9" w:rsidR="00132456" w:rsidRPr="00132456" w:rsidRDefault="00132456" w:rsidP="0013245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3245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171EAE" w:rsidRPr="002274A4" w14:paraId="46A64552" w14:textId="77777777" w:rsidTr="00132456">
        <w:tc>
          <w:tcPr>
            <w:tcW w:w="3690" w:type="dxa"/>
            <w:shd w:val="clear" w:color="auto" w:fill="auto"/>
          </w:tcPr>
          <w:p w14:paraId="73CFAD72" w14:textId="77777777" w:rsidR="00171EAE" w:rsidRPr="007E5879" w:rsidRDefault="00171EAE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</w:p>
        </w:tc>
        <w:tc>
          <w:tcPr>
            <w:tcW w:w="236" w:type="dxa"/>
            <w:shd w:val="clear" w:color="auto" w:fill="auto"/>
          </w:tcPr>
          <w:p w14:paraId="013DD598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3C37E05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171EAE" w:rsidRPr="002274A4" w14:paraId="4DD00272" w14:textId="77777777" w:rsidTr="00132456">
        <w:tc>
          <w:tcPr>
            <w:tcW w:w="3690" w:type="dxa"/>
            <w:shd w:val="clear" w:color="auto" w:fill="auto"/>
          </w:tcPr>
          <w:p w14:paraId="58874F20" w14:textId="77777777" w:rsidR="00171EAE" w:rsidRPr="00E50529" w:rsidRDefault="00171EAE" w:rsidP="007A7AC4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59F375D6" w14:textId="77777777" w:rsidR="00171EAE" w:rsidRPr="006C66AD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6BFC6C34" w14:textId="77777777" w:rsidR="00171EAE" w:rsidRPr="00E50529" w:rsidRDefault="00171EAE" w:rsidP="007A7AC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04CCA6B3" w14:textId="75C89D62" w:rsidR="00627172" w:rsidRPr="00834296" w:rsidRDefault="00627172" w:rsidP="00834296">
      <w:pPr>
        <w:pStyle w:val="Bo-Blankline"/>
        <w:rPr>
          <w:sz w:val="30"/>
          <w:szCs w:val="30"/>
          <w:lang w:val="en-US"/>
        </w:rPr>
      </w:pPr>
    </w:p>
    <w:p w14:paraId="723C25F0" w14:textId="77777777" w:rsidR="00395870" w:rsidRPr="00395870" w:rsidRDefault="00395870" w:rsidP="00395870">
      <w:pPr>
        <w:pStyle w:val="Caption"/>
        <w:rPr>
          <w:rFonts w:asciiTheme="majorBidi" w:hAnsiTheme="majorBidi" w:cstheme="majorBidi"/>
        </w:rPr>
      </w:pPr>
      <w:r w:rsidRPr="00395870">
        <w:rPr>
          <w:rFonts w:asciiTheme="majorBidi" w:hAnsiTheme="majorBidi"/>
          <w:cs/>
        </w:rPr>
        <w:t>ภาระผูกพันกับบุคคลหรือกิจการที่ไม่เกี่ยวข้องกัน</w:t>
      </w:r>
    </w:p>
    <w:p w14:paraId="0C0685C1" w14:textId="33CB1119" w:rsidR="00BC749C" w:rsidRPr="00834296" w:rsidRDefault="00BC749C" w:rsidP="00D21694">
      <w:pPr>
        <w:pStyle w:val="Bo-Blankline"/>
        <w:rPr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270"/>
        <w:gridCol w:w="1890"/>
      </w:tblGrid>
      <w:tr w:rsidR="00171EAE" w:rsidRPr="00744476" w14:paraId="42BB55B6" w14:textId="77777777" w:rsidTr="000873F4">
        <w:trPr>
          <w:tblHeader/>
        </w:trPr>
        <w:tc>
          <w:tcPr>
            <w:tcW w:w="5130" w:type="dxa"/>
            <w:shd w:val="clear" w:color="auto" w:fill="auto"/>
          </w:tcPr>
          <w:p w14:paraId="1A1FCDD1" w14:textId="77777777" w:rsidR="00171EAE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51278106" w14:textId="664BA84F" w:rsidR="00171EAE" w:rsidRPr="00171EAE" w:rsidRDefault="00B23773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890" w:type="dxa"/>
          </w:tcPr>
          <w:p w14:paraId="738DA290" w14:textId="77777777" w:rsidR="00171EAE" w:rsidRPr="00460798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A250EC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0722B6" w14:textId="77777777" w:rsidR="00171EAE" w:rsidRPr="001F7F9F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5CB63B4" w14:textId="77777777" w:rsidR="00171EAE" w:rsidRPr="00C74564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6BCC415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71EAE" w:rsidRPr="00744476" w14:paraId="532E299B" w14:textId="77777777" w:rsidTr="000873F4">
        <w:trPr>
          <w:tblHeader/>
        </w:trPr>
        <w:tc>
          <w:tcPr>
            <w:tcW w:w="5130" w:type="dxa"/>
            <w:shd w:val="clear" w:color="auto" w:fill="auto"/>
          </w:tcPr>
          <w:p w14:paraId="27D3F92A" w14:textId="77777777" w:rsidR="00171EAE" w:rsidRPr="00744476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0A0A9621" w14:textId="77777777" w:rsidR="00171EAE" w:rsidRPr="00744476" w:rsidRDefault="00171EAE" w:rsidP="007A7AC4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EAE" w:rsidRPr="0033434F" w14:paraId="43C19C80" w14:textId="77777777" w:rsidTr="000873F4">
        <w:tc>
          <w:tcPr>
            <w:tcW w:w="5130" w:type="dxa"/>
            <w:shd w:val="clear" w:color="auto" w:fill="auto"/>
          </w:tcPr>
          <w:p w14:paraId="2CFF134D" w14:textId="77777777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  <w:shd w:val="clear" w:color="auto" w:fill="auto"/>
          </w:tcPr>
          <w:p w14:paraId="50942B57" w14:textId="77777777" w:rsidR="00171EAE" w:rsidRPr="002B54B1" w:rsidRDefault="00171EAE" w:rsidP="007A7AC4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4F958D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B29201D" w14:textId="54BAEE72" w:rsidR="00171EAE" w:rsidRPr="002B54B1" w:rsidRDefault="00171EAE" w:rsidP="007A7AC4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1EAE" w:rsidRPr="005A0632" w14:paraId="50E121EE" w14:textId="77777777" w:rsidTr="000873F4">
        <w:tc>
          <w:tcPr>
            <w:tcW w:w="5130" w:type="dxa"/>
            <w:shd w:val="clear" w:color="auto" w:fill="auto"/>
          </w:tcPr>
          <w:p w14:paraId="759DBB87" w14:textId="5F197EA9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</w:t>
            </w:r>
            <w:r w:rsidR="00E750DC">
              <w:rPr>
                <w:rFonts w:ascii="Angsana New" w:hAnsi="Angsana New" w:hint="cs"/>
                <w:sz w:val="30"/>
                <w:szCs w:val="30"/>
                <w:cs/>
              </w:rPr>
              <w:t xml:space="preserve"> สัญญาซื้อ</w:t>
            </w:r>
            <w:r w:rsidR="001F087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 xml:space="preserve">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3F3032DD" w14:textId="679E2CCE" w:rsidR="00171EAE" w:rsidRPr="002B54B1" w:rsidRDefault="004F6100" w:rsidP="007A7AC4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B717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E47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</w:t>
            </w:r>
            <w:r w:rsidR="00B717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770</w:t>
            </w:r>
          </w:p>
        </w:tc>
        <w:tc>
          <w:tcPr>
            <w:tcW w:w="270" w:type="dxa"/>
            <w:shd w:val="clear" w:color="auto" w:fill="auto"/>
          </w:tcPr>
          <w:p w14:paraId="371C15D6" w14:textId="3164DE0E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4B7E8C82" w14:textId="773D4A9A" w:rsidR="00171EAE" w:rsidRPr="002B54B1" w:rsidRDefault="004F6100" w:rsidP="007A7AC4">
            <w:pPr>
              <w:tabs>
                <w:tab w:val="decimal" w:pos="950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</w:t>
            </w:r>
            <w:r w:rsidR="002137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137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299</w:t>
            </w:r>
          </w:p>
        </w:tc>
      </w:tr>
      <w:tr w:rsidR="00171EAE" w:rsidRPr="00AE0BB7" w14:paraId="27BC12B8" w14:textId="77777777" w:rsidTr="000873F4">
        <w:tc>
          <w:tcPr>
            <w:tcW w:w="5130" w:type="dxa"/>
            <w:shd w:val="clear" w:color="auto" w:fill="auto"/>
          </w:tcPr>
          <w:p w14:paraId="67DF84F8" w14:textId="77777777" w:rsidR="00171EAE" w:rsidRPr="00AE0BB7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4FD1250" w14:textId="77777777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B42FF8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4AA1440A" w14:textId="77777777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71EAE" w:rsidRPr="0033434F" w14:paraId="5BD6DF3C" w14:textId="77777777" w:rsidTr="000873F4">
        <w:tc>
          <w:tcPr>
            <w:tcW w:w="5130" w:type="dxa"/>
            <w:shd w:val="clear" w:color="auto" w:fill="auto"/>
          </w:tcPr>
          <w:p w14:paraId="7526E393" w14:textId="77777777" w:rsidR="00171EAE" w:rsidRPr="005A64AC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890" w:type="dxa"/>
            <w:shd w:val="clear" w:color="auto" w:fill="auto"/>
          </w:tcPr>
          <w:p w14:paraId="6FF56A39" w14:textId="5C6A29F9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F8F53C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DE4C142" w14:textId="374FC27C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1755" w:rsidRPr="00B00DEA" w14:paraId="26956FFA" w14:textId="77777777" w:rsidTr="000873F4">
        <w:tc>
          <w:tcPr>
            <w:tcW w:w="5130" w:type="dxa"/>
            <w:shd w:val="clear" w:color="auto" w:fill="auto"/>
          </w:tcPr>
          <w:p w14:paraId="5D3EEDF7" w14:textId="77777777" w:rsidR="00B71755" w:rsidRPr="00A91138" w:rsidRDefault="00B71755" w:rsidP="00B71755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113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890" w:type="dxa"/>
            <w:shd w:val="clear" w:color="auto" w:fill="auto"/>
          </w:tcPr>
          <w:p w14:paraId="523C0F85" w14:textId="6794DD99" w:rsidR="00B71755" w:rsidRPr="002B54B1" w:rsidRDefault="00B71755" w:rsidP="00B71755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52C45A5" w14:textId="77777777" w:rsidR="00B71755" w:rsidRPr="002B54B1" w:rsidRDefault="00B71755" w:rsidP="00B7175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E78AD18" w14:textId="0F44DCBD" w:rsidR="00B71755" w:rsidRPr="002B54B1" w:rsidRDefault="00B71755" w:rsidP="00B71755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B71755" w:rsidRPr="0033434F" w14:paraId="5C05C84A" w14:textId="77777777" w:rsidTr="000873F4">
        <w:tc>
          <w:tcPr>
            <w:tcW w:w="5130" w:type="dxa"/>
            <w:shd w:val="clear" w:color="auto" w:fill="auto"/>
          </w:tcPr>
          <w:p w14:paraId="4DF57FD8" w14:textId="77777777" w:rsidR="00B71755" w:rsidRPr="005A64AC" w:rsidRDefault="00B71755" w:rsidP="00B71755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  <w:shd w:val="clear" w:color="auto" w:fill="auto"/>
          </w:tcPr>
          <w:p w14:paraId="5E3659E2" w14:textId="55061E82" w:rsidR="00B71755" w:rsidRPr="002B54B1" w:rsidRDefault="00B71755" w:rsidP="00B71755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312,528</w:t>
            </w:r>
          </w:p>
        </w:tc>
        <w:tc>
          <w:tcPr>
            <w:tcW w:w="270" w:type="dxa"/>
            <w:shd w:val="clear" w:color="auto" w:fill="auto"/>
          </w:tcPr>
          <w:p w14:paraId="662319D4" w14:textId="77777777" w:rsidR="00B71755" w:rsidRPr="002B54B1" w:rsidRDefault="00B71755" w:rsidP="00B7175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BA2B4FA" w14:textId="19399D21" w:rsidR="00B71755" w:rsidRPr="002B54B1" w:rsidRDefault="00B71755" w:rsidP="00B71755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312,528</w:t>
            </w:r>
          </w:p>
        </w:tc>
      </w:tr>
      <w:tr w:rsidR="00B71755" w:rsidRPr="005A0632" w14:paraId="1277A252" w14:textId="77777777" w:rsidTr="000873F4">
        <w:trPr>
          <w:trHeight w:val="451"/>
        </w:trPr>
        <w:tc>
          <w:tcPr>
            <w:tcW w:w="5130" w:type="dxa"/>
            <w:shd w:val="clear" w:color="auto" w:fill="auto"/>
            <w:vAlign w:val="bottom"/>
          </w:tcPr>
          <w:p w14:paraId="64E1A742" w14:textId="77777777" w:rsidR="00B71755" w:rsidRPr="005A64AC" w:rsidRDefault="00B71755" w:rsidP="00B7175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A69CA" w14:textId="1B973D13" w:rsidR="00B71755" w:rsidRPr="002B54B1" w:rsidRDefault="0044514A" w:rsidP="00B71755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4046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B717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F5C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628</w:t>
            </w:r>
          </w:p>
        </w:tc>
        <w:tc>
          <w:tcPr>
            <w:tcW w:w="270" w:type="dxa"/>
            <w:shd w:val="clear" w:color="auto" w:fill="auto"/>
          </w:tcPr>
          <w:p w14:paraId="391949EB" w14:textId="77777777" w:rsidR="00B71755" w:rsidRPr="002B54B1" w:rsidRDefault="00B71755" w:rsidP="00B7175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5868E" w14:textId="21C3549E" w:rsidR="00B71755" w:rsidRPr="002B54B1" w:rsidRDefault="002137FF" w:rsidP="00B71755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312</w:t>
            </w:r>
            <w:r w:rsidR="00B717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628</w:t>
            </w:r>
          </w:p>
        </w:tc>
      </w:tr>
    </w:tbl>
    <w:p w14:paraId="5C95C978" w14:textId="77777777" w:rsidR="007C1E02" w:rsidRDefault="007C1E02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i/>
          <w:iCs/>
          <w:cs/>
        </w:rPr>
        <w:br w:type="page"/>
      </w:r>
    </w:p>
    <w:p w14:paraId="190CEF11" w14:textId="46A5AAC9" w:rsidR="00485CD3" w:rsidRPr="00A518AA" w:rsidRDefault="00485CD3" w:rsidP="006C6607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518AA">
        <w:rPr>
          <w:i/>
          <w:iCs/>
          <w:cs/>
        </w:rPr>
        <w:lastRenderedPageBreak/>
        <w:t>สัญญาซื้อขายไฟฟ้า</w:t>
      </w:r>
    </w:p>
    <w:p w14:paraId="203C1FEB" w14:textId="77777777" w:rsidR="00485CD3" w:rsidRPr="00834296" w:rsidRDefault="00485CD3" w:rsidP="00485CD3">
      <w:pPr>
        <w:pStyle w:val="Bo-Blankline"/>
        <w:rPr>
          <w:sz w:val="30"/>
          <w:szCs w:val="30"/>
          <w:lang w:val="en-US"/>
        </w:rPr>
      </w:pPr>
    </w:p>
    <w:p w14:paraId="3DA12B73" w14:textId="5730BFEA" w:rsidR="00485CD3" w:rsidRPr="00A518AA" w:rsidRDefault="00485CD3" w:rsidP="004A7800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A518AA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A518AA">
        <w:rPr>
          <w:rFonts w:asciiTheme="majorBidi" w:hAnsiTheme="majorBidi" w:cstheme="majorBidi"/>
          <w:sz w:val="30"/>
          <w:szCs w:val="30"/>
        </w:rPr>
        <w:t xml:space="preserve">Non-Firm </w:t>
      </w:r>
      <w:r w:rsidRPr="00A518AA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A518AA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A518AA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A518AA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A518AA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="00E67AC8" w:rsidRPr="00A518AA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A518AA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และเมื่อสิ้นสุดอายุสัญญาลง หากคู่สัญญาฝ่ายใดประสงค์จะต่ออายุสัญญาออกไปต้องแจ้งเป็นหนังสือล่วงหน้าไม่น้อยกว่า</w:t>
      </w:r>
      <w:r w:rsidRPr="00A518AA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E67AC8" w:rsidRPr="00A518AA">
        <w:rPr>
          <w:rFonts w:asciiTheme="majorBidi" w:hAnsiTheme="majorBidi" w:cstheme="majorBidi"/>
          <w:bCs/>
          <w:spacing w:val="2"/>
          <w:sz w:val="30"/>
          <w:szCs w:val="30"/>
        </w:rPr>
        <w:t>3</w:t>
      </w:r>
      <w:r w:rsidRPr="00A518AA">
        <w:rPr>
          <w:rFonts w:asciiTheme="majorBidi" w:hAnsiTheme="majorBidi" w:cstheme="majorBidi"/>
          <w:bCs/>
          <w:spacing w:val="2"/>
          <w:sz w:val="30"/>
          <w:szCs w:val="30"/>
        </w:rPr>
        <w:t>0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วันก่อนครบกำหนดอายุสัญญา และให้สัญญามีอายุต่อไปอีกคราวละ </w:t>
      </w:r>
      <w:r w:rsidR="00E67AC8" w:rsidRPr="00A518AA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บริษัทได้รับค่าส่วนเพิ่มราคารับซื้อไฟฟ้า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Cs/>
          <w:sz w:val="30"/>
          <w:szCs w:val="30"/>
        </w:rPr>
        <w:t>(Adder)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E67AC8" w:rsidRPr="00A518AA">
        <w:rPr>
          <w:rFonts w:asciiTheme="majorBidi" w:hAnsiTheme="majorBidi" w:cstheme="majorBidi"/>
          <w:bCs/>
          <w:sz w:val="30"/>
          <w:szCs w:val="30"/>
        </w:rPr>
        <w:t>7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ปีเพิ่มเติมจากอัตราค่าพลังงานไฟฟ้าพื้นฐานนับจากวันเริ่มต้นซื้อขายไฟฟ้า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ปัจจุบันบริษัทมีสัญญาซื้อขายไฟฟ้ากับการไฟฟ้าฝ่ายผลิตแห่งประเทศไทยดังนี้</w:t>
      </w:r>
    </w:p>
    <w:p w14:paraId="6B0CB3A4" w14:textId="2279AACE" w:rsidR="00485CD3" w:rsidRPr="00834296" w:rsidRDefault="00485CD3" w:rsidP="00485CD3">
      <w:pPr>
        <w:pStyle w:val="Bo-Blankline"/>
        <w:rPr>
          <w:sz w:val="30"/>
          <w:szCs w:val="30"/>
          <w:lang w:val="en-US"/>
        </w:rPr>
      </w:pPr>
    </w:p>
    <w:tbl>
      <w:tblPr>
        <w:tblStyle w:val="PlainTable4"/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2B0B05" w:rsidRPr="00435338" w14:paraId="68E8CA17" w14:textId="77777777" w:rsidTr="00102B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48672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4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922A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22B6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2B0B05" w:rsidRPr="00435338" w14:paraId="7A4F6CEF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DB7EF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2557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3506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18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D01EB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5FDD1F66" w14:textId="77777777" w:rsidTr="00102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3017D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CEB34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81F13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B0B05" w:rsidRPr="00435338" w14:paraId="19F8722F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A83DE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2556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A022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912F0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4D40252C" w14:textId="77777777" w:rsidTr="003504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2540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F0096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6498B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C358BD" w:rsidRPr="00435338" w14:paraId="4766D13E" w14:textId="77777777" w:rsidTr="00C35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EF45C" w14:textId="77777777" w:rsidR="00C358BD" w:rsidRPr="00435338" w:rsidRDefault="00C358BD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6145CD">
              <w:rPr>
                <w:rFonts w:asciiTheme="majorBidi" w:hAnsiTheme="majorBidi" w:cstheme="majorBidi"/>
              </w:rPr>
              <w:t>2566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2C0F" w14:textId="31E517EA" w:rsidR="00C358BD" w:rsidRPr="004259F7" w:rsidRDefault="00C358BD" w:rsidP="00C358BD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90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1435F4" w14:textId="77777777" w:rsidR="00C358BD" w:rsidRPr="00435338" w:rsidRDefault="00C358BD" w:rsidP="00C358BD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2561</w:t>
            </w:r>
          </w:p>
        </w:tc>
      </w:tr>
      <w:tr w:rsidR="00C358BD" w:rsidRPr="00435338" w14:paraId="09A56933" w14:textId="77777777" w:rsidTr="00FD6B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B3D00" w14:textId="3AACE5CB" w:rsidR="00C358BD" w:rsidRPr="00435338" w:rsidRDefault="00C358BD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สัญญาฉบับที่ </w:t>
            </w:r>
            <w:r>
              <w:rPr>
                <w:rFonts w:asciiTheme="majorBidi" w:hAnsiTheme="majorBidi" w:cstheme="majorBidi"/>
              </w:rPr>
              <w:t>3 (</w:t>
            </w:r>
            <w:r>
              <w:rPr>
                <w:rFonts w:asciiTheme="majorBidi" w:hAnsiTheme="majorBidi" w:cstheme="majorBidi" w:hint="cs"/>
                <w:cs/>
              </w:rPr>
              <w:t>ต่อสัญญา</w:t>
            </w:r>
            <w:r>
              <w:rPr>
                <w:rFonts w:asciiTheme="majorBidi" w:hAnsiTheme="majorBidi" w:cstheme="majorBidi"/>
              </w:rPr>
              <w:t>)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(1 </w:t>
            </w:r>
            <w:r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</w:rPr>
              <w:t xml:space="preserve">2566 </w:t>
            </w:r>
            <w:r w:rsidR="009C3A89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FD6BCE">
              <w:rPr>
                <w:rFonts w:asciiTheme="majorBidi" w:hAnsiTheme="majorBidi" w:cstheme="majorBidi"/>
              </w:rPr>
              <w:t xml:space="preserve">31 </w:t>
            </w:r>
            <w:r w:rsidR="00FD6BCE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FD6BCE">
              <w:rPr>
                <w:rFonts w:asciiTheme="majorBidi" w:hAnsiTheme="majorBidi" w:cstheme="majorBidi"/>
              </w:rPr>
              <w:t>2571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5FE038" w14:textId="77777777" w:rsidR="00C358BD" w:rsidRPr="006145CD" w:rsidRDefault="00C358BD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1129BF87" w14:textId="77777777" w:rsidR="00C358BD" w:rsidRPr="006145CD" w:rsidRDefault="00C358BD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</w:tbl>
    <w:p w14:paraId="6FF9727C" w14:textId="30BD2637" w:rsidR="00171EAE" w:rsidRPr="00A518AA" w:rsidRDefault="00171EAE" w:rsidP="00A518AA">
      <w:pPr>
        <w:pStyle w:val="Bo-Blankline"/>
        <w:rPr>
          <w:rFonts w:asciiTheme="majorBidi" w:hAnsiTheme="majorBidi" w:cstheme="majorBidi"/>
          <w:sz w:val="30"/>
          <w:szCs w:val="30"/>
        </w:rPr>
      </w:pPr>
    </w:p>
    <w:bookmarkEnd w:id="4"/>
    <w:p w14:paraId="443BBCAD" w14:textId="1AE6CCEA" w:rsidR="00654AEC" w:rsidRPr="00A518AA" w:rsidRDefault="00433C05" w:rsidP="00A518AA">
      <w:pPr>
        <w:pStyle w:val="Caption"/>
      </w:pPr>
      <w:r w:rsidRPr="00A518AA">
        <w:rPr>
          <w:rFonts w:hint="cs"/>
          <w:cs/>
        </w:rPr>
        <w:t>คดีฟ้องร้อง</w:t>
      </w:r>
    </w:p>
    <w:p w14:paraId="4A6E3508" w14:textId="5CD31CA0" w:rsidR="00433C05" w:rsidRPr="00A518AA" w:rsidRDefault="00433C05" w:rsidP="00A518AA">
      <w:pPr>
        <w:pStyle w:val="Bo-Blankline"/>
        <w:rPr>
          <w:sz w:val="30"/>
          <w:szCs w:val="30"/>
          <w:lang w:val="en-US"/>
        </w:rPr>
      </w:pPr>
    </w:p>
    <w:p w14:paraId="2C6C7852" w14:textId="77777777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t xml:space="preserve">เมื่อวันที่ </w:t>
      </w:r>
      <w:r w:rsidRPr="00A518AA">
        <w:rPr>
          <w:rFonts w:asciiTheme="majorBidi" w:hAnsiTheme="majorBidi" w:cstheme="majorBidi"/>
          <w:lang w:val="en-US"/>
        </w:rPr>
        <w:t>16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ธันวาคม </w:t>
      </w:r>
      <w:r w:rsidRPr="00A518AA">
        <w:rPr>
          <w:rFonts w:asciiTheme="majorBidi" w:hAnsiTheme="majorBidi" w:cstheme="majorBidi"/>
          <w:lang w:val="en-US"/>
        </w:rPr>
        <w:t>2562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เอกชนรวม </w:t>
      </w:r>
      <w:r w:rsidRPr="00A518AA">
        <w:rPr>
          <w:rFonts w:asciiTheme="majorBidi" w:hAnsiTheme="majorBidi" w:cstheme="majorBidi"/>
          <w:lang w:val="en-US"/>
        </w:rPr>
        <w:t>222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Pr="00A518AA">
        <w:rPr>
          <w:rFonts w:asciiTheme="majorBidi" w:hAnsiTheme="majorBidi" w:cstheme="majorBidi"/>
          <w:lang w:val="en-US"/>
        </w:rPr>
        <w:t>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คน โดยบริษัทเป็นผู้ถูกฟ้องที่ </w:t>
      </w:r>
      <w:r w:rsidRPr="00A518AA">
        <w:rPr>
          <w:rFonts w:asciiTheme="majorBidi" w:hAnsiTheme="majorBidi" w:cstheme="majorBidi"/>
          <w:lang w:val="en-US"/>
        </w:rPr>
        <w:t>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A518AA">
        <w:rPr>
          <w:rFonts w:asciiTheme="majorBidi" w:hAnsiTheme="majorBidi" w:cstheme="majorBidi"/>
        </w:rPr>
        <w:t xml:space="preserve">EHIA) </w:t>
      </w:r>
      <w:r w:rsidRPr="00A518AA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Pr="00A518AA">
        <w:rPr>
          <w:rFonts w:asciiTheme="majorBidi" w:hAnsiTheme="majorBidi" w:cstheme="majorBidi"/>
          <w:lang w:val="en-US"/>
        </w:rPr>
        <w:t>150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Pr="00A518AA">
        <w:rPr>
          <w:rFonts w:asciiTheme="majorBidi" w:hAnsiTheme="majorBidi" w:cstheme="majorBidi"/>
          <w:lang w:val="en-US"/>
        </w:rPr>
        <w:t>150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5850A779" w14:textId="77777777" w:rsidR="002B0B05" w:rsidRPr="00A518AA" w:rsidRDefault="002B0B05" w:rsidP="00A518AA">
      <w:pPr>
        <w:pStyle w:val="Bo-Blankline"/>
        <w:rPr>
          <w:sz w:val="30"/>
          <w:szCs w:val="30"/>
        </w:rPr>
      </w:pPr>
    </w:p>
    <w:p w14:paraId="00B87037" w14:textId="77777777" w:rsidR="00CC0305" w:rsidRDefault="00CC030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935A3F3" w14:textId="0BEF91C9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Pr="00A518AA">
        <w:rPr>
          <w:rFonts w:asciiTheme="majorBidi" w:hAnsiTheme="majorBidi" w:cstheme="majorBidi"/>
          <w:lang w:val="en-US"/>
        </w:rPr>
        <w:t>25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ธันวาคม </w:t>
      </w:r>
      <w:r w:rsidRPr="00A518AA">
        <w:rPr>
          <w:rFonts w:asciiTheme="majorBidi" w:hAnsiTheme="majorBidi" w:cstheme="majorBidi"/>
          <w:lang w:val="en-US"/>
        </w:rPr>
        <w:t>2562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A518AA">
        <w:rPr>
          <w:rFonts w:asciiTheme="majorBidi" w:hAnsiTheme="majorBidi" w:cstheme="majorBidi"/>
          <w:lang w:val="en-US"/>
        </w:rPr>
        <w:t>28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มกราคม </w:t>
      </w:r>
      <w:r w:rsidRPr="00A518AA">
        <w:rPr>
          <w:rFonts w:asciiTheme="majorBidi" w:hAnsiTheme="majorBidi" w:cstheme="majorBidi"/>
          <w:lang w:val="en-US"/>
        </w:rPr>
        <w:t>2563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605EC401" w14:textId="77777777" w:rsidR="00CC0305" w:rsidRDefault="00CC0305" w:rsidP="00A518AA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5CD96733" w14:textId="6FB3D0D1" w:rsidR="002B0B05" w:rsidRPr="00A518AA" w:rsidRDefault="002B0B05" w:rsidP="00A518AA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lang w:val="en-US"/>
        </w:rPr>
      </w:pP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ต่อมาเมื่อวันที่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31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1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</w:t>
      </w:r>
    </w:p>
    <w:p w14:paraId="1B58F5E2" w14:textId="77777777" w:rsidR="002B0B05" w:rsidRPr="00A518AA" w:rsidRDefault="002B0B05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3EDD9739" w14:textId="00529382" w:rsidR="002B0B05" w:rsidRPr="00A518AA" w:rsidRDefault="002B0B05" w:rsidP="00B34EAE">
      <w:pPr>
        <w:pStyle w:val="Bo-Blankline"/>
        <w:tabs>
          <w:tab w:val="left" w:pos="540"/>
        </w:tabs>
        <w:rPr>
          <w:sz w:val="30"/>
          <w:szCs w:val="30"/>
          <w:cs/>
          <w:lang w:val="en-US"/>
        </w:rPr>
      </w:pPr>
      <w:r w:rsidRPr="00A518AA">
        <w:rPr>
          <w:rFonts w:hint="cs"/>
          <w:sz w:val="30"/>
          <w:szCs w:val="30"/>
          <w:cs/>
        </w:rPr>
        <w:t xml:space="preserve">เมื่อวันที่ </w:t>
      </w:r>
      <w:r w:rsidRPr="00A518AA">
        <w:rPr>
          <w:sz w:val="30"/>
          <w:szCs w:val="30"/>
          <w:lang w:val="en-US"/>
        </w:rPr>
        <w:t xml:space="preserve">7 </w:t>
      </w:r>
      <w:r w:rsidRPr="00A518AA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A518AA">
        <w:rPr>
          <w:sz w:val="30"/>
          <w:szCs w:val="30"/>
          <w:lang w:val="en-US"/>
        </w:rPr>
        <w:t xml:space="preserve">2563 </w:t>
      </w:r>
      <w:r w:rsidRPr="00A518AA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A518AA">
        <w:rPr>
          <w:sz w:val="30"/>
          <w:szCs w:val="30"/>
          <w:lang w:val="en-US"/>
        </w:rPr>
        <w:t xml:space="preserve">5 </w:t>
      </w:r>
      <w:r w:rsidRPr="00A518AA">
        <w:rPr>
          <w:rFonts w:hint="cs"/>
          <w:sz w:val="30"/>
          <w:szCs w:val="30"/>
          <w:cs/>
          <w:lang w:val="en-US"/>
        </w:rPr>
        <w:t>ให้บริษัทเพื่อทำคำให้การเพิ่มเติมยื่นศาลภายในระยะเวลาที่กำหนด ซึ่ง</w:t>
      </w:r>
      <w:r w:rsidR="00E92F93" w:rsidRPr="00A518AA">
        <w:rPr>
          <w:rFonts w:hint="cs"/>
          <w:sz w:val="30"/>
          <w:szCs w:val="30"/>
          <w:cs/>
          <w:lang w:val="en-US"/>
        </w:rPr>
        <w:t xml:space="preserve">บริษัทได้ยื่นคำให้การเพิ่มเติมต่อศาลเมื่อวันที่ </w:t>
      </w:r>
      <w:r w:rsidR="00E92F93" w:rsidRPr="00A518AA">
        <w:rPr>
          <w:sz w:val="30"/>
          <w:szCs w:val="30"/>
          <w:lang w:val="en-US"/>
        </w:rPr>
        <w:t xml:space="preserve">12 </w:t>
      </w:r>
      <w:r w:rsidR="00E92F93" w:rsidRPr="00A518AA">
        <w:rPr>
          <w:rFonts w:hint="cs"/>
          <w:sz w:val="30"/>
          <w:szCs w:val="30"/>
          <w:cs/>
          <w:lang w:val="en-US"/>
        </w:rPr>
        <w:t xml:space="preserve">มีนาคม </w:t>
      </w:r>
      <w:r w:rsidR="00E92F93" w:rsidRPr="00A518AA">
        <w:rPr>
          <w:sz w:val="30"/>
          <w:szCs w:val="30"/>
          <w:lang w:val="en-US"/>
        </w:rPr>
        <w:t xml:space="preserve">2564 </w:t>
      </w:r>
      <w:r w:rsidR="00E92F93" w:rsidRPr="00A518AA">
        <w:rPr>
          <w:rFonts w:hint="cs"/>
          <w:sz w:val="30"/>
          <w:szCs w:val="30"/>
          <w:cs/>
          <w:lang w:val="en-US"/>
        </w:rPr>
        <w:t>แล้ว ขณะนี้อยู่ระหว่างการพิจารณาของศาล</w:t>
      </w:r>
    </w:p>
    <w:p w14:paraId="55FF416B" w14:textId="77777777" w:rsidR="002B0B05" w:rsidRPr="00A518AA" w:rsidRDefault="002B0B05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3C7D8C4C" w14:textId="16A2D27E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t xml:space="preserve">ที่ปรึกษากฎหมายของบริษัทได้พิจารณาคำฟ้องและเอกสารประกอบคำฟ้องแล้วมีความเห็นว่า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Pr="00A518AA">
        <w:rPr>
          <w:rFonts w:asciiTheme="majorBidi" w:hAnsiTheme="majorBidi" w:cstheme="majorBidi"/>
          <w:lang w:val="en-US"/>
        </w:rPr>
        <w:t>222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7F71DA3A" w14:textId="4DCDD496" w:rsidR="00EF7EEC" w:rsidRPr="00A518AA" w:rsidRDefault="00EF7EEC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6E9A7A22" w14:textId="77777777" w:rsidR="00EF7EEC" w:rsidRPr="00A518AA" w:rsidRDefault="00EF7EEC" w:rsidP="00A518AA">
      <w:pPr>
        <w:pStyle w:val="Caption"/>
      </w:pPr>
      <w:r w:rsidRPr="00A518AA">
        <w:rPr>
          <w:rFonts w:hint="cs"/>
          <w:cs/>
        </w:rPr>
        <w:t>เรื่องอื่น</w:t>
      </w:r>
    </w:p>
    <w:p w14:paraId="6620A2E5" w14:textId="0F133790" w:rsidR="00B34EAE" w:rsidRPr="00330120" w:rsidRDefault="00B34EAE" w:rsidP="00330120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30DB7735" w14:textId="77777777" w:rsidR="00330120" w:rsidRDefault="00330120" w:rsidP="00330120">
      <w:pPr>
        <w:pStyle w:val="Bo-Blankline"/>
        <w:jc w:val="thaiDistribute"/>
        <w:rPr>
          <w:sz w:val="30"/>
          <w:szCs w:val="30"/>
        </w:rPr>
      </w:pPr>
      <w:r w:rsidRPr="001763F6">
        <w:rPr>
          <w:rFonts w:asciiTheme="majorBidi" w:hAnsiTheme="majorBidi"/>
          <w:spacing w:val="-2"/>
          <w:sz w:val="30"/>
          <w:szCs w:val="30"/>
          <w:cs/>
        </w:rPr>
        <w:t>บริษัทเป็นผู้ผลิตไฟฟ้าจากเชื้อเพลิงขยะ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1763F6">
        <w:rPr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1763F6">
        <w:rPr>
          <w:sz w:val="30"/>
          <w:szCs w:val="30"/>
        </w:rPr>
        <w:t xml:space="preserve">T-VER) </w:t>
      </w:r>
      <w:r w:rsidRPr="001763F6">
        <w:rPr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E78FFDF" w14:textId="77777777" w:rsidR="00330120" w:rsidRDefault="00330120" w:rsidP="00330120">
      <w:pPr>
        <w:pStyle w:val="Bo-Blankline"/>
        <w:ind w:left="900"/>
        <w:jc w:val="thaiDistribute"/>
      </w:pPr>
    </w:p>
    <w:p w14:paraId="32FD0320" w14:textId="77777777" w:rsidR="00330120" w:rsidRPr="00A1219C" w:rsidRDefault="00330120" w:rsidP="00330120">
      <w:pPr>
        <w:pStyle w:val="Bo-Blankline"/>
        <w:jc w:val="thaiDistribute"/>
        <w:rPr>
          <w:sz w:val="30"/>
          <w:szCs w:val="30"/>
        </w:rPr>
      </w:pPr>
      <w:r w:rsidRPr="009076CA">
        <w:rPr>
          <w:sz w:val="30"/>
          <w:szCs w:val="30"/>
          <w:cs/>
        </w:rPr>
        <w:t xml:space="preserve">ณ สิ้นปี </w:t>
      </w:r>
      <w:r w:rsidRPr="009076CA">
        <w:rPr>
          <w:sz w:val="30"/>
          <w:szCs w:val="30"/>
        </w:rPr>
        <w:t>2564</w:t>
      </w:r>
      <w:r w:rsidRPr="009076CA">
        <w:rPr>
          <w:sz w:val="30"/>
          <w:szCs w:val="30"/>
          <w:cs/>
        </w:rPr>
        <w:t xml:space="preserve"> บริษัทได้รับการขึ้นทะเบียนจาก อบก. รับรองปริมาณก๊าซเรือนกระจกที่ลดลง (คาร์บอนเครดิต) จาก</w:t>
      </w:r>
      <w:r w:rsidRPr="00A1219C">
        <w:rPr>
          <w:sz w:val="30"/>
          <w:szCs w:val="30"/>
          <w:cs/>
        </w:rPr>
        <w:t xml:space="preserve">โครงการดังกล่าว จำนวน </w:t>
      </w:r>
      <w:r w:rsidRPr="00A1219C">
        <w:rPr>
          <w:sz w:val="30"/>
          <w:szCs w:val="30"/>
        </w:rPr>
        <w:t>82</w:t>
      </w:r>
      <w:r w:rsidRPr="00A1219C">
        <w:rPr>
          <w:sz w:val="30"/>
          <w:szCs w:val="30"/>
          <w:cs/>
        </w:rPr>
        <w:t>,</w:t>
      </w:r>
      <w:r w:rsidRPr="00A1219C">
        <w:rPr>
          <w:sz w:val="30"/>
          <w:szCs w:val="30"/>
        </w:rPr>
        <w:t>056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Pr="00A1219C">
        <w:rPr>
          <w:sz w:val="30"/>
          <w:szCs w:val="30"/>
        </w:rPr>
        <w:t>34,690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</w:t>
      </w:r>
      <w:r w:rsidRPr="00A1219C">
        <w:rPr>
          <w:sz w:val="30"/>
          <w:szCs w:val="30"/>
        </w:rPr>
        <w:t xml:space="preserve"> </w:t>
      </w:r>
      <w:r w:rsidRPr="00A1219C">
        <w:rPr>
          <w:rFonts w:hint="cs"/>
          <w:sz w:val="30"/>
          <w:szCs w:val="30"/>
          <w:cs/>
        </w:rPr>
        <w:t>บริษัท</w:t>
      </w:r>
      <w:r w:rsidRPr="00A1219C">
        <w:rPr>
          <w:sz w:val="30"/>
          <w:szCs w:val="30"/>
          <w:cs/>
        </w:rPr>
        <w:t xml:space="preserve">มีจำนวนคาร์บอนเครดิตคงเหลือ </w:t>
      </w:r>
      <w:r w:rsidRPr="00A1219C">
        <w:rPr>
          <w:sz w:val="30"/>
          <w:szCs w:val="30"/>
          <w:lang w:val="en-US"/>
        </w:rPr>
        <w:t>47,366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</w:t>
      </w:r>
    </w:p>
    <w:p w14:paraId="2F6DB8DE" w14:textId="77777777" w:rsidR="00330120" w:rsidRPr="00A1219C" w:rsidRDefault="00330120" w:rsidP="00330120">
      <w:pPr>
        <w:pStyle w:val="Bo-Blankline"/>
        <w:ind w:left="900"/>
        <w:jc w:val="thaiDistribute"/>
      </w:pPr>
    </w:p>
    <w:p w14:paraId="1F59F91D" w14:textId="77777777" w:rsidR="00330120" w:rsidRPr="00A1219C" w:rsidRDefault="00330120" w:rsidP="00330120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117777542"/>
      <w:r w:rsidRPr="00A1219C">
        <w:rPr>
          <w:rFonts w:asciiTheme="majorBidi" w:hAnsiTheme="majorBidi" w:cstheme="majorBidi" w:hint="cs"/>
          <w:sz w:val="30"/>
          <w:szCs w:val="30"/>
          <w:cs/>
        </w:rPr>
        <w:lastRenderedPageBreak/>
        <w:t>ต่อมาเมื่อวันที่</w:t>
      </w:r>
      <w:r w:rsidRPr="00A1219C">
        <w:rPr>
          <w:rFonts w:asciiTheme="majorBidi" w:hAnsiTheme="majorBidi" w:cstheme="majorBidi"/>
          <w:sz w:val="30"/>
          <w:szCs w:val="30"/>
        </w:rPr>
        <w:t xml:space="preserve"> 24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Pr="00A1219C">
        <w:rPr>
          <w:rFonts w:asciiTheme="majorBidi" w:hAnsiTheme="majorBidi" w:cstheme="majorBidi"/>
          <w:sz w:val="30"/>
          <w:szCs w:val="30"/>
        </w:rPr>
        <w:t xml:space="preserve">2565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บริษัทได้รับการขึ้นทะเบียนจาก อบก. รับรองปริมาณก๊าซเรือนกระจกที่ลดลง (คาร์บอนเครดิต) 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สำหรับช่วงระยะเวลาวันที่ </w:t>
      </w:r>
      <w:r w:rsidRPr="00A1219C">
        <w:rPr>
          <w:rFonts w:asciiTheme="majorBidi" w:hAnsiTheme="majorBidi" w:cstheme="majorBidi"/>
          <w:sz w:val="30"/>
          <w:szCs w:val="30"/>
        </w:rPr>
        <w:t>1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A1219C">
        <w:rPr>
          <w:rFonts w:asciiTheme="majorBidi" w:hAnsiTheme="majorBidi" w:cstheme="majorBidi"/>
          <w:sz w:val="30"/>
          <w:szCs w:val="30"/>
        </w:rPr>
        <w:t>2560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A1219C">
        <w:rPr>
          <w:rFonts w:asciiTheme="majorBidi" w:hAnsiTheme="majorBidi" w:cstheme="majorBidi"/>
          <w:sz w:val="30"/>
          <w:szCs w:val="30"/>
        </w:rPr>
        <w:t>31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1219C">
        <w:rPr>
          <w:rFonts w:asciiTheme="majorBidi" w:hAnsiTheme="majorBidi" w:cstheme="majorBidi"/>
          <w:sz w:val="30"/>
          <w:szCs w:val="30"/>
        </w:rPr>
        <w:t xml:space="preserve">2563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>เพิ่มขึ้นจำนวน</w:t>
      </w:r>
      <w:r w:rsidRPr="00A1219C">
        <w:rPr>
          <w:rFonts w:asciiTheme="majorBidi" w:hAnsiTheme="majorBidi" w:cstheme="majorBidi"/>
          <w:sz w:val="30"/>
          <w:szCs w:val="30"/>
        </w:rPr>
        <w:t xml:space="preserve"> 717,931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ตันคาร์บอนไดออกไซด์เทียบเท่า ทำให้บริษัทมีจำนวนคาร์บอนเครดิตคงเหลือ </w:t>
      </w:r>
      <w:r w:rsidRPr="00A1219C">
        <w:rPr>
          <w:rFonts w:asciiTheme="majorBidi" w:hAnsiTheme="majorBidi" w:cstheme="majorBidi"/>
          <w:sz w:val="30"/>
          <w:szCs w:val="30"/>
        </w:rPr>
        <w:t xml:space="preserve">765,297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</w:t>
      </w:r>
    </w:p>
    <w:bookmarkEnd w:id="5"/>
    <w:p w14:paraId="59B6868E" w14:textId="77777777" w:rsidR="00330120" w:rsidRDefault="00330120" w:rsidP="00330120">
      <w:pPr>
        <w:pStyle w:val="Bo-Blankline"/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14:paraId="4A54D831" w14:textId="77777777" w:rsidR="00330120" w:rsidRPr="00DE60CC" w:rsidRDefault="00330120" w:rsidP="00330120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DE60C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C10D4">
        <w:rPr>
          <w:rFonts w:asciiTheme="majorBidi" w:hAnsiTheme="majorBidi" w:cstheme="majorBidi"/>
          <w:sz w:val="30"/>
          <w:szCs w:val="30"/>
        </w:rPr>
        <w:t xml:space="preserve">28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DC10D4">
        <w:rPr>
          <w:rFonts w:asciiTheme="majorBidi" w:hAnsiTheme="majorBidi" w:cstheme="majorBidi"/>
          <w:sz w:val="30"/>
          <w:szCs w:val="30"/>
        </w:rPr>
        <w:t xml:space="preserve">2566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DC10D4">
        <w:rPr>
          <w:rFonts w:asciiTheme="majorBidi" w:hAnsiTheme="majorBidi" w:cstheme="majorBidi"/>
          <w:sz w:val="30"/>
          <w:szCs w:val="30"/>
        </w:rPr>
        <w:t xml:space="preserve">26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DC10D4">
        <w:rPr>
          <w:rFonts w:asciiTheme="majorBidi" w:hAnsiTheme="majorBidi" w:cstheme="majorBidi"/>
          <w:sz w:val="30"/>
          <w:szCs w:val="30"/>
        </w:rPr>
        <w:t xml:space="preserve">2566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บริษัทได้รับการขึ้นทะเบียนจาก อบก. รับรองปริมาณคาร์บอนเครดิต</w:t>
      </w:r>
      <w:r>
        <w:rPr>
          <w:rFonts w:asciiTheme="majorBidi" w:hAnsiTheme="majorBidi" w:cstheme="majorBidi" w:hint="cs"/>
          <w:sz w:val="30"/>
          <w:szCs w:val="30"/>
          <w:cs/>
        </w:rPr>
        <w:t>เพิ่มอีกจำนวน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10D4">
        <w:rPr>
          <w:rFonts w:asciiTheme="majorBidi" w:hAnsiTheme="majorBidi" w:cstheme="majorBidi"/>
          <w:sz w:val="30"/>
          <w:szCs w:val="30"/>
        </w:rPr>
        <w:t xml:space="preserve">462,797 </w:t>
      </w:r>
      <w:r w:rsidRPr="00DE60CC">
        <w:rPr>
          <w:rFonts w:asciiTheme="majorBidi" w:hAnsiTheme="majorBidi" w:cstheme="majorBidi"/>
          <w:sz w:val="30"/>
          <w:szCs w:val="30"/>
          <w:cs/>
        </w:rPr>
        <w:t>ตันคาร์บอนไดออกไซด์เทียบเท่า</w:t>
      </w:r>
      <w:r w:rsidRPr="00DE60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>และ</w:t>
      </w:r>
      <w:r w:rsidRPr="00DE60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10D4">
        <w:rPr>
          <w:rFonts w:asciiTheme="majorBidi" w:hAnsiTheme="majorBidi" w:cstheme="majorBidi"/>
          <w:sz w:val="30"/>
          <w:szCs w:val="30"/>
        </w:rPr>
        <w:t xml:space="preserve">331,135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ตันคาร์บอนไดออกไซด์เทียบเท่าตามลำดับ ทำให้บริษัทมีจำนวนคาร์บอนเครดิตรวม </w:t>
      </w:r>
      <w:r w:rsidRPr="00DC10D4">
        <w:rPr>
          <w:rFonts w:asciiTheme="majorBidi" w:hAnsiTheme="majorBidi" w:cstheme="majorBidi"/>
          <w:sz w:val="30"/>
          <w:szCs w:val="30"/>
        </w:rPr>
        <w:t xml:space="preserve">1,559,229 </w:t>
      </w:r>
      <w:r w:rsidRPr="00DE60CC">
        <w:rPr>
          <w:rFonts w:asciiTheme="majorBidi" w:hAnsiTheme="majorBidi" w:cstheme="majorBidi"/>
          <w:sz w:val="30"/>
          <w:szCs w:val="30"/>
          <w:cs/>
        </w:rPr>
        <w:t>ตันคาร์บอนไดออกไซด์เทียบเท่า</w:t>
      </w:r>
    </w:p>
    <w:p w14:paraId="6F47402A" w14:textId="1B757595" w:rsidR="00330120" w:rsidRDefault="00330120" w:rsidP="0002527F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2202479D" w14:textId="283B2A2D" w:rsidR="00B34EAE" w:rsidRDefault="00B34EAE" w:rsidP="00B34EAE">
      <w:pPr>
        <w:pStyle w:val="Caption"/>
      </w:pPr>
      <w:r w:rsidRPr="00B34EAE">
        <w:rPr>
          <w:cs/>
        </w:rPr>
        <w:t>เหตุการณ์ภายหลังรอบระยะเวลารายงาน</w:t>
      </w:r>
    </w:p>
    <w:p w14:paraId="00CDC80F" w14:textId="71809467" w:rsidR="00805178" w:rsidRDefault="00805178" w:rsidP="00805178">
      <w:pPr>
        <w:rPr>
          <w:lang w:val="en-US"/>
        </w:rPr>
      </w:pPr>
    </w:p>
    <w:p w14:paraId="6CCA3305" w14:textId="1F039B68" w:rsidR="00805178" w:rsidRPr="00805178" w:rsidRDefault="00805178" w:rsidP="00805178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805178">
        <w:rPr>
          <w:rFonts w:asciiTheme="majorBidi" w:hAnsiTheme="majorBidi" w:cstheme="majorBidi"/>
          <w:sz w:val="30"/>
          <w:szCs w:val="30"/>
          <w:cs/>
        </w:rPr>
        <w:t xml:space="preserve">ระหว่างวันที่ </w:t>
      </w:r>
      <w:r w:rsidRPr="00805178">
        <w:rPr>
          <w:rFonts w:asciiTheme="majorBidi" w:hAnsiTheme="majorBidi" w:cstheme="majorBidi"/>
          <w:sz w:val="30"/>
          <w:szCs w:val="30"/>
        </w:rPr>
        <w:t>2 - 4 </w:t>
      </w:r>
      <w:r w:rsidRPr="00805178">
        <w:rPr>
          <w:rFonts w:asciiTheme="majorBidi" w:hAnsiTheme="majorBidi" w:cstheme="majorBidi"/>
          <w:sz w:val="30"/>
          <w:szCs w:val="30"/>
          <w:cs/>
        </w:rPr>
        <w:t>เมษายน พ.ศ.</w:t>
      </w:r>
      <w:r w:rsidRPr="00805178">
        <w:rPr>
          <w:rFonts w:asciiTheme="majorBidi" w:hAnsiTheme="majorBidi" w:cstheme="majorBidi"/>
          <w:sz w:val="30"/>
          <w:szCs w:val="30"/>
        </w:rPr>
        <w:t xml:space="preserve"> 2567 </w:t>
      </w:r>
      <w:r w:rsidRPr="00805178">
        <w:rPr>
          <w:rFonts w:asciiTheme="majorBidi" w:hAnsiTheme="majorBidi" w:cstheme="majorBidi"/>
          <w:sz w:val="30"/>
          <w:szCs w:val="30"/>
          <w:cs/>
        </w:rPr>
        <w:t>บริษัทเสนอขายหุ้นกู้อายุ</w:t>
      </w:r>
      <w:r w:rsidRPr="00805178">
        <w:rPr>
          <w:rFonts w:asciiTheme="majorBidi" w:hAnsiTheme="majorBidi" w:cstheme="majorBidi"/>
          <w:sz w:val="30"/>
          <w:szCs w:val="30"/>
        </w:rPr>
        <w:t> 4 </w:t>
      </w:r>
      <w:r w:rsidRPr="00805178">
        <w:rPr>
          <w:rFonts w:asciiTheme="majorBidi" w:hAnsiTheme="majorBidi" w:cstheme="majorBidi"/>
          <w:sz w:val="30"/>
          <w:szCs w:val="30"/>
          <w:cs/>
        </w:rPr>
        <w:t>ปี</w:t>
      </w:r>
      <w:r w:rsidRPr="00805178">
        <w:rPr>
          <w:rFonts w:asciiTheme="majorBidi" w:hAnsiTheme="majorBidi" w:cstheme="majorBidi"/>
          <w:sz w:val="30"/>
          <w:szCs w:val="30"/>
        </w:rPr>
        <w:t> 9 </w:t>
      </w:r>
      <w:r w:rsidRPr="00805178">
        <w:rPr>
          <w:rFonts w:asciiTheme="majorBidi" w:hAnsiTheme="majorBidi" w:cstheme="majorBidi"/>
          <w:sz w:val="30"/>
          <w:szCs w:val="30"/>
          <w:cs/>
        </w:rPr>
        <w:t>เดือน อัตราดอกเบี้ยคงที่ร้อยละ</w:t>
      </w:r>
      <w:r w:rsidRPr="00805178">
        <w:rPr>
          <w:rFonts w:asciiTheme="majorBidi" w:hAnsiTheme="majorBidi" w:cstheme="majorBidi"/>
          <w:sz w:val="30"/>
          <w:szCs w:val="30"/>
        </w:rPr>
        <w:t> 4.00 </w:t>
      </w:r>
      <w:r w:rsidRPr="00805178">
        <w:rPr>
          <w:rFonts w:asciiTheme="majorBidi" w:hAnsiTheme="majorBidi" w:cstheme="majorBidi"/>
          <w:sz w:val="30"/>
          <w:szCs w:val="30"/>
          <w:cs/>
        </w:rPr>
        <w:t>ต่อปี ชำระดอกเบี้ยทุก</w:t>
      </w:r>
      <w:r w:rsidRPr="00805178">
        <w:rPr>
          <w:rFonts w:asciiTheme="majorBidi" w:hAnsiTheme="majorBidi" w:cstheme="majorBidi"/>
          <w:sz w:val="30"/>
          <w:szCs w:val="30"/>
        </w:rPr>
        <w:t> 3 </w:t>
      </w:r>
      <w:r w:rsidRPr="00805178">
        <w:rPr>
          <w:rFonts w:asciiTheme="majorBidi" w:hAnsiTheme="majorBidi" w:cstheme="majorBidi"/>
          <w:sz w:val="30"/>
          <w:szCs w:val="30"/>
          <w:cs/>
        </w:rPr>
        <w:t>เดือน มูลค่าเสนอขายไม่เกิน</w:t>
      </w:r>
      <w:r w:rsidRPr="00805178">
        <w:rPr>
          <w:rFonts w:asciiTheme="majorBidi" w:hAnsiTheme="majorBidi" w:cstheme="majorBidi"/>
          <w:sz w:val="30"/>
          <w:szCs w:val="30"/>
        </w:rPr>
        <w:t xml:space="preserve"> 4,000 </w:t>
      </w:r>
      <w:r w:rsidRPr="00805178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9AB17C8" w14:textId="33BC46D2" w:rsidR="00B34EAE" w:rsidRDefault="00B34EAE" w:rsidP="00B34EAE">
      <w:pPr>
        <w:rPr>
          <w:lang w:val="en-US"/>
        </w:rPr>
      </w:pPr>
    </w:p>
    <w:sectPr w:rsidR="00B34EAE" w:rsidSect="007D6448">
      <w:headerReference w:type="default" r:id="rId25"/>
      <w:footerReference w:type="default" r:id="rId26"/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5B7659" w14:textId="77777777" w:rsidR="00264504" w:rsidRDefault="00264504">
      <w:r>
        <w:separator/>
      </w:r>
    </w:p>
  </w:endnote>
  <w:endnote w:type="continuationSeparator" w:id="0">
    <w:p w14:paraId="57340DD4" w14:textId="77777777" w:rsidR="00264504" w:rsidRDefault="00264504">
      <w:r>
        <w:continuationSeparator/>
      </w:r>
    </w:p>
  </w:endnote>
  <w:endnote w:type="continuationNotice" w:id="1">
    <w:p w14:paraId="34B8426D" w14:textId="77777777" w:rsidR="00264504" w:rsidRDefault="0026450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FEA6D" w14:textId="052CE2C9" w:rsidR="00171D7E" w:rsidRPr="00ED0D48" w:rsidRDefault="00171D7E" w:rsidP="00FF32BF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6137A4">
      <w:rPr>
        <w:rFonts w:ascii="Angsana New" w:hAnsi="Angsana New"/>
        <w:noProof/>
        <w:sz w:val="30"/>
        <w:szCs w:val="30"/>
      </w:rPr>
      <w:t>21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0E728" w14:textId="77777777" w:rsidR="004436C2" w:rsidRPr="00FF32BF" w:rsidRDefault="004436C2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6137A4">
      <w:rPr>
        <w:rFonts w:ascii="Angsana New" w:hAnsi="Angsana New"/>
        <w:noProof/>
        <w:sz w:val="30"/>
        <w:szCs w:val="30"/>
      </w:rPr>
      <w:t>22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9E4135" w14:textId="77777777" w:rsidR="00CB4B57" w:rsidRPr="00FF32BF" w:rsidRDefault="00CB4B57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6137A4">
      <w:rPr>
        <w:rFonts w:ascii="Angsana New" w:hAnsi="Angsana New"/>
        <w:noProof/>
        <w:sz w:val="30"/>
        <w:szCs w:val="30"/>
      </w:rPr>
      <w:t>24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045A3" w14:textId="77777777" w:rsidR="004436C2" w:rsidRPr="00FF32BF" w:rsidRDefault="004436C2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6137A4">
      <w:rPr>
        <w:rFonts w:ascii="Angsana New" w:hAnsi="Angsana New"/>
        <w:noProof/>
        <w:sz w:val="30"/>
        <w:szCs w:val="30"/>
      </w:rPr>
      <w:t>27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4030F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6137A4">
      <w:rPr>
        <w:rFonts w:asciiTheme="majorBidi" w:hAnsiTheme="majorBidi" w:cstheme="majorBidi"/>
        <w:noProof/>
        <w:sz w:val="30"/>
        <w:szCs w:val="30"/>
      </w:rPr>
      <w:t>28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24E9CB" w14:textId="77777777" w:rsidR="004436C2" w:rsidRPr="00D83821" w:rsidRDefault="004436C2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6137A4">
      <w:rPr>
        <w:rFonts w:asciiTheme="majorBidi" w:hAnsiTheme="majorBidi" w:cstheme="majorBidi"/>
        <w:noProof/>
        <w:sz w:val="30"/>
        <w:szCs w:val="30"/>
      </w:rPr>
      <w:t>30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CD890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6137A4">
      <w:rPr>
        <w:rFonts w:asciiTheme="majorBidi" w:hAnsiTheme="majorBidi" w:cstheme="majorBidi"/>
        <w:noProof/>
        <w:sz w:val="30"/>
        <w:szCs w:val="30"/>
      </w:rPr>
      <w:t>34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0EFF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6137A4">
      <w:rPr>
        <w:rFonts w:asciiTheme="majorBidi" w:hAnsiTheme="majorBidi" w:cstheme="majorBidi"/>
        <w:noProof/>
        <w:sz w:val="30"/>
        <w:szCs w:val="30"/>
      </w:rPr>
      <w:t>38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99D1B6" w14:textId="77777777" w:rsidR="00264504" w:rsidRDefault="00264504">
      <w:r>
        <w:separator/>
      </w:r>
    </w:p>
  </w:footnote>
  <w:footnote w:type="continuationSeparator" w:id="0">
    <w:p w14:paraId="57A3F462" w14:textId="77777777" w:rsidR="00264504" w:rsidRDefault="00264504">
      <w:r>
        <w:continuationSeparator/>
      </w:r>
    </w:p>
  </w:footnote>
  <w:footnote w:type="continuationNotice" w:id="1">
    <w:p w14:paraId="714A7A1C" w14:textId="77777777" w:rsidR="00264504" w:rsidRDefault="0026450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0B807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3190D3D0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1CAB735" w14:textId="51E71B01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67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4D0AE8D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9698AE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E6C2D9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71DE6A8" w14:textId="77777777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67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1DA8D97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1A41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821219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A131EF0" w14:textId="77777777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67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4D407EB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E2AA6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CB0BBCA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32103F5" w14:textId="77777777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67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8959B58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390C7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135E48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B8CFEC2" w14:textId="77777777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67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9724A14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8358B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5EF624A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B9A6363" w14:textId="77777777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67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CFDDB5A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503A50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0D9BDA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C4E2236" w14:textId="77777777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67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7417D38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3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E722B99"/>
    <w:multiLevelType w:val="multilevel"/>
    <w:tmpl w:val="929A96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2"/>
  </w:num>
  <w:num w:numId="3">
    <w:abstractNumId w:val="18"/>
  </w:num>
  <w:num w:numId="4">
    <w:abstractNumId w:val="1"/>
  </w:num>
  <w:num w:numId="5">
    <w:abstractNumId w:val="10"/>
  </w:num>
  <w:num w:numId="6">
    <w:abstractNumId w:val="4"/>
  </w:num>
  <w:num w:numId="7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3"/>
  </w:num>
  <w:num w:numId="10">
    <w:abstractNumId w:val="13"/>
  </w:num>
  <w:num w:numId="11">
    <w:abstractNumId w:val="7"/>
  </w:num>
  <w:num w:numId="12">
    <w:abstractNumId w:val="16"/>
  </w:num>
  <w:num w:numId="13">
    <w:abstractNumId w:val="17"/>
  </w:num>
  <w:num w:numId="14">
    <w:abstractNumId w:val="15"/>
  </w:num>
  <w:num w:numId="15">
    <w:abstractNumId w:val="1"/>
  </w:num>
  <w:num w:numId="16">
    <w:abstractNumId w:val="11"/>
  </w:num>
  <w:num w:numId="17">
    <w:abstractNumId w:val="9"/>
  </w:num>
  <w:num w:numId="18">
    <w:abstractNumId w:val="2"/>
  </w:num>
  <w:num w:numId="19">
    <w:abstractNumId w:val="20"/>
  </w:num>
  <w:num w:numId="20">
    <w:abstractNumId w:val="19"/>
  </w:num>
  <w:num w:numId="21">
    <w:abstractNumId w:val="14"/>
  </w:num>
  <w:num w:numId="22">
    <w:abstractNumId w:val="1"/>
  </w:num>
  <w:num w:numId="23">
    <w:abstractNumId w:val="8"/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1"/>
  </w:num>
  <w:num w:numId="47">
    <w:abstractNumId w:val="1"/>
  </w:num>
  <w:num w:numId="48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BC2"/>
    <w:rsid w:val="00004E64"/>
    <w:rsid w:val="00004F7E"/>
    <w:rsid w:val="00005133"/>
    <w:rsid w:val="00005518"/>
    <w:rsid w:val="000056EC"/>
    <w:rsid w:val="00005843"/>
    <w:rsid w:val="00005EC6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314"/>
    <w:rsid w:val="000074BC"/>
    <w:rsid w:val="00007D89"/>
    <w:rsid w:val="00010439"/>
    <w:rsid w:val="00010620"/>
    <w:rsid w:val="00010F8C"/>
    <w:rsid w:val="00010FDF"/>
    <w:rsid w:val="00011265"/>
    <w:rsid w:val="00011277"/>
    <w:rsid w:val="000116AA"/>
    <w:rsid w:val="00011710"/>
    <w:rsid w:val="00011750"/>
    <w:rsid w:val="00011797"/>
    <w:rsid w:val="00012023"/>
    <w:rsid w:val="0001247B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7AD"/>
    <w:rsid w:val="00023877"/>
    <w:rsid w:val="00023D1F"/>
    <w:rsid w:val="00024310"/>
    <w:rsid w:val="0002434E"/>
    <w:rsid w:val="000243FB"/>
    <w:rsid w:val="0002470F"/>
    <w:rsid w:val="00024824"/>
    <w:rsid w:val="00024C15"/>
    <w:rsid w:val="00024DEA"/>
    <w:rsid w:val="0002527F"/>
    <w:rsid w:val="00025619"/>
    <w:rsid w:val="00025A58"/>
    <w:rsid w:val="00025E83"/>
    <w:rsid w:val="00025F5D"/>
    <w:rsid w:val="00026149"/>
    <w:rsid w:val="0002632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9F5"/>
    <w:rsid w:val="00030BE5"/>
    <w:rsid w:val="00030D6E"/>
    <w:rsid w:val="000310C3"/>
    <w:rsid w:val="000313AE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5B"/>
    <w:rsid w:val="0003573E"/>
    <w:rsid w:val="000361D4"/>
    <w:rsid w:val="000363DC"/>
    <w:rsid w:val="000367E2"/>
    <w:rsid w:val="00036A4B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695"/>
    <w:rsid w:val="000417D0"/>
    <w:rsid w:val="0004182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2DD"/>
    <w:rsid w:val="00044363"/>
    <w:rsid w:val="00044CB4"/>
    <w:rsid w:val="00044F34"/>
    <w:rsid w:val="00045033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40BB"/>
    <w:rsid w:val="0005413E"/>
    <w:rsid w:val="00054473"/>
    <w:rsid w:val="000547EF"/>
    <w:rsid w:val="0005491A"/>
    <w:rsid w:val="00055217"/>
    <w:rsid w:val="00055284"/>
    <w:rsid w:val="00055503"/>
    <w:rsid w:val="000555AD"/>
    <w:rsid w:val="000556B4"/>
    <w:rsid w:val="000556D2"/>
    <w:rsid w:val="000556D5"/>
    <w:rsid w:val="00055BFA"/>
    <w:rsid w:val="00055D70"/>
    <w:rsid w:val="00055F6A"/>
    <w:rsid w:val="000560AD"/>
    <w:rsid w:val="00056112"/>
    <w:rsid w:val="00056162"/>
    <w:rsid w:val="000563ED"/>
    <w:rsid w:val="00056B0E"/>
    <w:rsid w:val="00056C84"/>
    <w:rsid w:val="00057D43"/>
    <w:rsid w:val="00060224"/>
    <w:rsid w:val="000602DE"/>
    <w:rsid w:val="00060415"/>
    <w:rsid w:val="000604D5"/>
    <w:rsid w:val="000604EB"/>
    <w:rsid w:val="00060ADF"/>
    <w:rsid w:val="00060C5F"/>
    <w:rsid w:val="00060CA2"/>
    <w:rsid w:val="00060E97"/>
    <w:rsid w:val="000610E5"/>
    <w:rsid w:val="000611A7"/>
    <w:rsid w:val="000612AB"/>
    <w:rsid w:val="00061367"/>
    <w:rsid w:val="0006214C"/>
    <w:rsid w:val="00062556"/>
    <w:rsid w:val="000626DF"/>
    <w:rsid w:val="000629B5"/>
    <w:rsid w:val="0006354A"/>
    <w:rsid w:val="00063780"/>
    <w:rsid w:val="00063824"/>
    <w:rsid w:val="000639B2"/>
    <w:rsid w:val="00063A04"/>
    <w:rsid w:val="000640AD"/>
    <w:rsid w:val="0006414D"/>
    <w:rsid w:val="00064A10"/>
    <w:rsid w:val="00064BF9"/>
    <w:rsid w:val="00064D40"/>
    <w:rsid w:val="00064F82"/>
    <w:rsid w:val="0006559C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D56"/>
    <w:rsid w:val="00070EE1"/>
    <w:rsid w:val="000712EB"/>
    <w:rsid w:val="000718D6"/>
    <w:rsid w:val="00071902"/>
    <w:rsid w:val="00072143"/>
    <w:rsid w:val="00072781"/>
    <w:rsid w:val="000728A0"/>
    <w:rsid w:val="00072E4E"/>
    <w:rsid w:val="00073467"/>
    <w:rsid w:val="000734A8"/>
    <w:rsid w:val="00073A37"/>
    <w:rsid w:val="00073A92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4DF"/>
    <w:rsid w:val="00076683"/>
    <w:rsid w:val="00076D75"/>
    <w:rsid w:val="00076E00"/>
    <w:rsid w:val="0007767E"/>
    <w:rsid w:val="000778BE"/>
    <w:rsid w:val="00077F93"/>
    <w:rsid w:val="00080AC3"/>
    <w:rsid w:val="00080ECF"/>
    <w:rsid w:val="00080F53"/>
    <w:rsid w:val="00081518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B9"/>
    <w:rsid w:val="000860EB"/>
    <w:rsid w:val="0008615D"/>
    <w:rsid w:val="00086267"/>
    <w:rsid w:val="0008675C"/>
    <w:rsid w:val="00086852"/>
    <w:rsid w:val="00086B7B"/>
    <w:rsid w:val="000873F4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8E4"/>
    <w:rsid w:val="00091A03"/>
    <w:rsid w:val="00091A06"/>
    <w:rsid w:val="00091C4F"/>
    <w:rsid w:val="00092292"/>
    <w:rsid w:val="000922A7"/>
    <w:rsid w:val="000926D0"/>
    <w:rsid w:val="0009291E"/>
    <w:rsid w:val="00092924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313"/>
    <w:rsid w:val="000964F4"/>
    <w:rsid w:val="0009663B"/>
    <w:rsid w:val="00096872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0FE8"/>
    <w:rsid w:val="000A10E6"/>
    <w:rsid w:val="000A1C1B"/>
    <w:rsid w:val="000A1F29"/>
    <w:rsid w:val="000A2300"/>
    <w:rsid w:val="000A2350"/>
    <w:rsid w:val="000A266E"/>
    <w:rsid w:val="000A2A02"/>
    <w:rsid w:val="000A2A18"/>
    <w:rsid w:val="000A2A32"/>
    <w:rsid w:val="000A2E90"/>
    <w:rsid w:val="000A2F58"/>
    <w:rsid w:val="000A31B0"/>
    <w:rsid w:val="000A35AE"/>
    <w:rsid w:val="000A37B7"/>
    <w:rsid w:val="000A3810"/>
    <w:rsid w:val="000A39A4"/>
    <w:rsid w:val="000A3AEE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0FFE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1F25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3F3D"/>
    <w:rsid w:val="000B4032"/>
    <w:rsid w:val="000B478B"/>
    <w:rsid w:val="000B49B0"/>
    <w:rsid w:val="000B513E"/>
    <w:rsid w:val="000B51EF"/>
    <w:rsid w:val="000B552D"/>
    <w:rsid w:val="000B55A8"/>
    <w:rsid w:val="000B59B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73A9"/>
    <w:rsid w:val="000B75CD"/>
    <w:rsid w:val="000C0152"/>
    <w:rsid w:val="000C022C"/>
    <w:rsid w:val="000C0329"/>
    <w:rsid w:val="000C06CB"/>
    <w:rsid w:val="000C09C2"/>
    <w:rsid w:val="000C0EB5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681"/>
    <w:rsid w:val="000C3AAE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C43"/>
    <w:rsid w:val="000D2D60"/>
    <w:rsid w:val="000D2FC9"/>
    <w:rsid w:val="000D3476"/>
    <w:rsid w:val="000D384B"/>
    <w:rsid w:val="000D3CF9"/>
    <w:rsid w:val="000D4170"/>
    <w:rsid w:val="000D42AD"/>
    <w:rsid w:val="000D44B7"/>
    <w:rsid w:val="000D4B0C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B51"/>
    <w:rsid w:val="000D7C31"/>
    <w:rsid w:val="000E0773"/>
    <w:rsid w:val="000E0907"/>
    <w:rsid w:val="000E0951"/>
    <w:rsid w:val="000E0C08"/>
    <w:rsid w:val="000E0CEA"/>
    <w:rsid w:val="000E0D62"/>
    <w:rsid w:val="000E11C0"/>
    <w:rsid w:val="000E1317"/>
    <w:rsid w:val="000E1A82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689"/>
    <w:rsid w:val="000E3811"/>
    <w:rsid w:val="000E420C"/>
    <w:rsid w:val="000E4217"/>
    <w:rsid w:val="000E447A"/>
    <w:rsid w:val="000E4E4C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16"/>
    <w:rsid w:val="000E703E"/>
    <w:rsid w:val="000E70DF"/>
    <w:rsid w:val="000E7176"/>
    <w:rsid w:val="000E7758"/>
    <w:rsid w:val="000E7E84"/>
    <w:rsid w:val="000F0279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2B98"/>
    <w:rsid w:val="000F3074"/>
    <w:rsid w:val="000F39A7"/>
    <w:rsid w:val="000F3E23"/>
    <w:rsid w:val="000F3EFE"/>
    <w:rsid w:val="000F42D2"/>
    <w:rsid w:val="000F4377"/>
    <w:rsid w:val="000F4859"/>
    <w:rsid w:val="000F52EC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0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522"/>
    <w:rsid w:val="00112AFB"/>
    <w:rsid w:val="00112B95"/>
    <w:rsid w:val="00113158"/>
    <w:rsid w:val="001132B4"/>
    <w:rsid w:val="00113438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44C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5E54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A48"/>
    <w:rsid w:val="00120B63"/>
    <w:rsid w:val="00120D08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8B"/>
    <w:rsid w:val="001238EC"/>
    <w:rsid w:val="001239E9"/>
    <w:rsid w:val="00123AFF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27FCC"/>
    <w:rsid w:val="00130E7E"/>
    <w:rsid w:val="001312C9"/>
    <w:rsid w:val="00131514"/>
    <w:rsid w:val="001315EE"/>
    <w:rsid w:val="0013182F"/>
    <w:rsid w:val="001319A0"/>
    <w:rsid w:val="00131AE7"/>
    <w:rsid w:val="00131CC1"/>
    <w:rsid w:val="00131DE4"/>
    <w:rsid w:val="00131F55"/>
    <w:rsid w:val="00131FB5"/>
    <w:rsid w:val="00132144"/>
    <w:rsid w:val="0013224B"/>
    <w:rsid w:val="00132456"/>
    <w:rsid w:val="00132D0A"/>
    <w:rsid w:val="00132E27"/>
    <w:rsid w:val="00132F7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ACF"/>
    <w:rsid w:val="00134BC7"/>
    <w:rsid w:val="00134E9F"/>
    <w:rsid w:val="00135B88"/>
    <w:rsid w:val="00135C19"/>
    <w:rsid w:val="001362FD"/>
    <w:rsid w:val="00136359"/>
    <w:rsid w:val="00136853"/>
    <w:rsid w:val="0013696E"/>
    <w:rsid w:val="00136BE5"/>
    <w:rsid w:val="00137061"/>
    <w:rsid w:val="0013749C"/>
    <w:rsid w:val="001374C8"/>
    <w:rsid w:val="001374E1"/>
    <w:rsid w:val="00137586"/>
    <w:rsid w:val="00137828"/>
    <w:rsid w:val="001378CB"/>
    <w:rsid w:val="0013791D"/>
    <w:rsid w:val="00137C0B"/>
    <w:rsid w:val="001408CF"/>
    <w:rsid w:val="0014094B"/>
    <w:rsid w:val="00141213"/>
    <w:rsid w:val="0014182A"/>
    <w:rsid w:val="00142B1E"/>
    <w:rsid w:val="00142C5E"/>
    <w:rsid w:val="00142FF9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69"/>
    <w:rsid w:val="001474D2"/>
    <w:rsid w:val="00147740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6F0D"/>
    <w:rsid w:val="00157315"/>
    <w:rsid w:val="0015734D"/>
    <w:rsid w:val="001574B9"/>
    <w:rsid w:val="00157642"/>
    <w:rsid w:val="0015777B"/>
    <w:rsid w:val="0015799D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0C4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AF2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011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671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6C94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57"/>
    <w:rsid w:val="00182395"/>
    <w:rsid w:val="00182993"/>
    <w:rsid w:val="00182A23"/>
    <w:rsid w:val="00182A3E"/>
    <w:rsid w:val="00182BB8"/>
    <w:rsid w:val="00182D19"/>
    <w:rsid w:val="001832A3"/>
    <w:rsid w:val="0018336E"/>
    <w:rsid w:val="00183760"/>
    <w:rsid w:val="001839E2"/>
    <w:rsid w:val="00183CD2"/>
    <w:rsid w:val="0018402E"/>
    <w:rsid w:val="001842C5"/>
    <w:rsid w:val="00184A21"/>
    <w:rsid w:val="00184C69"/>
    <w:rsid w:val="00184F39"/>
    <w:rsid w:val="00184F5A"/>
    <w:rsid w:val="001853EB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347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41F"/>
    <w:rsid w:val="0019545D"/>
    <w:rsid w:val="00195750"/>
    <w:rsid w:val="00196176"/>
    <w:rsid w:val="0019622E"/>
    <w:rsid w:val="001962FE"/>
    <w:rsid w:val="0019638B"/>
    <w:rsid w:val="00196492"/>
    <w:rsid w:val="00196AF2"/>
    <w:rsid w:val="00196DE3"/>
    <w:rsid w:val="00196E02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529"/>
    <w:rsid w:val="001A5DFD"/>
    <w:rsid w:val="001A5F1D"/>
    <w:rsid w:val="001A60CF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AD0"/>
    <w:rsid w:val="001B2B07"/>
    <w:rsid w:val="001B2C7D"/>
    <w:rsid w:val="001B2D00"/>
    <w:rsid w:val="001B2D57"/>
    <w:rsid w:val="001B30F0"/>
    <w:rsid w:val="001B395B"/>
    <w:rsid w:val="001B3CEA"/>
    <w:rsid w:val="001B3E66"/>
    <w:rsid w:val="001B4082"/>
    <w:rsid w:val="001B48C7"/>
    <w:rsid w:val="001B4927"/>
    <w:rsid w:val="001B4EAB"/>
    <w:rsid w:val="001B51B5"/>
    <w:rsid w:val="001B552B"/>
    <w:rsid w:val="001B5644"/>
    <w:rsid w:val="001B5780"/>
    <w:rsid w:val="001B5822"/>
    <w:rsid w:val="001B5C85"/>
    <w:rsid w:val="001B5EEC"/>
    <w:rsid w:val="001B5FD9"/>
    <w:rsid w:val="001B634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B7EB5"/>
    <w:rsid w:val="001C00D7"/>
    <w:rsid w:val="001C02DE"/>
    <w:rsid w:val="001C07C6"/>
    <w:rsid w:val="001C0B84"/>
    <w:rsid w:val="001C12DB"/>
    <w:rsid w:val="001C1558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23B"/>
    <w:rsid w:val="001C48AC"/>
    <w:rsid w:val="001C4A57"/>
    <w:rsid w:val="001C52D3"/>
    <w:rsid w:val="001C52E8"/>
    <w:rsid w:val="001C5D53"/>
    <w:rsid w:val="001C5D92"/>
    <w:rsid w:val="001C5EBC"/>
    <w:rsid w:val="001C5F77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9F7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4B4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B47"/>
    <w:rsid w:val="001D6FA9"/>
    <w:rsid w:val="001D70FD"/>
    <w:rsid w:val="001D711A"/>
    <w:rsid w:val="001D71A3"/>
    <w:rsid w:val="001D7377"/>
    <w:rsid w:val="001D7463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B5A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789"/>
    <w:rsid w:val="001F0448"/>
    <w:rsid w:val="001F0583"/>
    <w:rsid w:val="001F0870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CCE"/>
    <w:rsid w:val="001F2E65"/>
    <w:rsid w:val="001F318E"/>
    <w:rsid w:val="001F3A56"/>
    <w:rsid w:val="001F4005"/>
    <w:rsid w:val="001F403C"/>
    <w:rsid w:val="001F44C6"/>
    <w:rsid w:val="001F467D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437"/>
    <w:rsid w:val="00201688"/>
    <w:rsid w:val="00202402"/>
    <w:rsid w:val="00202639"/>
    <w:rsid w:val="00202F2C"/>
    <w:rsid w:val="0020320A"/>
    <w:rsid w:val="00203531"/>
    <w:rsid w:val="0020372F"/>
    <w:rsid w:val="0020391D"/>
    <w:rsid w:val="002039BB"/>
    <w:rsid w:val="00203EEF"/>
    <w:rsid w:val="00203FF7"/>
    <w:rsid w:val="002043EA"/>
    <w:rsid w:val="00204629"/>
    <w:rsid w:val="00204829"/>
    <w:rsid w:val="00204A38"/>
    <w:rsid w:val="00204CFE"/>
    <w:rsid w:val="00204DC3"/>
    <w:rsid w:val="0020565E"/>
    <w:rsid w:val="00205BC4"/>
    <w:rsid w:val="00205D92"/>
    <w:rsid w:val="002061B6"/>
    <w:rsid w:val="0020649C"/>
    <w:rsid w:val="0020687A"/>
    <w:rsid w:val="00206A54"/>
    <w:rsid w:val="00206D89"/>
    <w:rsid w:val="00207016"/>
    <w:rsid w:val="0020754D"/>
    <w:rsid w:val="002077B5"/>
    <w:rsid w:val="002077F9"/>
    <w:rsid w:val="00207840"/>
    <w:rsid w:val="00207ABD"/>
    <w:rsid w:val="00207BAC"/>
    <w:rsid w:val="0021006F"/>
    <w:rsid w:val="002101E7"/>
    <w:rsid w:val="00210A85"/>
    <w:rsid w:val="00210BC5"/>
    <w:rsid w:val="00210D11"/>
    <w:rsid w:val="00211234"/>
    <w:rsid w:val="0021141F"/>
    <w:rsid w:val="002118E1"/>
    <w:rsid w:val="00211A6B"/>
    <w:rsid w:val="00211B9A"/>
    <w:rsid w:val="00211BF2"/>
    <w:rsid w:val="002123D7"/>
    <w:rsid w:val="0021252D"/>
    <w:rsid w:val="0021283D"/>
    <w:rsid w:val="0021287A"/>
    <w:rsid w:val="00212D1A"/>
    <w:rsid w:val="0021325C"/>
    <w:rsid w:val="002137FF"/>
    <w:rsid w:val="002139D0"/>
    <w:rsid w:val="00213B7C"/>
    <w:rsid w:val="00213FEF"/>
    <w:rsid w:val="0021459F"/>
    <w:rsid w:val="00214873"/>
    <w:rsid w:val="00214C6E"/>
    <w:rsid w:val="00214E30"/>
    <w:rsid w:val="00214F22"/>
    <w:rsid w:val="00215053"/>
    <w:rsid w:val="002151FE"/>
    <w:rsid w:val="00215882"/>
    <w:rsid w:val="0021593C"/>
    <w:rsid w:val="00215A34"/>
    <w:rsid w:val="00215F1B"/>
    <w:rsid w:val="002160B2"/>
    <w:rsid w:val="002162A6"/>
    <w:rsid w:val="002164C4"/>
    <w:rsid w:val="002166C4"/>
    <w:rsid w:val="00216B27"/>
    <w:rsid w:val="00216B61"/>
    <w:rsid w:val="00216C1C"/>
    <w:rsid w:val="00217115"/>
    <w:rsid w:val="002177AB"/>
    <w:rsid w:val="00217FD2"/>
    <w:rsid w:val="00220131"/>
    <w:rsid w:val="002204A7"/>
    <w:rsid w:val="002205BA"/>
    <w:rsid w:val="002206AB"/>
    <w:rsid w:val="00220732"/>
    <w:rsid w:val="00220FAA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DD2"/>
    <w:rsid w:val="0022343A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189F"/>
    <w:rsid w:val="002322C8"/>
    <w:rsid w:val="002325CE"/>
    <w:rsid w:val="00232959"/>
    <w:rsid w:val="0023295D"/>
    <w:rsid w:val="00232A11"/>
    <w:rsid w:val="00232AC5"/>
    <w:rsid w:val="00232FB6"/>
    <w:rsid w:val="0023320A"/>
    <w:rsid w:val="00233350"/>
    <w:rsid w:val="002333F3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3A1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D38"/>
    <w:rsid w:val="00242094"/>
    <w:rsid w:val="002420AF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68A"/>
    <w:rsid w:val="00244721"/>
    <w:rsid w:val="002447FD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5F68"/>
    <w:rsid w:val="00246718"/>
    <w:rsid w:val="00246DD1"/>
    <w:rsid w:val="00246F16"/>
    <w:rsid w:val="00246F3E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5D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BED"/>
    <w:rsid w:val="00261C1E"/>
    <w:rsid w:val="00261E63"/>
    <w:rsid w:val="002624F1"/>
    <w:rsid w:val="0026253F"/>
    <w:rsid w:val="002629C6"/>
    <w:rsid w:val="00262B60"/>
    <w:rsid w:val="00262DBF"/>
    <w:rsid w:val="00263383"/>
    <w:rsid w:val="002633F3"/>
    <w:rsid w:val="002636AA"/>
    <w:rsid w:val="00263803"/>
    <w:rsid w:val="0026390D"/>
    <w:rsid w:val="00263A84"/>
    <w:rsid w:val="0026420D"/>
    <w:rsid w:val="0026433C"/>
    <w:rsid w:val="00264504"/>
    <w:rsid w:val="00265067"/>
    <w:rsid w:val="00265472"/>
    <w:rsid w:val="002658C6"/>
    <w:rsid w:val="00265AEB"/>
    <w:rsid w:val="00265F7E"/>
    <w:rsid w:val="00266101"/>
    <w:rsid w:val="002662B2"/>
    <w:rsid w:val="0026641D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B8A"/>
    <w:rsid w:val="00267E34"/>
    <w:rsid w:val="00267EA9"/>
    <w:rsid w:val="00267F25"/>
    <w:rsid w:val="00270586"/>
    <w:rsid w:val="00270A9D"/>
    <w:rsid w:val="00271788"/>
    <w:rsid w:val="002720E2"/>
    <w:rsid w:val="002720EC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42A"/>
    <w:rsid w:val="0027650F"/>
    <w:rsid w:val="0027651A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F7"/>
    <w:rsid w:val="0028550F"/>
    <w:rsid w:val="002855E5"/>
    <w:rsid w:val="00285AA2"/>
    <w:rsid w:val="00285E22"/>
    <w:rsid w:val="002862B0"/>
    <w:rsid w:val="00286480"/>
    <w:rsid w:val="00286D07"/>
    <w:rsid w:val="0028731F"/>
    <w:rsid w:val="00287590"/>
    <w:rsid w:val="002876CE"/>
    <w:rsid w:val="00287D47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8C0"/>
    <w:rsid w:val="002A7BEF"/>
    <w:rsid w:val="002A7D08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C7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44E"/>
    <w:rsid w:val="002B3512"/>
    <w:rsid w:val="002B3BA2"/>
    <w:rsid w:val="002B42DB"/>
    <w:rsid w:val="002B45AA"/>
    <w:rsid w:val="002B4A2A"/>
    <w:rsid w:val="002B4DCC"/>
    <w:rsid w:val="002B5428"/>
    <w:rsid w:val="002B55EA"/>
    <w:rsid w:val="002B564F"/>
    <w:rsid w:val="002B5EBB"/>
    <w:rsid w:val="002B5EC1"/>
    <w:rsid w:val="002B6DD7"/>
    <w:rsid w:val="002B6EC9"/>
    <w:rsid w:val="002B6FCF"/>
    <w:rsid w:val="002B7094"/>
    <w:rsid w:val="002B7531"/>
    <w:rsid w:val="002B7B73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254"/>
    <w:rsid w:val="002C36B5"/>
    <w:rsid w:val="002C3B6A"/>
    <w:rsid w:val="002C3E60"/>
    <w:rsid w:val="002C4379"/>
    <w:rsid w:val="002C486C"/>
    <w:rsid w:val="002C486E"/>
    <w:rsid w:val="002C4D02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A4E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67E"/>
    <w:rsid w:val="002D6758"/>
    <w:rsid w:val="002D6D15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345"/>
    <w:rsid w:val="002E15F3"/>
    <w:rsid w:val="002E16C2"/>
    <w:rsid w:val="002E17A5"/>
    <w:rsid w:val="002E1B47"/>
    <w:rsid w:val="002E1D66"/>
    <w:rsid w:val="002E1E09"/>
    <w:rsid w:val="002E1E81"/>
    <w:rsid w:val="002E1FD1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3294"/>
    <w:rsid w:val="002F33DB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09E"/>
    <w:rsid w:val="002F71F2"/>
    <w:rsid w:val="002F7597"/>
    <w:rsid w:val="002F7669"/>
    <w:rsid w:val="002F7B13"/>
    <w:rsid w:val="00300081"/>
    <w:rsid w:val="003008E7"/>
    <w:rsid w:val="00300E48"/>
    <w:rsid w:val="00300E6F"/>
    <w:rsid w:val="0030100C"/>
    <w:rsid w:val="0030104F"/>
    <w:rsid w:val="003011D6"/>
    <w:rsid w:val="00301259"/>
    <w:rsid w:val="00301392"/>
    <w:rsid w:val="0030177A"/>
    <w:rsid w:val="003023E9"/>
    <w:rsid w:val="003024B0"/>
    <w:rsid w:val="003024CA"/>
    <w:rsid w:val="00302578"/>
    <w:rsid w:val="00302E8F"/>
    <w:rsid w:val="0030327B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56FA"/>
    <w:rsid w:val="00305E42"/>
    <w:rsid w:val="003063F4"/>
    <w:rsid w:val="003068D3"/>
    <w:rsid w:val="00306A9D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112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6D1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087C"/>
    <w:rsid w:val="003209E6"/>
    <w:rsid w:val="0032192D"/>
    <w:rsid w:val="00321933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7D9"/>
    <w:rsid w:val="00326A42"/>
    <w:rsid w:val="00326FAC"/>
    <w:rsid w:val="00327106"/>
    <w:rsid w:val="00327186"/>
    <w:rsid w:val="00327404"/>
    <w:rsid w:val="00327C7D"/>
    <w:rsid w:val="00327F02"/>
    <w:rsid w:val="00327F93"/>
    <w:rsid w:val="00330120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545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16"/>
    <w:rsid w:val="00334C21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9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46D"/>
    <w:rsid w:val="00350AC9"/>
    <w:rsid w:val="00350BB2"/>
    <w:rsid w:val="00350C11"/>
    <w:rsid w:val="00350C2D"/>
    <w:rsid w:val="00350DC0"/>
    <w:rsid w:val="00350E78"/>
    <w:rsid w:val="00350E90"/>
    <w:rsid w:val="003512FC"/>
    <w:rsid w:val="00351A0D"/>
    <w:rsid w:val="00351FAB"/>
    <w:rsid w:val="003520CE"/>
    <w:rsid w:val="00352524"/>
    <w:rsid w:val="0035255E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73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61E3"/>
    <w:rsid w:val="00366228"/>
    <w:rsid w:val="003662FA"/>
    <w:rsid w:val="00366A8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A73"/>
    <w:rsid w:val="00371AD1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A25"/>
    <w:rsid w:val="00382DDF"/>
    <w:rsid w:val="003831E6"/>
    <w:rsid w:val="003833E3"/>
    <w:rsid w:val="00383783"/>
    <w:rsid w:val="003837AF"/>
    <w:rsid w:val="00383A00"/>
    <w:rsid w:val="00383F82"/>
    <w:rsid w:val="00383FA0"/>
    <w:rsid w:val="00384096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20F9"/>
    <w:rsid w:val="00392AFE"/>
    <w:rsid w:val="00392FEF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BF0"/>
    <w:rsid w:val="00394D1C"/>
    <w:rsid w:val="00395058"/>
    <w:rsid w:val="003951C9"/>
    <w:rsid w:val="003957A6"/>
    <w:rsid w:val="00395870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35C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3FAD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20A"/>
    <w:rsid w:val="003A734A"/>
    <w:rsid w:val="003A73D2"/>
    <w:rsid w:val="003A74F8"/>
    <w:rsid w:val="003A7713"/>
    <w:rsid w:val="003A7A02"/>
    <w:rsid w:val="003A7C1F"/>
    <w:rsid w:val="003B01C4"/>
    <w:rsid w:val="003B030D"/>
    <w:rsid w:val="003B0897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3A7B"/>
    <w:rsid w:val="003B4031"/>
    <w:rsid w:val="003B4170"/>
    <w:rsid w:val="003B4194"/>
    <w:rsid w:val="003B41EC"/>
    <w:rsid w:val="003B42D1"/>
    <w:rsid w:val="003B4A0F"/>
    <w:rsid w:val="003B52FD"/>
    <w:rsid w:val="003B5970"/>
    <w:rsid w:val="003B5D84"/>
    <w:rsid w:val="003B5DD5"/>
    <w:rsid w:val="003B64A6"/>
    <w:rsid w:val="003B6507"/>
    <w:rsid w:val="003B6652"/>
    <w:rsid w:val="003B6B50"/>
    <w:rsid w:val="003B6F9A"/>
    <w:rsid w:val="003B733C"/>
    <w:rsid w:val="003B73D2"/>
    <w:rsid w:val="003B7480"/>
    <w:rsid w:val="003B77AC"/>
    <w:rsid w:val="003B77CD"/>
    <w:rsid w:val="003B7857"/>
    <w:rsid w:val="003C011C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2E25"/>
    <w:rsid w:val="003C30C1"/>
    <w:rsid w:val="003C3183"/>
    <w:rsid w:val="003C3324"/>
    <w:rsid w:val="003C337F"/>
    <w:rsid w:val="003C3643"/>
    <w:rsid w:val="003C3A6C"/>
    <w:rsid w:val="003C3A92"/>
    <w:rsid w:val="003C450C"/>
    <w:rsid w:val="003C46C9"/>
    <w:rsid w:val="003C4AF2"/>
    <w:rsid w:val="003C4B57"/>
    <w:rsid w:val="003C4BA1"/>
    <w:rsid w:val="003C4CF5"/>
    <w:rsid w:val="003C4FD1"/>
    <w:rsid w:val="003C51C2"/>
    <w:rsid w:val="003C546B"/>
    <w:rsid w:val="003C5BAA"/>
    <w:rsid w:val="003C5E48"/>
    <w:rsid w:val="003C62B6"/>
    <w:rsid w:val="003C6593"/>
    <w:rsid w:val="003C6DFB"/>
    <w:rsid w:val="003C7148"/>
    <w:rsid w:val="003C7245"/>
    <w:rsid w:val="003C7291"/>
    <w:rsid w:val="003C72A3"/>
    <w:rsid w:val="003C734C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C3B"/>
    <w:rsid w:val="003D2CBF"/>
    <w:rsid w:val="003D2E32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692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0D2B"/>
    <w:rsid w:val="003E129F"/>
    <w:rsid w:val="003E1354"/>
    <w:rsid w:val="003E1551"/>
    <w:rsid w:val="003E18DB"/>
    <w:rsid w:val="003E198D"/>
    <w:rsid w:val="003E1BDE"/>
    <w:rsid w:val="003E1EE7"/>
    <w:rsid w:val="003E2176"/>
    <w:rsid w:val="003E2352"/>
    <w:rsid w:val="003E243B"/>
    <w:rsid w:val="003E28B6"/>
    <w:rsid w:val="003E2C9A"/>
    <w:rsid w:val="003E2DAE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4F4B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4CB"/>
    <w:rsid w:val="003F4A40"/>
    <w:rsid w:val="003F4A49"/>
    <w:rsid w:val="003F505A"/>
    <w:rsid w:val="003F51F6"/>
    <w:rsid w:val="003F552C"/>
    <w:rsid w:val="003F56E7"/>
    <w:rsid w:val="003F57B2"/>
    <w:rsid w:val="003F584C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CA7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639"/>
    <w:rsid w:val="004047B3"/>
    <w:rsid w:val="00404F42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3FF"/>
    <w:rsid w:val="004119EB"/>
    <w:rsid w:val="00411D5F"/>
    <w:rsid w:val="00411D90"/>
    <w:rsid w:val="0041218C"/>
    <w:rsid w:val="004129E2"/>
    <w:rsid w:val="00412BED"/>
    <w:rsid w:val="0041305F"/>
    <w:rsid w:val="004132BB"/>
    <w:rsid w:val="00413C56"/>
    <w:rsid w:val="00413EDF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85F"/>
    <w:rsid w:val="0041695B"/>
    <w:rsid w:val="00416EBE"/>
    <w:rsid w:val="00416FF6"/>
    <w:rsid w:val="00417004"/>
    <w:rsid w:val="00417550"/>
    <w:rsid w:val="00417785"/>
    <w:rsid w:val="004178F5"/>
    <w:rsid w:val="00417A5C"/>
    <w:rsid w:val="00417A74"/>
    <w:rsid w:val="00417F81"/>
    <w:rsid w:val="00420280"/>
    <w:rsid w:val="004202D0"/>
    <w:rsid w:val="004203B1"/>
    <w:rsid w:val="00420519"/>
    <w:rsid w:val="00420756"/>
    <w:rsid w:val="00420C0F"/>
    <w:rsid w:val="00420D9E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586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4887"/>
    <w:rsid w:val="00424E04"/>
    <w:rsid w:val="00424E17"/>
    <w:rsid w:val="004251BD"/>
    <w:rsid w:val="004253CA"/>
    <w:rsid w:val="00425936"/>
    <w:rsid w:val="004259A3"/>
    <w:rsid w:val="004259E8"/>
    <w:rsid w:val="00425FF8"/>
    <w:rsid w:val="0042608D"/>
    <w:rsid w:val="0042626D"/>
    <w:rsid w:val="00426873"/>
    <w:rsid w:val="004268E3"/>
    <w:rsid w:val="004270D0"/>
    <w:rsid w:val="00427851"/>
    <w:rsid w:val="004278EE"/>
    <w:rsid w:val="00427948"/>
    <w:rsid w:val="00427A2D"/>
    <w:rsid w:val="00427AC6"/>
    <w:rsid w:val="0043003C"/>
    <w:rsid w:val="00430A07"/>
    <w:rsid w:val="00430CF8"/>
    <w:rsid w:val="00430DFD"/>
    <w:rsid w:val="004313E8"/>
    <w:rsid w:val="00431A69"/>
    <w:rsid w:val="00431C33"/>
    <w:rsid w:val="00431D63"/>
    <w:rsid w:val="00431ED5"/>
    <w:rsid w:val="0043230D"/>
    <w:rsid w:val="004323CD"/>
    <w:rsid w:val="0043243A"/>
    <w:rsid w:val="00432C60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1C"/>
    <w:rsid w:val="00434767"/>
    <w:rsid w:val="004347B0"/>
    <w:rsid w:val="00434997"/>
    <w:rsid w:val="00434EA8"/>
    <w:rsid w:val="00434F1A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510"/>
    <w:rsid w:val="00437B94"/>
    <w:rsid w:val="00440456"/>
    <w:rsid w:val="00440542"/>
    <w:rsid w:val="00440C65"/>
    <w:rsid w:val="00440EA9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6C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14A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020"/>
    <w:rsid w:val="004544D5"/>
    <w:rsid w:val="00454688"/>
    <w:rsid w:val="0045476D"/>
    <w:rsid w:val="00454A15"/>
    <w:rsid w:val="00454EC6"/>
    <w:rsid w:val="0045522B"/>
    <w:rsid w:val="00455231"/>
    <w:rsid w:val="00455291"/>
    <w:rsid w:val="00455455"/>
    <w:rsid w:val="00455790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9DF"/>
    <w:rsid w:val="00457C0E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408"/>
    <w:rsid w:val="00470C49"/>
    <w:rsid w:val="00470E15"/>
    <w:rsid w:val="00470EA6"/>
    <w:rsid w:val="00471019"/>
    <w:rsid w:val="0047107E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E8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692"/>
    <w:rsid w:val="004778FC"/>
    <w:rsid w:val="004779E9"/>
    <w:rsid w:val="00477AFC"/>
    <w:rsid w:val="00477D3C"/>
    <w:rsid w:val="00477D6D"/>
    <w:rsid w:val="00477DC9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3D6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08F"/>
    <w:rsid w:val="0048612F"/>
    <w:rsid w:val="004862C2"/>
    <w:rsid w:val="0048630A"/>
    <w:rsid w:val="00486774"/>
    <w:rsid w:val="00486DA1"/>
    <w:rsid w:val="00487A33"/>
    <w:rsid w:val="00487BB6"/>
    <w:rsid w:val="00487BF8"/>
    <w:rsid w:val="00487CEF"/>
    <w:rsid w:val="004903AE"/>
    <w:rsid w:val="00490C12"/>
    <w:rsid w:val="00490D2B"/>
    <w:rsid w:val="00490D7D"/>
    <w:rsid w:val="00490FBA"/>
    <w:rsid w:val="0049146D"/>
    <w:rsid w:val="0049155D"/>
    <w:rsid w:val="004922D3"/>
    <w:rsid w:val="0049241B"/>
    <w:rsid w:val="00492436"/>
    <w:rsid w:val="00492557"/>
    <w:rsid w:val="00492BC4"/>
    <w:rsid w:val="00492C70"/>
    <w:rsid w:val="0049328A"/>
    <w:rsid w:val="004932D6"/>
    <w:rsid w:val="00493505"/>
    <w:rsid w:val="004936D1"/>
    <w:rsid w:val="004937B4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999"/>
    <w:rsid w:val="004969ED"/>
    <w:rsid w:val="00496A07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C1F"/>
    <w:rsid w:val="004A0C83"/>
    <w:rsid w:val="004A0EA6"/>
    <w:rsid w:val="004A1239"/>
    <w:rsid w:val="004A15E5"/>
    <w:rsid w:val="004A1600"/>
    <w:rsid w:val="004A1F6D"/>
    <w:rsid w:val="004A2264"/>
    <w:rsid w:val="004A287C"/>
    <w:rsid w:val="004A2E64"/>
    <w:rsid w:val="004A2F5E"/>
    <w:rsid w:val="004A3391"/>
    <w:rsid w:val="004A34FF"/>
    <w:rsid w:val="004A3C45"/>
    <w:rsid w:val="004A3C48"/>
    <w:rsid w:val="004A4418"/>
    <w:rsid w:val="004A4432"/>
    <w:rsid w:val="004A4589"/>
    <w:rsid w:val="004A49A4"/>
    <w:rsid w:val="004A4A71"/>
    <w:rsid w:val="004A4A89"/>
    <w:rsid w:val="004A4B79"/>
    <w:rsid w:val="004A5110"/>
    <w:rsid w:val="004A51A4"/>
    <w:rsid w:val="004A51B5"/>
    <w:rsid w:val="004A5529"/>
    <w:rsid w:val="004A5751"/>
    <w:rsid w:val="004A5A60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BE1"/>
    <w:rsid w:val="004B4CA0"/>
    <w:rsid w:val="004B534E"/>
    <w:rsid w:val="004B57A4"/>
    <w:rsid w:val="004B6210"/>
    <w:rsid w:val="004B65D1"/>
    <w:rsid w:val="004B67B0"/>
    <w:rsid w:val="004B6930"/>
    <w:rsid w:val="004B6A02"/>
    <w:rsid w:val="004B6AC4"/>
    <w:rsid w:val="004B6CE7"/>
    <w:rsid w:val="004B6D78"/>
    <w:rsid w:val="004B6E60"/>
    <w:rsid w:val="004B7261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8B6"/>
    <w:rsid w:val="004C1986"/>
    <w:rsid w:val="004C19AE"/>
    <w:rsid w:val="004C1C8B"/>
    <w:rsid w:val="004C23E2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9B1"/>
    <w:rsid w:val="004C6B30"/>
    <w:rsid w:val="004C6D4C"/>
    <w:rsid w:val="004C6FEE"/>
    <w:rsid w:val="004C77F5"/>
    <w:rsid w:val="004C7810"/>
    <w:rsid w:val="004C7823"/>
    <w:rsid w:val="004C7899"/>
    <w:rsid w:val="004C78C2"/>
    <w:rsid w:val="004C7D16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D46"/>
    <w:rsid w:val="004D2EF0"/>
    <w:rsid w:val="004D307D"/>
    <w:rsid w:val="004D3900"/>
    <w:rsid w:val="004D3955"/>
    <w:rsid w:val="004D3A71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2F"/>
    <w:rsid w:val="004E0C95"/>
    <w:rsid w:val="004E14C3"/>
    <w:rsid w:val="004E15DA"/>
    <w:rsid w:val="004E1617"/>
    <w:rsid w:val="004E1634"/>
    <w:rsid w:val="004E17D9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247"/>
    <w:rsid w:val="004E5945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A62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CED"/>
    <w:rsid w:val="004F5E3A"/>
    <w:rsid w:val="004F6100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60F"/>
    <w:rsid w:val="00500E2C"/>
    <w:rsid w:val="00501068"/>
    <w:rsid w:val="0050117C"/>
    <w:rsid w:val="005016D0"/>
    <w:rsid w:val="005018DE"/>
    <w:rsid w:val="00501A3C"/>
    <w:rsid w:val="00501E47"/>
    <w:rsid w:val="00502187"/>
    <w:rsid w:val="00502377"/>
    <w:rsid w:val="005027F3"/>
    <w:rsid w:val="00502F4A"/>
    <w:rsid w:val="005036FF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B2E"/>
    <w:rsid w:val="00507E55"/>
    <w:rsid w:val="005102EB"/>
    <w:rsid w:val="0051082D"/>
    <w:rsid w:val="00510B31"/>
    <w:rsid w:val="00510DFA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1CA"/>
    <w:rsid w:val="00523518"/>
    <w:rsid w:val="00523B7F"/>
    <w:rsid w:val="005244DE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15E"/>
    <w:rsid w:val="00536371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37D79"/>
    <w:rsid w:val="00537E19"/>
    <w:rsid w:val="0054012C"/>
    <w:rsid w:val="00540611"/>
    <w:rsid w:val="0054063C"/>
    <w:rsid w:val="005406A9"/>
    <w:rsid w:val="00540857"/>
    <w:rsid w:val="00541D71"/>
    <w:rsid w:val="005420D9"/>
    <w:rsid w:val="00542649"/>
    <w:rsid w:val="005426AB"/>
    <w:rsid w:val="00543266"/>
    <w:rsid w:val="0054331D"/>
    <w:rsid w:val="00543480"/>
    <w:rsid w:val="005435DD"/>
    <w:rsid w:val="0054386C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735"/>
    <w:rsid w:val="00545915"/>
    <w:rsid w:val="00545BA2"/>
    <w:rsid w:val="00545CBC"/>
    <w:rsid w:val="0054600C"/>
    <w:rsid w:val="00546AD8"/>
    <w:rsid w:val="00546BE4"/>
    <w:rsid w:val="00546D1D"/>
    <w:rsid w:val="00546D3D"/>
    <w:rsid w:val="00546F3C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1AB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57B0B"/>
    <w:rsid w:val="0056032F"/>
    <w:rsid w:val="0056067F"/>
    <w:rsid w:val="005606EB"/>
    <w:rsid w:val="00560A36"/>
    <w:rsid w:val="00560FEF"/>
    <w:rsid w:val="005612DD"/>
    <w:rsid w:val="0056153A"/>
    <w:rsid w:val="005618AE"/>
    <w:rsid w:val="0056198A"/>
    <w:rsid w:val="00561E55"/>
    <w:rsid w:val="00562054"/>
    <w:rsid w:val="00562699"/>
    <w:rsid w:val="005626DA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4E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4D"/>
    <w:rsid w:val="00571CC5"/>
    <w:rsid w:val="00571F26"/>
    <w:rsid w:val="00571FD4"/>
    <w:rsid w:val="0057218C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3FCE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926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027"/>
    <w:rsid w:val="00590313"/>
    <w:rsid w:val="0059048A"/>
    <w:rsid w:val="005908B9"/>
    <w:rsid w:val="00590A44"/>
    <w:rsid w:val="00590B92"/>
    <w:rsid w:val="00590DBB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1F7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AB2"/>
    <w:rsid w:val="00596FEF"/>
    <w:rsid w:val="005971EA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991"/>
    <w:rsid w:val="005A0B83"/>
    <w:rsid w:val="005A0EC9"/>
    <w:rsid w:val="005A0F8D"/>
    <w:rsid w:val="005A1855"/>
    <w:rsid w:val="005A1897"/>
    <w:rsid w:val="005A1ABA"/>
    <w:rsid w:val="005A1DF3"/>
    <w:rsid w:val="005A211C"/>
    <w:rsid w:val="005A21A1"/>
    <w:rsid w:val="005A22C5"/>
    <w:rsid w:val="005A27DB"/>
    <w:rsid w:val="005A28D9"/>
    <w:rsid w:val="005A294E"/>
    <w:rsid w:val="005A29B7"/>
    <w:rsid w:val="005A2CDC"/>
    <w:rsid w:val="005A2CE9"/>
    <w:rsid w:val="005A3039"/>
    <w:rsid w:val="005A337F"/>
    <w:rsid w:val="005A3564"/>
    <w:rsid w:val="005A3760"/>
    <w:rsid w:val="005A3D54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8B4"/>
    <w:rsid w:val="005B4DCE"/>
    <w:rsid w:val="005B56E2"/>
    <w:rsid w:val="005B587F"/>
    <w:rsid w:val="005B5F60"/>
    <w:rsid w:val="005B61D8"/>
    <w:rsid w:val="005B632C"/>
    <w:rsid w:val="005B644A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0A0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7FD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A74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2793"/>
    <w:rsid w:val="005D3032"/>
    <w:rsid w:val="005D3255"/>
    <w:rsid w:val="005D32AC"/>
    <w:rsid w:val="005D3769"/>
    <w:rsid w:val="005D3912"/>
    <w:rsid w:val="005D3A08"/>
    <w:rsid w:val="005D3A34"/>
    <w:rsid w:val="005D3D00"/>
    <w:rsid w:val="005D3E0E"/>
    <w:rsid w:val="005D4310"/>
    <w:rsid w:val="005D467C"/>
    <w:rsid w:val="005D4903"/>
    <w:rsid w:val="005D498A"/>
    <w:rsid w:val="005D4AE5"/>
    <w:rsid w:val="005D4E97"/>
    <w:rsid w:val="005D4FD2"/>
    <w:rsid w:val="005D710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5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189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5CD3"/>
    <w:rsid w:val="005E5D06"/>
    <w:rsid w:val="005E5F6D"/>
    <w:rsid w:val="005E6083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E5"/>
    <w:rsid w:val="005F2345"/>
    <w:rsid w:val="005F24BD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B33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2C5"/>
    <w:rsid w:val="005F73F3"/>
    <w:rsid w:val="005F74AE"/>
    <w:rsid w:val="005F75DA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70F"/>
    <w:rsid w:val="006018FF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6B7"/>
    <w:rsid w:val="00611A07"/>
    <w:rsid w:val="00611E34"/>
    <w:rsid w:val="00611E93"/>
    <w:rsid w:val="00611F6D"/>
    <w:rsid w:val="00611F78"/>
    <w:rsid w:val="0061206E"/>
    <w:rsid w:val="0061218E"/>
    <w:rsid w:val="006124A0"/>
    <w:rsid w:val="00612601"/>
    <w:rsid w:val="006129AC"/>
    <w:rsid w:val="00612C66"/>
    <w:rsid w:val="00612FFD"/>
    <w:rsid w:val="0061303D"/>
    <w:rsid w:val="006132E0"/>
    <w:rsid w:val="006133A1"/>
    <w:rsid w:val="00613508"/>
    <w:rsid w:val="006135CD"/>
    <w:rsid w:val="006137A4"/>
    <w:rsid w:val="006137F0"/>
    <w:rsid w:val="00613961"/>
    <w:rsid w:val="00613B96"/>
    <w:rsid w:val="00613D70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17A71"/>
    <w:rsid w:val="006208E7"/>
    <w:rsid w:val="00620973"/>
    <w:rsid w:val="006209EE"/>
    <w:rsid w:val="00620BAA"/>
    <w:rsid w:val="00620C85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375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9A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40"/>
    <w:rsid w:val="0063026A"/>
    <w:rsid w:val="006307ED"/>
    <w:rsid w:val="00630838"/>
    <w:rsid w:val="00630C14"/>
    <w:rsid w:val="00630F3E"/>
    <w:rsid w:val="0063131E"/>
    <w:rsid w:val="00632365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AAE"/>
    <w:rsid w:val="00634B07"/>
    <w:rsid w:val="00634BDB"/>
    <w:rsid w:val="00634C7D"/>
    <w:rsid w:val="00634CA2"/>
    <w:rsid w:val="00634F88"/>
    <w:rsid w:val="006357A8"/>
    <w:rsid w:val="00636658"/>
    <w:rsid w:val="00636680"/>
    <w:rsid w:val="006367F7"/>
    <w:rsid w:val="0063684B"/>
    <w:rsid w:val="00636950"/>
    <w:rsid w:val="00636B29"/>
    <w:rsid w:val="00636C07"/>
    <w:rsid w:val="00636EAE"/>
    <w:rsid w:val="00636F56"/>
    <w:rsid w:val="00637564"/>
    <w:rsid w:val="006375D5"/>
    <w:rsid w:val="00637944"/>
    <w:rsid w:val="00637CAF"/>
    <w:rsid w:val="00637CC2"/>
    <w:rsid w:val="00637E21"/>
    <w:rsid w:val="00640114"/>
    <w:rsid w:val="006402F8"/>
    <w:rsid w:val="0064083B"/>
    <w:rsid w:val="00640E70"/>
    <w:rsid w:val="0064119C"/>
    <w:rsid w:val="006414BB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ACC"/>
    <w:rsid w:val="00646B28"/>
    <w:rsid w:val="00646E08"/>
    <w:rsid w:val="006470CE"/>
    <w:rsid w:val="0064710D"/>
    <w:rsid w:val="006479D0"/>
    <w:rsid w:val="00647A9C"/>
    <w:rsid w:val="00650117"/>
    <w:rsid w:val="0065146C"/>
    <w:rsid w:val="006514D9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B0C"/>
    <w:rsid w:val="00656C2F"/>
    <w:rsid w:val="00656E1C"/>
    <w:rsid w:val="006570C2"/>
    <w:rsid w:val="0065733F"/>
    <w:rsid w:val="0065747F"/>
    <w:rsid w:val="00657CC6"/>
    <w:rsid w:val="00657F29"/>
    <w:rsid w:val="006600CE"/>
    <w:rsid w:val="00660560"/>
    <w:rsid w:val="006607F5"/>
    <w:rsid w:val="00660811"/>
    <w:rsid w:val="00660890"/>
    <w:rsid w:val="0066098C"/>
    <w:rsid w:val="0066127F"/>
    <w:rsid w:val="0066161C"/>
    <w:rsid w:val="00661967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1D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519"/>
    <w:rsid w:val="00665FFA"/>
    <w:rsid w:val="00666581"/>
    <w:rsid w:val="006665FE"/>
    <w:rsid w:val="0066692B"/>
    <w:rsid w:val="00666C6C"/>
    <w:rsid w:val="00666E60"/>
    <w:rsid w:val="00666F03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A0D"/>
    <w:rsid w:val="00673AC5"/>
    <w:rsid w:val="00673C6C"/>
    <w:rsid w:val="00673CB2"/>
    <w:rsid w:val="00673D53"/>
    <w:rsid w:val="00673EF2"/>
    <w:rsid w:val="00674F77"/>
    <w:rsid w:val="0067500A"/>
    <w:rsid w:val="006756C2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775CD"/>
    <w:rsid w:val="00680026"/>
    <w:rsid w:val="006802B6"/>
    <w:rsid w:val="006802E2"/>
    <w:rsid w:val="00680481"/>
    <w:rsid w:val="00680714"/>
    <w:rsid w:val="00680814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4B"/>
    <w:rsid w:val="00682C5A"/>
    <w:rsid w:val="006833B6"/>
    <w:rsid w:val="006833D7"/>
    <w:rsid w:val="006834A0"/>
    <w:rsid w:val="0068379D"/>
    <w:rsid w:val="00683951"/>
    <w:rsid w:val="0068455E"/>
    <w:rsid w:val="006848D3"/>
    <w:rsid w:val="00684A65"/>
    <w:rsid w:val="00684BF7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441"/>
    <w:rsid w:val="0068759F"/>
    <w:rsid w:val="006877E0"/>
    <w:rsid w:val="00687805"/>
    <w:rsid w:val="00687C6F"/>
    <w:rsid w:val="0069022D"/>
    <w:rsid w:val="0069033F"/>
    <w:rsid w:val="00690705"/>
    <w:rsid w:val="0069090F"/>
    <w:rsid w:val="00690912"/>
    <w:rsid w:val="00690AFD"/>
    <w:rsid w:val="00690B29"/>
    <w:rsid w:val="00690BE3"/>
    <w:rsid w:val="00690D84"/>
    <w:rsid w:val="00690DD4"/>
    <w:rsid w:val="00690F70"/>
    <w:rsid w:val="00691214"/>
    <w:rsid w:val="00691748"/>
    <w:rsid w:val="00691809"/>
    <w:rsid w:val="00691C7D"/>
    <w:rsid w:val="0069234A"/>
    <w:rsid w:val="006925E6"/>
    <w:rsid w:val="00692C1E"/>
    <w:rsid w:val="00692D05"/>
    <w:rsid w:val="00692EE4"/>
    <w:rsid w:val="006937B8"/>
    <w:rsid w:val="006937DB"/>
    <w:rsid w:val="00693A5A"/>
    <w:rsid w:val="0069438B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5BA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A36"/>
    <w:rsid w:val="006A7B69"/>
    <w:rsid w:val="006A7CF5"/>
    <w:rsid w:val="006A7EFD"/>
    <w:rsid w:val="006B00FE"/>
    <w:rsid w:val="006B0707"/>
    <w:rsid w:val="006B0724"/>
    <w:rsid w:val="006B09BB"/>
    <w:rsid w:val="006B0AFA"/>
    <w:rsid w:val="006B0B4E"/>
    <w:rsid w:val="006B127A"/>
    <w:rsid w:val="006B142B"/>
    <w:rsid w:val="006B1576"/>
    <w:rsid w:val="006B166E"/>
    <w:rsid w:val="006B1A69"/>
    <w:rsid w:val="006B1E9A"/>
    <w:rsid w:val="006B23F8"/>
    <w:rsid w:val="006B24FD"/>
    <w:rsid w:val="006B281D"/>
    <w:rsid w:val="006B2AA2"/>
    <w:rsid w:val="006B334F"/>
    <w:rsid w:val="006B33DA"/>
    <w:rsid w:val="006B3561"/>
    <w:rsid w:val="006B3760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596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95"/>
    <w:rsid w:val="006C11EC"/>
    <w:rsid w:val="006C1328"/>
    <w:rsid w:val="006C1706"/>
    <w:rsid w:val="006C1E80"/>
    <w:rsid w:val="006C1F45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59A1"/>
    <w:rsid w:val="006C6086"/>
    <w:rsid w:val="006C6142"/>
    <w:rsid w:val="006C64CD"/>
    <w:rsid w:val="006C64EB"/>
    <w:rsid w:val="006C6607"/>
    <w:rsid w:val="006C6E30"/>
    <w:rsid w:val="006C6EE0"/>
    <w:rsid w:val="006C6F56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60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9FA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1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8FA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8D7"/>
    <w:rsid w:val="006E7B09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4125"/>
    <w:rsid w:val="006F4227"/>
    <w:rsid w:val="006F432C"/>
    <w:rsid w:val="006F4941"/>
    <w:rsid w:val="006F4A94"/>
    <w:rsid w:val="006F4B18"/>
    <w:rsid w:val="006F4C63"/>
    <w:rsid w:val="006F4F5A"/>
    <w:rsid w:val="006F53C8"/>
    <w:rsid w:val="006F5A06"/>
    <w:rsid w:val="006F5D32"/>
    <w:rsid w:val="006F6064"/>
    <w:rsid w:val="006F6564"/>
    <w:rsid w:val="006F6799"/>
    <w:rsid w:val="006F6C49"/>
    <w:rsid w:val="006F6C6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60A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7D6"/>
    <w:rsid w:val="00713B26"/>
    <w:rsid w:val="00713E31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5DD1"/>
    <w:rsid w:val="00716458"/>
    <w:rsid w:val="00716467"/>
    <w:rsid w:val="00716475"/>
    <w:rsid w:val="0071747F"/>
    <w:rsid w:val="007174F6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8E6"/>
    <w:rsid w:val="007259A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CF"/>
    <w:rsid w:val="007327DB"/>
    <w:rsid w:val="00732855"/>
    <w:rsid w:val="0073290D"/>
    <w:rsid w:val="00732BAC"/>
    <w:rsid w:val="00733100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38CC"/>
    <w:rsid w:val="007440CE"/>
    <w:rsid w:val="00744F1B"/>
    <w:rsid w:val="007450F8"/>
    <w:rsid w:val="007451FE"/>
    <w:rsid w:val="00745299"/>
    <w:rsid w:val="00745643"/>
    <w:rsid w:val="007456E9"/>
    <w:rsid w:val="00745B6A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8C5"/>
    <w:rsid w:val="00750CB6"/>
    <w:rsid w:val="00750D1A"/>
    <w:rsid w:val="00750D55"/>
    <w:rsid w:val="00750E61"/>
    <w:rsid w:val="0075138B"/>
    <w:rsid w:val="007513D2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B78"/>
    <w:rsid w:val="00761D6E"/>
    <w:rsid w:val="00761E12"/>
    <w:rsid w:val="007625A9"/>
    <w:rsid w:val="00762791"/>
    <w:rsid w:val="0076295D"/>
    <w:rsid w:val="00762AFC"/>
    <w:rsid w:val="00762D76"/>
    <w:rsid w:val="00762F3A"/>
    <w:rsid w:val="00762F65"/>
    <w:rsid w:val="00763064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83E"/>
    <w:rsid w:val="00770F56"/>
    <w:rsid w:val="007713EA"/>
    <w:rsid w:val="007715B8"/>
    <w:rsid w:val="0077176D"/>
    <w:rsid w:val="00771811"/>
    <w:rsid w:val="00771D2C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5E8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0F90"/>
    <w:rsid w:val="007913FD"/>
    <w:rsid w:val="007918F2"/>
    <w:rsid w:val="0079206C"/>
    <w:rsid w:val="0079213A"/>
    <w:rsid w:val="007923BE"/>
    <w:rsid w:val="007924DE"/>
    <w:rsid w:val="007927D0"/>
    <w:rsid w:val="007927FD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C11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AF4"/>
    <w:rsid w:val="007A1DA2"/>
    <w:rsid w:val="007A1E8E"/>
    <w:rsid w:val="007A22EA"/>
    <w:rsid w:val="007A23BE"/>
    <w:rsid w:val="007A27D5"/>
    <w:rsid w:val="007A2B6D"/>
    <w:rsid w:val="007A2D14"/>
    <w:rsid w:val="007A2EF3"/>
    <w:rsid w:val="007A32BF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8DB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0F82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A94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1E02"/>
    <w:rsid w:val="007C24D2"/>
    <w:rsid w:val="007C2656"/>
    <w:rsid w:val="007C2670"/>
    <w:rsid w:val="007C2C37"/>
    <w:rsid w:val="007C2C77"/>
    <w:rsid w:val="007C2D67"/>
    <w:rsid w:val="007C2EF1"/>
    <w:rsid w:val="007C3096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95E"/>
    <w:rsid w:val="007C5A80"/>
    <w:rsid w:val="007C691A"/>
    <w:rsid w:val="007C69AB"/>
    <w:rsid w:val="007C6B95"/>
    <w:rsid w:val="007C6D06"/>
    <w:rsid w:val="007C71EB"/>
    <w:rsid w:val="007C7373"/>
    <w:rsid w:val="007C73F5"/>
    <w:rsid w:val="007C764D"/>
    <w:rsid w:val="007C764E"/>
    <w:rsid w:val="007C784D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4B"/>
    <w:rsid w:val="007D1FB9"/>
    <w:rsid w:val="007D20E7"/>
    <w:rsid w:val="007D242F"/>
    <w:rsid w:val="007D24A0"/>
    <w:rsid w:val="007D257F"/>
    <w:rsid w:val="007D299E"/>
    <w:rsid w:val="007D2CCC"/>
    <w:rsid w:val="007D328F"/>
    <w:rsid w:val="007D347C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448"/>
    <w:rsid w:val="007D65D4"/>
    <w:rsid w:val="007D6F1C"/>
    <w:rsid w:val="007D748A"/>
    <w:rsid w:val="007D7EF1"/>
    <w:rsid w:val="007D7FD0"/>
    <w:rsid w:val="007E016F"/>
    <w:rsid w:val="007E0806"/>
    <w:rsid w:val="007E0935"/>
    <w:rsid w:val="007E0A01"/>
    <w:rsid w:val="007E0B38"/>
    <w:rsid w:val="007E0CC6"/>
    <w:rsid w:val="007E1B43"/>
    <w:rsid w:val="007E1CC1"/>
    <w:rsid w:val="007E1D60"/>
    <w:rsid w:val="007E1F47"/>
    <w:rsid w:val="007E2019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52"/>
    <w:rsid w:val="007E3B74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0D5C"/>
    <w:rsid w:val="007F126A"/>
    <w:rsid w:val="007F16A6"/>
    <w:rsid w:val="007F1919"/>
    <w:rsid w:val="007F1B4F"/>
    <w:rsid w:val="007F1B85"/>
    <w:rsid w:val="007F201E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7F7A75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3F2B"/>
    <w:rsid w:val="00804282"/>
    <w:rsid w:val="00804478"/>
    <w:rsid w:val="0080473E"/>
    <w:rsid w:val="00804DF5"/>
    <w:rsid w:val="00804F0C"/>
    <w:rsid w:val="00804F2B"/>
    <w:rsid w:val="00804F46"/>
    <w:rsid w:val="00804F5C"/>
    <w:rsid w:val="00805178"/>
    <w:rsid w:val="008052EE"/>
    <w:rsid w:val="008060B5"/>
    <w:rsid w:val="008062E3"/>
    <w:rsid w:val="0080649C"/>
    <w:rsid w:val="00806620"/>
    <w:rsid w:val="00806956"/>
    <w:rsid w:val="00807235"/>
    <w:rsid w:val="008078FB"/>
    <w:rsid w:val="0081038A"/>
    <w:rsid w:val="0081057F"/>
    <w:rsid w:val="008107D4"/>
    <w:rsid w:val="00810C7B"/>
    <w:rsid w:val="00810E12"/>
    <w:rsid w:val="008121DD"/>
    <w:rsid w:val="00812226"/>
    <w:rsid w:val="008123B6"/>
    <w:rsid w:val="0081282E"/>
    <w:rsid w:val="008129CA"/>
    <w:rsid w:val="00813670"/>
    <w:rsid w:val="008136C9"/>
    <w:rsid w:val="00813913"/>
    <w:rsid w:val="00813C9F"/>
    <w:rsid w:val="00813E94"/>
    <w:rsid w:val="00814B2F"/>
    <w:rsid w:val="00814C13"/>
    <w:rsid w:val="00814F37"/>
    <w:rsid w:val="00815314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0BA"/>
    <w:rsid w:val="0082140D"/>
    <w:rsid w:val="008214DD"/>
    <w:rsid w:val="00821578"/>
    <w:rsid w:val="008220D2"/>
    <w:rsid w:val="008226B9"/>
    <w:rsid w:val="00822841"/>
    <w:rsid w:val="00822865"/>
    <w:rsid w:val="00822B7A"/>
    <w:rsid w:val="0082445F"/>
    <w:rsid w:val="00824500"/>
    <w:rsid w:val="00824C28"/>
    <w:rsid w:val="00824EC4"/>
    <w:rsid w:val="008250A4"/>
    <w:rsid w:val="008255B1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644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D7A"/>
    <w:rsid w:val="00832EE1"/>
    <w:rsid w:val="00833360"/>
    <w:rsid w:val="00833397"/>
    <w:rsid w:val="00833A26"/>
    <w:rsid w:val="00833A29"/>
    <w:rsid w:val="00833CA2"/>
    <w:rsid w:val="00833CF7"/>
    <w:rsid w:val="00834296"/>
    <w:rsid w:val="008346F7"/>
    <w:rsid w:val="00834704"/>
    <w:rsid w:val="00834B73"/>
    <w:rsid w:val="00834CEE"/>
    <w:rsid w:val="0083508A"/>
    <w:rsid w:val="0083558A"/>
    <w:rsid w:val="00835648"/>
    <w:rsid w:val="0083569C"/>
    <w:rsid w:val="008358A9"/>
    <w:rsid w:val="00835C80"/>
    <w:rsid w:val="00835F2A"/>
    <w:rsid w:val="00835FDA"/>
    <w:rsid w:val="0083634E"/>
    <w:rsid w:val="0083669C"/>
    <w:rsid w:val="00836B1D"/>
    <w:rsid w:val="00836EFE"/>
    <w:rsid w:val="0083723B"/>
    <w:rsid w:val="0083768C"/>
    <w:rsid w:val="008376FB"/>
    <w:rsid w:val="008379A0"/>
    <w:rsid w:val="00840666"/>
    <w:rsid w:val="008406EB"/>
    <w:rsid w:val="008407ED"/>
    <w:rsid w:val="0084083E"/>
    <w:rsid w:val="00840A01"/>
    <w:rsid w:val="00841553"/>
    <w:rsid w:val="00841811"/>
    <w:rsid w:val="00841EB8"/>
    <w:rsid w:val="0084241D"/>
    <w:rsid w:val="008428D5"/>
    <w:rsid w:val="00842A08"/>
    <w:rsid w:val="00842AE2"/>
    <w:rsid w:val="00842E99"/>
    <w:rsid w:val="008439D4"/>
    <w:rsid w:val="00843E7F"/>
    <w:rsid w:val="00843FD6"/>
    <w:rsid w:val="00844223"/>
    <w:rsid w:val="00844333"/>
    <w:rsid w:val="00844434"/>
    <w:rsid w:val="00844690"/>
    <w:rsid w:val="008446B4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C5B"/>
    <w:rsid w:val="00856242"/>
    <w:rsid w:val="00856679"/>
    <w:rsid w:val="0085677C"/>
    <w:rsid w:val="00856CC3"/>
    <w:rsid w:val="0085725D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82D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491"/>
    <w:rsid w:val="00870CC7"/>
    <w:rsid w:val="00870DB3"/>
    <w:rsid w:val="0087136F"/>
    <w:rsid w:val="00871890"/>
    <w:rsid w:val="00871C28"/>
    <w:rsid w:val="00872025"/>
    <w:rsid w:val="00872376"/>
    <w:rsid w:val="008728BF"/>
    <w:rsid w:val="00872D3A"/>
    <w:rsid w:val="008738D7"/>
    <w:rsid w:val="008749A3"/>
    <w:rsid w:val="00874A3D"/>
    <w:rsid w:val="00874A63"/>
    <w:rsid w:val="00874B60"/>
    <w:rsid w:val="00875641"/>
    <w:rsid w:val="00875675"/>
    <w:rsid w:val="00875B0B"/>
    <w:rsid w:val="00875C0A"/>
    <w:rsid w:val="00876208"/>
    <w:rsid w:val="008763F7"/>
    <w:rsid w:val="0087649D"/>
    <w:rsid w:val="008765C0"/>
    <w:rsid w:val="008766C0"/>
    <w:rsid w:val="00876B47"/>
    <w:rsid w:val="00876DCE"/>
    <w:rsid w:val="00876F20"/>
    <w:rsid w:val="00877001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A51"/>
    <w:rsid w:val="00883D25"/>
    <w:rsid w:val="00883E6F"/>
    <w:rsid w:val="00884317"/>
    <w:rsid w:val="00884732"/>
    <w:rsid w:val="0088477E"/>
    <w:rsid w:val="00884B99"/>
    <w:rsid w:val="008851C7"/>
    <w:rsid w:val="0088539C"/>
    <w:rsid w:val="00885650"/>
    <w:rsid w:val="00885B5C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AAB"/>
    <w:rsid w:val="00890BC6"/>
    <w:rsid w:val="00890DC9"/>
    <w:rsid w:val="00891260"/>
    <w:rsid w:val="008916A8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649"/>
    <w:rsid w:val="008959A8"/>
    <w:rsid w:val="00895B4A"/>
    <w:rsid w:val="00896218"/>
    <w:rsid w:val="008964E5"/>
    <w:rsid w:val="008965B7"/>
    <w:rsid w:val="00896772"/>
    <w:rsid w:val="00896B9D"/>
    <w:rsid w:val="00896D1D"/>
    <w:rsid w:val="00896DD3"/>
    <w:rsid w:val="008971AC"/>
    <w:rsid w:val="008971B3"/>
    <w:rsid w:val="008973F1"/>
    <w:rsid w:val="0089747A"/>
    <w:rsid w:val="00897B2A"/>
    <w:rsid w:val="008A0186"/>
    <w:rsid w:val="008A0372"/>
    <w:rsid w:val="008A097F"/>
    <w:rsid w:val="008A0C12"/>
    <w:rsid w:val="008A0DE6"/>
    <w:rsid w:val="008A1278"/>
    <w:rsid w:val="008A12C4"/>
    <w:rsid w:val="008A2028"/>
    <w:rsid w:val="008A231B"/>
    <w:rsid w:val="008A253E"/>
    <w:rsid w:val="008A2AAF"/>
    <w:rsid w:val="008A2C4C"/>
    <w:rsid w:val="008A2F4C"/>
    <w:rsid w:val="008A33C4"/>
    <w:rsid w:val="008A349E"/>
    <w:rsid w:val="008A35BC"/>
    <w:rsid w:val="008A3984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B02E8"/>
    <w:rsid w:val="008B0577"/>
    <w:rsid w:val="008B0A8E"/>
    <w:rsid w:val="008B0AEE"/>
    <w:rsid w:val="008B0FB8"/>
    <w:rsid w:val="008B11D4"/>
    <w:rsid w:val="008B1436"/>
    <w:rsid w:val="008B1A8C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A5"/>
    <w:rsid w:val="008B6F38"/>
    <w:rsid w:val="008B708D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840"/>
    <w:rsid w:val="008C1BD6"/>
    <w:rsid w:val="008C1D38"/>
    <w:rsid w:val="008C1E81"/>
    <w:rsid w:val="008C2282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1FB"/>
    <w:rsid w:val="008C4204"/>
    <w:rsid w:val="008C4291"/>
    <w:rsid w:val="008C461D"/>
    <w:rsid w:val="008C4A29"/>
    <w:rsid w:val="008C505B"/>
    <w:rsid w:val="008C51E0"/>
    <w:rsid w:val="008C542D"/>
    <w:rsid w:val="008C5762"/>
    <w:rsid w:val="008C57BC"/>
    <w:rsid w:val="008C5FAF"/>
    <w:rsid w:val="008C64ED"/>
    <w:rsid w:val="008C6527"/>
    <w:rsid w:val="008C670B"/>
    <w:rsid w:val="008C687F"/>
    <w:rsid w:val="008C694D"/>
    <w:rsid w:val="008C69F5"/>
    <w:rsid w:val="008C6BC0"/>
    <w:rsid w:val="008C6FC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3D2E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6D1"/>
    <w:rsid w:val="008D6767"/>
    <w:rsid w:val="008D6DC9"/>
    <w:rsid w:val="008D6F10"/>
    <w:rsid w:val="008D7479"/>
    <w:rsid w:val="008D75E8"/>
    <w:rsid w:val="008D7655"/>
    <w:rsid w:val="008D7989"/>
    <w:rsid w:val="008D7B67"/>
    <w:rsid w:val="008D7B95"/>
    <w:rsid w:val="008D7FED"/>
    <w:rsid w:val="008E0218"/>
    <w:rsid w:val="008E0260"/>
    <w:rsid w:val="008E05F7"/>
    <w:rsid w:val="008E07B1"/>
    <w:rsid w:val="008E0855"/>
    <w:rsid w:val="008E08C0"/>
    <w:rsid w:val="008E097E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1BA"/>
    <w:rsid w:val="008E53BD"/>
    <w:rsid w:val="008E6061"/>
    <w:rsid w:val="008E620F"/>
    <w:rsid w:val="008E646D"/>
    <w:rsid w:val="008E652B"/>
    <w:rsid w:val="008E669D"/>
    <w:rsid w:val="008E6739"/>
    <w:rsid w:val="008E6B0B"/>
    <w:rsid w:val="008E6D54"/>
    <w:rsid w:val="008E6DBB"/>
    <w:rsid w:val="008E711A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3A46"/>
    <w:rsid w:val="008F4227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12B"/>
    <w:rsid w:val="008F756B"/>
    <w:rsid w:val="008F7642"/>
    <w:rsid w:val="009001DA"/>
    <w:rsid w:val="009001EC"/>
    <w:rsid w:val="00900598"/>
    <w:rsid w:val="0090068D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2CD"/>
    <w:rsid w:val="0090368B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250A"/>
    <w:rsid w:val="009131B7"/>
    <w:rsid w:val="009132C0"/>
    <w:rsid w:val="009132D9"/>
    <w:rsid w:val="009134B7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2B3"/>
    <w:rsid w:val="00916358"/>
    <w:rsid w:val="00916385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6BF"/>
    <w:rsid w:val="00923834"/>
    <w:rsid w:val="00923951"/>
    <w:rsid w:val="00923B0B"/>
    <w:rsid w:val="009243D1"/>
    <w:rsid w:val="00924A1A"/>
    <w:rsid w:val="00924C36"/>
    <w:rsid w:val="0092514C"/>
    <w:rsid w:val="0092580B"/>
    <w:rsid w:val="00925819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4BD"/>
    <w:rsid w:val="00934545"/>
    <w:rsid w:val="00934E7C"/>
    <w:rsid w:val="00934F31"/>
    <w:rsid w:val="0093528C"/>
    <w:rsid w:val="009356CD"/>
    <w:rsid w:val="00935919"/>
    <w:rsid w:val="00935B96"/>
    <w:rsid w:val="00935DC6"/>
    <w:rsid w:val="00936079"/>
    <w:rsid w:val="00936641"/>
    <w:rsid w:val="009369BA"/>
    <w:rsid w:val="0093726A"/>
    <w:rsid w:val="00937745"/>
    <w:rsid w:val="0093776F"/>
    <w:rsid w:val="009379E2"/>
    <w:rsid w:val="00937C4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851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2FD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6E45"/>
    <w:rsid w:val="009571C9"/>
    <w:rsid w:val="009572CA"/>
    <w:rsid w:val="00957317"/>
    <w:rsid w:val="0095749C"/>
    <w:rsid w:val="009574F9"/>
    <w:rsid w:val="0095762B"/>
    <w:rsid w:val="0095787E"/>
    <w:rsid w:val="00957AFA"/>
    <w:rsid w:val="00957B19"/>
    <w:rsid w:val="00957B80"/>
    <w:rsid w:val="00957EBF"/>
    <w:rsid w:val="009602F4"/>
    <w:rsid w:val="00960360"/>
    <w:rsid w:val="00960671"/>
    <w:rsid w:val="00960868"/>
    <w:rsid w:val="00960CB0"/>
    <w:rsid w:val="0096151D"/>
    <w:rsid w:val="00961521"/>
    <w:rsid w:val="00961988"/>
    <w:rsid w:val="00961F75"/>
    <w:rsid w:val="00962319"/>
    <w:rsid w:val="0096234F"/>
    <w:rsid w:val="009625B5"/>
    <w:rsid w:val="00962E1B"/>
    <w:rsid w:val="00962F8C"/>
    <w:rsid w:val="00963422"/>
    <w:rsid w:val="009634DE"/>
    <w:rsid w:val="009637BB"/>
    <w:rsid w:val="00963865"/>
    <w:rsid w:val="00963E19"/>
    <w:rsid w:val="00963F4F"/>
    <w:rsid w:val="009641CC"/>
    <w:rsid w:val="009643CF"/>
    <w:rsid w:val="00964447"/>
    <w:rsid w:val="00964597"/>
    <w:rsid w:val="009647A7"/>
    <w:rsid w:val="0096484D"/>
    <w:rsid w:val="00964A40"/>
    <w:rsid w:val="00964DFB"/>
    <w:rsid w:val="00964E6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67F6A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292"/>
    <w:rsid w:val="0097563B"/>
    <w:rsid w:val="0097583C"/>
    <w:rsid w:val="00975FB3"/>
    <w:rsid w:val="009768A1"/>
    <w:rsid w:val="009769FB"/>
    <w:rsid w:val="00976AA5"/>
    <w:rsid w:val="00976C79"/>
    <w:rsid w:val="00976CC5"/>
    <w:rsid w:val="0097761B"/>
    <w:rsid w:val="00977BFA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080"/>
    <w:rsid w:val="009829EC"/>
    <w:rsid w:val="00982B3E"/>
    <w:rsid w:val="00982DD1"/>
    <w:rsid w:val="0098318E"/>
    <w:rsid w:val="00983290"/>
    <w:rsid w:val="00983332"/>
    <w:rsid w:val="00983800"/>
    <w:rsid w:val="0098395C"/>
    <w:rsid w:val="00983D29"/>
    <w:rsid w:val="00984481"/>
    <w:rsid w:val="009845D2"/>
    <w:rsid w:val="00984BB3"/>
    <w:rsid w:val="00984C7F"/>
    <w:rsid w:val="00984DF7"/>
    <w:rsid w:val="00984F04"/>
    <w:rsid w:val="00985677"/>
    <w:rsid w:val="00985AF8"/>
    <w:rsid w:val="00985B61"/>
    <w:rsid w:val="00985BD7"/>
    <w:rsid w:val="00985BEA"/>
    <w:rsid w:val="00985CE2"/>
    <w:rsid w:val="00985EE5"/>
    <w:rsid w:val="00986185"/>
    <w:rsid w:val="00986204"/>
    <w:rsid w:val="009862AE"/>
    <w:rsid w:val="0098648D"/>
    <w:rsid w:val="009865F7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E43"/>
    <w:rsid w:val="00987F87"/>
    <w:rsid w:val="0099009A"/>
    <w:rsid w:val="00990991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3DCC"/>
    <w:rsid w:val="0099406D"/>
    <w:rsid w:val="00994204"/>
    <w:rsid w:val="0099484C"/>
    <w:rsid w:val="009948EC"/>
    <w:rsid w:val="00994BB8"/>
    <w:rsid w:val="00994E11"/>
    <w:rsid w:val="00994EAA"/>
    <w:rsid w:val="0099511E"/>
    <w:rsid w:val="00995664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9BA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216"/>
    <w:rsid w:val="009A3653"/>
    <w:rsid w:val="009A3701"/>
    <w:rsid w:val="009A3B7D"/>
    <w:rsid w:val="009A3BF9"/>
    <w:rsid w:val="009A3D81"/>
    <w:rsid w:val="009A3ED8"/>
    <w:rsid w:val="009A3F43"/>
    <w:rsid w:val="009A41FE"/>
    <w:rsid w:val="009A4656"/>
    <w:rsid w:val="009A4AAF"/>
    <w:rsid w:val="009A4B8E"/>
    <w:rsid w:val="009A5774"/>
    <w:rsid w:val="009A58DD"/>
    <w:rsid w:val="009A5925"/>
    <w:rsid w:val="009A5A2A"/>
    <w:rsid w:val="009A5ADF"/>
    <w:rsid w:val="009A620C"/>
    <w:rsid w:val="009A64D3"/>
    <w:rsid w:val="009A6E01"/>
    <w:rsid w:val="009A6FAE"/>
    <w:rsid w:val="009A7CE3"/>
    <w:rsid w:val="009B040E"/>
    <w:rsid w:val="009B04F7"/>
    <w:rsid w:val="009B081C"/>
    <w:rsid w:val="009B10D0"/>
    <w:rsid w:val="009B15F6"/>
    <w:rsid w:val="009B16AD"/>
    <w:rsid w:val="009B1BC0"/>
    <w:rsid w:val="009B1F4B"/>
    <w:rsid w:val="009B21C5"/>
    <w:rsid w:val="009B26EE"/>
    <w:rsid w:val="009B27A0"/>
    <w:rsid w:val="009B2A75"/>
    <w:rsid w:val="009B2DC7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0A6"/>
    <w:rsid w:val="009B537B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A38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A89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511"/>
    <w:rsid w:val="009D16BE"/>
    <w:rsid w:val="009D1F3C"/>
    <w:rsid w:val="009D2133"/>
    <w:rsid w:val="009D24CB"/>
    <w:rsid w:val="009D2746"/>
    <w:rsid w:val="009D2779"/>
    <w:rsid w:val="009D2FBF"/>
    <w:rsid w:val="009D30DE"/>
    <w:rsid w:val="009D35F7"/>
    <w:rsid w:val="009D371C"/>
    <w:rsid w:val="009D3CA2"/>
    <w:rsid w:val="009D3D06"/>
    <w:rsid w:val="009D3E51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7E4"/>
    <w:rsid w:val="009E284A"/>
    <w:rsid w:val="009E2AF6"/>
    <w:rsid w:val="009E3103"/>
    <w:rsid w:val="009E34B4"/>
    <w:rsid w:val="009E3518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4C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5DBE"/>
    <w:rsid w:val="009F65BE"/>
    <w:rsid w:val="009F674D"/>
    <w:rsid w:val="009F6782"/>
    <w:rsid w:val="009F6A15"/>
    <w:rsid w:val="009F6D77"/>
    <w:rsid w:val="009F745E"/>
    <w:rsid w:val="009F79EB"/>
    <w:rsid w:val="009F7E9A"/>
    <w:rsid w:val="00A0003D"/>
    <w:rsid w:val="00A000F7"/>
    <w:rsid w:val="00A006E5"/>
    <w:rsid w:val="00A00A2F"/>
    <w:rsid w:val="00A00AF0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D3E"/>
    <w:rsid w:val="00A03DB2"/>
    <w:rsid w:val="00A03E4C"/>
    <w:rsid w:val="00A04184"/>
    <w:rsid w:val="00A04195"/>
    <w:rsid w:val="00A042C1"/>
    <w:rsid w:val="00A04415"/>
    <w:rsid w:val="00A044E2"/>
    <w:rsid w:val="00A048F4"/>
    <w:rsid w:val="00A04ADF"/>
    <w:rsid w:val="00A05054"/>
    <w:rsid w:val="00A0551F"/>
    <w:rsid w:val="00A05647"/>
    <w:rsid w:val="00A06418"/>
    <w:rsid w:val="00A064BA"/>
    <w:rsid w:val="00A066FB"/>
    <w:rsid w:val="00A07037"/>
    <w:rsid w:val="00A07199"/>
    <w:rsid w:val="00A07237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0F8D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34D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BC4"/>
    <w:rsid w:val="00A26CD8"/>
    <w:rsid w:val="00A26F82"/>
    <w:rsid w:val="00A274AA"/>
    <w:rsid w:val="00A2786B"/>
    <w:rsid w:val="00A27905"/>
    <w:rsid w:val="00A27E60"/>
    <w:rsid w:val="00A27FC4"/>
    <w:rsid w:val="00A30365"/>
    <w:rsid w:val="00A304F5"/>
    <w:rsid w:val="00A305C5"/>
    <w:rsid w:val="00A30723"/>
    <w:rsid w:val="00A30C81"/>
    <w:rsid w:val="00A30D12"/>
    <w:rsid w:val="00A30E4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28B0"/>
    <w:rsid w:val="00A3382C"/>
    <w:rsid w:val="00A33A21"/>
    <w:rsid w:val="00A34009"/>
    <w:rsid w:val="00A34683"/>
    <w:rsid w:val="00A34BBD"/>
    <w:rsid w:val="00A34DE9"/>
    <w:rsid w:val="00A355DD"/>
    <w:rsid w:val="00A35630"/>
    <w:rsid w:val="00A357A8"/>
    <w:rsid w:val="00A35834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06C9"/>
    <w:rsid w:val="00A419A3"/>
    <w:rsid w:val="00A41BD2"/>
    <w:rsid w:val="00A41BFD"/>
    <w:rsid w:val="00A41F68"/>
    <w:rsid w:val="00A430A9"/>
    <w:rsid w:val="00A43778"/>
    <w:rsid w:val="00A43B04"/>
    <w:rsid w:val="00A43C1F"/>
    <w:rsid w:val="00A443E1"/>
    <w:rsid w:val="00A45021"/>
    <w:rsid w:val="00A45A34"/>
    <w:rsid w:val="00A45C0D"/>
    <w:rsid w:val="00A45D67"/>
    <w:rsid w:val="00A45ED8"/>
    <w:rsid w:val="00A460D8"/>
    <w:rsid w:val="00A46498"/>
    <w:rsid w:val="00A46779"/>
    <w:rsid w:val="00A46866"/>
    <w:rsid w:val="00A46DE4"/>
    <w:rsid w:val="00A46F73"/>
    <w:rsid w:val="00A470A6"/>
    <w:rsid w:val="00A50213"/>
    <w:rsid w:val="00A506BF"/>
    <w:rsid w:val="00A50913"/>
    <w:rsid w:val="00A50A57"/>
    <w:rsid w:val="00A51522"/>
    <w:rsid w:val="00A518AA"/>
    <w:rsid w:val="00A528D3"/>
    <w:rsid w:val="00A52A8C"/>
    <w:rsid w:val="00A52B86"/>
    <w:rsid w:val="00A52EC2"/>
    <w:rsid w:val="00A52FCB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57F71"/>
    <w:rsid w:val="00A601D6"/>
    <w:rsid w:val="00A60422"/>
    <w:rsid w:val="00A60B22"/>
    <w:rsid w:val="00A60F0F"/>
    <w:rsid w:val="00A6102D"/>
    <w:rsid w:val="00A61126"/>
    <w:rsid w:val="00A611B8"/>
    <w:rsid w:val="00A618AB"/>
    <w:rsid w:val="00A61A77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1FF"/>
    <w:rsid w:val="00A73373"/>
    <w:rsid w:val="00A7342C"/>
    <w:rsid w:val="00A736CD"/>
    <w:rsid w:val="00A73893"/>
    <w:rsid w:val="00A73B2F"/>
    <w:rsid w:val="00A73C6D"/>
    <w:rsid w:val="00A73CC7"/>
    <w:rsid w:val="00A742CF"/>
    <w:rsid w:val="00A744DF"/>
    <w:rsid w:val="00A7451B"/>
    <w:rsid w:val="00A7468E"/>
    <w:rsid w:val="00A74D89"/>
    <w:rsid w:val="00A750B1"/>
    <w:rsid w:val="00A751D9"/>
    <w:rsid w:val="00A7591E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0661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15E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57CC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BCC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F20"/>
    <w:rsid w:val="00A94FF4"/>
    <w:rsid w:val="00A95921"/>
    <w:rsid w:val="00A95AF5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B0F"/>
    <w:rsid w:val="00AA0C0E"/>
    <w:rsid w:val="00AA1474"/>
    <w:rsid w:val="00AA1621"/>
    <w:rsid w:val="00AA1828"/>
    <w:rsid w:val="00AA18A5"/>
    <w:rsid w:val="00AA1C2F"/>
    <w:rsid w:val="00AA1D01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D9"/>
    <w:rsid w:val="00AA5767"/>
    <w:rsid w:val="00AA5782"/>
    <w:rsid w:val="00AA5982"/>
    <w:rsid w:val="00AA5A4F"/>
    <w:rsid w:val="00AA60A3"/>
    <w:rsid w:val="00AA6758"/>
    <w:rsid w:val="00AA69FA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1663"/>
    <w:rsid w:val="00AB2074"/>
    <w:rsid w:val="00AB2508"/>
    <w:rsid w:val="00AB25BF"/>
    <w:rsid w:val="00AB29DE"/>
    <w:rsid w:val="00AB2AF5"/>
    <w:rsid w:val="00AB2C50"/>
    <w:rsid w:val="00AB2FE0"/>
    <w:rsid w:val="00AB302E"/>
    <w:rsid w:val="00AB32A4"/>
    <w:rsid w:val="00AB345C"/>
    <w:rsid w:val="00AB3647"/>
    <w:rsid w:val="00AB39AE"/>
    <w:rsid w:val="00AB3FC3"/>
    <w:rsid w:val="00AB4059"/>
    <w:rsid w:val="00AB41B0"/>
    <w:rsid w:val="00AB4636"/>
    <w:rsid w:val="00AB49B1"/>
    <w:rsid w:val="00AB4E37"/>
    <w:rsid w:val="00AB524D"/>
    <w:rsid w:val="00AB5302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093"/>
    <w:rsid w:val="00AB7162"/>
    <w:rsid w:val="00AB7211"/>
    <w:rsid w:val="00AB78B2"/>
    <w:rsid w:val="00AB7A92"/>
    <w:rsid w:val="00AB7B63"/>
    <w:rsid w:val="00AB7E13"/>
    <w:rsid w:val="00AC0028"/>
    <w:rsid w:val="00AC0601"/>
    <w:rsid w:val="00AC08B7"/>
    <w:rsid w:val="00AC16E3"/>
    <w:rsid w:val="00AC1E86"/>
    <w:rsid w:val="00AC1FC7"/>
    <w:rsid w:val="00AC2509"/>
    <w:rsid w:val="00AC25DA"/>
    <w:rsid w:val="00AC27DF"/>
    <w:rsid w:val="00AC28FB"/>
    <w:rsid w:val="00AC2B60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13D"/>
    <w:rsid w:val="00AD12EC"/>
    <w:rsid w:val="00AD1408"/>
    <w:rsid w:val="00AD142F"/>
    <w:rsid w:val="00AD1569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7E5"/>
    <w:rsid w:val="00AD38AE"/>
    <w:rsid w:val="00AD3B4A"/>
    <w:rsid w:val="00AD3C2E"/>
    <w:rsid w:val="00AD3FB1"/>
    <w:rsid w:val="00AD4235"/>
    <w:rsid w:val="00AD4BEC"/>
    <w:rsid w:val="00AD5237"/>
    <w:rsid w:val="00AD5A6A"/>
    <w:rsid w:val="00AD5D80"/>
    <w:rsid w:val="00AD5E92"/>
    <w:rsid w:val="00AD6B78"/>
    <w:rsid w:val="00AD6DBF"/>
    <w:rsid w:val="00AD7588"/>
    <w:rsid w:val="00AD7844"/>
    <w:rsid w:val="00AD7ABF"/>
    <w:rsid w:val="00AD7C50"/>
    <w:rsid w:val="00AD7CB7"/>
    <w:rsid w:val="00AD7E5C"/>
    <w:rsid w:val="00AE05A0"/>
    <w:rsid w:val="00AE08E5"/>
    <w:rsid w:val="00AE0928"/>
    <w:rsid w:val="00AE0A16"/>
    <w:rsid w:val="00AE0BB7"/>
    <w:rsid w:val="00AE0D38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5F03"/>
    <w:rsid w:val="00AE6335"/>
    <w:rsid w:val="00AE6359"/>
    <w:rsid w:val="00AE6807"/>
    <w:rsid w:val="00AE694D"/>
    <w:rsid w:val="00AE6B73"/>
    <w:rsid w:val="00AE6C03"/>
    <w:rsid w:val="00AE70D9"/>
    <w:rsid w:val="00AE7175"/>
    <w:rsid w:val="00AE71FE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7BD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404"/>
    <w:rsid w:val="00B005BE"/>
    <w:rsid w:val="00B005EB"/>
    <w:rsid w:val="00B005F1"/>
    <w:rsid w:val="00B0086F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CD9"/>
    <w:rsid w:val="00B05E78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2DD1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98C"/>
    <w:rsid w:val="00B15B5F"/>
    <w:rsid w:val="00B16372"/>
    <w:rsid w:val="00B164DB"/>
    <w:rsid w:val="00B166FC"/>
    <w:rsid w:val="00B16746"/>
    <w:rsid w:val="00B170C0"/>
    <w:rsid w:val="00B17306"/>
    <w:rsid w:val="00B1748B"/>
    <w:rsid w:val="00B175C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B1C"/>
    <w:rsid w:val="00B22D93"/>
    <w:rsid w:val="00B22E3B"/>
    <w:rsid w:val="00B23330"/>
    <w:rsid w:val="00B233E5"/>
    <w:rsid w:val="00B2366E"/>
    <w:rsid w:val="00B23773"/>
    <w:rsid w:val="00B23908"/>
    <w:rsid w:val="00B2394A"/>
    <w:rsid w:val="00B23D17"/>
    <w:rsid w:val="00B23DA1"/>
    <w:rsid w:val="00B2486D"/>
    <w:rsid w:val="00B24977"/>
    <w:rsid w:val="00B24BAE"/>
    <w:rsid w:val="00B24D79"/>
    <w:rsid w:val="00B25263"/>
    <w:rsid w:val="00B25402"/>
    <w:rsid w:val="00B2569E"/>
    <w:rsid w:val="00B25820"/>
    <w:rsid w:val="00B25A89"/>
    <w:rsid w:val="00B25C62"/>
    <w:rsid w:val="00B25E83"/>
    <w:rsid w:val="00B265FB"/>
    <w:rsid w:val="00B266C9"/>
    <w:rsid w:val="00B26AB8"/>
    <w:rsid w:val="00B26D73"/>
    <w:rsid w:val="00B26F20"/>
    <w:rsid w:val="00B27791"/>
    <w:rsid w:val="00B27857"/>
    <w:rsid w:val="00B3035F"/>
    <w:rsid w:val="00B30B8E"/>
    <w:rsid w:val="00B30BC4"/>
    <w:rsid w:val="00B3195D"/>
    <w:rsid w:val="00B319AA"/>
    <w:rsid w:val="00B319F6"/>
    <w:rsid w:val="00B320CB"/>
    <w:rsid w:val="00B3239C"/>
    <w:rsid w:val="00B32972"/>
    <w:rsid w:val="00B32AEA"/>
    <w:rsid w:val="00B32AED"/>
    <w:rsid w:val="00B32F5F"/>
    <w:rsid w:val="00B32FF3"/>
    <w:rsid w:val="00B33265"/>
    <w:rsid w:val="00B33321"/>
    <w:rsid w:val="00B3352E"/>
    <w:rsid w:val="00B33AF9"/>
    <w:rsid w:val="00B33DC7"/>
    <w:rsid w:val="00B33E73"/>
    <w:rsid w:val="00B347C3"/>
    <w:rsid w:val="00B34C4D"/>
    <w:rsid w:val="00B34EAE"/>
    <w:rsid w:val="00B35091"/>
    <w:rsid w:val="00B3514A"/>
    <w:rsid w:val="00B3519E"/>
    <w:rsid w:val="00B3583C"/>
    <w:rsid w:val="00B35A44"/>
    <w:rsid w:val="00B35E6B"/>
    <w:rsid w:val="00B35F0A"/>
    <w:rsid w:val="00B36028"/>
    <w:rsid w:val="00B360F5"/>
    <w:rsid w:val="00B36294"/>
    <w:rsid w:val="00B363A7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562"/>
    <w:rsid w:val="00B40761"/>
    <w:rsid w:val="00B40772"/>
    <w:rsid w:val="00B40892"/>
    <w:rsid w:val="00B4158A"/>
    <w:rsid w:val="00B416B0"/>
    <w:rsid w:val="00B4178B"/>
    <w:rsid w:val="00B4180F"/>
    <w:rsid w:val="00B41CA0"/>
    <w:rsid w:val="00B41CB7"/>
    <w:rsid w:val="00B41D01"/>
    <w:rsid w:val="00B41D61"/>
    <w:rsid w:val="00B4208A"/>
    <w:rsid w:val="00B42DE6"/>
    <w:rsid w:val="00B42FF5"/>
    <w:rsid w:val="00B43037"/>
    <w:rsid w:val="00B432BF"/>
    <w:rsid w:val="00B437FC"/>
    <w:rsid w:val="00B43C7F"/>
    <w:rsid w:val="00B43D2D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DB"/>
    <w:rsid w:val="00B52376"/>
    <w:rsid w:val="00B52485"/>
    <w:rsid w:val="00B527A4"/>
    <w:rsid w:val="00B52EDF"/>
    <w:rsid w:val="00B52FBC"/>
    <w:rsid w:val="00B5364F"/>
    <w:rsid w:val="00B5398A"/>
    <w:rsid w:val="00B53D87"/>
    <w:rsid w:val="00B53F97"/>
    <w:rsid w:val="00B54067"/>
    <w:rsid w:val="00B542D6"/>
    <w:rsid w:val="00B54716"/>
    <w:rsid w:val="00B54A85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25C"/>
    <w:rsid w:val="00B56598"/>
    <w:rsid w:val="00B56688"/>
    <w:rsid w:val="00B56753"/>
    <w:rsid w:val="00B56A76"/>
    <w:rsid w:val="00B56C11"/>
    <w:rsid w:val="00B5705F"/>
    <w:rsid w:val="00B5747C"/>
    <w:rsid w:val="00B5767C"/>
    <w:rsid w:val="00B57BD5"/>
    <w:rsid w:val="00B600C7"/>
    <w:rsid w:val="00B60199"/>
    <w:rsid w:val="00B60454"/>
    <w:rsid w:val="00B60D63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5CB"/>
    <w:rsid w:val="00B65737"/>
    <w:rsid w:val="00B66027"/>
    <w:rsid w:val="00B66069"/>
    <w:rsid w:val="00B66A92"/>
    <w:rsid w:val="00B66BA6"/>
    <w:rsid w:val="00B66F41"/>
    <w:rsid w:val="00B66F7B"/>
    <w:rsid w:val="00B671F1"/>
    <w:rsid w:val="00B672A7"/>
    <w:rsid w:val="00B675A4"/>
    <w:rsid w:val="00B67A19"/>
    <w:rsid w:val="00B67AC7"/>
    <w:rsid w:val="00B67B4C"/>
    <w:rsid w:val="00B67B6F"/>
    <w:rsid w:val="00B67BB2"/>
    <w:rsid w:val="00B67E38"/>
    <w:rsid w:val="00B67E3B"/>
    <w:rsid w:val="00B67F48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755"/>
    <w:rsid w:val="00B71D21"/>
    <w:rsid w:val="00B71D7E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6D8"/>
    <w:rsid w:val="00B75806"/>
    <w:rsid w:val="00B761AF"/>
    <w:rsid w:val="00B76235"/>
    <w:rsid w:val="00B76BE1"/>
    <w:rsid w:val="00B76DDC"/>
    <w:rsid w:val="00B77040"/>
    <w:rsid w:val="00B77272"/>
    <w:rsid w:val="00B77277"/>
    <w:rsid w:val="00B7727D"/>
    <w:rsid w:val="00B7732B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1B71"/>
    <w:rsid w:val="00B838A7"/>
    <w:rsid w:val="00B838E2"/>
    <w:rsid w:val="00B83AD3"/>
    <w:rsid w:val="00B84224"/>
    <w:rsid w:val="00B8491D"/>
    <w:rsid w:val="00B84CE7"/>
    <w:rsid w:val="00B85161"/>
    <w:rsid w:val="00B852FA"/>
    <w:rsid w:val="00B8532A"/>
    <w:rsid w:val="00B85BD5"/>
    <w:rsid w:val="00B85CF8"/>
    <w:rsid w:val="00B8603F"/>
    <w:rsid w:val="00B862C6"/>
    <w:rsid w:val="00B863C9"/>
    <w:rsid w:val="00B86661"/>
    <w:rsid w:val="00B86714"/>
    <w:rsid w:val="00B8684B"/>
    <w:rsid w:val="00B86F2D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C5F"/>
    <w:rsid w:val="00B93CB2"/>
    <w:rsid w:val="00B9465F"/>
    <w:rsid w:val="00B948E5"/>
    <w:rsid w:val="00B94B8F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505"/>
    <w:rsid w:val="00B9690C"/>
    <w:rsid w:val="00B96A8B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927"/>
    <w:rsid w:val="00BA6E20"/>
    <w:rsid w:val="00BA7223"/>
    <w:rsid w:val="00BA7347"/>
    <w:rsid w:val="00BA75E4"/>
    <w:rsid w:val="00BA7916"/>
    <w:rsid w:val="00BA79EF"/>
    <w:rsid w:val="00BA7A05"/>
    <w:rsid w:val="00BA7F9E"/>
    <w:rsid w:val="00BB0595"/>
    <w:rsid w:val="00BB0D85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733"/>
    <w:rsid w:val="00BB28A6"/>
    <w:rsid w:val="00BB293E"/>
    <w:rsid w:val="00BB2C37"/>
    <w:rsid w:val="00BB2D40"/>
    <w:rsid w:val="00BB302C"/>
    <w:rsid w:val="00BB30E7"/>
    <w:rsid w:val="00BB32B0"/>
    <w:rsid w:val="00BB3C2F"/>
    <w:rsid w:val="00BB4161"/>
    <w:rsid w:val="00BB44A7"/>
    <w:rsid w:val="00BB495C"/>
    <w:rsid w:val="00BB4D00"/>
    <w:rsid w:val="00BB4F4D"/>
    <w:rsid w:val="00BB5103"/>
    <w:rsid w:val="00BB54C5"/>
    <w:rsid w:val="00BB556E"/>
    <w:rsid w:val="00BB62E9"/>
    <w:rsid w:val="00BB641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613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639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75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13B"/>
    <w:rsid w:val="00BE0472"/>
    <w:rsid w:val="00BE0695"/>
    <w:rsid w:val="00BE089E"/>
    <w:rsid w:val="00BE0AD8"/>
    <w:rsid w:val="00BE0BA5"/>
    <w:rsid w:val="00BE0CCE"/>
    <w:rsid w:val="00BE0F1D"/>
    <w:rsid w:val="00BE118D"/>
    <w:rsid w:val="00BE162A"/>
    <w:rsid w:val="00BE1840"/>
    <w:rsid w:val="00BE1A80"/>
    <w:rsid w:val="00BE2712"/>
    <w:rsid w:val="00BE29BA"/>
    <w:rsid w:val="00BE2B6B"/>
    <w:rsid w:val="00BE2C73"/>
    <w:rsid w:val="00BE343E"/>
    <w:rsid w:val="00BE3888"/>
    <w:rsid w:val="00BE39C0"/>
    <w:rsid w:val="00BE39D0"/>
    <w:rsid w:val="00BE3E48"/>
    <w:rsid w:val="00BE4479"/>
    <w:rsid w:val="00BE4DD9"/>
    <w:rsid w:val="00BE58B3"/>
    <w:rsid w:val="00BE5A4E"/>
    <w:rsid w:val="00BE5BFB"/>
    <w:rsid w:val="00BE5C6A"/>
    <w:rsid w:val="00BE6434"/>
    <w:rsid w:val="00BE65D7"/>
    <w:rsid w:val="00BE6735"/>
    <w:rsid w:val="00BE6740"/>
    <w:rsid w:val="00BE67AA"/>
    <w:rsid w:val="00BE69C3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2B7F"/>
    <w:rsid w:val="00BF328A"/>
    <w:rsid w:val="00BF336E"/>
    <w:rsid w:val="00BF3711"/>
    <w:rsid w:val="00BF37C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799"/>
    <w:rsid w:val="00BF5810"/>
    <w:rsid w:val="00BF5C1D"/>
    <w:rsid w:val="00BF5C22"/>
    <w:rsid w:val="00BF60B1"/>
    <w:rsid w:val="00BF64E6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20"/>
    <w:rsid w:val="00C06BA6"/>
    <w:rsid w:val="00C06E32"/>
    <w:rsid w:val="00C06F2A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3CFA"/>
    <w:rsid w:val="00C1424D"/>
    <w:rsid w:val="00C1469B"/>
    <w:rsid w:val="00C147AD"/>
    <w:rsid w:val="00C14E87"/>
    <w:rsid w:val="00C1519B"/>
    <w:rsid w:val="00C151AA"/>
    <w:rsid w:val="00C152B0"/>
    <w:rsid w:val="00C15340"/>
    <w:rsid w:val="00C15426"/>
    <w:rsid w:val="00C15B68"/>
    <w:rsid w:val="00C15DC1"/>
    <w:rsid w:val="00C15F04"/>
    <w:rsid w:val="00C166FE"/>
    <w:rsid w:val="00C16A00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A60"/>
    <w:rsid w:val="00C22B64"/>
    <w:rsid w:val="00C22D5E"/>
    <w:rsid w:val="00C22EE6"/>
    <w:rsid w:val="00C23070"/>
    <w:rsid w:val="00C232B2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501"/>
    <w:rsid w:val="00C30904"/>
    <w:rsid w:val="00C30AB0"/>
    <w:rsid w:val="00C30F7D"/>
    <w:rsid w:val="00C313BC"/>
    <w:rsid w:val="00C315A0"/>
    <w:rsid w:val="00C31851"/>
    <w:rsid w:val="00C31ACC"/>
    <w:rsid w:val="00C32183"/>
    <w:rsid w:val="00C32184"/>
    <w:rsid w:val="00C324E2"/>
    <w:rsid w:val="00C32672"/>
    <w:rsid w:val="00C32A2C"/>
    <w:rsid w:val="00C32CFF"/>
    <w:rsid w:val="00C3320E"/>
    <w:rsid w:val="00C33C13"/>
    <w:rsid w:val="00C343EA"/>
    <w:rsid w:val="00C345CF"/>
    <w:rsid w:val="00C348F3"/>
    <w:rsid w:val="00C34904"/>
    <w:rsid w:val="00C34A4E"/>
    <w:rsid w:val="00C351CA"/>
    <w:rsid w:val="00C3529D"/>
    <w:rsid w:val="00C357E8"/>
    <w:rsid w:val="00C3582D"/>
    <w:rsid w:val="00C358BD"/>
    <w:rsid w:val="00C3604E"/>
    <w:rsid w:val="00C361C4"/>
    <w:rsid w:val="00C36587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45"/>
    <w:rsid w:val="00C477AE"/>
    <w:rsid w:val="00C47821"/>
    <w:rsid w:val="00C478D9"/>
    <w:rsid w:val="00C47AC3"/>
    <w:rsid w:val="00C47BB4"/>
    <w:rsid w:val="00C47D13"/>
    <w:rsid w:val="00C47DD7"/>
    <w:rsid w:val="00C47F4F"/>
    <w:rsid w:val="00C50356"/>
    <w:rsid w:val="00C50623"/>
    <w:rsid w:val="00C507D2"/>
    <w:rsid w:val="00C50B45"/>
    <w:rsid w:val="00C50CF6"/>
    <w:rsid w:val="00C5110D"/>
    <w:rsid w:val="00C51607"/>
    <w:rsid w:val="00C51950"/>
    <w:rsid w:val="00C51B0F"/>
    <w:rsid w:val="00C51EB2"/>
    <w:rsid w:val="00C5233A"/>
    <w:rsid w:val="00C5285D"/>
    <w:rsid w:val="00C528B7"/>
    <w:rsid w:val="00C537C0"/>
    <w:rsid w:val="00C53A90"/>
    <w:rsid w:val="00C53D29"/>
    <w:rsid w:val="00C53F61"/>
    <w:rsid w:val="00C54056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5DE"/>
    <w:rsid w:val="00C60663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BF9"/>
    <w:rsid w:val="00C81C5B"/>
    <w:rsid w:val="00C81FBA"/>
    <w:rsid w:val="00C82053"/>
    <w:rsid w:val="00C82179"/>
    <w:rsid w:val="00C8234C"/>
    <w:rsid w:val="00C8245A"/>
    <w:rsid w:val="00C82837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15"/>
    <w:rsid w:val="00C850DC"/>
    <w:rsid w:val="00C851B2"/>
    <w:rsid w:val="00C85501"/>
    <w:rsid w:val="00C85763"/>
    <w:rsid w:val="00C85813"/>
    <w:rsid w:val="00C85868"/>
    <w:rsid w:val="00C8592E"/>
    <w:rsid w:val="00C85A65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86"/>
    <w:rsid w:val="00C923B7"/>
    <w:rsid w:val="00C92659"/>
    <w:rsid w:val="00C92677"/>
    <w:rsid w:val="00C9292D"/>
    <w:rsid w:val="00C92B96"/>
    <w:rsid w:val="00C9327E"/>
    <w:rsid w:val="00C93B86"/>
    <w:rsid w:val="00C9429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0C3"/>
    <w:rsid w:val="00CA0314"/>
    <w:rsid w:val="00CA038A"/>
    <w:rsid w:val="00CA0FC6"/>
    <w:rsid w:val="00CA10F7"/>
    <w:rsid w:val="00CA13D6"/>
    <w:rsid w:val="00CA155F"/>
    <w:rsid w:val="00CA1604"/>
    <w:rsid w:val="00CA1830"/>
    <w:rsid w:val="00CA1890"/>
    <w:rsid w:val="00CA196F"/>
    <w:rsid w:val="00CA1C16"/>
    <w:rsid w:val="00CA21C6"/>
    <w:rsid w:val="00CA22F2"/>
    <w:rsid w:val="00CA2817"/>
    <w:rsid w:val="00CA3030"/>
    <w:rsid w:val="00CA33CB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57"/>
    <w:rsid w:val="00CB4B98"/>
    <w:rsid w:val="00CB4EC2"/>
    <w:rsid w:val="00CB4FA4"/>
    <w:rsid w:val="00CB63AF"/>
    <w:rsid w:val="00CB642C"/>
    <w:rsid w:val="00CB6A5B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B7EC8"/>
    <w:rsid w:val="00CC0305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8E7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8A2"/>
    <w:rsid w:val="00CD2B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149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06F"/>
    <w:rsid w:val="00CE165C"/>
    <w:rsid w:val="00CE2198"/>
    <w:rsid w:val="00CE2529"/>
    <w:rsid w:val="00CE27D8"/>
    <w:rsid w:val="00CE2AC0"/>
    <w:rsid w:val="00CE2B71"/>
    <w:rsid w:val="00CE3BEC"/>
    <w:rsid w:val="00CE3CED"/>
    <w:rsid w:val="00CE4236"/>
    <w:rsid w:val="00CE42F0"/>
    <w:rsid w:val="00CE46B1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E7EA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680"/>
    <w:rsid w:val="00CF396E"/>
    <w:rsid w:val="00CF3A0A"/>
    <w:rsid w:val="00CF3EF1"/>
    <w:rsid w:val="00CF3F23"/>
    <w:rsid w:val="00CF4480"/>
    <w:rsid w:val="00CF44A1"/>
    <w:rsid w:val="00CF4E44"/>
    <w:rsid w:val="00CF508D"/>
    <w:rsid w:val="00CF5967"/>
    <w:rsid w:val="00CF5D0E"/>
    <w:rsid w:val="00CF5FD4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391"/>
    <w:rsid w:val="00D00406"/>
    <w:rsid w:val="00D00D75"/>
    <w:rsid w:val="00D00F7C"/>
    <w:rsid w:val="00D00F84"/>
    <w:rsid w:val="00D01054"/>
    <w:rsid w:val="00D0125C"/>
    <w:rsid w:val="00D012EA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0E0"/>
    <w:rsid w:val="00D04106"/>
    <w:rsid w:val="00D0429F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7A6"/>
    <w:rsid w:val="00D178D5"/>
    <w:rsid w:val="00D17902"/>
    <w:rsid w:val="00D17C80"/>
    <w:rsid w:val="00D17D15"/>
    <w:rsid w:val="00D17D74"/>
    <w:rsid w:val="00D200CA"/>
    <w:rsid w:val="00D202BB"/>
    <w:rsid w:val="00D20680"/>
    <w:rsid w:val="00D20BC1"/>
    <w:rsid w:val="00D20E30"/>
    <w:rsid w:val="00D21124"/>
    <w:rsid w:val="00D21332"/>
    <w:rsid w:val="00D21694"/>
    <w:rsid w:val="00D21D09"/>
    <w:rsid w:val="00D23146"/>
    <w:rsid w:val="00D2355B"/>
    <w:rsid w:val="00D23B9C"/>
    <w:rsid w:val="00D23DF7"/>
    <w:rsid w:val="00D241E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27B4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1A"/>
    <w:rsid w:val="00D31C9A"/>
    <w:rsid w:val="00D31CC8"/>
    <w:rsid w:val="00D3224C"/>
    <w:rsid w:val="00D32328"/>
    <w:rsid w:val="00D32450"/>
    <w:rsid w:val="00D32765"/>
    <w:rsid w:val="00D328E3"/>
    <w:rsid w:val="00D32F68"/>
    <w:rsid w:val="00D32FF8"/>
    <w:rsid w:val="00D331C6"/>
    <w:rsid w:val="00D3335A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E11"/>
    <w:rsid w:val="00D45FFD"/>
    <w:rsid w:val="00D460C8"/>
    <w:rsid w:val="00D46536"/>
    <w:rsid w:val="00D4699F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1F4D"/>
    <w:rsid w:val="00D5213E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5E8"/>
    <w:rsid w:val="00D55905"/>
    <w:rsid w:val="00D5591D"/>
    <w:rsid w:val="00D55A32"/>
    <w:rsid w:val="00D55C89"/>
    <w:rsid w:val="00D5614E"/>
    <w:rsid w:val="00D56268"/>
    <w:rsid w:val="00D562CC"/>
    <w:rsid w:val="00D56366"/>
    <w:rsid w:val="00D563F5"/>
    <w:rsid w:val="00D56995"/>
    <w:rsid w:val="00D56D3A"/>
    <w:rsid w:val="00D56E27"/>
    <w:rsid w:val="00D57433"/>
    <w:rsid w:val="00D574C7"/>
    <w:rsid w:val="00D57505"/>
    <w:rsid w:val="00D57581"/>
    <w:rsid w:val="00D576DE"/>
    <w:rsid w:val="00D577FE"/>
    <w:rsid w:val="00D57ABD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A96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CE9"/>
    <w:rsid w:val="00D65433"/>
    <w:rsid w:val="00D6560C"/>
    <w:rsid w:val="00D65A17"/>
    <w:rsid w:val="00D65AB0"/>
    <w:rsid w:val="00D66167"/>
    <w:rsid w:val="00D66434"/>
    <w:rsid w:val="00D665FA"/>
    <w:rsid w:val="00D667B7"/>
    <w:rsid w:val="00D667EE"/>
    <w:rsid w:val="00D67FB7"/>
    <w:rsid w:val="00D70047"/>
    <w:rsid w:val="00D70079"/>
    <w:rsid w:val="00D700B7"/>
    <w:rsid w:val="00D70158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88"/>
    <w:rsid w:val="00D73EBE"/>
    <w:rsid w:val="00D74798"/>
    <w:rsid w:val="00D74A5D"/>
    <w:rsid w:val="00D74AAC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98C"/>
    <w:rsid w:val="00D77CA1"/>
    <w:rsid w:val="00D77F69"/>
    <w:rsid w:val="00D80047"/>
    <w:rsid w:val="00D80096"/>
    <w:rsid w:val="00D804E6"/>
    <w:rsid w:val="00D810DE"/>
    <w:rsid w:val="00D817F9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32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87C50"/>
    <w:rsid w:val="00D90315"/>
    <w:rsid w:val="00D905BA"/>
    <w:rsid w:val="00D90696"/>
    <w:rsid w:val="00D908FD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2195"/>
    <w:rsid w:val="00D9222C"/>
    <w:rsid w:val="00D92BC6"/>
    <w:rsid w:val="00D92D59"/>
    <w:rsid w:val="00D936D8"/>
    <w:rsid w:val="00D93846"/>
    <w:rsid w:val="00D939CF"/>
    <w:rsid w:val="00D93AC9"/>
    <w:rsid w:val="00D93C15"/>
    <w:rsid w:val="00D9403B"/>
    <w:rsid w:val="00D940BD"/>
    <w:rsid w:val="00D94335"/>
    <w:rsid w:val="00D9457E"/>
    <w:rsid w:val="00D945E1"/>
    <w:rsid w:val="00D945FD"/>
    <w:rsid w:val="00D948D0"/>
    <w:rsid w:val="00D9495B"/>
    <w:rsid w:val="00D949EE"/>
    <w:rsid w:val="00D94C43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289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160"/>
    <w:rsid w:val="00DA6291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4F1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0A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E2C"/>
    <w:rsid w:val="00DB6FCA"/>
    <w:rsid w:val="00DB71E0"/>
    <w:rsid w:val="00DB722A"/>
    <w:rsid w:val="00DB7768"/>
    <w:rsid w:val="00DB7885"/>
    <w:rsid w:val="00DB7E6C"/>
    <w:rsid w:val="00DC0066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0D4"/>
    <w:rsid w:val="00DC15E2"/>
    <w:rsid w:val="00DC17F8"/>
    <w:rsid w:val="00DC17FB"/>
    <w:rsid w:val="00DC18CB"/>
    <w:rsid w:val="00DC1906"/>
    <w:rsid w:val="00DC1A0D"/>
    <w:rsid w:val="00DC1FF3"/>
    <w:rsid w:val="00DC2540"/>
    <w:rsid w:val="00DC2784"/>
    <w:rsid w:val="00DC29A7"/>
    <w:rsid w:val="00DC2CA5"/>
    <w:rsid w:val="00DC2DA1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5E39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27B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6D2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CE7"/>
    <w:rsid w:val="00DE0E23"/>
    <w:rsid w:val="00DE121D"/>
    <w:rsid w:val="00DE1337"/>
    <w:rsid w:val="00DE187B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4B2"/>
    <w:rsid w:val="00DE4558"/>
    <w:rsid w:val="00DE4B27"/>
    <w:rsid w:val="00DE4DED"/>
    <w:rsid w:val="00DE4F25"/>
    <w:rsid w:val="00DE5222"/>
    <w:rsid w:val="00DE5653"/>
    <w:rsid w:val="00DE5792"/>
    <w:rsid w:val="00DE58D1"/>
    <w:rsid w:val="00DE5BCD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0707"/>
    <w:rsid w:val="00DF133F"/>
    <w:rsid w:val="00DF1988"/>
    <w:rsid w:val="00DF1C2F"/>
    <w:rsid w:val="00DF1F60"/>
    <w:rsid w:val="00DF2385"/>
    <w:rsid w:val="00DF2978"/>
    <w:rsid w:val="00DF2A5B"/>
    <w:rsid w:val="00DF2AD9"/>
    <w:rsid w:val="00DF2CEF"/>
    <w:rsid w:val="00DF30AA"/>
    <w:rsid w:val="00DF3207"/>
    <w:rsid w:val="00DF342A"/>
    <w:rsid w:val="00DF402C"/>
    <w:rsid w:val="00DF4996"/>
    <w:rsid w:val="00DF4C57"/>
    <w:rsid w:val="00DF4DA1"/>
    <w:rsid w:val="00DF4FAE"/>
    <w:rsid w:val="00DF56A4"/>
    <w:rsid w:val="00DF56A5"/>
    <w:rsid w:val="00DF5990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0F71"/>
    <w:rsid w:val="00E0150B"/>
    <w:rsid w:val="00E01988"/>
    <w:rsid w:val="00E024BE"/>
    <w:rsid w:val="00E02CE1"/>
    <w:rsid w:val="00E037FA"/>
    <w:rsid w:val="00E0380D"/>
    <w:rsid w:val="00E038B4"/>
    <w:rsid w:val="00E0392B"/>
    <w:rsid w:val="00E03BE9"/>
    <w:rsid w:val="00E03E2B"/>
    <w:rsid w:val="00E040C8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7C"/>
    <w:rsid w:val="00E05FCD"/>
    <w:rsid w:val="00E0601A"/>
    <w:rsid w:val="00E06188"/>
    <w:rsid w:val="00E06DE1"/>
    <w:rsid w:val="00E06F43"/>
    <w:rsid w:val="00E07013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C27"/>
    <w:rsid w:val="00E15DB7"/>
    <w:rsid w:val="00E162F5"/>
    <w:rsid w:val="00E167C0"/>
    <w:rsid w:val="00E1697D"/>
    <w:rsid w:val="00E16A71"/>
    <w:rsid w:val="00E16ACF"/>
    <w:rsid w:val="00E16B29"/>
    <w:rsid w:val="00E16B6A"/>
    <w:rsid w:val="00E16D30"/>
    <w:rsid w:val="00E17371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8"/>
    <w:rsid w:val="00E23F5B"/>
    <w:rsid w:val="00E244FD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5CCE"/>
    <w:rsid w:val="00E2654A"/>
    <w:rsid w:val="00E267CE"/>
    <w:rsid w:val="00E267D7"/>
    <w:rsid w:val="00E26845"/>
    <w:rsid w:val="00E2694A"/>
    <w:rsid w:val="00E26C42"/>
    <w:rsid w:val="00E26D00"/>
    <w:rsid w:val="00E275DE"/>
    <w:rsid w:val="00E27870"/>
    <w:rsid w:val="00E27920"/>
    <w:rsid w:val="00E27DAA"/>
    <w:rsid w:val="00E300EC"/>
    <w:rsid w:val="00E30E8E"/>
    <w:rsid w:val="00E313A7"/>
    <w:rsid w:val="00E31498"/>
    <w:rsid w:val="00E31AF3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B59"/>
    <w:rsid w:val="00E35CFF"/>
    <w:rsid w:val="00E35F2E"/>
    <w:rsid w:val="00E3602C"/>
    <w:rsid w:val="00E363AC"/>
    <w:rsid w:val="00E36774"/>
    <w:rsid w:val="00E36DE3"/>
    <w:rsid w:val="00E36EC5"/>
    <w:rsid w:val="00E36FEC"/>
    <w:rsid w:val="00E376D0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6A7"/>
    <w:rsid w:val="00E42811"/>
    <w:rsid w:val="00E42B4F"/>
    <w:rsid w:val="00E42FAE"/>
    <w:rsid w:val="00E431D1"/>
    <w:rsid w:val="00E43398"/>
    <w:rsid w:val="00E43453"/>
    <w:rsid w:val="00E434A5"/>
    <w:rsid w:val="00E43510"/>
    <w:rsid w:val="00E43537"/>
    <w:rsid w:val="00E43756"/>
    <w:rsid w:val="00E43841"/>
    <w:rsid w:val="00E43F64"/>
    <w:rsid w:val="00E4414A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C09"/>
    <w:rsid w:val="00E50E0E"/>
    <w:rsid w:val="00E512EB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F93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67D96"/>
    <w:rsid w:val="00E704D7"/>
    <w:rsid w:val="00E70575"/>
    <w:rsid w:val="00E707EA"/>
    <w:rsid w:val="00E7091D"/>
    <w:rsid w:val="00E70978"/>
    <w:rsid w:val="00E70A69"/>
    <w:rsid w:val="00E70BEF"/>
    <w:rsid w:val="00E7161F"/>
    <w:rsid w:val="00E71821"/>
    <w:rsid w:val="00E71859"/>
    <w:rsid w:val="00E71919"/>
    <w:rsid w:val="00E71ADC"/>
    <w:rsid w:val="00E71B82"/>
    <w:rsid w:val="00E720D7"/>
    <w:rsid w:val="00E72264"/>
    <w:rsid w:val="00E7227F"/>
    <w:rsid w:val="00E72AC0"/>
    <w:rsid w:val="00E72EFE"/>
    <w:rsid w:val="00E73010"/>
    <w:rsid w:val="00E73156"/>
    <w:rsid w:val="00E73222"/>
    <w:rsid w:val="00E7328A"/>
    <w:rsid w:val="00E7342D"/>
    <w:rsid w:val="00E73579"/>
    <w:rsid w:val="00E73903"/>
    <w:rsid w:val="00E74132"/>
    <w:rsid w:val="00E74BD5"/>
    <w:rsid w:val="00E74C47"/>
    <w:rsid w:val="00E74C78"/>
    <w:rsid w:val="00E74D2C"/>
    <w:rsid w:val="00E74FE8"/>
    <w:rsid w:val="00E75097"/>
    <w:rsid w:val="00E750DC"/>
    <w:rsid w:val="00E75201"/>
    <w:rsid w:val="00E75376"/>
    <w:rsid w:val="00E75574"/>
    <w:rsid w:val="00E757DF"/>
    <w:rsid w:val="00E75B2D"/>
    <w:rsid w:val="00E760A4"/>
    <w:rsid w:val="00E766D9"/>
    <w:rsid w:val="00E766F7"/>
    <w:rsid w:val="00E76832"/>
    <w:rsid w:val="00E76867"/>
    <w:rsid w:val="00E7697C"/>
    <w:rsid w:val="00E76A26"/>
    <w:rsid w:val="00E7710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3A7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975"/>
    <w:rsid w:val="00E87BFF"/>
    <w:rsid w:val="00E905DF"/>
    <w:rsid w:val="00E9102B"/>
    <w:rsid w:val="00E91331"/>
    <w:rsid w:val="00E913AB"/>
    <w:rsid w:val="00E91420"/>
    <w:rsid w:val="00E915A0"/>
    <w:rsid w:val="00E91906"/>
    <w:rsid w:val="00E91A18"/>
    <w:rsid w:val="00E91B5B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A8A"/>
    <w:rsid w:val="00E97DD9"/>
    <w:rsid w:val="00EA0120"/>
    <w:rsid w:val="00EA0272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B2E"/>
    <w:rsid w:val="00EA3B59"/>
    <w:rsid w:val="00EA3D41"/>
    <w:rsid w:val="00EA439D"/>
    <w:rsid w:val="00EA4609"/>
    <w:rsid w:val="00EA4984"/>
    <w:rsid w:val="00EA4F4A"/>
    <w:rsid w:val="00EA5027"/>
    <w:rsid w:val="00EA51B8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6ACE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F5A"/>
    <w:rsid w:val="00EB708B"/>
    <w:rsid w:val="00EB712A"/>
    <w:rsid w:val="00EB7176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B2"/>
    <w:rsid w:val="00EC1AF3"/>
    <w:rsid w:val="00EC1CCC"/>
    <w:rsid w:val="00EC1DBA"/>
    <w:rsid w:val="00EC20EE"/>
    <w:rsid w:val="00EC2511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45D"/>
    <w:rsid w:val="00EC46A6"/>
    <w:rsid w:val="00EC4971"/>
    <w:rsid w:val="00EC5744"/>
    <w:rsid w:val="00EC5883"/>
    <w:rsid w:val="00EC59F1"/>
    <w:rsid w:val="00EC5C58"/>
    <w:rsid w:val="00EC5D85"/>
    <w:rsid w:val="00EC5DE8"/>
    <w:rsid w:val="00EC604B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87B"/>
    <w:rsid w:val="00ED0B95"/>
    <w:rsid w:val="00ED0D48"/>
    <w:rsid w:val="00ED0E25"/>
    <w:rsid w:val="00ED0EB2"/>
    <w:rsid w:val="00ED1150"/>
    <w:rsid w:val="00ED124C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1B7"/>
    <w:rsid w:val="00ED258E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E65"/>
    <w:rsid w:val="00ED537F"/>
    <w:rsid w:val="00ED564D"/>
    <w:rsid w:val="00ED5651"/>
    <w:rsid w:val="00ED56B2"/>
    <w:rsid w:val="00ED57CC"/>
    <w:rsid w:val="00ED5AB4"/>
    <w:rsid w:val="00ED5AC8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07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432"/>
    <w:rsid w:val="00EE1593"/>
    <w:rsid w:val="00EE196E"/>
    <w:rsid w:val="00EE1B51"/>
    <w:rsid w:val="00EE1E67"/>
    <w:rsid w:val="00EE20F4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A05"/>
    <w:rsid w:val="00EE3E27"/>
    <w:rsid w:val="00EE40AD"/>
    <w:rsid w:val="00EE4485"/>
    <w:rsid w:val="00EE4528"/>
    <w:rsid w:val="00EE4682"/>
    <w:rsid w:val="00EE476B"/>
    <w:rsid w:val="00EE4934"/>
    <w:rsid w:val="00EE499F"/>
    <w:rsid w:val="00EE4A92"/>
    <w:rsid w:val="00EE4EA1"/>
    <w:rsid w:val="00EE4EBD"/>
    <w:rsid w:val="00EE55AE"/>
    <w:rsid w:val="00EE5616"/>
    <w:rsid w:val="00EE562E"/>
    <w:rsid w:val="00EE5973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225"/>
    <w:rsid w:val="00EF335E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66A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992"/>
    <w:rsid w:val="00EF6E15"/>
    <w:rsid w:val="00EF7022"/>
    <w:rsid w:val="00EF70C8"/>
    <w:rsid w:val="00EF719E"/>
    <w:rsid w:val="00EF7549"/>
    <w:rsid w:val="00EF776B"/>
    <w:rsid w:val="00EF7AE5"/>
    <w:rsid w:val="00EF7D8E"/>
    <w:rsid w:val="00EF7ECC"/>
    <w:rsid w:val="00EF7EE9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5214"/>
    <w:rsid w:val="00F0532A"/>
    <w:rsid w:val="00F055CE"/>
    <w:rsid w:val="00F05672"/>
    <w:rsid w:val="00F05775"/>
    <w:rsid w:val="00F057B2"/>
    <w:rsid w:val="00F05B2A"/>
    <w:rsid w:val="00F05E21"/>
    <w:rsid w:val="00F06058"/>
    <w:rsid w:val="00F06059"/>
    <w:rsid w:val="00F062B7"/>
    <w:rsid w:val="00F06304"/>
    <w:rsid w:val="00F0634B"/>
    <w:rsid w:val="00F07066"/>
    <w:rsid w:val="00F07312"/>
    <w:rsid w:val="00F07606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9F7"/>
    <w:rsid w:val="00F11AEC"/>
    <w:rsid w:val="00F11DE9"/>
    <w:rsid w:val="00F11E37"/>
    <w:rsid w:val="00F126A7"/>
    <w:rsid w:val="00F12AB9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832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201E9"/>
    <w:rsid w:val="00F202BD"/>
    <w:rsid w:val="00F2037A"/>
    <w:rsid w:val="00F2063F"/>
    <w:rsid w:val="00F209F3"/>
    <w:rsid w:val="00F20F0D"/>
    <w:rsid w:val="00F20FB9"/>
    <w:rsid w:val="00F2111B"/>
    <w:rsid w:val="00F21245"/>
    <w:rsid w:val="00F2156C"/>
    <w:rsid w:val="00F21957"/>
    <w:rsid w:val="00F21C1B"/>
    <w:rsid w:val="00F21E81"/>
    <w:rsid w:val="00F21FC8"/>
    <w:rsid w:val="00F22432"/>
    <w:rsid w:val="00F22863"/>
    <w:rsid w:val="00F229EC"/>
    <w:rsid w:val="00F22DA9"/>
    <w:rsid w:val="00F22E04"/>
    <w:rsid w:val="00F22E5F"/>
    <w:rsid w:val="00F22E65"/>
    <w:rsid w:val="00F23391"/>
    <w:rsid w:val="00F237D6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5EF1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1EA"/>
    <w:rsid w:val="00F31272"/>
    <w:rsid w:val="00F31890"/>
    <w:rsid w:val="00F31E9D"/>
    <w:rsid w:val="00F321D1"/>
    <w:rsid w:val="00F328F8"/>
    <w:rsid w:val="00F32D39"/>
    <w:rsid w:val="00F32DBD"/>
    <w:rsid w:val="00F32E77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37E1B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309"/>
    <w:rsid w:val="00F46473"/>
    <w:rsid w:val="00F468D7"/>
    <w:rsid w:val="00F46DDE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6CF5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85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193C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4F6B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78C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3DD"/>
    <w:rsid w:val="00F86472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92D"/>
    <w:rsid w:val="00F91ABC"/>
    <w:rsid w:val="00F91F19"/>
    <w:rsid w:val="00F91F2D"/>
    <w:rsid w:val="00F91F3C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1FC3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AD2"/>
    <w:rsid w:val="00FB1C46"/>
    <w:rsid w:val="00FB1C75"/>
    <w:rsid w:val="00FB251E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6D1"/>
    <w:rsid w:val="00FB5A97"/>
    <w:rsid w:val="00FB5C6F"/>
    <w:rsid w:val="00FB5C96"/>
    <w:rsid w:val="00FB5CD3"/>
    <w:rsid w:val="00FB5CFD"/>
    <w:rsid w:val="00FB64C1"/>
    <w:rsid w:val="00FB64F7"/>
    <w:rsid w:val="00FB674C"/>
    <w:rsid w:val="00FB6AD8"/>
    <w:rsid w:val="00FB6C07"/>
    <w:rsid w:val="00FB6D05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50"/>
    <w:rsid w:val="00FC42E2"/>
    <w:rsid w:val="00FC45EC"/>
    <w:rsid w:val="00FC4923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589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103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75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BCE"/>
    <w:rsid w:val="00FD6C68"/>
    <w:rsid w:val="00FD7138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BC6"/>
    <w:rsid w:val="00FE2D81"/>
    <w:rsid w:val="00FE3775"/>
    <w:rsid w:val="00FE388A"/>
    <w:rsid w:val="00FE3992"/>
    <w:rsid w:val="00FE39E1"/>
    <w:rsid w:val="00FE3ACA"/>
    <w:rsid w:val="00FE3BCD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E7EC7"/>
    <w:rsid w:val="00FF0171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426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17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oter" Target="foot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69718E-F161-4DFF-8EB3-94E457412E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D2430E27-694F-4FDD-86A5-B2E828C69F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7FFA49-E8EC-4A2D-8858-E7FAD6465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757127-0C3B-49EE-9B19-E10893F1B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31</TotalTime>
  <Pages>26</Pages>
  <Words>5065</Words>
  <Characters>22615</Characters>
  <Application>Microsoft Office Word</Application>
  <DocSecurity>0</DocSecurity>
  <Lines>188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27625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subject/>
  <dc:creator>montirasi@kpmg.co.th</dc:creator>
  <cp:keywords/>
  <cp:lastModifiedBy>ชโลทร เจตนาธรรมจิต</cp:lastModifiedBy>
  <cp:revision>23</cp:revision>
  <cp:lastPrinted>2024-05-06T05:58:00Z</cp:lastPrinted>
  <dcterms:created xsi:type="dcterms:W3CDTF">2024-05-06T06:22:00Z</dcterms:created>
  <dcterms:modified xsi:type="dcterms:W3CDTF">2024-05-09T08:32:00Z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