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616564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119BF65A" w:rsidR="001F782D" w:rsidRPr="00616564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D258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A2DCB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2BF16820" w:rsidR="004A2DCB" w:rsidRPr="00616564" w:rsidRDefault="002D767E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430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E429BA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616564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6734576F" w:rsidR="004A2DCB" w:rsidRPr="00616564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430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616564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E430B8" w:rsidRPr="00616564" w14:paraId="004FC08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D37DC14" w14:textId="1B79C708" w:rsidR="00E430B8" w:rsidRPr="00616564" w:rsidRDefault="00E430B8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  <w:shd w:val="clear" w:color="auto" w:fill="auto"/>
          </w:tcPr>
          <w:p w14:paraId="6302DFC7" w14:textId="3173786C" w:rsidR="00E430B8" w:rsidRPr="00616564" w:rsidRDefault="00B43B4E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B4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53293B4F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C26F0" w:rsidRPr="007C26F0">
        <w:rPr>
          <w:rFonts w:asciiTheme="majorBidi" w:hAnsiTheme="majorBidi" w:hint="cs"/>
          <w:spacing w:val="-2"/>
          <w:sz w:val="30"/>
          <w:szCs w:val="30"/>
        </w:rPr>
        <w:t>7</w:t>
      </w:r>
      <w:r w:rsidR="00205CB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659CA">
        <w:rPr>
          <w:rFonts w:asciiTheme="majorBidi" w:hAnsiTheme="majorBidi" w:hint="cs"/>
          <w:spacing w:val="-2"/>
          <w:sz w:val="30"/>
          <w:szCs w:val="30"/>
          <w:cs/>
        </w:rPr>
        <w:t>พฤ</w:t>
      </w:r>
      <w:r w:rsidR="00297E2F">
        <w:rPr>
          <w:rFonts w:asciiTheme="majorBidi" w:hAnsiTheme="majorBidi" w:hint="cs"/>
          <w:spacing w:val="-2"/>
          <w:sz w:val="30"/>
          <w:szCs w:val="30"/>
          <w:cs/>
        </w:rPr>
        <w:t>ษภาคม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>
        <w:rPr>
          <w:rFonts w:asciiTheme="majorBidi" w:hAnsiTheme="majorBidi"/>
          <w:spacing w:val="-2"/>
          <w:sz w:val="30"/>
          <w:szCs w:val="30"/>
        </w:rPr>
        <w:t>256</w:t>
      </w:r>
      <w:r w:rsidR="00297E2F">
        <w:rPr>
          <w:rFonts w:asciiTheme="majorBidi" w:hAnsiTheme="majorBidi"/>
          <w:spacing w:val="-2"/>
          <w:sz w:val="30"/>
          <w:szCs w:val="30"/>
        </w:rPr>
        <w:t>7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49E36DA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2B4308">
        <w:rPr>
          <w:rFonts w:ascii="Angsana New" w:hAnsi="Angsana New"/>
          <w:sz w:val="30"/>
          <w:szCs w:val="30"/>
        </w:rPr>
        <w:t>6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7BF460D2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B4308">
        <w:rPr>
          <w:rFonts w:asciiTheme="majorBidi" w:eastAsia="Times New Roman" w:hAnsiTheme="majorBidi" w:cstheme="majorBidi"/>
          <w:color w:val="242424"/>
          <w:sz w:val="30"/>
          <w:szCs w:val="30"/>
        </w:rPr>
        <w:t>6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D4464" w:rsidRPr="00A57F81" w14:paraId="7927623B" w14:textId="77777777" w:rsidTr="0043084A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43084A">
        <w:trPr>
          <w:tblHeader/>
        </w:trPr>
        <w:tc>
          <w:tcPr>
            <w:tcW w:w="2272" w:type="pct"/>
            <w:shd w:val="clear" w:color="auto" w:fill="auto"/>
          </w:tcPr>
          <w:p w14:paraId="76F06412" w14:textId="7750899E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2B4308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2B430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2B4308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shd w:val="clear" w:color="auto" w:fill="auto"/>
          </w:tcPr>
          <w:p w14:paraId="7F3C0371" w14:textId="7C172222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01F872C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57BFEC3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E562447" w14:textId="46C00E2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DA5925" w14:paraId="7203C8C2" w14:textId="77777777" w:rsidTr="0043084A">
        <w:tc>
          <w:tcPr>
            <w:tcW w:w="2272" w:type="pct"/>
            <w:shd w:val="clear" w:color="auto" w:fill="auto"/>
          </w:tcPr>
          <w:p w14:paraId="45313CA1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  <w:shd w:val="clear" w:color="auto" w:fill="auto"/>
          </w:tcPr>
          <w:p w14:paraId="0CEFCCB3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68CAB3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90718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9605C7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0C887A4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180877D2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E97395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7E2F" w:rsidRPr="00DA5925" w14:paraId="75DD5B2A" w14:textId="77777777" w:rsidTr="0043084A">
        <w:tc>
          <w:tcPr>
            <w:tcW w:w="2272" w:type="pct"/>
            <w:shd w:val="clear" w:color="auto" w:fill="auto"/>
          </w:tcPr>
          <w:p w14:paraId="1639AC12" w14:textId="754E75B1" w:rsidR="00297E2F" w:rsidRPr="00DA45E4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D8AF01A" w14:textId="36F5574E" w:rsidR="00297E2F" w:rsidRPr="00A1352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29ECD1" w14:textId="77777777" w:rsidR="00297E2F" w:rsidRPr="001D4B3C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16EB975" w14:textId="029FA913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6FCDABCC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449956" w14:textId="2F0331F4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2BB4532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55A578C" w14:textId="49DFC79F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297E2F" w:rsidRPr="00DA5925" w14:paraId="3086B6B5" w14:textId="77777777" w:rsidTr="0043084A">
        <w:tc>
          <w:tcPr>
            <w:tcW w:w="2272" w:type="pct"/>
            <w:shd w:val="clear" w:color="auto" w:fill="auto"/>
          </w:tcPr>
          <w:p w14:paraId="47FF5B22" w14:textId="264129B9" w:rsidR="00297E2F" w:rsidRPr="00DA45E4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2A581160" w14:textId="120D63F1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F9F6A8B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C701BA" w14:textId="462836B6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0" w:type="pct"/>
            <w:shd w:val="clear" w:color="auto" w:fill="auto"/>
          </w:tcPr>
          <w:p w14:paraId="7A9A355A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FDB669" w14:textId="2152496F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84B7F3D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5CF743" w14:textId="1844834F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3084A" w:rsidRPr="00CE2AED" w14:paraId="41702B6A" w14:textId="77777777" w:rsidTr="0043084A">
        <w:tc>
          <w:tcPr>
            <w:tcW w:w="2272" w:type="pct"/>
            <w:shd w:val="clear" w:color="auto" w:fill="auto"/>
          </w:tcPr>
          <w:p w14:paraId="3B1C10C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EBC5FA9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BAEA72A" w14:textId="77777777" w:rsidR="0043084A" w:rsidRPr="00CE2AED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4FEF1E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3952B3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A7A43D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548808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F38CDF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DDFE574" w14:textId="77777777" w:rsidTr="0043084A">
        <w:tc>
          <w:tcPr>
            <w:tcW w:w="2272" w:type="pct"/>
            <w:shd w:val="clear" w:color="auto" w:fill="auto"/>
          </w:tcPr>
          <w:p w14:paraId="1DFF65D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9F1A3A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620BF6B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15C661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0C4F0F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5E376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8089A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12D31E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898ACA6" w14:textId="77777777" w:rsidTr="0043084A">
        <w:tc>
          <w:tcPr>
            <w:tcW w:w="2272" w:type="pct"/>
            <w:shd w:val="clear" w:color="auto" w:fill="auto"/>
          </w:tcPr>
          <w:p w14:paraId="201027E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6D7EF3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4FFBA3C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9879A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180883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F6597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D2AF41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9A0AA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7B0C9A19" w14:textId="77777777" w:rsidTr="0043084A">
        <w:tc>
          <w:tcPr>
            <w:tcW w:w="2272" w:type="pct"/>
            <w:shd w:val="clear" w:color="auto" w:fill="auto"/>
          </w:tcPr>
          <w:p w14:paraId="0F603F0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A5E96F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9D1FD50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EFA47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F85C1ED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6D6043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412C8E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FB2023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9502C4F" w14:textId="77777777" w:rsidTr="0043084A">
        <w:tc>
          <w:tcPr>
            <w:tcW w:w="2272" w:type="pct"/>
            <w:shd w:val="clear" w:color="auto" w:fill="auto"/>
          </w:tcPr>
          <w:p w14:paraId="2D880C69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750E70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5BC7519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9E533B2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8FD17E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8B6D9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F6E2F6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6DD34E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026E259D" w14:textId="77777777" w:rsidTr="0043084A">
        <w:tc>
          <w:tcPr>
            <w:tcW w:w="2272" w:type="pct"/>
            <w:shd w:val="clear" w:color="auto" w:fill="auto"/>
          </w:tcPr>
          <w:p w14:paraId="073E6AA3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97E2F" w:rsidRPr="00DA5925" w14:paraId="07A5520E" w14:textId="77777777" w:rsidTr="0043084A">
        <w:tc>
          <w:tcPr>
            <w:tcW w:w="2272" w:type="pct"/>
            <w:shd w:val="clear" w:color="auto" w:fill="auto"/>
          </w:tcPr>
          <w:p w14:paraId="56A5B4CD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632978FF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2EB29C7C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30" w:type="pct"/>
            <w:shd w:val="clear" w:color="auto" w:fill="auto"/>
          </w:tcPr>
          <w:p w14:paraId="73D057D5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2AE002E8" w:rsidR="00297E2F" w:rsidRPr="00A4064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2B0BFE">
              <w:rPr>
                <w:rFonts w:asciiTheme="majorBidi" w:hAnsiTheme="majorBidi"/>
                <w:sz w:val="30"/>
                <w:szCs w:val="30"/>
              </w:rPr>
              <w:t>712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318AC5" w14:textId="58FFE99C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718</w:t>
            </w:r>
          </w:p>
        </w:tc>
      </w:tr>
      <w:tr w:rsidR="00297E2F" w:rsidRPr="00DA5925" w14:paraId="4CE82BB7" w14:textId="77777777" w:rsidTr="0043084A">
        <w:tc>
          <w:tcPr>
            <w:tcW w:w="2272" w:type="pct"/>
            <w:shd w:val="clear" w:color="auto" w:fill="auto"/>
          </w:tcPr>
          <w:p w14:paraId="6C499630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5C82C1BB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BF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152A16C5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0" w:type="pct"/>
            <w:shd w:val="clear" w:color="auto" w:fill="auto"/>
          </w:tcPr>
          <w:p w14:paraId="0A969482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045CC3E7" w:rsidR="00297E2F" w:rsidRPr="00A4064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2B0BFE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8F060F" w14:textId="6CB1E102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2B0BFE" w:rsidRPr="00DA5925" w14:paraId="321A805A" w14:textId="77777777" w:rsidTr="0043084A">
        <w:tc>
          <w:tcPr>
            <w:tcW w:w="2272" w:type="pct"/>
            <w:shd w:val="clear" w:color="auto" w:fill="auto"/>
          </w:tcPr>
          <w:p w14:paraId="3978E78C" w14:textId="1BB39502" w:rsidR="002B0BFE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FE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6E57BDD3" w14:textId="476D9793" w:rsidR="002B0BFE" w:rsidRPr="002B0BF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371A2AEF" w14:textId="77777777" w:rsidR="002B0BFE" w:rsidRPr="00DA5925" w:rsidRDefault="002B0BFE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EDE03B" w14:textId="03F305C7" w:rsidR="002B0BFE" w:rsidRPr="007F1AD4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BFDCE6" w14:textId="77777777" w:rsidR="002B0BFE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8A3680" w14:textId="44A8E248" w:rsidR="002B0BFE" w:rsidRPr="002B0BF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2559C044" w14:textId="77777777" w:rsidR="002B0BFE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F31BC87" w14:textId="0CC8F089" w:rsidR="002B0BFE" w:rsidRPr="007F1AD4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297E2F" w:rsidRPr="00DA5925" w14:paraId="6E376122" w14:textId="77777777" w:rsidTr="0043084A">
        <w:tc>
          <w:tcPr>
            <w:tcW w:w="2272" w:type="pct"/>
            <w:shd w:val="clear" w:color="auto" w:fill="auto"/>
          </w:tcPr>
          <w:p w14:paraId="01E1E327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51D3F036" w14:textId="0704B8A1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0AB82F41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537E973D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76EC6181" w:rsidR="00297E2F" w:rsidRPr="00A4064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457FAA4" w14:textId="7F11F3AC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297E2F" w:rsidRPr="00DA5925" w14:paraId="5562D4A7" w14:textId="77777777" w:rsidTr="0043084A">
        <w:tc>
          <w:tcPr>
            <w:tcW w:w="2272" w:type="pct"/>
            <w:shd w:val="clear" w:color="auto" w:fill="auto"/>
          </w:tcPr>
          <w:p w14:paraId="5D96436B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68A559A1" w14:textId="5D6C4947" w:rsidR="00297E2F" w:rsidRPr="00DA5925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56F9801E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0" w:type="pct"/>
            <w:shd w:val="clear" w:color="auto" w:fill="auto"/>
          </w:tcPr>
          <w:p w14:paraId="0C7D0289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51EE5167" w:rsidR="00297E2F" w:rsidRPr="00A4064E" w:rsidRDefault="002B0BFE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2B0BFE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EF4CD1" w14:textId="6EBE07B1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297E2F" w:rsidRPr="003B71FD" w14:paraId="1CC117FA" w14:textId="77777777" w:rsidTr="0043084A">
        <w:tc>
          <w:tcPr>
            <w:tcW w:w="2272" w:type="pct"/>
            <w:shd w:val="clear" w:color="auto" w:fill="auto"/>
          </w:tcPr>
          <w:p w14:paraId="5881DFC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297E2F" w:rsidRPr="003B71FD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5A6EDDC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40A1DDA7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7E2F" w:rsidRPr="00DA5925" w14:paraId="0D20B845" w14:textId="77777777" w:rsidTr="0043084A">
        <w:tc>
          <w:tcPr>
            <w:tcW w:w="2272" w:type="pct"/>
            <w:shd w:val="clear" w:color="auto" w:fill="auto"/>
          </w:tcPr>
          <w:p w14:paraId="3FED2E9F" w14:textId="41DAD8F5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09225F7C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B5C3BC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22B2CE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C324274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C5022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0AE2B8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6A899CB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E2F" w:rsidRPr="00DA5925" w14:paraId="66922003" w14:textId="77777777" w:rsidTr="0043084A">
        <w:tc>
          <w:tcPr>
            <w:tcW w:w="2272" w:type="pct"/>
            <w:shd w:val="clear" w:color="auto" w:fill="auto"/>
          </w:tcPr>
          <w:p w14:paraId="75626CBD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396E0412" w:rsidR="00297E2F" w:rsidRPr="00DA5925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175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47D340F4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130" w:type="pct"/>
            <w:shd w:val="clear" w:color="auto" w:fill="auto"/>
          </w:tcPr>
          <w:p w14:paraId="084872C5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2D916D69" w:rsidR="00297E2F" w:rsidRPr="00DA5925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633FC4" w14:textId="5D3B9DB4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100</w:t>
            </w:r>
          </w:p>
        </w:tc>
      </w:tr>
      <w:tr w:rsidR="00297E2F" w:rsidRPr="00DA5925" w14:paraId="7CE3B706" w14:textId="77777777" w:rsidTr="0043084A">
        <w:tc>
          <w:tcPr>
            <w:tcW w:w="2272" w:type="pct"/>
            <w:shd w:val="clear" w:color="auto" w:fill="auto"/>
          </w:tcPr>
          <w:p w14:paraId="0EE2FCD1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6B0DB9F4" w:rsidR="00297E2F" w:rsidRPr="00DA5925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297E2F" w:rsidRPr="00DA5925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0E6FA6BD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76DDD93A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7F8F94AF" w:rsidR="00297E2F" w:rsidRPr="00DA5925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AC025E" w14:textId="531DDE40" w:rsidR="00297E2F" w:rsidRPr="00DA5925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297E2F" w:rsidRPr="003B71FD" w14:paraId="7ED286B2" w14:textId="77777777" w:rsidTr="0043084A">
        <w:tc>
          <w:tcPr>
            <w:tcW w:w="2272" w:type="pct"/>
            <w:shd w:val="clear" w:color="auto" w:fill="auto"/>
          </w:tcPr>
          <w:p w14:paraId="7B0A7D74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4EFE9C1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123B0F9C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7E2F" w:rsidRPr="00686947" w14:paraId="6038D788" w14:textId="77777777" w:rsidTr="0043084A">
        <w:tc>
          <w:tcPr>
            <w:tcW w:w="2272" w:type="pct"/>
            <w:shd w:val="clear" w:color="auto" w:fill="auto"/>
          </w:tcPr>
          <w:p w14:paraId="6D864F40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297E2F" w:rsidRPr="00686947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F37D3A3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EE8B372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97E2F" w:rsidRPr="00686947" w14:paraId="58532E55" w14:textId="77777777" w:rsidTr="0043084A">
        <w:tc>
          <w:tcPr>
            <w:tcW w:w="2272" w:type="pct"/>
            <w:shd w:val="clear" w:color="auto" w:fill="auto"/>
          </w:tcPr>
          <w:p w14:paraId="7FB1624E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7C89AB5E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1,818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297E2F" w:rsidRPr="00686947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16177EC1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hint="cs"/>
                <w:sz w:val="30"/>
                <w:szCs w:val="30"/>
                <w:lang w:eastAsia="zh-CN"/>
              </w:rPr>
              <w:t>1</w:t>
            </w: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7F1AD4">
              <w:rPr>
                <w:rFonts w:asciiTheme="majorBidi" w:hAnsiTheme="majorBidi" w:hint="cs"/>
                <w:sz w:val="30"/>
                <w:szCs w:val="30"/>
                <w:lang w:eastAsia="zh-CN"/>
              </w:rPr>
              <w:t>690</w:t>
            </w:r>
          </w:p>
        </w:tc>
        <w:tc>
          <w:tcPr>
            <w:tcW w:w="130" w:type="pct"/>
            <w:shd w:val="clear" w:color="auto" w:fill="auto"/>
          </w:tcPr>
          <w:p w14:paraId="229CED95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5A5D2E7C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1,818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5BABF8C" w14:textId="728C2843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 w:hint="cs"/>
                <w:sz w:val="30"/>
                <w:szCs w:val="30"/>
                <w:lang w:eastAsia="zh-CN"/>
              </w:rPr>
              <w:t>1</w:t>
            </w: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7F1AD4">
              <w:rPr>
                <w:rFonts w:asciiTheme="majorBidi" w:hAnsiTheme="majorBidi" w:hint="cs"/>
                <w:sz w:val="30"/>
                <w:szCs w:val="30"/>
                <w:lang w:eastAsia="zh-CN"/>
              </w:rPr>
              <w:t>690</w:t>
            </w:r>
          </w:p>
        </w:tc>
      </w:tr>
      <w:tr w:rsidR="00297E2F" w:rsidRPr="00686947" w14:paraId="3B70F7A7" w14:textId="77777777" w:rsidTr="0043084A">
        <w:tc>
          <w:tcPr>
            <w:tcW w:w="2272" w:type="pct"/>
            <w:shd w:val="clear" w:color="auto" w:fill="auto"/>
          </w:tcPr>
          <w:p w14:paraId="0A254FDE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6DFB764C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198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297E2F" w:rsidRPr="00686947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1E6674BA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251</w:t>
            </w:r>
          </w:p>
        </w:tc>
        <w:tc>
          <w:tcPr>
            <w:tcW w:w="130" w:type="pct"/>
            <w:shd w:val="clear" w:color="auto" w:fill="auto"/>
          </w:tcPr>
          <w:p w14:paraId="34094E6A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14EEC8DE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198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3E9F45" w14:textId="05F18416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251</w:t>
            </w:r>
          </w:p>
        </w:tc>
      </w:tr>
      <w:tr w:rsidR="00297E2F" w:rsidRPr="00686947" w14:paraId="1A781FCB" w14:textId="77777777" w:rsidTr="0043084A">
        <w:tc>
          <w:tcPr>
            <w:tcW w:w="2272" w:type="pct"/>
            <w:shd w:val="clear" w:color="auto" w:fill="auto"/>
          </w:tcPr>
          <w:p w14:paraId="77D9967C" w14:textId="060BCF2C" w:rsidR="00297E2F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716F0490" w14:textId="07374A1D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B0EE958" w14:textId="77777777" w:rsidR="00297E2F" w:rsidRPr="00686947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61AB781" w14:textId="5B98C96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19FE7DDF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2F9BB8" w14:textId="529D085A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475B52A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2B3E580" w14:textId="1D64E948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297E2F" w:rsidRPr="00686947" w14:paraId="5879E0F2" w14:textId="77777777" w:rsidTr="0043084A">
        <w:tc>
          <w:tcPr>
            <w:tcW w:w="2272" w:type="pct"/>
            <w:shd w:val="clear" w:color="auto" w:fill="auto"/>
          </w:tcPr>
          <w:p w14:paraId="0D685C61" w14:textId="5F541739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3A6879D1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297E2F" w:rsidRPr="00686947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0F73595A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30" w:type="pct"/>
            <w:shd w:val="clear" w:color="auto" w:fill="auto"/>
          </w:tcPr>
          <w:p w14:paraId="48B2AF52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669C89F1" w:rsidR="00297E2F" w:rsidRPr="00686947" w:rsidRDefault="00495B45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95B4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F29FA74" w14:textId="435625DB" w:rsidR="00297E2F" w:rsidRPr="00686947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14</w:t>
            </w:r>
          </w:p>
        </w:tc>
      </w:tr>
      <w:tr w:rsidR="00297E2F" w:rsidRPr="001E271C" w14:paraId="314BD540" w14:textId="77777777" w:rsidTr="0043084A">
        <w:tc>
          <w:tcPr>
            <w:tcW w:w="2272" w:type="pct"/>
            <w:shd w:val="clear" w:color="auto" w:fill="auto"/>
          </w:tcPr>
          <w:p w14:paraId="56B79594" w14:textId="77777777" w:rsidR="00297E2F" w:rsidRPr="000436CA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30541352" w:rsidR="00297E2F" w:rsidRPr="001E271C" w:rsidRDefault="007010CC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297E2F" w:rsidRPr="001E271C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57377882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2C2627C2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59896AB3" w:rsidR="00297E2F" w:rsidRPr="001E271C" w:rsidRDefault="007010CC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45D7B31" w14:textId="5AF70CF6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</w:tr>
    </w:tbl>
    <w:p w14:paraId="6372A39A" w14:textId="2B746EAB" w:rsidR="008D5979" w:rsidRDefault="008D5979"/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97E2F" w:rsidRPr="001E271C" w14:paraId="4603296A" w14:textId="77777777" w:rsidTr="00E429BA">
        <w:tc>
          <w:tcPr>
            <w:tcW w:w="2272" w:type="pct"/>
            <w:shd w:val="clear" w:color="auto" w:fill="auto"/>
          </w:tcPr>
          <w:p w14:paraId="3D8F9CA4" w14:textId="3119A466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  <w:shd w:val="clear" w:color="auto" w:fill="auto"/>
          </w:tcPr>
          <w:p w14:paraId="49791E10" w14:textId="31117C6B" w:rsidR="00297E2F" w:rsidRPr="001E271C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297E2F" w:rsidRPr="001E271C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76F81D83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54E16670" w:rsidR="00297E2F" w:rsidRPr="001E271C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6C1E8E31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26</w:t>
            </w:r>
          </w:p>
        </w:tc>
      </w:tr>
      <w:tr w:rsidR="00297E2F" w:rsidRPr="001E271C" w14:paraId="39584DA5" w14:textId="77777777" w:rsidTr="00E429BA">
        <w:tc>
          <w:tcPr>
            <w:tcW w:w="2272" w:type="pct"/>
            <w:shd w:val="clear" w:color="auto" w:fill="auto"/>
          </w:tcPr>
          <w:p w14:paraId="0258B030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F6BCB66" w14:textId="7770008E" w:rsidR="00297E2F" w:rsidRPr="001E271C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297E2F" w:rsidRPr="001E271C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57097D" w14:textId="2791148A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713E2B8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ED6C4F" w14:textId="6CD011B0" w:rsidR="00297E2F" w:rsidRPr="001E271C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381E5C3" w14:textId="6B41D49A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7F1AD4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297E2F" w:rsidRPr="001E271C" w14:paraId="5CFCE94E" w14:textId="77777777" w:rsidTr="00E429BA">
        <w:tc>
          <w:tcPr>
            <w:tcW w:w="2272" w:type="pct"/>
            <w:shd w:val="clear" w:color="auto" w:fill="auto"/>
          </w:tcPr>
          <w:p w14:paraId="668962A7" w14:textId="289328B6" w:rsidR="00297E2F" w:rsidRPr="001E271C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A84FF" w14:textId="2832C62B" w:rsidR="00297E2F" w:rsidRPr="00E429BA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E429B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0" w:type="pct"/>
            <w:shd w:val="clear" w:color="auto" w:fill="auto"/>
          </w:tcPr>
          <w:p w14:paraId="25ED0CCB" w14:textId="77777777" w:rsidR="00297E2F" w:rsidRPr="00E429BA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9FA4" w14:textId="280A0D68" w:rsidR="00297E2F" w:rsidRPr="00E429BA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5F397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30" w:type="pct"/>
            <w:shd w:val="clear" w:color="auto" w:fill="auto"/>
          </w:tcPr>
          <w:p w14:paraId="22C90C87" w14:textId="77777777" w:rsidR="00297E2F" w:rsidRPr="00E429BA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2687E" w14:textId="1E740C2C" w:rsidR="00297E2F" w:rsidRPr="00E429BA" w:rsidRDefault="005F397A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E429B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31" w:type="pct"/>
            <w:shd w:val="clear" w:color="auto" w:fill="auto"/>
          </w:tcPr>
          <w:p w14:paraId="0F9F6E43" w14:textId="77777777" w:rsidR="00297E2F" w:rsidRPr="00E429BA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5B490" w14:textId="0DFDDC2C" w:rsidR="00297E2F" w:rsidRPr="00E429BA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5F397A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30</w:t>
            </w:r>
          </w:p>
        </w:tc>
      </w:tr>
    </w:tbl>
    <w:p w14:paraId="0DE64ADC" w14:textId="77777777" w:rsidR="00241D33" w:rsidRPr="00616564" w:rsidRDefault="00241D33">
      <w:r w:rsidRPr="00616564"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616564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1937687C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="00297E2F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97E2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6E61C295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="00297E2F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97E2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8D4464" w:rsidRPr="00616564" w14:paraId="286B361D" w14:textId="77777777" w:rsidTr="00195848">
        <w:trPr>
          <w:trHeight w:val="353"/>
          <w:tblHeader/>
        </w:trPr>
        <w:tc>
          <w:tcPr>
            <w:tcW w:w="2207" w:type="pct"/>
          </w:tcPr>
          <w:p w14:paraId="35943E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1B29A41B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6C13B350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49BE8C12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6BC4FF48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045B32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8D4464" w:rsidRPr="00616564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1339" w:rsidRPr="00616564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6103FCD7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6C5FDF6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96" w:type="pct"/>
          </w:tcPr>
          <w:p w14:paraId="201DA81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2D38699F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738538B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61339" w:rsidRPr="00616564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27734194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350B304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  <w:tc>
          <w:tcPr>
            <w:tcW w:w="96" w:type="pct"/>
          </w:tcPr>
          <w:p w14:paraId="46ECEB8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0C81736A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58DDD5C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361339" w:rsidRPr="00616564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2AB9775E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09476843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  <w:tc>
          <w:tcPr>
            <w:tcW w:w="96" w:type="pct"/>
          </w:tcPr>
          <w:p w14:paraId="347C7B3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3F5F4760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515EA1D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361339" w:rsidRPr="00616564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2277ECAE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137797BA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96" w:type="pct"/>
          </w:tcPr>
          <w:p w14:paraId="3DF3EAF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22D3D3F7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36735C3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361339" w:rsidRPr="00616564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2D8F6921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6E0475B0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03A3FBA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69FFD76D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02A5A32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361339" w:rsidRPr="00616564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324D4466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361339" w:rsidRPr="00616564" w:rsidRDefault="00361339" w:rsidP="009A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2B47F2AE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361339" w:rsidRPr="00616564" w:rsidRDefault="00361339" w:rsidP="009A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6BE4CBE2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4390012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4C7C656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59628A1F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1EC1FD0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361339" w:rsidRPr="004D47F2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361339" w:rsidRPr="004D47F2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361339" w:rsidRPr="00616564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5649F" w:rsidRPr="00616564" w14:paraId="6E1523F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9DC4D9" w14:textId="6CACA038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649F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59718" w14:textId="79BA107F" w:rsidR="0055649F" w:rsidRPr="00616564" w:rsidRDefault="0055649F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ED23A86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21C1978" w14:textId="0C3A83D6" w:rsidR="0055649F" w:rsidRPr="00B4391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B09F4EC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805E3E4" w14:textId="42D55153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0479B7" w14:textId="77777777" w:rsidR="0055649F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7BE6428" w14:textId="45DD5547" w:rsidR="0055649F" w:rsidRPr="00B4391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5A1CEB57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7102D8B1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1339" w:rsidRPr="00616564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5EBB4F86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5F575A8E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1339" w:rsidRPr="00616564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3B740FD2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361339" w:rsidRPr="00616564" w:rsidRDefault="00361339" w:rsidP="000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5BED8750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361339" w:rsidRPr="00616564" w:rsidRDefault="00361339" w:rsidP="000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339" w:rsidRPr="00616564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0EC3A1F2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6F8559E3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361339" w:rsidRPr="008D4464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A62CAE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1339" w:rsidRPr="00616564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6D40823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29689CEB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39D58730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3792D3F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6483BF77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447F6284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</w:tr>
      <w:tr w:rsidR="00361339" w:rsidRPr="00616564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2CE0E792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4FB00019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96" w:type="pct"/>
          </w:tcPr>
          <w:p w14:paraId="758FD67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41E4D2DC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65F34621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</w:tr>
      <w:tr w:rsidR="00361339" w:rsidRPr="00616564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30C9D8CB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2E0099BF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96" w:type="pct"/>
          </w:tcPr>
          <w:p w14:paraId="17E492B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45AC6D71" w:rsidR="00361339" w:rsidRPr="00616564" w:rsidRDefault="0055649F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40D65A92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</w:tr>
      <w:tr w:rsidR="00361339" w:rsidRPr="008D4464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E44965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69CF149D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92236F6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96" w:type="pct"/>
          </w:tcPr>
          <w:p w14:paraId="38025E3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6F950997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A348E1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2B4308" w:rsidRPr="00616564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6F4F8A89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E62F07D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46B537D0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5D3A35BD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2D8FB744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B4308" w:rsidRPr="00616564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42AA0F83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1A24D59A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31B39509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42E6059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</w:tr>
      <w:tr w:rsidR="00361339" w:rsidRPr="008D4464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38FAA8B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18B1BD7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8A559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9038B2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FE419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262ED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3DEEB4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9F4FD73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AC0BF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536E0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077" w:rsidRPr="00616564" w14:paraId="6441F55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320A67B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69FAB0D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67200EA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3E9A0020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3503B3C7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A149F33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2C536D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8945A8" w14:textId="77777777" w:rsidR="00403077" w:rsidRPr="00616564" w:rsidRDefault="00403077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1339" w:rsidRPr="00616564" w14:paraId="33E72FB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25B5A1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59BF88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B991FBD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C637C4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FA4DD0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2C153C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DB6DBA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B151C3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1339" w:rsidRPr="00616564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332A25DF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371B2A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360AE318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40E506F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2B4308" w:rsidRPr="00616564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58C8700B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6E6E629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172A7B8E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3C62E99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361339" w:rsidRPr="008D4464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</w:tcPr>
          <w:p w14:paraId="76B8572D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1339" w:rsidRPr="00616564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5EC611A9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487DDA1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1618DF1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7BE70064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1C30EDD4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2B4308" w:rsidRPr="00616564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42E2D9AC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3007EB9B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63240E98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2A492BA0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B4308" w:rsidRPr="00616564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637E04EC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33A0443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6" w:type="pct"/>
            <w:vAlign w:val="center"/>
          </w:tcPr>
          <w:p w14:paraId="50400D3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02BE7D04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3A52F3B5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</w:tr>
      <w:tr w:rsidR="00361339" w:rsidRPr="008D4464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361339" w:rsidRPr="008D44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339" w:rsidRPr="00616564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308" w:rsidRPr="00616564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2BA8B748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5668F509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5A8A4465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03BF2E58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2B4308" w:rsidRPr="00616564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1A2045E5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2D6ACCF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96" w:type="pct"/>
            <w:vAlign w:val="center"/>
          </w:tcPr>
          <w:p w14:paraId="546F856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7963A8C3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34E38998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</w:tr>
      <w:tr w:rsidR="002B4308" w:rsidRPr="00616564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1D6F7878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9BA4A5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96" w:type="pct"/>
            <w:vAlign w:val="center"/>
          </w:tcPr>
          <w:p w14:paraId="10ECDF5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0CD1A941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88D17D2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</w:tr>
      <w:tr w:rsidR="002B4308" w:rsidRPr="00616564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0D76164A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03781F8C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96" w:type="pct"/>
            <w:vAlign w:val="center"/>
          </w:tcPr>
          <w:p w14:paraId="63EE6AD8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57346CCD" w:rsidR="002B4308" w:rsidRPr="00616564" w:rsidRDefault="0055649F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0B021B51" w:rsidR="002B4308" w:rsidRPr="00616564" w:rsidRDefault="002B4308" w:rsidP="002B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</w:tr>
    </w:tbl>
    <w:p w14:paraId="09B932C0" w14:textId="77777777" w:rsidR="004D47F2" w:rsidRDefault="004D47F2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B779A" w14:textId="21DBD64E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721546EA" w14:textId="43AF0836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714DDC">
        <w:rPr>
          <w:rFonts w:asciiTheme="majorBidi" w:hAnsiTheme="majorBidi" w:cstheme="majorBidi"/>
          <w:sz w:val="30"/>
          <w:szCs w:val="30"/>
        </w:rPr>
        <w:t>3</w:t>
      </w:r>
      <w:r w:rsidR="00361339">
        <w:rPr>
          <w:rFonts w:asciiTheme="majorBidi" w:hAnsiTheme="majorBidi" w:cstheme="majorBidi"/>
          <w:sz w:val="30"/>
          <w:szCs w:val="30"/>
        </w:rPr>
        <w:t>1</w:t>
      </w:r>
      <w:r w:rsidR="004D47F2" w:rsidRPr="00714DDC">
        <w:rPr>
          <w:rFonts w:asciiTheme="majorBidi" w:hAnsiTheme="majorBidi" w:cstheme="majorBidi"/>
          <w:sz w:val="30"/>
          <w:szCs w:val="30"/>
        </w:rPr>
        <w:t xml:space="preserve"> </w:t>
      </w:r>
      <w:r w:rsidR="0036133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D47F2" w:rsidRPr="00714D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1075" w:rsidRPr="00714DDC">
        <w:rPr>
          <w:rFonts w:asciiTheme="majorBidi" w:hAnsiTheme="majorBidi" w:cstheme="majorBidi"/>
          <w:sz w:val="30"/>
          <w:szCs w:val="30"/>
        </w:rPr>
        <w:t>256</w:t>
      </w:r>
      <w:r w:rsidR="00361339">
        <w:rPr>
          <w:rFonts w:asciiTheme="majorBidi" w:hAnsiTheme="majorBidi" w:cstheme="majorBidi"/>
          <w:sz w:val="30"/>
          <w:szCs w:val="30"/>
        </w:rPr>
        <w:t>7</w:t>
      </w:r>
      <w:r w:rsidRPr="00714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1E53994D" w14:textId="0FD7EC09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DD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714DDC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714DDC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82CCF15" w14:textId="78DD9E38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FD3E56">
        <w:rPr>
          <w:rFonts w:ascii="Angsana New" w:hAnsi="Angsana New"/>
          <w:color w:val="000000"/>
          <w:sz w:val="30"/>
          <w:szCs w:val="30"/>
        </w:rPr>
        <w:t>5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100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FD3E56">
        <w:rPr>
          <w:rFonts w:ascii="Angsana New" w:hAnsi="Angsana New"/>
          <w:color w:val="000000"/>
          <w:sz w:val="30"/>
          <w:szCs w:val="30"/>
        </w:rPr>
        <w:br/>
      </w:r>
      <w:r w:rsidRPr="00FD3E56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825A57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825A5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B54470">
        <w:rPr>
          <w:rFonts w:ascii="Angsana New" w:hAnsi="Angsana New"/>
          <w:color w:val="000000"/>
          <w:sz w:val="30"/>
          <w:szCs w:val="30"/>
        </w:rPr>
        <w:t xml:space="preserve">2567 </w:t>
      </w:r>
      <w:r w:rsidR="008E60A1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8E60A1" w:rsidRPr="00825A57">
        <w:rPr>
          <w:rFonts w:ascii="Angsana New" w:hAnsi="Angsana New"/>
          <w:color w:val="000000"/>
          <w:sz w:val="30"/>
          <w:szCs w:val="30"/>
        </w:rPr>
        <w:t>2567</w:t>
      </w:r>
      <w:r w:rsidR="00205CBF">
        <w:rPr>
          <w:rFonts w:ascii="Angsana New" w:hAnsi="Angsana New"/>
          <w:color w:val="000000"/>
          <w:sz w:val="30"/>
          <w:szCs w:val="30"/>
        </w:rPr>
        <w:t xml:space="preserve"> </w:t>
      </w:r>
      <w:r w:rsidR="00205C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205CBF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205CBF" w:rsidRPr="00825A57">
        <w:rPr>
          <w:rFonts w:ascii="Angsana New" w:hAnsi="Angsana New" w:hint="cs"/>
          <w:color w:val="000000"/>
          <w:sz w:val="30"/>
          <w:szCs w:val="30"/>
        </w:rPr>
        <w:t>256</w:t>
      </w:r>
      <w:r w:rsidR="00205CBF">
        <w:rPr>
          <w:rFonts w:ascii="Angsana New" w:hAnsi="Angsana New"/>
          <w:color w:val="000000"/>
          <w:sz w:val="30"/>
          <w:szCs w:val="30"/>
        </w:rPr>
        <w:t>7</w:t>
      </w:r>
      <w:r w:rsidR="00205CBF" w:rsidRPr="00825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E60A1" w:rsidRPr="00825A57">
        <w:rPr>
          <w:rFonts w:ascii="Angsana New" w:hAnsi="Angsana New"/>
          <w:color w:val="000000"/>
          <w:sz w:val="30"/>
          <w:szCs w:val="30"/>
        </w:rPr>
        <w:t xml:space="preserve"> </w:t>
      </w:r>
      <w:r w:rsidR="008E60A1" w:rsidRPr="00825A57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B714E3" w:rsidRPr="00FD3E5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F5687" w:rsidRPr="00FD3E56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  <w:r w:rsidR="00291A2D">
        <w:rPr>
          <w:rFonts w:ascii="Angsana New" w:hAnsi="Angsana New" w:hint="cs"/>
          <w:color w:val="000000"/>
          <w:sz w:val="30"/>
          <w:szCs w:val="30"/>
          <w:cs/>
        </w:rPr>
        <w:t>ที่หมดอายุ</w:t>
      </w:r>
    </w:p>
    <w:p w14:paraId="7B3287FA" w14:textId="0E1569E5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สัญญาซื้อขายกลีเซอรีน</w:t>
      </w:r>
    </w:p>
    <w:p w14:paraId="0911BAE8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977AAE" w14:textId="3FD63F25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บริษัทมีสัญญาซื้อขายกลีเซอรีนรวม</w:t>
      </w:r>
      <w:r w:rsidRPr="00C02729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FB2308" w:rsidRPr="00E429BA">
        <w:rPr>
          <w:rFonts w:ascii="Angsana New" w:hAnsi="Angsana New"/>
          <w:color w:val="000000"/>
          <w:sz w:val="30"/>
          <w:szCs w:val="30"/>
        </w:rPr>
        <w:t>2</w:t>
      </w:r>
      <w:r w:rsidRPr="00C02729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C027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E429BA">
        <w:rPr>
          <w:rFonts w:ascii="Angsana New" w:hAnsi="Angsana New"/>
          <w:color w:val="000000"/>
          <w:sz w:val="30"/>
          <w:szCs w:val="30"/>
        </w:rPr>
        <w:t>2</w:t>
      </w:r>
      <w:r w:rsidR="004B384D" w:rsidRPr="00C02729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C02729">
        <w:rPr>
          <w:rFonts w:ascii="Angsana New" w:hAnsi="Angsana New"/>
          <w:sz w:val="30"/>
          <w:szCs w:val="30"/>
          <w:cs/>
        </w:rPr>
        <w:t>แห่ง</w:t>
      </w:r>
      <w:r w:rsidRPr="00C02729">
        <w:rPr>
          <w:rFonts w:ascii="Angsana New" w:hAnsi="Angsana New"/>
          <w:color w:val="000000"/>
          <w:sz w:val="30"/>
          <w:szCs w:val="30"/>
        </w:rPr>
        <w:t xml:space="preserve"> </w:t>
      </w:r>
      <w:r w:rsidRPr="00C027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C027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C027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 w:rsidRPr="00C02729">
        <w:rPr>
          <w:rFonts w:ascii="Angsana New" w:hAnsi="Angsana New"/>
          <w:color w:val="000000"/>
          <w:sz w:val="30"/>
          <w:szCs w:val="30"/>
        </w:rPr>
        <w:br/>
      </w:r>
      <w:r w:rsidRPr="00C02729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C02729">
        <w:rPr>
          <w:rFonts w:ascii="Angsana New" w:hAnsi="Angsana New"/>
          <w:color w:val="000000"/>
          <w:sz w:val="30"/>
          <w:szCs w:val="30"/>
        </w:rPr>
        <w:t xml:space="preserve"> </w:t>
      </w:r>
      <w:r w:rsidRPr="00C027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C02729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C02729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C027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C02729">
        <w:rPr>
          <w:rFonts w:ascii="Angsana New" w:hAnsi="Angsana New"/>
          <w:color w:val="000000"/>
          <w:sz w:val="30"/>
          <w:szCs w:val="30"/>
        </w:rPr>
        <w:t>3</w:t>
      </w:r>
      <w:r w:rsidRPr="00C02729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C02729">
        <w:rPr>
          <w:rFonts w:ascii="Angsana New" w:hAnsi="Angsana New"/>
          <w:color w:val="000000"/>
          <w:spacing w:val="-2"/>
          <w:sz w:val="30"/>
          <w:szCs w:val="30"/>
          <w:cs/>
        </w:rPr>
        <w:t>ไว้ในสัญญา และจะมีผลสิ้นสุดในเดือน</w:t>
      </w:r>
      <w:r w:rsidR="009A4FAF" w:rsidRPr="00C027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C02729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9A4FAF" w:rsidRPr="00C027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7C26F0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C027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02729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</w:t>
      </w:r>
      <w:r w:rsidRPr="00616564">
        <w:rPr>
          <w:rFonts w:ascii="Angsana New" w:hAnsi="Angsana New"/>
          <w:color w:val="000000"/>
          <w:spacing w:val="-2"/>
          <w:sz w:val="30"/>
          <w:szCs w:val="30"/>
          <w:cs/>
        </w:rPr>
        <w:t>ทั้งหมดสามารถต่ออายุได้จนกระทั่งฝ่ายหนึ่งฝ่ายใด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3A4A3E9A" w14:textId="5EBE2B09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D50682C" w14:textId="2765CA00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9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6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B580A3F" w14:textId="5048C1A6" w:rsidR="008E60A1" w:rsidRPr="004D47F2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>
        <w:rPr>
          <w:rFonts w:ascii="Angsana New" w:hAnsi="Angsana New"/>
          <w:color w:val="000000"/>
          <w:sz w:val="30"/>
          <w:szCs w:val="30"/>
        </w:rPr>
        <w:t>2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</w:t>
      </w:r>
      <w:r w:rsidR="00B54470">
        <w:rPr>
          <w:rFonts w:ascii="Angsana New" w:hAnsi="Angsana New"/>
          <w:color w:val="000000"/>
          <w:sz w:val="30"/>
          <w:szCs w:val="30"/>
        </w:rPr>
        <w:t>76</w:t>
      </w:r>
    </w:p>
    <w:p w14:paraId="307D096E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7ACFBDA2" w14:textId="32DD8D14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2582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4D47F2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</w:t>
      </w:r>
      <w:r w:rsidR="000B19E9" w:rsidRPr="004D47F2">
        <w:rPr>
          <w:rFonts w:ascii="Angsana New" w:hAnsi="Angsana New"/>
          <w:color w:val="000000"/>
          <w:sz w:val="30"/>
          <w:szCs w:val="30"/>
        </w:rPr>
        <w:t>8</w:t>
      </w:r>
      <w:r w:rsidR="00942C29" w:rsidRPr="004D47F2">
        <w:rPr>
          <w:rFonts w:ascii="Angsana New" w:hAnsi="Angsana New"/>
          <w:color w:val="000000"/>
          <w:sz w:val="30"/>
          <w:szCs w:val="30"/>
        </w:rPr>
        <w:t>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6A23F60" w14:textId="77777777" w:rsidR="00205CBF" w:rsidRDefault="00205CB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616564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616564">
        <w:rPr>
          <w:rFonts w:ascii="Angsana New" w:hAnsi="Angsana New"/>
          <w:color w:val="000000"/>
          <w:sz w:val="30"/>
          <w:szCs w:val="30"/>
        </w:rPr>
        <w:t>258</w:t>
      </w:r>
      <w:r w:rsidR="00942C29" w:rsidRPr="00616564">
        <w:rPr>
          <w:rFonts w:ascii="Angsana New" w:hAnsi="Angsana New"/>
          <w:color w:val="000000"/>
          <w:sz w:val="30"/>
          <w:szCs w:val="30"/>
        </w:rPr>
        <w:t>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7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616564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2580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B951F75" w14:textId="58B5C0EB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73F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20173F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20173F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73F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20173F">
        <w:rPr>
          <w:rFonts w:ascii="Angsana New" w:hAnsi="Angsana New"/>
          <w:color w:val="000000"/>
          <w:sz w:val="30"/>
          <w:szCs w:val="30"/>
        </w:rPr>
        <w:t>4</w:t>
      </w:r>
      <w:r w:rsidRPr="0020173F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20173F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20173F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20173F">
        <w:rPr>
          <w:rFonts w:ascii="Angsana New" w:hAnsi="Angsana New"/>
          <w:color w:val="000000"/>
          <w:sz w:val="30"/>
          <w:szCs w:val="30"/>
        </w:rPr>
        <w:t>2571</w:t>
      </w:r>
      <w:r w:rsidR="00602E85" w:rsidRPr="0020173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73F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นไขที่ระบุไว้ในสัญญา</w:t>
      </w:r>
    </w:p>
    <w:p w14:paraId="49EAC105" w14:textId="77777777" w:rsidR="00C257DD" w:rsidRPr="004D47F2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52E4B8D3" w14:textId="0574D9FD" w:rsidR="002C53B8" w:rsidRPr="004D47F2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4849A7B8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4D47F2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EF7526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4D47F2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29A0CC38" w:rsidR="004B01E5" w:rsidRPr="004D47F2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6A1A90C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225D2318" w14:textId="45C35C00" w:rsidR="0008695E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B76B51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205CBF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205CB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205CBF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="00205CBF" w:rsidRPr="00205CB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C26F0" w:rsidRPr="007C26F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205CBF" w:rsidRPr="00205CB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39F3FC29" w14:textId="77777777" w:rsidR="0008695E" w:rsidRPr="004D47F2" w:rsidRDefault="0008695E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  <w:cs/>
        </w:rPr>
      </w:pPr>
    </w:p>
    <w:p w14:paraId="212CBFAF" w14:textId="58633A1A" w:rsidR="002C53B8" w:rsidRPr="004D47F2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2365F5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E46B0F2" w14:textId="77777777" w:rsidR="000F3C5E" w:rsidRPr="004D47F2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58FF18B1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6F1ADF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A8CC71B" w14:textId="77777777" w:rsidR="0020173F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347DAB1A" w14:textId="155A9FB9" w:rsidR="0008695E" w:rsidRPr="004D47F2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20173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20173F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และจะมีผลสิ้นสุดในเดือนมกราคม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20173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20173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873E9D" w:rsidRPr="0020173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73E9D"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และธันวาคม </w:t>
      </w:r>
      <w:r w:rsidR="00873E9D" w:rsidRPr="0020173F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0173F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20173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0C39404A" w14:textId="77777777" w:rsidR="006F1ADF" w:rsidRPr="004D47F2" w:rsidRDefault="006F1AD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Pr="004D47F2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2568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Pr="004D47F2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EA07D51" w:rsidR="0008695E" w:rsidRPr="00616564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2577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44F6B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010BA8" w14:textId="77777777" w:rsidR="00897BE6" w:rsidRPr="00616564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66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616564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616564">
        <w:rPr>
          <w:rFonts w:ascii="Angsana New" w:hAnsi="Angsana New"/>
          <w:color w:val="000000"/>
          <w:sz w:val="30"/>
          <w:szCs w:val="30"/>
        </w:rPr>
        <w:t>17</w:t>
      </w:r>
      <w:r w:rsidR="00477BD3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61656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2579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616564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243F864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>
        <w:rPr>
          <w:rFonts w:ascii="Angsana New" w:hAnsi="Angsana New"/>
          <w:color w:val="000000"/>
          <w:sz w:val="30"/>
          <w:szCs w:val="30"/>
        </w:rPr>
        <w:t xml:space="preserve"> 2 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ปี 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616564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256</w:t>
      </w:r>
      <w:r w:rsidR="00B54470">
        <w:rPr>
          <w:rFonts w:ascii="Angsana New" w:hAnsi="Angsana New"/>
          <w:color w:val="000000"/>
          <w:sz w:val="30"/>
          <w:szCs w:val="30"/>
        </w:rPr>
        <w:t>7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AD1C6B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616564">
        <w:rPr>
          <w:rFonts w:ascii="Angsana New" w:hAnsi="Angsana New"/>
          <w:color w:val="000000"/>
          <w:sz w:val="30"/>
          <w:szCs w:val="30"/>
        </w:rPr>
        <w:t>256</w:t>
      </w:r>
      <w:r w:rsidR="00B54470">
        <w:rPr>
          <w:rFonts w:ascii="Angsana New" w:hAnsi="Angsana New"/>
          <w:color w:val="000000"/>
          <w:sz w:val="30"/>
          <w:szCs w:val="30"/>
        </w:rPr>
        <w:t>9</w:t>
      </w:r>
      <w:r w:rsidR="00AD1C6B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6165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49CEA0D" w14:textId="0BFB1D61" w:rsidR="00663D13" w:rsidRPr="008F1E75" w:rsidRDefault="00663D13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D0C5C82" w14:textId="77777777" w:rsidR="00027279" w:rsidRDefault="00027279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DB9A47" w14:textId="0FC11341" w:rsidR="00897BE6" w:rsidRPr="00E429BA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29B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สัญญาเงินกู้ยืม</w:t>
      </w:r>
      <w:r w:rsidR="00897BE6" w:rsidRPr="00E429BA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8F1E75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2E53C8F" w14:textId="120A5847" w:rsidR="00897BE6" w:rsidRPr="00897BE6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02193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C02193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1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30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2567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1</w:t>
      </w:r>
      <w:r w:rsidRPr="00C02193">
        <w:rPr>
          <w:rFonts w:ascii="Angsana New" w:hAnsi="Angsana New"/>
          <w:color w:val="000000"/>
          <w:sz w:val="30"/>
          <w:szCs w:val="30"/>
        </w:rPr>
        <w:t>,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000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355AD5">
        <w:rPr>
          <w:rFonts w:ascii="Angsana New" w:hAnsi="Angsana New"/>
          <w:color w:val="000000"/>
          <w:sz w:val="30"/>
          <w:szCs w:val="30"/>
        </w:rPr>
        <w:t>250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C0219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02193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35A96C5" w14:textId="77777777" w:rsidR="00DF4A9E" w:rsidRPr="008F1E75" w:rsidRDefault="00DF4A9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8F1E75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4"/>
          <w:szCs w:val="24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027279">
        <w:trPr>
          <w:tblHeader/>
        </w:trPr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027279">
        <w:trPr>
          <w:tblHeader/>
        </w:trPr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2789FD04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133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133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771EE66D" w:rsidR="004D47F2" w:rsidRPr="00616564" w:rsidRDefault="00361339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027279">
        <w:trPr>
          <w:tblHeader/>
        </w:trPr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3F656DF3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4502B26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1F81D642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102783BF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0331659A" w14:textId="77777777" w:rsidTr="00027279">
        <w:trPr>
          <w:tblHeader/>
        </w:trPr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631" w:rsidRPr="00616564" w14:paraId="1D4904E8" w14:textId="77777777" w:rsidTr="000F346E">
        <w:tc>
          <w:tcPr>
            <w:tcW w:w="3060" w:type="dxa"/>
          </w:tcPr>
          <w:p w14:paraId="191372F4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281AA3B3" w:rsidR="00F73631" w:rsidRPr="00616564" w:rsidRDefault="007C26F0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C26F0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6A029D64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4622B90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3232A1E7" w:rsidR="00F73631" w:rsidRPr="00616564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E429BA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1A3B4432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F73631" w:rsidRPr="00616564" w14:paraId="0C596EE1" w14:textId="77777777" w:rsidTr="000F346E">
        <w:tc>
          <w:tcPr>
            <w:tcW w:w="3060" w:type="dxa"/>
          </w:tcPr>
          <w:p w14:paraId="154E0529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185AC62E" w:rsidR="00F73631" w:rsidRPr="00616564" w:rsidRDefault="007C26F0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C26F0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015CFFEA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7DD75F4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5B79F85A" w:rsidR="00F73631" w:rsidRPr="00616564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E429BA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6EB3F3CC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F73631" w:rsidRPr="00616564" w14:paraId="5017DE45" w14:textId="77777777" w:rsidTr="000F346E">
        <w:tc>
          <w:tcPr>
            <w:tcW w:w="3060" w:type="dxa"/>
          </w:tcPr>
          <w:p w14:paraId="5DFF603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0368DE5D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67D26DC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99757E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713981F0" w:rsidR="00F73631" w:rsidRPr="00F73631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9BA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089CDDD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F73631" w:rsidRPr="00616564" w14:paraId="1C3BA1C0" w14:textId="77777777" w:rsidTr="000F346E">
        <w:tc>
          <w:tcPr>
            <w:tcW w:w="3060" w:type="dxa"/>
          </w:tcPr>
          <w:p w14:paraId="3EB6D016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F73631" w:rsidRPr="00616564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631" w:rsidRPr="00616564" w14:paraId="280EFDAC" w14:textId="77777777" w:rsidTr="000F346E">
        <w:tc>
          <w:tcPr>
            <w:tcW w:w="3060" w:type="dxa"/>
          </w:tcPr>
          <w:p w14:paraId="36B90DD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7D9D1EFF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0ECA46DC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463ACDF2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E429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631" w:rsidRPr="00616564" w14:paraId="4A31EFF6" w14:textId="77777777" w:rsidTr="000F346E">
        <w:tc>
          <w:tcPr>
            <w:tcW w:w="3060" w:type="dxa"/>
          </w:tcPr>
          <w:p w14:paraId="622683E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15ADF8F3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010D2384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2DA48D6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58FB9D32" w:rsidR="00F73631" w:rsidRPr="00F73631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9BA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F73631" w:rsidRPr="00F73631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09EEDFF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361339" w:rsidRPr="004D47F2" w14:paraId="6042A103" w14:textId="77777777" w:rsidTr="000F346E">
        <w:tc>
          <w:tcPr>
            <w:tcW w:w="3060" w:type="dxa"/>
          </w:tcPr>
          <w:p w14:paraId="78CF9EE3" w14:textId="77777777" w:rsidR="00361339" w:rsidRPr="008F1E75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7B8D3AE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89DAAE8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361339" w:rsidRPr="008F1E75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54BFFDB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61339" w:rsidRPr="00616564" w14:paraId="4E0D186C" w14:textId="77777777" w:rsidTr="000F346E">
        <w:tc>
          <w:tcPr>
            <w:tcW w:w="3060" w:type="dxa"/>
          </w:tcPr>
          <w:p w14:paraId="7727D3E4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1339" w:rsidRPr="00616564" w14:paraId="0588AF58" w14:textId="77777777" w:rsidTr="000F346E">
        <w:tc>
          <w:tcPr>
            <w:tcW w:w="3060" w:type="dxa"/>
          </w:tcPr>
          <w:p w14:paraId="676EBAC7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0B1EECE4" w:rsidR="00361339" w:rsidRPr="00616564" w:rsidRDefault="00F73631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3631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2A48E21E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</w:tcPr>
          <w:p w14:paraId="76F6236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17D48F7B" w:rsidR="00361339" w:rsidRPr="00616564" w:rsidRDefault="00F73631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3631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0FFA920A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361339" w:rsidRPr="00616564" w14:paraId="71FCDE71" w14:textId="77777777" w:rsidTr="000F346E">
        <w:tc>
          <w:tcPr>
            <w:tcW w:w="3060" w:type="dxa"/>
          </w:tcPr>
          <w:p w14:paraId="67BB7073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51839F2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4F4B3F86" w14:textId="77777777" w:rsidTr="000F346E">
        <w:tc>
          <w:tcPr>
            <w:tcW w:w="3060" w:type="dxa"/>
          </w:tcPr>
          <w:p w14:paraId="0CEE99C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1A5B6B3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681EC6EC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49175F0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D2C26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4C406D1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1AC131A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F1E75" w:rsidRPr="00616564" w14:paraId="0837F505" w14:textId="77777777" w:rsidTr="000F346E">
        <w:tc>
          <w:tcPr>
            <w:tcW w:w="3060" w:type="dxa"/>
          </w:tcPr>
          <w:p w14:paraId="14D0E53A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653A3BF5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20A5905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2C540F1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541D06CD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009A60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8F1E75" w:rsidRPr="004D47F2" w14:paraId="742BB8AF" w14:textId="77777777" w:rsidTr="000F346E">
        <w:tc>
          <w:tcPr>
            <w:tcW w:w="3060" w:type="dxa"/>
          </w:tcPr>
          <w:p w14:paraId="65BF6D52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D62C2EE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dxa"/>
          </w:tcPr>
          <w:p w14:paraId="10DCF636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B560AB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F1E75" w:rsidRPr="00616564" w14:paraId="5F1CE0FA" w14:textId="77777777" w:rsidTr="000F346E">
        <w:tc>
          <w:tcPr>
            <w:tcW w:w="3060" w:type="dxa"/>
          </w:tcPr>
          <w:p w14:paraId="4C58F4EE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255C3D79" w14:textId="77777777" w:rsidTr="000F346E">
        <w:tc>
          <w:tcPr>
            <w:tcW w:w="3060" w:type="dxa"/>
          </w:tcPr>
          <w:p w14:paraId="71EFC5A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169E056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3631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69B0220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</w:tcPr>
          <w:p w14:paraId="2E7164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07FBA440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3631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C6E588E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8F1E75" w:rsidRPr="00616564" w14:paraId="7793B28D" w14:textId="77777777" w:rsidTr="000F346E">
        <w:tc>
          <w:tcPr>
            <w:tcW w:w="3060" w:type="dxa"/>
          </w:tcPr>
          <w:p w14:paraId="5EAF061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5AA14040" w14:textId="77777777" w:rsidTr="000F346E">
        <w:tc>
          <w:tcPr>
            <w:tcW w:w="3060" w:type="dxa"/>
          </w:tcPr>
          <w:p w14:paraId="7835B95D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14C92C0F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251620EB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106E791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5BD8D29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30484A82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8F1E75" w:rsidRPr="00616564" w14:paraId="2F65EE6E" w14:textId="77777777" w:rsidTr="000F346E">
        <w:tc>
          <w:tcPr>
            <w:tcW w:w="3060" w:type="dxa"/>
          </w:tcPr>
          <w:p w14:paraId="772AB6A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15714E4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5CF98E9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3D9141E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2813AC32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31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05F1E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8F1E75" w:rsidRPr="00616564" w14:paraId="6972128A" w14:textId="77777777" w:rsidTr="000F346E">
        <w:tc>
          <w:tcPr>
            <w:tcW w:w="3060" w:type="dxa"/>
          </w:tcPr>
          <w:p w14:paraId="1ACA813B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5F567AE1" w14:textId="77777777" w:rsidTr="000F346E">
        <w:tc>
          <w:tcPr>
            <w:tcW w:w="3060" w:type="dxa"/>
          </w:tcPr>
          <w:p w14:paraId="583E1EB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747B75DE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2F6FBB0C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47056B1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5A90BF8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75" w:rsidRPr="00616564" w14:paraId="19119391" w14:textId="77777777" w:rsidTr="000F346E">
        <w:tc>
          <w:tcPr>
            <w:tcW w:w="3060" w:type="dxa"/>
          </w:tcPr>
          <w:p w14:paraId="13B5033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75A9E490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8A6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6C677564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21EFBF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405A7C04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8A6"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E10D45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</w:tbl>
    <w:p w14:paraId="24C67F60" w14:textId="77777777" w:rsidR="00714DDC" w:rsidRPr="008F1E75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p w14:paraId="455FB2D3" w14:textId="5E45D465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7F2198F" w14:textId="77777777" w:rsidR="00027279" w:rsidRDefault="00027279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5C1CCD" w14:textId="3BC6674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FF2DC68" w14:textId="77777777" w:rsidR="00241D33" w:rsidRPr="003E5BAE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401AD65D" w14:textId="77777777" w:rsidTr="007B1FB3">
        <w:tc>
          <w:tcPr>
            <w:tcW w:w="4050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7F16D3D4" w14:textId="77777777" w:rsidTr="007B1FB3">
        <w:tc>
          <w:tcPr>
            <w:tcW w:w="4050" w:type="dxa"/>
          </w:tcPr>
          <w:p w14:paraId="609E8F1E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4572464B" w:rsidR="004D47F2" w:rsidRPr="00616564" w:rsidRDefault="00361339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21FB0D30" w:rsidR="004D47F2" w:rsidRPr="00616564" w:rsidRDefault="00361339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615D1D54" w14:textId="77777777" w:rsidTr="007B1FB3">
        <w:tc>
          <w:tcPr>
            <w:tcW w:w="4050" w:type="dxa"/>
          </w:tcPr>
          <w:p w14:paraId="29C96D6B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20EC152E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2B54A474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8A9F687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4E84785C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60B8E038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69D88D86" w14:textId="77777777" w:rsidTr="007B1FB3">
        <w:trPr>
          <w:trHeight w:val="127"/>
        </w:trPr>
        <w:tc>
          <w:tcPr>
            <w:tcW w:w="4050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15F2" w:rsidRPr="00616564" w14:paraId="1AA1E24C" w14:textId="77777777" w:rsidTr="007B1FB3">
        <w:tc>
          <w:tcPr>
            <w:tcW w:w="4050" w:type="dxa"/>
          </w:tcPr>
          <w:p w14:paraId="33BA492A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179B359A" w:rsidR="008715F2" w:rsidRPr="00616564" w:rsidRDefault="007C26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511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1A804057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</w:tcPr>
          <w:p w14:paraId="0C6ED1F6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568351CB" w:rsidR="008715F2" w:rsidRPr="00616564" w:rsidRDefault="007C26F0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511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68175A1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8715F2" w:rsidRPr="00616564" w14:paraId="35B4DA06" w14:textId="77777777" w:rsidTr="007B1FB3">
        <w:tc>
          <w:tcPr>
            <w:tcW w:w="4050" w:type="dxa"/>
          </w:tcPr>
          <w:p w14:paraId="4F733A13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06354E7E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0785F0F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</w:tcPr>
          <w:p w14:paraId="2F442FF1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2009D277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689F532B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8715F2" w:rsidRPr="00616564" w14:paraId="5EACA7A0" w14:textId="77777777" w:rsidTr="007B1FB3">
        <w:tc>
          <w:tcPr>
            <w:tcW w:w="4050" w:type="dxa"/>
          </w:tcPr>
          <w:p w14:paraId="761CECEC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525F38AF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41443F3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08498679" w14:textId="77777777" w:rsidR="008715F2" w:rsidRPr="00616564" w:rsidRDefault="008715F2" w:rsidP="008715F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33DBF03B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8715F2" w:rsidRPr="00616564" w:rsidRDefault="008715F2" w:rsidP="008715F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021799BB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8715F2" w:rsidRPr="00616564" w14:paraId="6F724B9E" w14:textId="77777777" w:rsidTr="007B1FB3">
        <w:tc>
          <w:tcPr>
            <w:tcW w:w="4050" w:type="dxa"/>
          </w:tcPr>
          <w:p w14:paraId="20A782A3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4405B145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410B553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7451906E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179BC87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3BFC6244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715F2" w:rsidRPr="00616564" w14:paraId="34A03F59" w14:textId="77777777" w:rsidTr="007B1FB3">
        <w:tc>
          <w:tcPr>
            <w:tcW w:w="4050" w:type="dxa"/>
          </w:tcPr>
          <w:p w14:paraId="0ECBD8AC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43A9D653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5CF7A4FC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</w:tcPr>
          <w:p w14:paraId="316EF68D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4E6696E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8715F2" w:rsidRPr="00616564" w:rsidRDefault="008715F2" w:rsidP="008715F2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6B370661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8715F2" w:rsidRPr="00616564" w14:paraId="22945048" w14:textId="77777777" w:rsidTr="007B1FB3">
        <w:tc>
          <w:tcPr>
            <w:tcW w:w="4050" w:type="dxa"/>
          </w:tcPr>
          <w:p w14:paraId="02AAFE32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672979C7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1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2E3975AC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01BC929A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50B83106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4F83F97D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  <w:tr w:rsidR="008715F2" w:rsidRPr="00616564" w14:paraId="00C5819D" w14:textId="77777777" w:rsidTr="007B1FB3">
        <w:trPr>
          <w:trHeight w:val="370"/>
        </w:trPr>
        <w:tc>
          <w:tcPr>
            <w:tcW w:w="4050" w:type="dxa"/>
          </w:tcPr>
          <w:p w14:paraId="2ED897E6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620D3C25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347F08EA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6F5F82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453D9EDA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49D92E2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5F2" w:rsidRPr="00616564" w14:paraId="70CABC6F" w14:textId="77777777" w:rsidTr="007B1FB3">
        <w:tc>
          <w:tcPr>
            <w:tcW w:w="4050" w:type="dxa"/>
          </w:tcPr>
          <w:p w14:paraId="340A19E9" w14:textId="77777777" w:rsidR="008715F2" w:rsidRPr="00616564" w:rsidRDefault="008715F2" w:rsidP="008715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34E7CF5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0D534A69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193AB6AB" w14:textId="77777777" w:rsidR="008715F2" w:rsidRPr="00616564" w:rsidRDefault="008715F2" w:rsidP="008715F2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6803EBB5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1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8715F2" w:rsidRPr="00616564" w:rsidRDefault="008715F2" w:rsidP="008715F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5F9E99C8" w:rsidR="008715F2" w:rsidRPr="00616564" w:rsidRDefault="008715F2" w:rsidP="0087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</w:tbl>
    <w:p w14:paraId="3C266498" w14:textId="06E5C35F" w:rsidR="00F50F3F" w:rsidRPr="00027279" w:rsidRDefault="00F50F3F" w:rsidP="0017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0"/>
          <w:szCs w:val="10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616564" w14:paraId="1D69C9E4" w14:textId="77777777" w:rsidTr="007B1FB3">
        <w:trPr>
          <w:gridAfter w:val="1"/>
          <w:wAfter w:w="9" w:type="dxa"/>
        </w:trPr>
        <w:tc>
          <w:tcPr>
            <w:tcW w:w="4050" w:type="dxa"/>
          </w:tcPr>
          <w:p w14:paraId="2D266626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3AE4BD4B" w14:textId="77777777" w:rsidTr="007B1FB3">
        <w:tc>
          <w:tcPr>
            <w:tcW w:w="4059" w:type="dxa"/>
            <w:gridSpan w:val="2"/>
          </w:tcPr>
          <w:p w14:paraId="7E72E852" w14:textId="6427FF36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 w:rsidR="002B35E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</w:t>
            </w:r>
            <w:r w:rsidR="0036133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36133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="004D47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36133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2B025AA8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42612960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085EF83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559F0E7F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D33" w:rsidRPr="00616564" w14:paraId="2BE92CAA" w14:textId="77777777" w:rsidTr="007B1FB3">
        <w:tc>
          <w:tcPr>
            <w:tcW w:w="4059" w:type="dxa"/>
            <w:gridSpan w:val="2"/>
          </w:tcPr>
          <w:p w14:paraId="743EA9E7" w14:textId="77777777" w:rsidR="00241D33" w:rsidRPr="00616564" w:rsidRDefault="00241D33" w:rsidP="003E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80" w:lineRule="exact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616564" w14:paraId="43A06B92" w14:textId="77777777" w:rsidTr="007B1FB3">
        <w:tc>
          <w:tcPr>
            <w:tcW w:w="4059" w:type="dxa"/>
            <w:gridSpan w:val="2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7B1FB3">
        <w:tc>
          <w:tcPr>
            <w:tcW w:w="4059" w:type="dxa"/>
            <w:gridSpan w:val="2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339" w:rsidRPr="00616564" w14:paraId="1D711DE6" w14:textId="77777777" w:rsidTr="007B1FB3">
        <w:tc>
          <w:tcPr>
            <w:tcW w:w="4059" w:type="dxa"/>
            <w:gridSpan w:val="2"/>
          </w:tcPr>
          <w:p w14:paraId="7E5CB482" w14:textId="77777777" w:rsidR="00361339" w:rsidRPr="00616564" w:rsidRDefault="00361339" w:rsidP="0036133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6801BEDE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5F2"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604B1CC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D4"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180" w:type="dxa"/>
            <w:gridSpan w:val="2"/>
          </w:tcPr>
          <w:p w14:paraId="0759BF13" w14:textId="77777777" w:rsidR="00361339" w:rsidRPr="00616564" w:rsidRDefault="00361339" w:rsidP="0036133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46E9C265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5F2"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361339" w:rsidRPr="00616564" w:rsidRDefault="00361339" w:rsidP="0036133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5AAA3785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D4">
              <w:rPr>
                <w:rFonts w:ascii="Angsana New" w:hAnsi="Angsana New"/>
                <w:sz w:val="30"/>
                <w:szCs w:val="30"/>
              </w:rPr>
              <w:t>4,48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61339" w:rsidRPr="00616564" w14:paraId="7D2499D6" w14:textId="77777777" w:rsidTr="007B1FB3">
        <w:tc>
          <w:tcPr>
            <w:tcW w:w="4059" w:type="dxa"/>
            <w:gridSpan w:val="2"/>
          </w:tcPr>
          <w:p w14:paraId="1794C065" w14:textId="739D6112" w:rsidR="00361339" w:rsidRPr="00616564" w:rsidRDefault="00361339" w:rsidP="0036133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8F1E7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4D8709FA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361339" w:rsidRPr="00616564" w:rsidRDefault="00361339" w:rsidP="00361339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6274C94C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D4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80" w:type="dxa"/>
            <w:gridSpan w:val="2"/>
          </w:tcPr>
          <w:p w14:paraId="3FD5511D" w14:textId="77777777" w:rsidR="00361339" w:rsidRPr="00616564" w:rsidRDefault="00361339" w:rsidP="00361339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468B689E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361339" w:rsidRPr="00616564" w:rsidRDefault="00361339" w:rsidP="00361339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45425273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D4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361339" w:rsidRPr="00616564" w14:paraId="5CE70772" w14:textId="77777777" w:rsidTr="007B1FB3">
        <w:tc>
          <w:tcPr>
            <w:tcW w:w="4059" w:type="dxa"/>
            <w:gridSpan w:val="2"/>
          </w:tcPr>
          <w:p w14:paraId="002E9ACF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65353874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15F2">
              <w:rPr>
                <w:rFonts w:ascii="Angsana New" w:hAnsi="Angsana New"/>
                <w:b/>
                <w:bCs/>
                <w:sz w:val="30"/>
                <w:szCs w:val="30"/>
              </w:rPr>
              <w:t>4,368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00F81A58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D4">
              <w:rPr>
                <w:rFonts w:ascii="Angsana New" w:hAnsi="Angsana New"/>
                <w:b/>
                <w:bCs/>
                <w:sz w:val="30"/>
                <w:szCs w:val="30"/>
              </w:rPr>
              <w:t>4,463</w:t>
            </w:r>
          </w:p>
        </w:tc>
        <w:tc>
          <w:tcPr>
            <w:tcW w:w="180" w:type="dxa"/>
            <w:gridSpan w:val="2"/>
          </w:tcPr>
          <w:p w14:paraId="66812DE9" w14:textId="77777777" w:rsidR="00361339" w:rsidRPr="00616564" w:rsidRDefault="00361339" w:rsidP="00361339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59753BA6" w:rsidR="00361339" w:rsidRPr="00616564" w:rsidRDefault="008715F2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5F2">
              <w:rPr>
                <w:rFonts w:ascii="Angsana New" w:hAnsi="Angsana New"/>
                <w:b/>
                <w:bCs/>
                <w:sz w:val="30"/>
                <w:szCs w:val="30"/>
              </w:rPr>
              <w:t>4,368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68AEFD52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D4">
              <w:rPr>
                <w:rFonts w:ascii="Angsana New" w:hAnsi="Angsana New"/>
                <w:b/>
                <w:bCs/>
                <w:sz w:val="30"/>
                <w:szCs w:val="30"/>
              </w:rPr>
              <w:t>4,46</w:t>
            </w:r>
            <w:r w:rsidR="0022018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B2FE47F" w14:textId="5469FAC5" w:rsidR="007D399B" w:rsidRPr="000A62A4" w:rsidRDefault="007D399B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7D399B" w:rsidRPr="000A62A4" w:rsidSect="008F1E75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2" w:chapStyle="1"/>
          <w:cols w:space="708"/>
          <w:titlePg/>
          <w:docGrid w:linePitch="360"/>
        </w:sectPr>
      </w:pPr>
    </w:p>
    <w:p w14:paraId="175AE1AC" w14:textId="1331A989" w:rsidR="008F1E75" w:rsidRPr="008F1E75" w:rsidRDefault="008F1E75" w:rsidP="008F1E7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1E7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C3A45CB" w14:textId="77777777" w:rsidR="008F1E75" w:rsidRDefault="008F1E75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370F44" w14:textId="14903B29" w:rsidR="00241D33" w:rsidRPr="00616564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6133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EE65AE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E65A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616564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57A60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A57A60" w:rsidRPr="00616564" w:rsidRDefault="00A57A60" w:rsidP="00A57A6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13ABF19B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 w:rsidR="00EE65AE"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65A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71241EB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57FBE943" w:rsidR="00A57A60" w:rsidRPr="00616564" w:rsidRDefault="00EE65AE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1" w:type="dxa"/>
            <w:vAlign w:val="bottom"/>
          </w:tcPr>
          <w:p w14:paraId="320FB06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42CB9030" w:rsidR="00A57A60" w:rsidRPr="00616564" w:rsidRDefault="00EE65AE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4" w:type="dxa"/>
            <w:vAlign w:val="bottom"/>
          </w:tcPr>
          <w:p w14:paraId="7CCC02CA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16C67D3A" w:rsidR="00A57A60" w:rsidRPr="00616564" w:rsidRDefault="00EE65AE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24F0486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A57A60" w:rsidRPr="00616564" w:rsidRDefault="00A57A60" w:rsidP="00A57A60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4DB80757" w:rsidR="00A57A60" w:rsidRPr="00616564" w:rsidRDefault="00EE65AE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9" w:type="dxa"/>
            <w:vAlign w:val="bottom"/>
          </w:tcPr>
          <w:p w14:paraId="5D53F922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123B13BF" w:rsidR="00A57A60" w:rsidRPr="00616564" w:rsidRDefault="00EE65AE" w:rsidP="00EE65AE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E65AE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EE65AE" w:rsidRPr="00616564" w:rsidRDefault="00EE65AE" w:rsidP="00EE65AE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7EF15B93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62F3235F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6B0CE4A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11" w:type="dxa"/>
            <w:gridSpan w:val="2"/>
          </w:tcPr>
          <w:p w14:paraId="4D340AD8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4EDD5AD0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1" w:type="dxa"/>
          </w:tcPr>
          <w:p w14:paraId="2E702D41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7E2D1212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7" w:type="dxa"/>
          </w:tcPr>
          <w:p w14:paraId="2526798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3215044C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4" w:type="dxa"/>
          </w:tcPr>
          <w:p w14:paraId="4A27EBCD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5DD6014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8" w:type="dxa"/>
          </w:tcPr>
          <w:p w14:paraId="78BFD81C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10DA7B0A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16C7F7A9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5736889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0" w:type="dxa"/>
            <w:vAlign w:val="bottom"/>
          </w:tcPr>
          <w:p w14:paraId="6A6C579D" w14:textId="77777777" w:rsidR="00EE65AE" w:rsidRPr="00616564" w:rsidRDefault="00EE65AE" w:rsidP="00EE65AE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5BFD2CF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9" w:type="dxa"/>
          </w:tcPr>
          <w:p w14:paraId="537D4033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4D00611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D47F2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34358E" w:rsidRPr="00616564" w14:paraId="24A5BE3E" w14:textId="77777777" w:rsidTr="00961B98">
        <w:trPr>
          <w:cantSplit/>
        </w:trPr>
        <w:tc>
          <w:tcPr>
            <w:tcW w:w="2700" w:type="dxa"/>
          </w:tcPr>
          <w:p w14:paraId="55009C6A" w14:textId="77777777" w:rsidR="0034358E" w:rsidRPr="00616564" w:rsidRDefault="0034358E" w:rsidP="0034358E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6EAD7722" w14:textId="7020CC38" w:rsidR="0034358E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33B321" w14:textId="43425254" w:rsidR="0034358E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4BE3AA" w14:textId="16AFC861" w:rsidR="0034358E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  <w:p w14:paraId="515D3EDC" w14:textId="59EC6D7E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28D6E487" w14:textId="77777777" w:rsidR="0034358E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BAE9EC" w14:textId="77777777" w:rsidR="0034358E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81D784" w14:textId="77777777" w:rsidR="0034358E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415E35" w14:textId="118238D2" w:rsidR="0034358E" w:rsidRPr="00616564" w:rsidRDefault="003215AB" w:rsidP="0007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34358E" w:rsidRPr="00616564" w:rsidRDefault="003215AB" w:rsidP="00072CF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08A78454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vAlign w:val="bottom"/>
          </w:tcPr>
          <w:p w14:paraId="306C4656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20F4FAA1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vAlign w:val="bottom"/>
          </w:tcPr>
          <w:p w14:paraId="7FF12877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491EB3FB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vAlign w:val="bottom"/>
          </w:tcPr>
          <w:p w14:paraId="4E467134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76FC33" w14:textId="2899F119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34358E" w:rsidRPr="00616564" w:rsidRDefault="0034358E" w:rsidP="0034358E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3DC4094E" w14:textId="75DE50F8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58E" w:rsidRPr="00616564" w14:paraId="1A4FCE83" w14:textId="77777777" w:rsidTr="00961B98">
        <w:trPr>
          <w:cantSplit/>
        </w:trPr>
        <w:tc>
          <w:tcPr>
            <w:tcW w:w="2700" w:type="dxa"/>
          </w:tcPr>
          <w:p w14:paraId="05802040" w14:textId="77777777" w:rsidR="0034358E" w:rsidRPr="00616564" w:rsidRDefault="0034358E" w:rsidP="0034358E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2C0C2317" w14:textId="77777777" w:rsidR="0034358E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FDA1A8" w14:textId="0A3EF365" w:rsidR="0034358E" w:rsidRPr="00961B98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2BB1C8AA" w14:textId="77777777" w:rsidR="0034358E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2F6C0C" w14:textId="2731E7D1" w:rsidR="0034358E" w:rsidRPr="00616564" w:rsidRDefault="007C26F0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6F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260E1C26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1" w:type="dxa"/>
            <w:vAlign w:val="bottom"/>
          </w:tcPr>
          <w:p w14:paraId="2BBBB235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B067E7" w14:textId="3A9174BF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7" w:type="dxa"/>
            <w:vAlign w:val="bottom"/>
          </w:tcPr>
          <w:p w14:paraId="3C8F0227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313DA3C5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556B2162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09EC7E5A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0B7FCB0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39EB6FF0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96" w:type="dxa"/>
            <w:vAlign w:val="bottom"/>
          </w:tcPr>
          <w:p w14:paraId="07C54DEA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374AAC1A" w14:textId="189A7DEC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0" w:type="dxa"/>
            <w:vAlign w:val="bottom"/>
          </w:tcPr>
          <w:p w14:paraId="46B92DB9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E899" w14:textId="6EABEFBB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34358E" w:rsidRPr="00616564" w:rsidRDefault="0034358E" w:rsidP="0034358E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bottom"/>
          </w:tcPr>
          <w:p w14:paraId="6252B753" w14:textId="47F70C4A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2F6D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58E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34358E" w:rsidRPr="00616564" w:rsidRDefault="0034358E" w:rsidP="0034358E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32D5B093" w:rsidR="0034358E" w:rsidRPr="0034358E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9BA"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1" w:type="dxa"/>
          </w:tcPr>
          <w:p w14:paraId="40D8CC37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0CB52315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7" w:type="dxa"/>
          </w:tcPr>
          <w:p w14:paraId="413EC383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68D4B253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45BE3CA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34358E" w:rsidRPr="002F6DDA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DD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9454B0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1832162B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196" w:type="dxa"/>
          </w:tcPr>
          <w:p w14:paraId="3EDB7BA3" w14:textId="77777777" w:rsidR="0034358E" w:rsidRPr="00616564" w:rsidRDefault="0034358E" w:rsidP="0034358E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40B1BAC6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0" w:type="dxa"/>
          </w:tcPr>
          <w:p w14:paraId="26F063A9" w14:textId="77777777" w:rsidR="0034358E" w:rsidRPr="00616564" w:rsidRDefault="0034358E" w:rsidP="0034358E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2526B120" w:rsidR="0034358E" w:rsidRPr="00616564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34358E" w:rsidRPr="00616564" w:rsidRDefault="0034358E" w:rsidP="0034358E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592128F2" w:rsidR="0034358E" w:rsidRPr="00CF73FB" w:rsidRDefault="0034358E" w:rsidP="00343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73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2"/>
        <w:gridCol w:w="997"/>
        <w:gridCol w:w="236"/>
        <w:gridCol w:w="945"/>
        <w:gridCol w:w="236"/>
        <w:gridCol w:w="954"/>
        <w:gridCol w:w="243"/>
        <w:gridCol w:w="945"/>
      </w:tblGrid>
      <w:tr w:rsidR="00807E3B" w:rsidRPr="00DE782B" w14:paraId="681A03BF" w14:textId="77777777" w:rsidTr="008F1E75">
        <w:trPr>
          <w:trHeight w:val="20"/>
        </w:trPr>
        <w:tc>
          <w:tcPr>
            <w:tcW w:w="2502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95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53" w:rsidRPr="00DE782B" w14:paraId="48454134" w14:textId="77777777" w:rsidTr="008F1E75">
        <w:trPr>
          <w:trHeight w:val="20"/>
        </w:trPr>
        <w:tc>
          <w:tcPr>
            <w:tcW w:w="2502" w:type="pct"/>
          </w:tcPr>
          <w:p w14:paraId="490E94B9" w14:textId="11BB02CE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6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E65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65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7" w:type="pct"/>
          </w:tcPr>
          <w:p w14:paraId="4F6C4AFB" w14:textId="6A82FAC5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1D428E7" w14:textId="1EC96006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6B25C116" w14:textId="6BDFF2A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58C2E7D8" w14:textId="455E5D94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824" w:rsidRPr="00DE782B" w14:paraId="352AA50C" w14:textId="77777777" w:rsidTr="008F1E75">
        <w:trPr>
          <w:trHeight w:val="20"/>
        </w:trPr>
        <w:tc>
          <w:tcPr>
            <w:tcW w:w="2502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8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4B53" w:rsidRPr="00CB5126" w14:paraId="2B1894E5" w14:textId="77777777" w:rsidTr="008F1E75">
        <w:trPr>
          <w:trHeight w:val="20"/>
        </w:trPr>
        <w:tc>
          <w:tcPr>
            <w:tcW w:w="2502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C177D" w:rsidRPr="00DE782B" w14:paraId="03B9B6B9" w14:textId="77777777" w:rsidTr="008F1E75">
        <w:trPr>
          <w:trHeight w:val="20"/>
        </w:trPr>
        <w:tc>
          <w:tcPr>
            <w:tcW w:w="2502" w:type="pct"/>
          </w:tcPr>
          <w:p w14:paraId="6914D601" w14:textId="77777777" w:rsidR="008C177D" w:rsidRPr="00DE782B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5F62C2C5" w14:textId="6041343F" w:rsidR="008C177D" w:rsidRPr="00991871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</w:t>
            </w:r>
            <w:r w:rsidR="002F6DDA"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</w:tcPr>
          <w:p w14:paraId="6AD6FAAC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</w:tcPr>
          <w:p w14:paraId="545B8308" w14:textId="3EF79B69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29" w:type="pct"/>
          </w:tcPr>
          <w:p w14:paraId="55BEAF22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</w:tcPr>
          <w:p w14:paraId="0F519468" w14:textId="70572174" w:rsidR="008C177D" w:rsidRPr="00D85FAF" w:rsidRDefault="002F6DD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33" w:type="pct"/>
          </w:tcPr>
          <w:p w14:paraId="47B70038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2904526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8C177D" w:rsidRPr="00DE782B" w14:paraId="6762BEAF" w14:textId="77777777" w:rsidTr="008F1E75">
        <w:trPr>
          <w:trHeight w:val="20"/>
        </w:trPr>
        <w:tc>
          <w:tcPr>
            <w:tcW w:w="2502" w:type="pct"/>
          </w:tcPr>
          <w:p w14:paraId="06A38A9D" w14:textId="77777777" w:rsidR="008C177D" w:rsidRPr="006762F3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47" w:type="pct"/>
          </w:tcPr>
          <w:p w14:paraId="4B094D60" w14:textId="6D744DF2" w:rsidR="008C177D" w:rsidRPr="00991871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29" w:type="pct"/>
          </w:tcPr>
          <w:p w14:paraId="3EEA3963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</w:tcPr>
          <w:p w14:paraId="3AA858D1" w14:textId="37420878" w:rsidR="008C177D" w:rsidRPr="00D85FAF" w:rsidRDefault="002F6DD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26</w:t>
            </w:r>
          </w:p>
        </w:tc>
        <w:tc>
          <w:tcPr>
            <w:tcW w:w="129" w:type="pct"/>
          </w:tcPr>
          <w:p w14:paraId="67641933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</w:tcPr>
          <w:p w14:paraId="06279A1D" w14:textId="3332F01E" w:rsidR="008C177D" w:rsidRPr="00D85FAF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850032F" w14:textId="77777777" w:rsidR="008C177D" w:rsidRPr="00D85FAF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096E1D6" w14:textId="77777777" w:rsidR="008C177D" w:rsidRPr="00D85FAF" w:rsidRDefault="008C177D" w:rsidP="007C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76E68F3B" w14:textId="77777777" w:rsidTr="008F1E75">
        <w:trPr>
          <w:trHeight w:val="20"/>
        </w:trPr>
        <w:tc>
          <w:tcPr>
            <w:tcW w:w="2502" w:type="pct"/>
          </w:tcPr>
          <w:p w14:paraId="0013A920" w14:textId="46483F3D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E6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65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0CA23DFF" w:rsidR="00293824" w:rsidRPr="00991871" w:rsidRDefault="00361BC6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714</w:t>
            </w:r>
          </w:p>
        </w:tc>
        <w:tc>
          <w:tcPr>
            <w:tcW w:w="129" w:type="pct"/>
          </w:tcPr>
          <w:p w14:paraId="3094EC7C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4A97DC7F" w:rsidR="00293824" w:rsidRPr="008C177D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68</w:t>
            </w:r>
            <w:r w:rsidR="002F6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29" w:type="pct"/>
          </w:tcPr>
          <w:p w14:paraId="4B6E0C35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5AA09725" w:rsidR="00293824" w:rsidRPr="00CF3217" w:rsidRDefault="00361BC6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33" w:type="pct"/>
          </w:tcPr>
          <w:p w14:paraId="724049B1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894B53" w:rsidRPr="00AB5C0F" w14:paraId="492441F2" w14:textId="77777777" w:rsidTr="008F1E75">
        <w:trPr>
          <w:trHeight w:val="20"/>
        </w:trPr>
        <w:tc>
          <w:tcPr>
            <w:tcW w:w="2502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B53" w:rsidRPr="00CB5126" w14:paraId="2F713390" w14:textId="77777777" w:rsidTr="008F1E75">
        <w:trPr>
          <w:trHeight w:val="20"/>
        </w:trPr>
        <w:tc>
          <w:tcPr>
            <w:tcW w:w="2502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47" w:type="pct"/>
          </w:tcPr>
          <w:p w14:paraId="768412A1" w14:textId="77777777" w:rsidR="00293824" w:rsidRPr="00991871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</w:tcPr>
          <w:p w14:paraId="73A5C4FB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</w:tcPr>
          <w:p w14:paraId="69B33FC7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C177D" w:rsidRPr="00DE782B" w14:paraId="7E786188" w14:textId="77777777" w:rsidTr="008F1E75">
        <w:trPr>
          <w:trHeight w:val="20"/>
        </w:trPr>
        <w:tc>
          <w:tcPr>
            <w:tcW w:w="2502" w:type="pct"/>
          </w:tcPr>
          <w:p w14:paraId="24D3F959" w14:textId="77777777" w:rsidR="008C177D" w:rsidRPr="00DE782B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7311A398" w14:textId="09AA9162" w:rsidR="008C177D" w:rsidRPr="00991871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29" w:type="pct"/>
          </w:tcPr>
          <w:p w14:paraId="06BDFD60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</w:tcPr>
          <w:p w14:paraId="41AE08CB" w14:textId="76C6DC30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29" w:type="pct"/>
          </w:tcPr>
          <w:p w14:paraId="4C942112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</w:tcPr>
          <w:p w14:paraId="69C59AC2" w14:textId="59AB5347" w:rsidR="008C177D" w:rsidRPr="00DE782B" w:rsidRDefault="002F6DDA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CF01E8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C88FDAC" w14:textId="77777777" w:rsidR="008C177D" w:rsidRPr="00DE782B" w:rsidRDefault="008C177D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77D" w:rsidRPr="00DE782B" w14:paraId="7D3B1E66" w14:textId="77777777" w:rsidTr="008F1E75">
        <w:trPr>
          <w:trHeight w:val="20"/>
        </w:trPr>
        <w:tc>
          <w:tcPr>
            <w:tcW w:w="2502" w:type="pct"/>
          </w:tcPr>
          <w:p w14:paraId="13B526F6" w14:textId="57D3DADE" w:rsidR="008C177D" w:rsidRPr="006762F3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C0B0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4C0B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7A4654A" w14:textId="423BE7C6" w:rsidR="008C177D" w:rsidRPr="00991871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072CA8"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73</w:t>
            </w:r>
            <w:r w:rsidRPr="0099187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9" w:type="pct"/>
          </w:tcPr>
          <w:p w14:paraId="68CE8B04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56B80F10" w14:textId="4971D748" w:rsidR="008C177D" w:rsidRPr="00DE782B" w:rsidRDefault="002F6DDA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29" w:type="pct"/>
          </w:tcPr>
          <w:p w14:paraId="6E26C741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0B6FEC6" w14:textId="7365328D" w:rsidR="008C177D" w:rsidRPr="00DE782B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758DD00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723387E" w14:textId="77777777" w:rsidR="008C177D" w:rsidRPr="00DE782B" w:rsidRDefault="008C177D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77D" w:rsidRPr="00DE782B" w14:paraId="220115F9" w14:textId="77777777" w:rsidTr="008F1E75">
        <w:trPr>
          <w:trHeight w:val="20"/>
        </w:trPr>
        <w:tc>
          <w:tcPr>
            <w:tcW w:w="2502" w:type="pct"/>
          </w:tcPr>
          <w:p w14:paraId="600A2D15" w14:textId="26383EBC" w:rsidR="008C177D" w:rsidRPr="00DE782B" w:rsidRDefault="008C177D" w:rsidP="008C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341F4386" w:rsidR="008C177D" w:rsidRPr="00991871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1,1</w:t>
            </w:r>
            <w:r w:rsidR="00072CA8"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94</w:t>
            </w:r>
          </w:p>
        </w:tc>
        <w:tc>
          <w:tcPr>
            <w:tcW w:w="129" w:type="pct"/>
          </w:tcPr>
          <w:p w14:paraId="5101229B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303CB4A5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2F6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9" w:type="pct"/>
          </w:tcPr>
          <w:p w14:paraId="2148B7C0" w14:textId="77777777" w:rsidR="008C177D" w:rsidRPr="00DE782B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4B4CB95F" w:rsidR="008C177D" w:rsidRPr="00CF3217" w:rsidRDefault="00361BC6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09504D" w14:textId="77777777" w:rsidR="008C177D" w:rsidRPr="00CF3217" w:rsidRDefault="008C177D" w:rsidP="008C1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7777777" w:rsidR="008C177D" w:rsidRPr="008C177D" w:rsidRDefault="008C177D" w:rsidP="00F80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94B53" w:rsidRPr="00DE782B" w14:paraId="0B72819E" w14:textId="77777777" w:rsidTr="008F1E75">
        <w:trPr>
          <w:trHeight w:val="20"/>
        </w:trPr>
        <w:tc>
          <w:tcPr>
            <w:tcW w:w="2502" w:type="pct"/>
          </w:tcPr>
          <w:p w14:paraId="1EB4ADF2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0545184B" w:rsidR="00293824" w:rsidRPr="00991871" w:rsidRDefault="00361BC6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</w:t>
            </w:r>
            <w:r w:rsidR="00072CA8" w:rsidRPr="009918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908</w:t>
            </w:r>
          </w:p>
        </w:tc>
        <w:tc>
          <w:tcPr>
            <w:tcW w:w="129" w:type="pct"/>
          </w:tcPr>
          <w:p w14:paraId="54E4C9D3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3EA043DF" w:rsidR="00293824" w:rsidRPr="008C177D" w:rsidRDefault="008C177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2F6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29" w:type="pct"/>
          </w:tcPr>
          <w:p w14:paraId="1C714D3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1B768BF6" w:rsidR="00293824" w:rsidRPr="00CF3217" w:rsidRDefault="00361BC6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33" w:type="pct"/>
          </w:tcPr>
          <w:p w14:paraId="54DC16FD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42324DFB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C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8C177D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สาม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C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73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07"/>
        <w:gridCol w:w="198"/>
        <w:gridCol w:w="623"/>
        <w:gridCol w:w="6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650"/>
      </w:tblGrid>
      <w:tr w:rsidR="00A10C88" w:rsidRPr="00616564" w14:paraId="4AEFCF0F" w14:textId="77777777" w:rsidTr="00BF3B68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4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A10C88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34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A10C88" w:rsidRPr="00616564" w14:paraId="1643AB34" w14:textId="77777777" w:rsidTr="00A10C88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A10C88" w:rsidRPr="00616564" w:rsidRDefault="00A10C88" w:rsidP="008F1E7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  <w:vAlign w:val="bottom"/>
          </w:tcPr>
          <w:p w14:paraId="10166B9D" w14:textId="06CCEDA1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66087C9A" w14:textId="5387657C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8" w:type="dxa"/>
            <w:vAlign w:val="bottom"/>
          </w:tcPr>
          <w:p w14:paraId="6EA11D4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6" w:type="dxa"/>
            <w:gridSpan w:val="2"/>
            <w:vAlign w:val="bottom"/>
          </w:tcPr>
          <w:p w14:paraId="02F920DE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6D4089A4" w14:textId="77777777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2A6EA4A4" w14:textId="5FED4A51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AEDFB3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53CB6E48" w14:textId="77777777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1CFCBF83" w14:textId="3E529C8B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024C58E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63E2D4BF" w14:textId="6C2709E6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6933BBBF" w14:textId="10089428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00B6882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116343F5" w14:textId="77777777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77F616B9" w14:textId="2832DBC8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36D2AB4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52D67512" w14:textId="77777777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771B81B1" w14:textId="0856122D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54B50D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5B3F2409" w14:textId="77777777" w:rsidR="00A10C88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65695DE3" w14:textId="20565379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A10C88" w:rsidRPr="00616564" w14:paraId="79388287" w14:textId="77777777" w:rsidTr="00A10C88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A10C88" w:rsidRPr="00616564" w:rsidRDefault="00A10C88" w:rsidP="008F1E7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  <w:vAlign w:val="bottom"/>
          </w:tcPr>
          <w:p w14:paraId="3F4C0691" w14:textId="66391514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8" w:type="dxa"/>
            <w:vAlign w:val="bottom"/>
          </w:tcPr>
          <w:p w14:paraId="62A4CE5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678D3F30" w14:textId="5F0750B3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6" w:type="dxa"/>
            <w:gridSpan w:val="2"/>
            <w:vAlign w:val="bottom"/>
          </w:tcPr>
          <w:p w14:paraId="30BE153E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0741A838" w14:textId="19584DD2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7CDF24C3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1792446E" w14:textId="148B7072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6157DF8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23959FAA" w14:textId="45FBC95F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361B2C9A" w14:textId="00BA3965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09987AC" w14:textId="67691C7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07" w:type="dxa"/>
            <w:gridSpan w:val="2"/>
          </w:tcPr>
          <w:p w14:paraId="6228F700" w14:textId="03647999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3279817" w14:textId="79F5B4E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21024D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063E23E" w14:textId="79D30ACF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5B8CA501" w14:textId="5F2186F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3DA2F254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2F3747A0" w14:textId="25D963AD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6C3870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462144A8" w14:textId="68EDEC71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0553C4C4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79B03D9C" w14:textId="01B1CE5D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A10C88" w:rsidRPr="00616564" w14:paraId="15A02D1F" w14:textId="77777777" w:rsidTr="00A10C88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A10C88" w:rsidRPr="00616564" w:rsidRDefault="00A10C88" w:rsidP="008F1E7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34" w:type="dxa"/>
            <w:gridSpan w:val="4"/>
            <w:vAlign w:val="bottom"/>
          </w:tcPr>
          <w:p w14:paraId="6AF64681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62" w:type="dxa"/>
            <w:gridSpan w:val="25"/>
          </w:tcPr>
          <w:p w14:paraId="44D40A69" w14:textId="2C455687" w:rsidR="00A10C88" w:rsidRPr="008F1E7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A10C88" w:rsidRPr="00616564" w14:paraId="22551849" w14:textId="77777777" w:rsidTr="00A10C88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A10C88" w:rsidRPr="00616564" w:rsidRDefault="00A10C88" w:rsidP="008F1E7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A10C88" w:rsidRPr="00616564" w:rsidRDefault="00A10C88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A10C88" w:rsidRPr="00616564" w:rsidRDefault="00A10C88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7" w:type="dxa"/>
          </w:tcPr>
          <w:p w14:paraId="73F1F474" w14:textId="77777777" w:rsidR="00A10C88" w:rsidRPr="00616564" w:rsidRDefault="00A10C88" w:rsidP="008F1E7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A10C88" w:rsidRPr="00616564" w:rsidRDefault="00A10C88" w:rsidP="008F1E7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A10C88" w:rsidRPr="00616564" w:rsidRDefault="00A10C88" w:rsidP="008F1E7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6" w:type="dxa"/>
            <w:gridSpan w:val="2"/>
          </w:tcPr>
          <w:p w14:paraId="52ED459E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A10C88" w:rsidRPr="00616564" w:rsidRDefault="00A10C88" w:rsidP="008F1E7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A10C88" w:rsidRPr="00616564" w:rsidRDefault="00A10C88" w:rsidP="008F1E7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A10C88" w:rsidRPr="00616564" w:rsidRDefault="00A10C88" w:rsidP="008F1E7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A10C88" w:rsidRPr="00616564" w:rsidRDefault="00A10C88" w:rsidP="008F1E7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A10C88" w:rsidRPr="00616564" w:rsidRDefault="00A10C88" w:rsidP="008F1E7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0" w:type="dxa"/>
          </w:tcPr>
          <w:p w14:paraId="371B0329" w14:textId="77777777" w:rsidR="00A10C88" w:rsidRPr="00616564" w:rsidRDefault="00A10C88" w:rsidP="008F1E7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10C88" w:rsidRPr="00616564" w14:paraId="1BFA885A" w14:textId="77777777" w:rsidTr="00A10C88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A10C88" w:rsidRPr="00616564" w:rsidRDefault="00A10C88" w:rsidP="008F1E7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A10C88" w:rsidRPr="00616564" w:rsidRDefault="00A10C88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A10C88" w:rsidRPr="00616564" w:rsidRDefault="00A10C88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</w:tcPr>
          <w:p w14:paraId="7A664BBA" w14:textId="77777777" w:rsidR="00A10C88" w:rsidRPr="00616564" w:rsidRDefault="00A10C88" w:rsidP="008F1E7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A10C88" w:rsidRPr="00616564" w:rsidRDefault="00A10C88" w:rsidP="008F1E7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A10C88" w:rsidRPr="00616564" w:rsidRDefault="00A10C88" w:rsidP="008F1E7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5EB4F136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A10C88" w:rsidRPr="00616564" w:rsidRDefault="00A10C88" w:rsidP="008F1E7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A10C88" w:rsidRPr="00616564" w:rsidRDefault="00A10C88" w:rsidP="008F1E7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A10C88" w:rsidRPr="00616564" w:rsidRDefault="00A10C88" w:rsidP="008F1E7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A10C88" w:rsidRPr="00616564" w:rsidRDefault="00A10C88" w:rsidP="008F1E7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A10C88" w:rsidRPr="00616564" w:rsidRDefault="00A10C88" w:rsidP="008F1E7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A10C88" w:rsidRPr="00616564" w:rsidRDefault="00A10C88" w:rsidP="008F1E7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A10C88" w:rsidRPr="00616564" w:rsidRDefault="00A10C88" w:rsidP="008F1E7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09BC6850" w14:textId="77777777" w:rsidR="00A10C88" w:rsidRPr="00616564" w:rsidRDefault="00A10C88" w:rsidP="008F1E7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0C88" w:rsidRPr="00616564" w14:paraId="14027701" w14:textId="77777777" w:rsidTr="00905F48">
        <w:trPr>
          <w:cantSplit/>
          <w:trHeight w:val="108"/>
        </w:trPr>
        <w:tc>
          <w:tcPr>
            <w:tcW w:w="1887" w:type="dxa"/>
          </w:tcPr>
          <w:p w14:paraId="754D9C84" w14:textId="77777777" w:rsidR="00A10C88" w:rsidRPr="00616564" w:rsidRDefault="00A10C88" w:rsidP="00A10C8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</w:tcPr>
          <w:p w14:paraId="6AFCA6B8" w14:textId="77777777" w:rsidR="00A10C8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E18115" w14:textId="1AD4A64D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07" w:type="dxa"/>
          </w:tcPr>
          <w:p w14:paraId="1B296AC0" w14:textId="77777777" w:rsidR="00A10C88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21C037" w14:textId="4B9B6C7C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26F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77777777" w:rsidR="00A10C88" w:rsidRPr="00616564" w:rsidRDefault="00A10C88" w:rsidP="00A10C8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6" w:type="dxa"/>
            <w:gridSpan w:val="2"/>
            <w:vAlign w:val="bottom"/>
          </w:tcPr>
          <w:p w14:paraId="2D9D0D60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72DA4546" w:rsidR="00A10C88" w:rsidRPr="0028601D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601D"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78" w:type="dxa"/>
            <w:vAlign w:val="bottom"/>
          </w:tcPr>
          <w:p w14:paraId="6FE0F892" w14:textId="77777777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4ACED41" w14:textId="5F3805C3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687</w:t>
            </w:r>
          </w:p>
        </w:tc>
        <w:tc>
          <w:tcPr>
            <w:tcW w:w="178" w:type="dxa"/>
          </w:tcPr>
          <w:p w14:paraId="429BF82C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0BEAF7B1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9316347" w14:textId="2839F1E2" w:rsidR="00A10C88" w:rsidRP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</w:tcPr>
          <w:p w14:paraId="1779B6DB" w14:textId="5DF69EA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0AFAFD3C" w:rsidR="00A10C88" w:rsidRPr="00616564" w:rsidRDefault="00A10C88" w:rsidP="00A10C8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2E2387D5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241ECFEC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</w:tcPr>
          <w:p w14:paraId="5B536DF3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0ABF8AC3" w14:textId="1452C3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1491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13B19B4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vAlign w:val="bottom"/>
          </w:tcPr>
          <w:p w14:paraId="0355F772" w14:textId="4B6EA4F0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E34F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0C88" w:rsidRPr="00616564" w14:paraId="5B37CCF3" w14:textId="77777777" w:rsidTr="00905F48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A10C88" w:rsidRPr="00616564" w:rsidRDefault="00A10C88" w:rsidP="00A10C8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</w:tcPr>
          <w:p w14:paraId="53E2045F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A10C88" w:rsidRPr="00616564" w:rsidRDefault="00A10C88" w:rsidP="00A10C8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4C502C56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A10C88" w:rsidRPr="0028601D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5484D0ED" w14:textId="56BA893C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A10C88" w:rsidRPr="00616564" w:rsidRDefault="00A10C88" w:rsidP="00A10C8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124637D9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vAlign w:val="bottom"/>
          </w:tcPr>
          <w:p w14:paraId="6A97C39A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0C88" w:rsidRPr="00616564" w14:paraId="4C1DF83F" w14:textId="77777777" w:rsidTr="00905F48">
        <w:trPr>
          <w:cantSplit/>
          <w:trHeight w:val="108"/>
        </w:trPr>
        <w:tc>
          <w:tcPr>
            <w:tcW w:w="1887" w:type="dxa"/>
          </w:tcPr>
          <w:p w14:paraId="06BE7699" w14:textId="7AEB4FAC" w:rsidR="00A10C88" w:rsidRPr="00616564" w:rsidRDefault="00A10C88" w:rsidP="00A10C8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</w:tcPr>
          <w:p w14:paraId="3AFB976C" w14:textId="77777777" w:rsidR="00A10C8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2A41A1" w14:textId="1F3E7AD9" w:rsidR="00A10C88" w:rsidRPr="00616564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07" w:type="dxa"/>
          </w:tcPr>
          <w:p w14:paraId="431F73C4" w14:textId="77777777" w:rsidR="00A10C88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248904" w14:textId="51948269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26F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A10C88" w:rsidRPr="00616564" w:rsidRDefault="00A10C88" w:rsidP="00A10C8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6" w:type="dxa"/>
            <w:gridSpan w:val="2"/>
            <w:vAlign w:val="bottom"/>
          </w:tcPr>
          <w:p w14:paraId="1669F984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1ED9E23A" w:rsidR="00A10C88" w:rsidRPr="0028601D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601D">
              <w:rPr>
                <w:rFonts w:ascii="Angsana New" w:hAnsi="Angsana New"/>
                <w:sz w:val="24"/>
                <w:szCs w:val="24"/>
              </w:rPr>
              <w:t>1,</w:t>
            </w:r>
            <w:r w:rsidRPr="00E429BA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78" w:type="dxa"/>
            <w:vAlign w:val="bottom"/>
          </w:tcPr>
          <w:p w14:paraId="6629D2A3" w14:textId="77777777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D82B205" w14:textId="3D0C9ED3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178" w:type="dxa"/>
          </w:tcPr>
          <w:p w14:paraId="41AF51BC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096A7507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541849C9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</w:tcPr>
          <w:p w14:paraId="44FD2FA0" w14:textId="3AD77A01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74843ABA" w:rsidR="00A10C88" w:rsidRPr="00616564" w:rsidRDefault="00A10C88" w:rsidP="00A10C8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0B42CD3A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1CC7DD19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A10C88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A2EB9D2" w14:textId="46216254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1491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758A0CE7" w14:textId="6EBA785B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E34F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0C88" w:rsidRPr="00616564" w14:paraId="7BE89200" w14:textId="77777777" w:rsidTr="00A10C88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A10C88" w:rsidRPr="00616564" w:rsidRDefault="00A10C88" w:rsidP="00A10C8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7" w:type="dxa"/>
          </w:tcPr>
          <w:p w14:paraId="70B3932F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A10C88" w:rsidRPr="00616564" w:rsidRDefault="00A10C88" w:rsidP="00A10C8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A10C88" w:rsidRPr="00616564" w:rsidRDefault="00A10C88" w:rsidP="00A10C8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gridSpan w:val="2"/>
          </w:tcPr>
          <w:p w14:paraId="00B9C00E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0973E889" w:rsidR="00A10C88" w:rsidRPr="0028601D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8601D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Pr="00E429BA">
              <w:rPr>
                <w:rFonts w:ascii="Angsana New" w:hAnsi="Angsana New"/>
                <w:b/>
                <w:bCs/>
                <w:sz w:val="24"/>
                <w:szCs w:val="24"/>
              </w:rPr>
              <w:t>908</w:t>
            </w:r>
          </w:p>
        </w:tc>
        <w:tc>
          <w:tcPr>
            <w:tcW w:w="178" w:type="dxa"/>
          </w:tcPr>
          <w:p w14:paraId="166801BB" w14:textId="77777777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394F2DC1" w:rsidR="00A10C88" w:rsidRPr="00616564" w:rsidRDefault="00A10C88" w:rsidP="00A10C8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</w:t>
            </w:r>
          </w:p>
        </w:tc>
        <w:tc>
          <w:tcPr>
            <w:tcW w:w="178" w:type="dxa"/>
          </w:tcPr>
          <w:p w14:paraId="01C68694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67828CAD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440249B8" w:rsidR="00A10C88" w:rsidRPr="00616564" w:rsidRDefault="00A10C88" w:rsidP="00A10C8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A10C88" w:rsidRPr="00616564" w:rsidRDefault="00A10C88" w:rsidP="00A10C8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37DF0DEB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09C60FE7" w:rsidR="00A10C88" w:rsidRPr="00E429BA" w:rsidRDefault="00A10C88" w:rsidP="00E429BA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1491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D193781" w14:textId="77777777" w:rsidR="00A10C88" w:rsidRPr="00E34F18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02A82DDA" w:rsidR="00A10C88" w:rsidRPr="003011D1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11D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32570C73" w:rsidR="004351BF" w:rsidRPr="00EF18D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2DA7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652DA7" w:rsidRPr="00CB5126" w:rsidRDefault="00652DA7" w:rsidP="00652DA7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5D3EF601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78" w:type="dxa"/>
            <w:vAlign w:val="bottom"/>
          </w:tcPr>
          <w:p w14:paraId="1B91E79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243B40B3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652DA7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0389AC48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78" w:type="dxa"/>
            <w:vAlign w:val="bottom"/>
          </w:tcPr>
          <w:p w14:paraId="0D72D4C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102DCB74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  <w:tr w:rsidR="00652DA7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3E5C474F" w:rsidR="00652DA7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178" w:type="dxa"/>
            <w:vAlign w:val="bottom"/>
          </w:tcPr>
          <w:p w14:paraId="4C779EC1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47E2CC00" w:rsidR="00652DA7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</w:tr>
    </w:tbl>
    <w:p w14:paraId="45A72011" w14:textId="6AD847D8" w:rsidR="009C4B71" w:rsidRPr="00616564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616564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616564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616564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4C02401B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2AC596AA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63AC78C4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0019B49F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3A1441EC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38AACC10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4,518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6FD9DD54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3,177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5365E6FD" w:rsidR="005C0F87" w:rsidRPr="00077C7C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1,318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27EBFA13" w:rsidR="005C0F87" w:rsidRPr="00AD087E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2F0D3D88" w:rsidR="005C0F87" w:rsidRPr="00CA56AF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429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4,518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6C8225EE" w:rsidR="005C0F87" w:rsidRPr="003F74F1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(3,048)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01AD302F" w:rsidR="005C0F87" w:rsidRPr="003F74F1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(1,191)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43009154" w:rsidR="005C0F87" w:rsidRPr="003F74F1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84" w:type="dxa"/>
            <w:vAlign w:val="bottom"/>
          </w:tcPr>
          <w:p w14:paraId="3B6BB690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E47973E" w14:textId="6B50C44C" w:rsidR="005C0F87" w:rsidRPr="003F74F1" w:rsidRDefault="00CA56AF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6AF">
              <w:rPr>
                <w:rFonts w:asciiTheme="majorBidi" w:eastAsia="Times New Roman" w:hAnsiTheme="majorBidi" w:cstheme="majorBidi"/>
                <w:sz w:val="30"/>
                <w:szCs w:val="30"/>
              </w:rPr>
              <w:t>(4,259)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7FD45E80" w:rsidR="005C0F87" w:rsidRPr="00077C7C" w:rsidRDefault="000751F5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51F5">
              <w:rPr>
                <w:rFonts w:asciiTheme="majorBidi" w:eastAsia="Times New Roman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2229D4B9" w:rsidR="005C0F87" w:rsidRPr="00077C7C" w:rsidRDefault="000751F5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51F5">
              <w:rPr>
                <w:rFonts w:asciiTheme="majorBidi" w:eastAsia="Times New Roman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495BCDBC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="007C26F0" w:rsidRPr="007C26F0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5937C570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="007C26F0" w:rsidRPr="007C26F0">
              <w:rPr>
                <w:rFonts w:asciiTheme="majorBidi" w:eastAsia="Times New Roman" w:hAnsiTheme="majorBidi"/>
                <w:sz w:val="30"/>
                <w:szCs w:val="30"/>
              </w:rPr>
              <w:t>181</w:t>
            </w:r>
            <w:r w:rsidRPr="005E260A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1164BA1D" w:rsidR="005C0F87" w:rsidRPr="00077C7C" w:rsidRDefault="007C26F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41D0BD63" w:rsidR="005C0F87" w:rsidRPr="00077C7C" w:rsidRDefault="007C26F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2A850F96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58828C76" w:rsidR="005C0F87" w:rsidRPr="00077C7C" w:rsidRDefault="007C26F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90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23535F04" w:rsidR="005C0F87" w:rsidRPr="00077C7C" w:rsidRDefault="007C26F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12CBD04D" w:rsidR="005C0F87" w:rsidRPr="00077C7C" w:rsidRDefault="007C26F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eastAsia="Times New Roman" w:hAnsiTheme="majorBidi"/>
                <w:sz w:val="30"/>
                <w:szCs w:val="30"/>
              </w:rPr>
              <w:t>15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6F96C5DE" w:rsidR="005C0F87" w:rsidRPr="00077C7C" w:rsidRDefault="005E260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39CA1BBC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5922A373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3A974DE7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1B9659BE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7ADA53DA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3F30E961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11BED3BA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7C905B70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07344BA0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(117)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3275D1E7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64AAB6E8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7C506177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7B05C3C3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11A703C7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15BFE262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7B5FD8C1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6B405B26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13A23BEC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6E3ADBBB" w:rsidR="005C0F87" w:rsidRPr="00077C7C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7F3A3500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</w:t>
            </w: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10116526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709B34E3" w:rsidR="005C0F87" w:rsidRPr="00FE1E01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2EFC361D" w:rsidR="005C0F87" w:rsidRPr="00FE1E01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E26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3096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55FC793A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</w:t>
            </w: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51C6BF22" w:rsidR="005C0F87" w:rsidRPr="000D58A8" w:rsidRDefault="005E26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072CA8"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30968" w:rsidRPr="00E429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Pr="000D58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42DD5C36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060CE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23FC4850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3,293</w:t>
            </w:r>
          </w:p>
        </w:tc>
        <w:tc>
          <w:tcPr>
            <w:tcW w:w="183" w:type="dxa"/>
            <w:vAlign w:val="bottom"/>
          </w:tcPr>
          <w:p w14:paraId="66FF9883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594D6298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79" w:type="dxa"/>
          </w:tcPr>
          <w:p w14:paraId="47CF328C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2024A78D" w:rsidR="005060CE" w:rsidRPr="00CA5A57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411A43C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644EA16B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4,662</w:t>
            </w:r>
          </w:p>
        </w:tc>
      </w:tr>
      <w:tr w:rsidR="005060CE" w:rsidRPr="00077C7C" w14:paraId="3239047D" w14:textId="77777777" w:rsidTr="00B8171D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0460A" w14:textId="2CE54E1E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3,293</w:t>
            </w:r>
          </w:p>
        </w:tc>
        <w:tc>
          <w:tcPr>
            <w:tcW w:w="183" w:type="dxa"/>
          </w:tcPr>
          <w:p w14:paraId="526BDF73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8153F" w14:textId="3D0CFE0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1,369</w:t>
            </w:r>
          </w:p>
        </w:tc>
        <w:tc>
          <w:tcPr>
            <w:tcW w:w="179" w:type="dxa"/>
          </w:tcPr>
          <w:p w14:paraId="2703DCE4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DE9D9" w14:textId="05F49513" w:rsidR="005060CE" w:rsidRPr="005F2965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F29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4410D91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1E16" w14:textId="27290435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4,662</w:t>
            </w:r>
          </w:p>
        </w:tc>
      </w:tr>
      <w:tr w:rsidR="005060CE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082AECF3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(3,205)</w:t>
            </w:r>
          </w:p>
        </w:tc>
        <w:tc>
          <w:tcPr>
            <w:tcW w:w="183" w:type="dxa"/>
            <w:vAlign w:val="bottom"/>
          </w:tcPr>
          <w:p w14:paraId="5BE12AE3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75698555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(1,136)</w:t>
            </w:r>
          </w:p>
        </w:tc>
        <w:tc>
          <w:tcPr>
            <w:tcW w:w="179" w:type="dxa"/>
          </w:tcPr>
          <w:p w14:paraId="297CB85E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16799947" w:rsidR="005060CE" w:rsidRPr="00CA5A57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EC4AE6A" w14:textId="77777777" w:rsidR="005060CE" w:rsidRPr="003F74F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7C3A611D" w:rsidR="005060CE" w:rsidRPr="003F74F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(4,341)</w:t>
            </w:r>
          </w:p>
        </w:tc>
      </w:tr>
      <w:tr w:rsidR="005060CE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05DC86B4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183" w:type="dxa"/>
            <w:vAlign w:val="bottom"/>
          </w:tcPr>
          <w:p w14:paraId="62889BEB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409A1828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79" w:type="dxa"/>
          </w:tcPr>
          <w:p w14:paraId="7C069AAC" w14:textId="77777777" w:rsidR="005060CE" w:rsidRPr="00CA5A57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1F347B28" w:rsidR="005060CE" w:rsidRPr="00CA5A57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FA4B3B7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3B97D7C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(182)</w:t>
            </w:r>
          </w:p>
        </w:tc>
      </w:tr>
      <w:tr w:rsidR="00A10C88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034A9200" w:rsidR="00A10C88" w:rsidRPr="008A7065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1BF07652" w:rsidR="00A10C88" w:rsidRPr="00CA5A57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183" w:type="dxa"/>
            <w:vAlign w:val="bottom"/>
          </w:tcPr>
          <w:p w14:paraId="11FB0106" w14:textId="77777777" w:rsidR="00A10C88" w:rsidRPr="00CA5A57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29FF8D3D" w:rsidR="00A10C88" w:rsidRPr="00CA5A57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79" w:type="dxa"/>
          </w:tcPr>
          <w:p w14:paraId="1FA907B3" w14:textId="77777777" w:rsidR="00A10C88" w:rsidRPr="00CA5A57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0AED6A29" w:rsidR="00A10C88" w:rsidRPr="005F2965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F29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5F0ABA6" w14:textId="77777777" w:rsidR="00A10C88" w:rsidRPr="00077C7C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3170E05F" w:rsidR="00A10C88" w:rsidRPr="00077C7C" w:rsidRDefault="00A10C88" w:rsidP="00A1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</w:tr>
      <w:tr w:rsidR="005060CE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3DB14956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213BC128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0FD9ADF1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70B03796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75911347" w:rsidR="005060CE" w:rsidRPr="00077C7C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0D545A18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5060CE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3CDB0E05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3" w:type="dxa"/>
            <w:vAlign w:val="bottom"/>
          </w:tcPr>
          <w:p w14:paraId="25AAE450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67938C8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79" w:type="dxa"/>
          </w:tcPr>
          <w:p w14:paraId="7B048266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185971FF" w:rsidR="005060CE" w:rsidRPr="00077C7C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00B967CC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(12)</w:t>
            </w:r>
          </w:p>
        </w:tc>
      </w:tr>
      <w:tr w:rsidR="005060CE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327F731D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83" w:type="dxa"/>
            <w:vAlign w:val="bottom"/>
          </w:tcPr>
          <w:p w14:paraId="34F79043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076898F1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9" w:type="dxa"/>
          </w:tcPr>
          <w:p w14:paraId="2068E2DD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2AD6D259" w:rsidR="005060CE" w:rsidRPr="00077C7C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3DDF3903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(130)</w:t>
            </w:r>
          </w:p>
        </w:tc>
      </w:tr>
      <w:tr w:rsidR="00305DDC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486F21DD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52CAE06E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3AD00BFA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79" w:type="dxa"/>
          </w:tcPr>
          <w:p w14:paraId="59F4F7AC" w14:textId="77777777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6F577178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4" w:type="dxa"/>
            <w:vAlign w:val="bottom"/>
          </w:tcPr>
          <w:p w14:paraId="7B6F4FD8" w14:textId="77777777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54F1CC3E" w:rsidR="00305DDC" w:rsidRPr="00077C7C" w:rsidRDefault="00305DDC" w:rsidP="0030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</w:tr>
      <w:tr w:rsidR="005060CE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24AB24B1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253E34C8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4EB35059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79" w:type="dxa"/>
          </w:tcPr>
          <w:p w14:paraId="4671CD38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33264E71" w:rsidR="005060CE" w:rsidRPr="00077C7C" w:rsidRDefault="005060CE" w:rsidP="005F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032344F6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</w:tr>
      <w:tr w:rsidR="005060CE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139E0235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(75)</w:t>
            </w:r>
          </w:p>
        </w:tc>
        <w:tc>
          <w:tcPr>
            <w:tcW w:w="183" w:type="dxa"/>
            <w:vAlign w:val="bottom"/>
          </w:tcPr>
          <w:p w14:paraId="411BF7CB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0E677F29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179" w:type="dxa"/>
          </w:tcPr>
          <w:p w14:paraId="722D1A63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37A16AD2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  <w:vAlign w:val="bottom"/>
          </w:tcPr>
          <w:p w14:paraId="6C6FF84C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7BCED93F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5060CE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5060CE" w:rsidRPr="00077C7C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60CE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174A8CBF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(80)</w:t>
            </w:r>
          </w:p>
        </w:tc>
        <w:tc>
          <w:tcPr>
            <w:tcW w:w="183" w:type="dxa"/>
            <w:vAlign w:val="bottom"/>
          </w:tcPr>
          <w:p w14:paraId="57F676CF" w14:textId="77777777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63F8722B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79" w:type="dxa"/>
          </w:tcPr>
          <w:p w14:paraId="0FB2B809" w14:textId="77777777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49ABBCF1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  <w:vAlign w:val="bottom"/>
          </w:tcPr>
          <w:p w14:paraId="1535C288" w14:textId="77777777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23D3A04A" w:rsidR="005060CE" w:rsidRPr="00FE1E01" w:rsidRDefault="005060CE" w:rsidP="0050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A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6EF20D74" w:rsidR="00F3000E" w:rsidRPr="00616564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6E1D9C67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114657">
        <w:rPr>
          <w:rFonts w:asciiTheme="majorBidi" w:eastAsia="MS Mincho" w:hAnsiTheme="majorBidi" w:cstheme="majorBidi"/>
          <w:sz w:val="30"/>
          <w:szCs w:val="30"/>
          <w:cs/>
        </w:rPr>
        <w:t>สามเดือน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1D4979" w:rsidRPr="00114657">
        <w:rPr>
          <w:rFonts w:asciiTheme="majorBidi" w:eastAsia="MS Mincho" w:hAnsiTheme="majorBidi" w:cstheme="majorBidi"/>
          <w:sz w:val="30"/>
          <w:szCs w:val="30"/>
        </w:rPr>
        <w:t>3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1</w:t>
      </w:r>
      <w:r w:rsidR="003C5390" w:rsidRPr="00114657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5060CE" w:rsidRPr="00114657">
        <w:rPr>
          <w:rFonts w:asciiTheme="majorBidi" w:eastAsia="MS Mincho" w:hAnsiTheme="majorBidi" w:cstheme="majorBidi" w:hint="cs"/>
          <w:sz w:val="30"/>
          <w:szCs w:val="30"/>
          <w:cs/>
        </w:rPr>
        <w:t>มีนาคม</w:t>
      </w:r>
      <w:r w:rsidR="003C5390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6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218FA8" w14:textId="37AA5AD6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29EC16CE" w14:textId="4ED25F18" w:rsidR="00EF6D14" w:rsidRPr="003C5390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7F9DEC" w14:textId="405CF029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3C5390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F53F0CB" w14:textId="56160B19" w:rsidR="00634E17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3C5390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3C5390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598"/>
      </w:tblGrid>
      <w:tr w:rsidR="003B62D5" w:rsidRPr="00E73590" w14:paraId="72B7F17F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1" w:type="dxa"/>
            <w:gridSpan w:val="11"/>
          </w:tcPr>
          <w:p w14:paraId="18EDB7FC" w14:textId="1A3129AC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B62D5" w:rsidRPr="00E73590" w14:paraId="029F00FE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7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E429BA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8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1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E429BA">
        <w:trPr>
          <w:trHeight w:val="261"/>
        </w:trPr>
        <w:tc>
          <w:tcPr>
            <w:tcW w:w="2961" w:type="dxa"/>
          </w:tcPr>
          <w:p w14:paraId="167BD527" w14:textId="210DAD59" w:rsidR="003B62D5" w:rsidRPr="00CC4592" w:rsidRDefault="003B62D5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060C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E429BA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EF9" w:rsidRPr="00E73590" w14:paraId="380E03C2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64A01DC5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6DA2F271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369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13</w:t>
            </w:r>
          </w:p>
        </w:tc>
        <w:tc>
          <w:tcPr>
            <w:tcW w:w="238" w:type="dxa"/>
          </w:tcPr>
          <w:p w14:paraId="2EC25DF3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1F3BDE20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56C53BE1" w:rsidR="008A1EF9" w:rsidRPr="00CC4592" w:rsidRDefault="008A1EF9" w:rsidP="00E429B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369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13</w:t>
            </w:r>
          </w:p>
        </w:tc>
        <w:tc>
          <w:tcPr>
            <w:tcW w:w="243" w:type="dxa"/>
          </w:tcPr>
          <w:p w14:paraId="644724D1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679700CD" w:rsidR="008A1EF9" w:rsidRPr="00CC4592" w:rsidRDefault="008A1EF9" w:rsidP="00E429B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8" w:type="dxa"/>
          </w:tcPr>
          <w:p w14:paraId="493958BC" w14:textId="27069F0D" w:rsidR="008A1EF9" w:rsidRPr="00CC4592" w:rsidRDefault="008A1EF9" w:rsidP="00E429B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A1EF9" w:rsidRPr="00E73590" w14:paraId="55AD29D8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2C76E60D" w14:textId="7BBF8E40" w:rsidR="008A1EF9" w:rsidRPr="00D744C8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6864516B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E621B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67C2" w14:textId="392F3FAF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236" w:type="dxa"/>
          </w:tcPr>
          <w:p w14:paraId="375D8147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03768BE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3547C1" w14:textId="6BADA8F3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2C0E6B1D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B7E81AB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30139F" w14:textId="03BD2D46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0F6D9DAC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49FCA270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4679F7" w14:textId="0AB9B4D8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243" w:type="dxa"/>
          </w:tcPr>
          <w:p w14:paraId="59C1F88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4E42396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695B4C" w14:textId="158F48AF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41E021D0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14:paraId="122E209E" w14:textId="77777777" w:rsidR="008A1EF9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E1309" w14:textId="7736F3A6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A1EF9" w:rsidRPr="00E73590" w14:paraId="6BECE55B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63AB95E5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7B80E553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236" w:type="dxa"/>
          </w:tcPr>
          <w:p w14:paraId="199B6EE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3795E249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</w:t>
            </w:r>
          </w:p>
        </w:tc>
        <w:tc>
          <w:tcPr>
            <w:tcW w:w="238" w:type="dxa"/>
          </w:tcPr>
          <w:p w14:paraId="09CF459F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6F66821E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66DE7C99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</w:t>
            </w:r>
          </w:p>
        </w:tc>
        <w:tc>
          <w:tcPr>
            <w:tcW w:w="243" w:type="dxa"/>
          </w:tcPr>
          <w:p w14:paraId="48400446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1E6CF9F1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6455F8A2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A1EF9" w:rsidRPr="00E73590" w14:paraId="53412C18" w14:textId="77777777" w:rsidTr="00E429BA">
        <w:trPr>
          <w:trHeight w:val="261"/>
        </w:trPr>
        <w:tc>
          <w:tcPr>
            <w:tcW w:w="2961" w:type="dxa"/>
          </w:tcPr>
          <w:p w14:paraId="7847E451" w14:textId="77777777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0EF6CD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ouble" w:sz="4" w:space="0" w:color="auto"/>
            </w:tcBorders>
          </w:tcPr>
          <w:p w14:paraId="25D40E9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A1EF9" w:rsidRPr="00E73590" w14:paraId="7DA6D758" w14:textId="77777777" w:rsidTr="00E429BA">
        <w:trPr>
          <w:trHeight w:val="261"/>
        </w:trPr>
        <w:tc>
          <w:tcPr>
            <w:tcW w:w="2961" w:type="dxa"/>
          </w:tcPr>
          <w:p w14:paraId="630A5CAA" w14:textId="1F6D2B6D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62A8B7FA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30E0" w:rsidRPr="00E73590" w14:paraId="28CE67C7" w14:textId="77777777" w:rsidTr="00E429BA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D230E0" w:rsidRPr="00CC4592" w:rsidRDefault="00D230E0" w:rsidP="00D230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3F39557A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159108A2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6E60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C342B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vAlign w:val="bottom"/>
          </w:tcPr>
          <w:p w14:paraId="2FE46404" w14:textId="7804E41F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6EB07F15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B3369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52F33292" w14:textId="77777777" w:rsidR="00D230E0" w:rsidRPr="00CC4592" w:rsidRDefault="00D230E0" w:rsidP="00D230E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56E7EF24" w14:textId="0408325B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726F098D" w14:textId="49808BEC" w:rsidR="00D230E0" w:rsidRPr="00CC4592" w:rsidRDefault="00D230E0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A1EF9" w:rsidRPr="00E73590" w14:paraId="0BA72672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1FE6EBB3" w14:textId="0AF651E4" w:rsidR="008A1EF9" w:rsidRPr="00CC4592" w:rsidRDefault="008A1EF9" w:rsidP="008A1EF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78ED01AC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76626E9" w14:textId="33B8EECD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6E60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30,436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4EF8332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3890B1A" w14:textId="2D4BA889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B7BBA8A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14:paraId="64B00EA8" w14:textId="2677B786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2F2AA8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198450E4" w14:textId="13E1E8B0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1502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30,436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41FF6DA" w14:textId="77777777" w:rsidR="008A1EF9" w:rsidRPr="00CC4592" w:rsidRDefault="008A1EF9" w:rsidP="008A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94DA943" w14:textId="5F8E6CBB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136365A8" w14:textId="77777777" w:rsidR="008A1EF9" w:rsidRPr="00CC4592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14:paraId="673F8A3D" w14:textId="20C6C252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A1EF9" w:rsidRPr="00E73590" w14:paraId="294774E8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8A1EF9" w:rsidRPr="00B8379A" w:rsidRDefault="008A1EF9" w:rsidP="008A1EF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8A1EF9" w:rsidRPr="00D30BDE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64D871A6" w:rsidR="008A1EF9" w:rsidRPr="00986355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30,436</w:t>
            </w: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8C0E72" w14:textId="77777777" w:rsidR="008A1EF9" w:rsidRPr="00986355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547C5E64" w:rsidR="008A1EF9" w:rsidRPr="00E429BA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</w:t>
            </w: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FB87A19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5011B39D" w:rsidR="008A1EF9" w:rsidRPr="00986355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5A36BF8F" w:rsidR="008A1EF9" w:rsidRPr="00986355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30,471</w:t>
            </w: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2F72BB01" w14:textId="77777777" w:rsidR="008A1EF9" w:rsidRPr="00986355" w:rsidRDefault="008A1EF9" w:rsidP="008A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34A3313C" w:rsidR="008A1EF9" w:rsidRPr="00B84711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1FE651E5" w:rsidR="008A1EF9" w:rsidRPr="00986355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63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1F5CF26" w14:textId="5FABC248" w:rsidR="00C860C3" w:rsidRDefault="00C860C3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62"/>
        <w:gridCol w:w="240"/>
        <w:gridCol w:w="723"/>
        <w:gridCol w:w="244"/>
        <w:gridCol w:w="602"/>
        <w:gridCol w:w="268"/>
        <w:gridCol w:w="598"/>
      </w:tblGrid>
      <w:tr w:rsidR="00150268" w:rsidRPr="00E73590" w14:paraId="00AB2070" w14:textId="77777777" w:rsidTr="00F50337">
        <w:trPr>
          <w:trHeight w:val="261"/>
          <w:tblHeader/>
        </w:trPr>
        <w:tc>
          <w:tcPr>
            <w:tcW w:w="2961" w:type="dxa"/>
            <w:vAlign w:val="bottom"/>
          </w:tcPr>
          <w:p w14:paraId="295C793A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5BA3748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1" w:type="dxa"/>
            <w:gridSpan w:val="11"/>
          </w:tcPr>
          <w:p w14:paraId="28B9F2FA" w14:textId="4E928275" w:rsidR="00150268" w:rsidRPr="009A4FAF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C629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150268" w:rsidRPr="00E73590" w14:paraId="343F4BB7" w14:textId="77777777" w:rsidTr="00F50337">
        <w:trPr>
          <w:trHeight w:val="261"/>
          <w:tblHeader/>
        </w:trPr>
        <w:tc>
          <w:tcPr>
            <w:tcW w:w="2961" w:type="dxa"/>
            <w:vAlign w:val="bottom"/>
          </w:tcPr>
          <w:p w14:paraId="40082455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13669AD6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624ECD65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42A8ABD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7" w:type="dxa"/>
            <w:gridSpan w:val="7"/>
            <w:vAlign w:val="bottom"/>
          </w:tcPr>
          <w:p w14:paraId="6F192F7A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50268" w:rsidRPr="00E73590" w14:paraId="3DBE544E" w14:textId="77777777" w:rsidTr="00E429BA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7B4870A3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25161028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A769A9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13152DFC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2E91C695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297C1826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18B7315D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2" w:type="dxa"/>
            <w:vAlign w:val="bottom"/>
            <w:hideMark/>
          </w:tcPr>
          <w:p w14:paraId="46ED822B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0" w:type="dxa"/>
          </w:tcPr>
          <w:p w14:paraId="20A78D1B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vAlign w:val="bottom"/>
            <w:hideMark/>
          </w:tcPr>
          <w:p w14:paraId="56DD0459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4" w:type="dxa"/>
          </w:tcPr>
          <w:p w14:paraId="77FCA55E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  <w:hideMark/>
          </w:tcPr>
          <w:p w14:paraId="3260FB97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4DA08DD2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8" w:type="dxa"/>
            <w:vAlign w:val="bottom"/>
            <w:hideMark/>
          </w:tcPr>
          <w:p w14:paraId="236D9372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0268" w:rsidRPr="00E929AB" w14:paraId="7527C093" w14:textId="77777777" w:rsidTr="00F50337">
        <w:trPr>
          <w:trHeight w:val="261"/>
          <w:tblHeader/>
        </w:trPr>
        <w:tc>
          <w:tcPr>
            <w:tcW w:w="2961" w:type="dxa"/>
            <w:vAlign w:val="bottom"/>
          </w:tcPr>
          <w:p w14:paraId="49B510A6" w14:textId="77777777" w:rsidR="00150268" w:rsidRPr="00CC4592" w:rsidRDefault="00150268" w:rsidP="00F5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24C81C0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0C1A8D9A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B7012B" w14:textId="77777777" w:rsidR="00150268" w:rsidRPr="00CC4592" w:rsidRDefault="00150268" w:rsidP="00F503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1" w:type="dxa"/>
            <w:gridSpan w:val="9"/>
            <w:vAlign w:val="bottom"/>
          </w:tcPr>
          <w:p w14:paraId="14B4BF9E" w14:textId="77777777" w:rsidR="00150268" w:rsidRPr="00CC4592" w:rsidRDefault="00150268" w:rsidP="00F50337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50268" w:rsidRPr="00E73590" w14:paraId="7F6E4BCB" w14:textId="77777777" w:rsidTr="00E429BA">
        <w:trPr>
          <w:trHeight w:val="261"/>
        </w:trPr>
        <w:tc>
          <w:tcPr>
            <w:tcW w:w="2961" w:type="dxa"/>
          </w:tcPr>
          <w:p w14:paraId="1113BFBE" w14:textId="77777777" w:rsidR="00150268" w:rsidRPr="00CC4592" w:rsidRDefault="00150268" w:rsidP="00F503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3DAF84B6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8305CC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2281E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E49EBE7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EBD111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35C02BFA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863F581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DCE2DFB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9C6C10A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8E861B8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5F99573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02E7532B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0268" w:rsidRPr="00E73590" w14:paraId="17FE663B" w14:textId="77777777" w:rsidTr="00E429BA">
        <w:trPr>
          <w:trHeight w:val="261"/>
        </w:trPr>
        <w:tc>
          <w:tcPr>
            <w:tcW w:w="2961" w:type="dxa"/>
          </w:tcPr>
          <w:p w14:paraId="455EAD46" w14:textId="77777777" w:rsidR="00150268" w:rsidRPr="00D744C8" w:rsidRDefault="00150268" w:rsidP="00F503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5C2A3104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A75772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286F6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E9036FA" w14:textId="77777777" w:rsidR="00150268" w:rsidRPr="00CC4592" w:rsidRDefault="00150268" w:rsidP="00F503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D99E3B8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53C1EDF2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1D25087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C682F4D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3EB51CD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45ADDB1F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9BC1033" w14:textId="77777777" w:rsidR="00150268" w:rsidRPr="00CC4592" w:rsidRDefault="00150268" w:rsidP="00F503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7EC6497E" w14:textId="77777777" w:rsidR="00150268" w:rsidRPr="00CC4592" w:rsidRDefault="00150268" w:rsidP="00F503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32EB" w:rsidRPr="00E73590" w14:paraId="1B471D74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15A497DD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662B620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F1D658" w14:textId="2337BA94" w:rsidR="00C032EB" w:rsidRPr="00CC4592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B8DD51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0F1CE8" w14:textId="2BFD8FF1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26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38" w:type="dxa"/>
          </w:tcPr>
          <w:p w14:paraId="68D4B7C3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439A989E" w14:textId="3987D1AA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CDDCB01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3C1A488" w14:textId="2A833AAE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26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44" w:type="dxa"/>
          </w:tcPr>
          <w:p w14:paraId="36D1AD9A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4FDCFA1" w14:textId="076EE979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8130F6F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4E43D4CA" w14:textId="44FF8CA4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032EB" w:rsidRPr="00E73590" w14:paraId="7BA1CA65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3F5CE8C9" w14:textId="32561592" w:rsidR="00C032EB" w:rsidRPr="00D744C8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</w:t>
            </w:r>
            <w:r w:rsidR="002271C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ใช้ในการป้องกันความเสี่ยง</w:t>
            </w:r>
          </w:p>
        </w:tc>
        <w:tc>
          <w:tcPr>
            <w:tcW w:w="243" w:type="dxa"/>
          </w:tcPr>
          <w:p w14:paraId="6A5B4DBE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E7152EC" w14:textId="77777777" w:rsidR="00C032EB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C27359" w14:textId="61E85C2F" w:rsidR="00C032EB" w:rsidRPr="00CC4592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26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DD00ACC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DD3D9E5" w14:textId="7777777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3B42C6" w14:textId="0021700A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97D79C6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18FA2CC7" w14:textId="7777777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B58495" w14:textId="2AA8636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7AC384B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30A9DE99" w14:textId="7777777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F8924D" w14:textId="74DA4FF6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26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44" w:type="dxa"/>
          </w:tcPr>
          <w:p w14:paraId="5F1173E1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0AD8A55F" w14:textId="7777777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976BC2" w14:textId="214FBB7E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B0DD655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14:paraId="163B26D8" w14:textId="77777777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E44117" w14:textId="7D1E80AB" w:rsidR="00C032EB" w:rsidRPr="00E429BA" w:rsidRDefault="00C032EB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032EB" w:rsidRPr="00E73590" w14:paraId="1EF13E3C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08DE89FE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5C608E25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39F61B" w14:textId="3E3F3494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26F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6DA373C0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29C7607" w14:textId="7F52E652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26F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38" w:type="dxa"/>
          </w:tcPr>
          <w:p w14:paraId="3768A5F6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44B3A9C8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118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3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B852836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E646F30" w14:textId="7ACF3500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48"/>
                <w:tab w:val="decimal" w:pos="796"/>
              </w:tabs>
              <w:spacing w:line="240" w:lineRule="atLeast"/>
              <w:ind w:left="-82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26F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44" w:type="dxa"/>
          </w:tcPr>
          <w:p w14:paraId="6E0A80E4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23FF9FCB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95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3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20A1F70E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</w:tcPr>
          <w:p w14:paraId="008F926E" w14:textId="77777777" w:rsidR="00C032EB" w:rsidRPr="00F50337" w:rsidRDefault="00C032EB" w:rsidP="00C032EB">
            <w:pPr>
              <w:pStyle w:val="acctfourfigures"/>
              <w:tabs>
                <w:tab w:val="clear" w:pos="765"/>
                <w:tab w:val="decimal" w:pos="521"/>
                <w:tab w:val="decimal" w:pos="602"/>
                <w:tab w:val="decimal" w:pos="796"/>
              </w:tabs>
              <w:spacing w:line="240" w:lineRule="atLeast"/>
              <w:ind w:left="-118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3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032EB" w:rsidRPr="00E73590" w14:paraId="382361C6" w14:textId="77777777" w:rsidTr="00E429BA">
        <w:trPr>
          <w:trHeight w:val="261"/>
        </w:trPr>
        <w:tc>
          <w:tcPr>
            <w:tcW w:w="2961" w:type="dxa"/>
          </w:tcPr>
          <w:p w14:paraId="27ED4716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4CCDA50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51E023EA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E98EF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76CDC2E4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EBA9C43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6809A4DB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50662B0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104E0D0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63317476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7B4DB818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F9C59C4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ouble" w:sz="4" w:space="0" w:color="auto"/>
            </w:tcBorders>
          </w:tcPr>
          <w:p w14:paraId="5C2CA784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32EB" w:rsidRPr="00E73590" w14:paraId="6FD5B4A5" w14:textId="77777777" w:rsidTr="00E429BA">
        <w:trPr>
          <w:trHeight w:val="261"/>
        </w:trPr>
        <w:tc>
          <w:tcPr>
            <w:tcW w:w="2961" w:type="dxa"/>
          </w:tcPr>
          <w:p w14:paraId="406AB535" w14:textId="77777777" w:rsidR="00C032EB" w:rsidRPr="00D744C8" w:rsidRDefault="00C032EB" w:rsidP="00C032E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58B688A5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A50C56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73CBF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424ED1" w14:textId="77777777" w:rsidR="00C032EB" w:rsidRPr="00CC4592" w:rsidRDefault="00C032EB" w:rsidP="00C032E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DD68344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</w:tcPr>
          <w:p w14:paraId="49768B4A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CA6993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741287B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9BAEF18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23734197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7A7F77A" w14:textId="77777777" w:rsidR="00C032EB" w:rsidRPr="00CC4592" w:rsidRDefault="00C032EB" w:rsidP="00C032E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21CDD0F3" w14:textId="77777777" w:rsidR="00C032EB" w:rsidRPr="00CC4592" w:rsidRDefault="00C032EB" w:rsidP="00C032E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0D9" w:rsidRPr="00E73590" w14:paraId="77C54C45" w14:textId="77777777" w:rsidTr="00E429BA">
        <w:trPr>
          <w:trHeight w:val="261"/>
        </w:trPr>
        <w:tc>
          <w:tcPr>
            <w:tcW w:w="2961" w:type="dxa"/>
            <w:vAlign w:val="bottom"/>
            <w:hideMark/>
          </w:tcPr>
          <w:p w14:paraId="74800AE2" w14:textId="77777777" w:rsidR="003320D9" w:rsidRPr="00CC4592" w:rsidRDefault="003320D9" w:rsidP="003320D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F2E847F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9DFAD7" w14:textId="3B91E451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ACE9F0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6597823D" w14:textId="66F0C0B4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42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E60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06C4724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vAlign w:val="bottom"/>
          </w:tcPr>
          <w:p w14:paraId="54F1CF8C" w14:textId="3D1DABF5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BB412CA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641A806" w14:textId="365AA56E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E42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3FD7C373" w14:textId="77777777" w:rsidR="003320D9" w:rsidRPr="00CC4592" w:rsidRDefault="003320D9" w:rsidP="003320D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5371E160" w14:textId="4E89351E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52E00E78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7897EF53" w14:textId="00C796AB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320D9" w:rsidRPr="00E73590" w14:paraId="44D03777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0E180445" w14:textId="77777777" w:rsidR="003320D9" w:rsidRPr="00CC4592" w:rsidRDefault="003320D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4A688B48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7B4162F" w14:textId="394AB7B1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6E60A9">
              <w:rPr>
                <w:rFonts w:asciiTheme="majorBidi" w:hAnsiTheme="majorBidi" w:cstheme="majorBidi"/>
                <w:sz w:val="24"/>
                <w:szCs w:val="24"/>
              </w:rPr>
              <w:t>30,436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2C3D86C" w14:textId="77777777" w:rsidR="003320D9" w:rsidRPr="00CC4592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E528EC8" w14:textId="77777777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03C8FE8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E699DDB" w14:textId="77777777" w:rsidR="003320D9" w:rsidRPr="00CC4592" w:rsidRDefault="003320D9" w:rsidP="00E429BA">
            <w:pPr>
              <w:pStyle w:val="acctfourfigures"/>
              <w:tabs>
                <w:tab w:val="clear" w:pos="765"/>
                <w:tab w:val="decimal" w:pos="53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4D9CE07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2C19280" w14:textId="645863A6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1502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30,436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71DF591" w14:textId="77777777" w:rsidR="003320D9" w:rsidRPr="00CC4592" w:rsidRDefault="003320D9" w:rsidP="0033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36296F1" w14:textId="77777777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8456F2B" w14:textId="77777777" w:rsidR="003320D9" w:rsidRPr="00CC4592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14:paraId="4AC6B9BC" w14:textId="77777777" w:rsidR="003320D9" w:rsidRPr="00CC4592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320D9" w:rsidRPr="00E73590" w14:paraId="2B47B1F7" w14:textId="77777777" w:rsidTr="00E429BA">
        <w:trPr>
          <w:trHeight w:val="261"/>
        </w:trPr>
        <w:tc>
          <w:tcPr>
            <w:tcW w:w="2961" w:type="dxa"/>
            <w:vAlign w:val="bottom"/>
          </w:tcPr>
          <w:p w14:paraId="02ECA5BA" w14:textId="77777777" w:rsidR="003320D9" w:rsidRPr="00B8379A" w:rsidRDefault="003320D9" w:rsidP="003320D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4B9E8DB6" w14:textId="77777777" w:rsidR="003320D9" w:rsidRPr="00D30BDE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F615A" w14:textId="38FBB740" w:rsidR="003320D9" w:rsidRPr="00D30BDE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150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30,436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368933" w14:textId="77777777" w:rsidR="003320D9" w:rsidRPr="00D30BDE" w:rsidRDefault="003320D9" w:rsidP="003320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A124A" w14:textId="4BCDBA06" w:rsidR="003320D9" w:rsidRPr="00D30BDE" w:rsidRDefault="003320D9" w:rsidP="003320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7C26F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0DC7387" w14:textId="77777777" w:rsidR="003320D9" w:rsidRPr="00D30BDE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8E94C" w14:textId="77777777" w:rsidR="003320D9" w:rsidRPr="009F2A6D" w:rsidRDefault="003320D9" w:rsidP="00E429BA">
            <w:pPr>
              <w:pStyle w:val="acctfourfigures"/>
              <w:tabs>
                <w:tab w:val="clear" w:pos="765"/>
                <w:tab w:val="decimal" w:pos="53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F2A6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C2AC79F" w14:textId="77777777" w:rsidR="003320D9" w:rsidRPr="00D30BDE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915C0" w14:textId="7EE0CDB2" w:rsidR="003320D9" w:rsidRPr="006A48C7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A48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E429B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30,471</w:t>
            </w:r>
            <w:r w:rsidRPr="006A48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79042B4E" w14:textId="77777777" w:rsidR="003320D9" w:rsidRPr="00D30BDE" w:rsidRDefault="003320D9" w:rsidP="0033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E5742" w14:textId="77777777" w:rsidR="003320D9" w:rsidRPr="00B84711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8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4B6645A2" w14:textId="77777777" w:rsidR="003320D9" w:rsidRPr="006A48C7" w:rsidRDefault="003320D9" w:rsidP="003320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A3CB5" w14:textId="77777777" w:rsidR="003320D9" w:rsidRPr="00E429BA" w:rsidRDefault="003320D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8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0836DC64" w14:textId="2E665039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598C7214" w14:textId="5C3823F1" w:rsidR="00A51F9A" w:rsidRPr="00616564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20EAEEB" w14:textId="1EB38673" w:rsidR="003819D3" w:rsidRDefault="00A51F9A" w:rsidP="00F012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839A2A5" w14:textId="7CCA0126" w:rsidR="00F0129F" w:rsidRDefault="00F0129F" w:rsidP="00F012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C9B044A" w14:textId="38D0A928" w:rsidR="00305DDC" w:rsidRDefault="00305DDC" w:rsidP="00F012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305DDC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0C603A0E" w14:textId="069B9955" w:rsidR="00917033" w:rsidRPr="00616564" w:rsidRDefault="00917033" w:rsidP="00E42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5390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509C1859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A303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303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1A58BF96" w:rsidR="003C5390" w:rsidRPr="00616564" w:rsidRDefault="004A303F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5390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47C9C879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1ED862DC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67F60DA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63707A8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3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03F" w:rsidRPr="00616564" w14:paraId="701F3067" w14:textId="77777777" w:rsidTr="007B1FB3">
        <w:tc>
          <w:tcPr>
            <w:tcW w:w="2113" w:type="pct"/>
          </w:tcPr>
          <w:p w14:paraId="53D755F3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42D9B66D" w:rsidR="004A303F" w:rsidRPr="00616564" w:rsidRDefault="007C26F0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0482E5D8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063D7F9D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13E0E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48E916EC" w:rsidR="004A303F" w:rsidRPr="00616564" w:rsidRDefault="007C26F0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1B4AB9DE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6AD931A8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4A303F" w:rsidRPr="00616564" w14:paraId="3AF805A2" w14:textId="77777777" w:rsidTr="007B1FB3">
        <w:tc>
          <w:tcPr>
            <w:tcW w:w="2113" w:type="pct"/>
          </w:tcPr>
          <w:p w14:paraId="7790CCF6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651C1706" w:rsidR="004A303F" w:rsidRPr="00616564" w:rsidRDefault="007C26F0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hAnsi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5BD644C1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64A3CB43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56167EC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47A0066C" w:rsidR="004A303F" w:rsidRPr="00616564" w:rsidRDefault="007C26F0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hAnsi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508385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6FC3DCA0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  <w:tr w:rsidR="00FE572E" w:rsidRPr="00616564" w14:paraId="31170B69" w14:textId="77777777" w:rsidTr="00E429BA">
        <w:tc>
          <w:tcPr>
            <w:tcW w:w="2113" w:type="pct"/>
          </w:tcPr>
          <w:p w14:paraId="57FCED58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FE572E" w:rsidRPr="00305DDC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</w:tr>
      <w:tr w:rsidR="00FE572E" w:rsidRPr="00616564" w14:paraId="46459B7B" w14:textId="77777777" w:rsidTr="007B1FB3">
        <w:tc>
          <w:tcPr>
            <w:tcW w:w="2113" w:type="pct"/>
          </w:tcPr>
          <w:p w14:paraId="5C1D79B5" w14:textId="72994B7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C1E" w:rsidRPr="00616564" w14:paraId="51E65047" w14:textId="77777777" w:rsidTr="00E429BA">
        <w:tc>
          <w:tcPr>
            <w:tcW w:w="2113" w:type="pct"/>
          </w:tcPr>
          <w:p w14:paraId="776A96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3B6195C2" w:rsidR="006F0C1E" w:rsidRPr="00616564" w:rsidRDefault="007C26F0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544</w:t>
            </w:r>
          </w:p>
        </w:tc>
        <w:tc>
          <w:tcPr>
            <w:tcW w:w="128" w:type="pct"/>
            <w:vAlign w:val="center"/>
          </w:tcPr>
          <w:p w14:paraId="3856E65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66FDB33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6A6E15E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4C145E" w14:textId="61E50EDC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429BA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28" w:type="pct"/>
            <w:vAlign w:val="center"/>
          </w:tcPr>
          <w:p w14:paraId="2DB629E0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4A79396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6F0C1E" w:rsidRPr="00616564" w14:paraId="00E4EEFF" w14:textId="77777777" w:rsidTr="00E429BA">
        <w:tc>
          <w:tcPr>
            <w:tcW w:w="2113" w:type="pct"/>
          </w:tcPr>
          <w:p w14:paraId="0BA29C2C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0517EF57" w:rsidR="006F0C1E" w:rsidRPr="00616564" w:rsidRDefault="007C26F0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7C26F0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128" w:type="pct"/>
            <w:vAlign w:val="center"/>
          </w:tcPr>
          <w:p w14:paraId="624099D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43E41D2B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422C336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4BD29B9" w14:textId="2B77FE2B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429B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8" w:type="pct"/>
            <w:vAlign w:val="center"/>
          </w:tcPr>
          <w:p w14:paraId="57F66B3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1B60DB4C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F0C1E" w:rsidRPr="00616564" w14:paraId="61411776" w14:textId="77777777" w:rsidTr="00E429BA">
        <w:tc>
          <w:tcPr>
            <w:tcW w:w="2113" w:type="pct"/>
          </w:tcPr>
          <w:p w14:paraId="69B1612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378D8EFF" w:rsidR="006F0C1E" w:rsidRPr="00616564" w:rsidRDefault="007C26F0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6F0">
              <w:rPr>
                <w:rFonts w:asciiTheme="majorBidi" w:hAnsi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28" w:type="pct"/>
            <w:vAlign w:val="center"/>
          </w:tcPr>
          <w:p w14:paraId="148B4294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2975DCA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56D081CF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810D392" w14:textId="355E6ED8" w:rsidR="006F0C1E" w:rsidRPr="006F0C1E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2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28" w:type="pct"/>
            <w:vAlign w:val="center"/>
          </w:tcPr>
          <w:p w14:paraId="589134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6C098AC2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55705712" w14:textId="77777777" w:rsidR="001D4979" w:rsidRPr="00305DDC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</w:rPr>
      </w:pPr>
    </w:p>
    <w:p w14:paraId="5DC6A27D" w14:textId="448C4CEF" w:rsidR="00CF48BF" w:rsidRPr="00616564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305DDC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val="en-US"/>
        </w:rPr>
      </w:pPr>
    </w:p>
    <w:p w14:paraId="6424CE2C" w14:textId="249BB5C2" w:rsidR="00805FBD" w:rsidRPr="004D11F5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2550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="008F25B0" w:rsidRPr="00616564">
        <w:rPr>
          <w:rFonts w:asciiTheme="majorBidi" w:hAnsiTheme="majorBidi" w:cstheme="majorBidi"/>
          <w:sz w:val="30"/>
          <w:szCs w:val="30"/>
        </w:rPr>
        <w:t>70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="004A303F">
        <w:rPr>
          <w:rFonts w:asciiTheme="majorBidi" w:hAnsiTheme="majorBidi" w:cstheme="majorBidi"/>
          <w:sz w:val="30"/>
          <w:szCs w:val="30"/>
        </w:rPr>
        <w:t xml:space="preserve">1 </w:t>
      </w:r>
      <w:r w:rsidR="004A303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C53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A303F">
        <w:rPr>
          <w:rFonts w:asciiTheme="majorBidi" w:hAnsiTheme="majorBidi" w:cstheme="majorBidi"/>
          <w:sz w:val="30"/>
          <w:szCs w:val="30"/>
        </w:rPr>
        <w:t>7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FF4E3C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FF4E3C">
        <w:rPr>
          <w:rFonts w:asciiTheme="majorBidi" w:hAnsiTheme="majorBidi"/>
          <w:sz w:val="30"/>
          <w:szCs w:val="30"/>
        </w:rPr>
        <w:t>28.30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61656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)</w:t>
      </w:r>
      <w:r w:rsidR="00A94267" w:rsidRPr="00616564">
        <w:rPr>
          <w:rFonts w:asciiTheme="majorBidi" w:hAnsiTheme="majorBidi"/>
          <w:sz w:val="30"/>
          <w:szCs w:val="30"/>
          <w:lang w:val="en-GB"/>
        </w:rPr>
        <w:tab/>
      </w:r>
    </w:p>
    <w:p w14:paraId="733D967C" w14:textId="77777777" w:rsidR="00FF4E3C" w:rsidRPr="00305DDC" w:rsidRDefault="00FF4E3C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lang w:val="en-GB"/>
        </w:rPr>
      </w:pPr>
    </w:p>
    <w:p w14:paraId="413C88D2" w14:textId="0B91CBA1" w:rsidR="00E541AD" w:rsidRPr="00616564" w:rsidRDefault="00E541A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805FBD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ประมาณการหนี้สินและหนี้สินที่อาจเกิดขึ้น</w:t>
      </w:r>
    </w:p>
    <w:p w14:paraId="4A59C0F2" w14:textId="77777777" w:rsidR="00E541AD" w:rsidRPr="00305DDC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lang w:val="en-GB"/>
        </w:rPr>
      </w:pPr>
    </w:p>
    <w:p w14:paraId="704BE9E4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305DDC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lang w:val="en-GB"/>
        </w:rPr>
      </w:pPr>
    </w:p>
    <w:p w14:paraId="04AB28B3" w14:textId="639F409A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61656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61656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305DDC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565387" w14:textId="33034C8B" w:rsidR="00E541AD" w:rsidRPr="00616564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6CC3E2FB" w14:textId="77777777" w:rsidR="003C5390" w:rsidRDefault="003C53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CF191E" w14:textId="072D37D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616564">
        <w:rPr>
          <w:rFonts w:asciiTheme="majorBidi" w:hAnsiTheme="majorBidi" w:cstheme="majorBidi"/>
          <w:sz w:val="30"/>
          <w:szCs w:val="30"/>
        </w:rPr>
        <w:t>004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16242AB2" w:rsidR="00E541AD" w:rsidRPr="00616564" w:rsidRDefault="00642A0E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42A0E">
        <w:rPr>
          <w:rFonts w:asciiTheme="majorBidi" w:hAnsiTheme="majorBidi" w:hint="cs"/>
          <w:sz w:val="30"/>
          <w:szCs w:val="30"/>
          <w:cs/>
          <w:lang w:val="en-GB"/>
        </w:rPr>
        <w:t>ในปี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2562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บริษัทได้รับมอบคืนวัตถุดิบค้างส่งจากคู่ค้าที่ได้ตกลงกันในสัญญาประนีประนอม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16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และมีการจดทะเบียนจำนองที่ดินให้แก่บริษัท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โดยมีมูลค่ายุติธรรมประมาณ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217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233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ในปี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2566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มูลค่ายุติธรรมของที่ดินเพิ่มขึ้นเป็นจำนวน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72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ส่งผลให้บริษัททบทวนสำรองค่าใช้จ่ายจากความเสียหายของวัตถุดิบคงคลัง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และได้บันทึกการกลับรายการสำรองดังกล่าวจำนวน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72</w:t>
      </w:r>
      <w:r w:rsidRPr="00642A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42A0E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14:paraId="10F698E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111E9BB4" w14:textId="09D59D11" w:rsidR="00553900" w:rsidRPr="00616564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C0168B2" w14:textId="3262BDF8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6B9F3B19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305DDC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0311A21E" w14:textId="7BDA780F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ในช่วงไตรมาส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41E7B4A5" w14:textId="77777777" w:rsidR="0071704B" w:rsidRPr="00305DDC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4BBC7394" w14:textId="0AEA200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ได้ยื่นฟ้องคดีต่อศาลแพ่ง เพื่อเรียกร้องให้อนัตตาและบริษัท</w:t>
      </w:r>
      <w:r w:rsidR="00C05C7C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ร่วมกันชดใช้ค่าเสียหายรวมเป็นจำนวนเงินทั้งสิ้น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324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305DDC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11CA1F32" w14:textId="26EDBDA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289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305DDC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1D52E47B" w14:textId="77777777" w:rsidR="00791705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12F4743F" w14:textId="730669EA" w:rsidR="00D97C42" w:rsidRPr="00305DDC" w:rsidRDefault="00D97C42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3EE455A1" w14:textId="01577371" w:rsidR="00791705" w:rsidRPr="00616564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305DDC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00ADA971" w14:textId="2B9EE324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 w:rsidRPr="00616564">
        <w:rPr>
          <w:rFonts w:asciiTheme="majorBidi" w:hAnsiTheme="majorBidi" w:cstheme="majorBidi"/>
          <w:sz w:val="30"/>
          <w:szCs w:val="30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616564">
        <w:rPr>
          <w:rFonts w:asciiTheme="majorBidi" w:hAnsiTheme="majorBidi" w:cstheme="majorBidi"/>
          <w:sz w:val="30"/>
          <w:szCs w:val="30"/>
        </w:rPr>
        <w:t>2535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444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</w:p>
    <w:p w14:paraId="2D12FA1E" w14:textId="62B554A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616564">
        <w:rPr>
          <w:rFonts w:asciiTheme="majorBidi" w:hAnsiTheme="majorBidi"/>
          <w:sz w:val="30"/>
          <w:szCs w:val="30"/>
        </w:rPr>
        <w:t>17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616564">
        <w:rPr>
          <w:rFonts w:asciiTheme="majorBidi" w:hAnsiTheme="majorBidi"/>
          <w:sz w:val="30"/>
          <w:szCs w:val="30"/>
        </w:rPr>
        <w:t>2565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บริษัทนำหนังสือสัญญาค้ำประกันของธนาคารวงเงิน </w:t>
      </w:r>
      <w:r w:rsidR="00AA1075" w:rsidRPr="00616564">
        <w:rPr>
          <w:rFonts w:asciiTheme="majorBidi" w:hAnsiTheme="majorBidi" w:cstheme="majorBidi"/>
          <w:sz w:val="30"/>
          <w:szCs w:val="30"/>
        </w:rPr>
        <w:t>503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616564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บาทไปวางต่อศาล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611D1FA2" w:rsidR="00F36EBC" w:rsidRPr="00305DDC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553669D" w14:textId="4DA457D9" w:rsidR="00275190" w:rsidRPr="00616564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20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2566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167D5471" w14:textId="77777777" w:rsidR="00275190" w:rsidRPr="00305DDC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F33BF7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0" w:name="_Hlk109309395"/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0"/>
    <w:p w14:paraId="2F447AF1" w14:textId="77777777" w:rsidR="00E541AD" w:rsidRPr="00305DDC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74C6889" w14:textId="38ACCA3C" w:rsidR="005E3367" w:rsidRDefault="00FE572E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572E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จำนวน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3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ดังนั้น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0C62A20E" w14:textId="77777777" w:rsidR="00805FBD" w:rsidRPr="00305DDC" w:rsidRDefault="00805FBD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B6194D" w14:textId="0B45DF17" w:rsidR="005E3367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470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03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595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  <w:r w:rsidR="00FE572E">
        <w:rPr>
          <w:rFonts w:asciiTheme="majorBidi" w:hAnsiTheme="majorBidi" w:cstheme="majorBidi"/>
          <w:sz w:val="30"/>
          <w:szCs w:val="30"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DAA1366" w14:textId="77777777" w:rsidR="00805FBD" w:rsidRPr="00305DDC" w:rsidRDefault="00805FBD" w:rsidP="00805FBD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DB243C" w14:textId="320DDC2D" w:rsidR="005E3367" w:rsidRPr="00616564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92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109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42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009FCE0" w14:textId="77777777" w:rsidR="005E3367" w:rsidRPr="00305DDC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858491" w14:textId="33425AB8" w:rsidR="00FC0C18" w:rsidRPr="00E429BA" w:rsidRDefault="005E3367" w:rsidP="0040307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305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364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71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  <w:r w:rsidR="00FE572E">
        <w:rPr>
          <w:rFonts w:asciiTheme="majorBidi" w:hAnsiTheme="majorBidi" w:cstheme="majorBidi"/>
          <w:sz w:val="30"/>
          <w:szCs w:val="30"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cstheme="majorBidi"/>
          <w:sz w:val="30"/>
          <w:szCs w:val="30"/>
        </w:rPr>
        <w:t xml:space="preserve">21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กันยายน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cstheme="majorBidi"/>
          <w:sz w:val="30"/>
          <w:szCs w:val="30"/>
        </w:rPr>
        <w:t xml:space="preserve">2566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ศาลแพ่งมี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E429BA">
        <w:rPr>
          <w:rFonts w:asciiTheme="majorBidi" w:hAnsiTheme="majorBidi"/>
          <w:spacing w:val="-6"/>
          <w:sz w:val="30"/>
          <w:szCs w:val="30"/>
          <w:cs/>
        </w:rPr>
        <w:t xml:space="preserve">คำพิพากษายกฟ้อง อย่างไรก็ตาม คดีนี้ยังไม่ถึงที่สุด </w:t>
      </w:r>
      <w:r w:rsidR="00FC0C18" w:rsidRPr="00E429BA">
        <w:rPr>
          <w:rFonts w:asciiTheme="majorBidi" w:hAnsiTheme="majorBidi"/>
          <w:spacing w:val="-6"/>
          <w:sz w:val="30"/>
          <w:szCs w:val="30"/>
          <w:cs/>
        </w:rPr>
        <w:t xml:space="preserve">เนื่องจากโจทก์ใช้สิทธิยื่นอุทธรณ์เมื่อวันที่ </w:t>
      </w:r>
      <w:r w:rsidR="007C26F0" w:rsidRPr="00E75352">
        <w:rPr>
          <w:rFonts w:asciiTheme="majorBidi" w:hAnsiTheme="majorBidi"/>
          <w:spacing w:val="-6"/>
          <w:sz w:val="30"/>
          <w:szCs w:val="30"/>
        </w:rPr>
        <w:t>22</w:t>
      </w:r>
      <w:r w:rsidR="00FC0C18" w:rsidRPr="00E429BA">
        <w:rPr>
          <w:rFonts w:asciiTheme="majorBidi" w:hAnsiTheme="majorBidi"/>
          <w:spacing w:val="-6"/>
          <w:sz w:val="30"/>
          <w:szCs w:val="30"/>
          <w:cs/>
        </w:rPr>
        <w:t xml:space="preserve"> มกราคม </w:t>
      </w:r>
      <w:r w:rsidR="007C26F0" w:rsidRPr="00E75352">
        <w:rPr>
          <w:rFonts w:asciiTheme="majorBidi" w:hAnsiTheme="majorBidi"/>
          <w:spacing w:val="-6"/>
          <w:sz w:val="30"/>
          <w:szCs w:val="30"/>
        </w:rPr>
        <w:t>2567</w:t>
      </w:r>
    </w:p>
    <w:p w14:paraId="2AA9A30E" w14:textId="77777777" w:rsidR="005E3367" w:rsidRPr="00305DDC" w:rsidRDefault="005E3367" w:rsidP="00FE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EB15850" w14:textId="4829A914" w:rsidR="00E541AD" w:rsidRPr="00616564" w:rsidRDefault="00E541AD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คดีความอื่นๆ</w:t>
      </w:r>
    </w:p>
    <w:p w14:paraId="2495D7D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616564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60FE915" w14:textId="796EA6DF" w:rsidR="003E12DA" w:rsidRDefault="00E541AD" w:rsidP="006E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22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94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616564">
        <w:rPr>
          <w:rFonts w:asciiTheme="majorBidi" w:hAnsiTheme="majorBidi"/>
          <w:sz w:val="30"/>
          <w:szCs w:val="30"/>
        </w:rPr>
        <w:t>60</w:t>
      </w:r>
      <w:r w:rsidR="00154672" w:rsidRPr="00616564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อย่างไรก็ตาม คดี</w:t>
      </w:r>
      <w:r w:rsidR="004B3693" w:rsidRPr="00616564">
        <w:rPr>
          <w:rFonts w:asciiTheme="majorBidi" w:hAnsiTheme="majorBidi"/>
          <w:sz w:val="30"/>
          <w:szCs w:val="30"/>
          <w:cs/>
          <w:lang w:val="en-GB"/>
        </w:rPr>
        <w:t>นี้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ยังไม่ถึงที่สุด 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เนื่องจากโจทก์ได้ใช้สิทธิยื่นอุทธรณ์เมื่อวันที่ </w:t>
      </w:r>
      <w:r w:rsidR="005E3367" w:rsidRPr="00616564">
        <w:rPr>
          <w:rFonts w:ascii="Angsana New" w:hAnsi="Angsana New" w:hint="cs"/>
          <w:sz w:val="30"/>
          <w:szCs w:val="30"/>
        </w:rPr>
        <w:t>10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E3367" w:rsidRPr="00616564">
        <w:rPr>
          <w:rFonts w:ascii="Angsana New" w:hAnsi="Angsana New" w:hint="cs"/>
          <w:sz w:val="30"/>
          <w:szCs w:val="30"/>
        </w:rPr>
        <w:t>2565</w:t>
      </w:r>
    </w:p>
    <w:p w14:paraId="3CCAED77" w14:textId="6F3F2C1D" w:rsidR="00E541AD" w:rsidRPr="00616564" w:rsidRDefault="00E541AD" w:rsidP="00E429B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E429BA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65183" w14:textId="68CB4B5B" w:rsidR="00E541AD" w:rsidRDefault="00160737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28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2564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บริษัทได้รับหมายเรียกและสำเนาคำฟ้องคดีแพ่ง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โดยบริษัทแห่งหนึ่งได้ยื่นฟ้องบริษัทต่อศาลแพ่งในข้อหาละเมิด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ผิดสัญญา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ผิดคำมั่น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และเรียกค่าเสียหาย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โดยขอให้บริษัทชดใช้ค่าเสียหายเป็นจำนวนเงินรวม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449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>.</w:t>
      </w:r>
      <w:r w:rsidR="00187CE5" w:rsidRPr="00187CE5">
        <w:rPr>
          <w:rFonts w:asciiTheme="majorBidi" w:hAnsiTheme="majorBidi"/>
          <w:sz w:val="30"/>
          <w:szCs w:val="30"/>
        </w:rPr>
        <w:t>77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พร้อมดอกเบี้ยร้อยละ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7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>.</w:t>
      </w:r>
      <w:r w:rsidR="00187CE5" w:rsidRPr="00187CE5">
        <w:rPr>
          <w:rFonts w:asciiTheme="majorBidi" w:hAnsiTheme="majorBidi"/>
          <w:sz w:val="30"/>
          <w:szCs w:val="30"/>
        </w:rPr>
        <w:t>5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ต่อปี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เห็นว่าประเด็นแห่งคดีนี้เป็นประเด็นเดียวกับคดีที่บริษัทเคยยื่นฟ้องบริษัทดังกล่าว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และบริษัทไม่ได้กระทำละเมิดและผิดสัญญาต่อโจทก์ตามที่กล่าวอ้างในฟ้อง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บริษัทจึงได้แต่งตั้งทนายความและยื่นคำให้การต่อสู้คดี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21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2565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ศาลแพ่งได้มีคำพิพากษายกฟ้อง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และเมื่อวันที่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29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2566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ศาลอุทธรณ์พิพากษายืนตามศาลชั้นต้น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คดียังไม่ถึงที่สุด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เนื่องจากโจทก์ใช้สิทธิยื่นขออนุญาตฎีกาต่อศาลฎีกาเมื่อวันที่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60737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Pr="0016073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87CE5" w:rsidRPr="00187CE5">
        <w:rPr>
          <w:rFonts w:asciiTheme="majorBidi" w:hAnsiTheme="majorBidi"/>
          <w:sz w:val="30"/>
          <w:szCs w:val="30"/>
        </w:rPr>
        <w:t>2566</w:t>
      </w:r>
    </w:p>
    <w:p w14:paraId="04D87438" w14:textId="77777777" w:rsidR="006E4F02" w:rsidRDefault="006E4F02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5BA00DD" w14:textId="77777777" w:rsidR="006E4F02" w:rsidRDefault="006E4F02" w:rsidP="00E429B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13" w:hanging="49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E4E71E4" w14:textId="777E3360" w:rsidR="00A16D12" w:rsidRPr="00805FBD" w:rsidRDefault="006E4F02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jc w:val="thaiDistribute"/>
        <w:rPr>
          <w:rFonts w:ascii="Angsana New" w:hAnsi="Angsana New"/>
          <w:sz w:val="30"/>
          <w:szCs w:val="30"/>
        </w:rPr>
      </w:pP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926978" w:rsidRPr="0080136C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E429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เมษายน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926978" w:rsidRPr="0080136C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Pr="00E429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บริษัทได้จ่ายชำระค่าหุ้นเพิ่มทุนในบริษัท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จีจีซี</w:t>
      </w:r>
      <w:r w:rsidR="009939B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ไบโอเคมิคอล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จำกัด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จำนวน</w:t>
      </w:r>
      <w:r w:rsidR="005E3A8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926978" w:rsidRPr="0080136C">
        <w:rPr>
          <w:rFonts w:asciiTheme="majorBidi" w:hAnsiTheme="majorBidi" w:cstheme="majorBidi"/>
          <w:spacing w:val="-2"/>
          <w:sz w:val="30"/>
          <w:szCs w:val="30"/>
        </w:rPr>
        <w:t>3.58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ล้านหุ้น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มูลค่าหุ้นละ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926978" w:rsidRPr="0080136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429BA">
        <w:rPr>
          <w:rFonts w:asciiTheme="majorBidi" w:hAnsiTheme="majorBidi" w:cstheme="majorBidi"/>
          <w:spacing w:val="-2"/>
          <w:sz w:val="30"/>
          <w:szCs w:val="30"/>
          <w:lang w:val="en-GB"/>
        </w:rPr>
        <w:t>5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="00926978" w:rsidRPr="0080136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รวมเป็นจำนวนเงิน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926978" w:rsidRPr="0080136C">
        <w:rPr>
          <w:rFonts w:asciiTheme="majorBidi" w:hAnsiTheme="majorBidi" w:cstheme="majorBidi"/>
          <w:spacing w:val="-2"/>
          <w:sz w:val="30"/>
          <w:szCs w:val="30"/>
        </w:rPr>
        <w:t>53.63</w:t>
      </w:r>
      <w:r w:rsidRPr="00E429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429B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ล้านบาท</w:t>
      </w:r>
      <w:r w:rsidRPr="00E429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sectPr w:rsidR="00A16D12" w:rsidRPr="00805FBD" w:rsidSect="00C54A84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6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8115" w14:textId="77777777" w:rsidR="00225B71" w:rsidRDefault="00225B71" w:rsidP="004956B4">
      <w:r>
        <w:separator/>
      </w:r>
    </w:p>
  </w:endnote>
  <w:endnote w:type="continuationSeparator" w:id="0">
    <w:p w14:paraId="32D592EE" w14:textId="77777777" w:rsidR="00225B71" w:rsidRDefault="00225B7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2ADD" w14:textId="77777777" w:rsidR="00225B71" w:rsidRDefault="00225B71" w:rsidP="004956B4">
      <w:r>
        <w:separator/>
      </w:r>
    </w:p>
  </w:footnote>
  <w:footnote w:type="continuationSeparator" w:id="0">
    <w:p w14:paraId="1F1C0346" w14:textId="77777777" w:rsidR="00225B71" w:rsidRDefault="00225B7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77864C8B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1E0486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1E0486" w:rsidRPr="003C439B">
      <w:rPr>
        <w:rFonts w:ascii="Angsana New" w:hAnsi="Angsana New"/>
        <w:bCs/>
        <w:sz w:val="32"/>
        <w:szCs w:val="32"/>
        <w:lang w:val="en-US"/>
      </w:rPr>
      <w:t>3</w:t>
    </w:r>
    <w:r w:rsidR="00297E2F">
      <w:rPr>
        <w:rFonts w:ascii="Angsana New" w:hAnsi="Angsana New"/>
        <w:bCs/>
        <w:sz w:val="32"/>
        <w:szCs w:val="32"/>
        <w:lang w:val="en-US"/>
      </w:rPr>
      <w:t>1</w:t>
    </w:r>
    <w:r w:rsidR="001E0486">
      <w:rPr>
        <w:rFonts w:ascii="Angsana New" w:hAnsi="Angsana New"/>
        <w:bCs/>
        <w:sz w:val="32"/>
        <w:szCs w:val="32"/>
        <w:lang w:val="en-US"/>
      </w:rPr>
      <w:t xml:space="preserve"> </w:t>
    </w:r>
    <w:r w:rsidR="00297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4B795BCB" w:rsidR="00241D33" w:rsidRDefault="008D44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 w:rsidR="00297E2F">
      <w:rPr>
        <w:rFonts w:ascii="Angsana New" w:hAnsi="Angsana New"/>
        <w:bCs/>
        <w:sz w:val="32"/>
        <w:szCs w:val="32"/>
        <w:lang w:val="en-US"/>
      </w:rPr>
      <w:t>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 w:rsidR="00297E2F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 w:rsidR="00297E2F"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5B84470E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6A7FE1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6A7FE1" w:rsidRPr="003C439B">
      <w:rPr>
        <w:rFonts w:ascii="Angsana New" w:hAnsi="Angsana New"/>
        <w:bCs/>
        <w:sz w:val="32"/>
        <w:szCs w:val="32"/>
        <w:lang w:val="en-US"/>
      </w:rPr>
      <w:t>3</w:t>
    </w:r>
    <w:r w:rsidR="003D5ADD">
      <w:rPr>
        <w:rFonts w:ascii="Angsana New" w:hAnsi="Angsana New"/>
        <w:bCs/>
        <w:sz w:val="32"/>
        <w:szCs w:val="32"/>
        <w:lang w:val="en-US"/>
      </w:rPr>
      <w:t>1</w:t>
    </w:r>
    <w:r w:rsidR="006A7FE1">
      <w:rPr>
        <w:rFonts w:ascii="Angsana New" w:hAnsi="Angsana New"/>
        <w:bCs/>
        <w:sz w:val="32"/>
        <w:szCs w:val="32"/>
        <w:lang w:val="en-US"/>
      </w:rPr>
      <w:t xml:space="preserve"> </w:t>
    </w:r>
    <w:r w:rsidR="003D5AD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7F778959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F4279E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F4279E" w:rsidRPr="003C439B">
      <w:rPr>
        <w:rFonts w:ascii="Angsana New" w:hAnsi="Angsana New"/>
        <w:bCs/>
        <w:sz w:val="32"/>
        <w:szCs w:val="32"/>
        <w:lang w:val="en-US"/>
      </w:rPr>
      <w:t>3</w:t>
    </w:r>
    <w:r w:rsidR="003D5ADD">
      <w:rPr>
        <w:rFonts w:ascii="Angsana New" w:hAnsi="Angsana New"/>
        <w:bCs/>
        <w:sz w:val="32"/>
        <w:szCs w:val="32"/>
        <w:lang w:val="en-US" w:bidi="th-TH"/>
      </w:rPr>
      <w:t>1</w:t>
    </w:r>
    <w:r w:rsidR="00F4279E">
      <w:rPr>
        <w:rFonts w:ascii="Angsana New" w:hAnsi="Angsana New"/>
        <w:bCs/>
        <w:sz w:val="32"/>
        <w:szCs w:val="32"/>
        <w:lang w:val="en-US"/>
      </w:rPr>
      <w:t xml:space="preserve"> </w:t>
    </w:r>
    <w:r w:rsidR="003D5ADD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5FF84CF2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293824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293824" w:rsidRPr="003C439B">
      <w:rPr>
        <w:rFonts w:ascii="Angsana New" w:hAnsi="Angsana New"/>
        <w:bCs/>
        <w:sz w:val="32"/>
        <w:szCs w:val="32"/>
        <w:lang w:val="en-US"/>
      </w:rPr>
      <w:t>3</w:t>
    </w:r>
    <w:r w:rsidR="00B33955">
      <w:rPr>
        <w:rFonts w:ascii="Angsana New" w:hAnsi="Angsana New"/>
        <w:bCs/>
        <w:sz w:val="32"/>
        <w:szCs w:val="32"/>
        <w:lang w:val="en-US"/>
      </w:rPr>
      <w:t>1</w:t>
    </w:r>
    <w:r w:rsidR="00293824">
      <w:rPr>
        <w:rFonts w:ascii="Angsana New" w:hAnsi="Angsana New"/>
        <w:bCs/>
        <w:sz w:val="32"/>
        <w:szCs w:val="32"/>
        <w:lang w:val="en-US"/>
      </w:rPr>
      <w:t xml:space="preserve"> </w:t>
    </w:r>
    <w:r w:rsidR="00B33955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B33955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70777940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 w:rsidR="005060CE"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 w:rsidR="005060CE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5060CE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Cs/>
        <w:sz w:val="32"/>
        <w:szCs w:val="32"/>
        <w:cs/>
        <w:lang w:val="en-US"/>
      </w:rPr>
      <w:tab/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 w:numId="40" w16cid:durableId="6206531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8F1"/>
    <w:rsid w:val="00052BA3"/>
    <w:rsid w:val="00053597"/>
    <w:rsid w:val="00053697"/>
    <w:rsid w:val="00053A6F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0D6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C7EFA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1A"/>
    <w:rsid w:val="001341DF"/>
    <w:rsid w:val="00134415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268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848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3F"/>
    <w:rsid w:val="0020178D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5F5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3094"/>
    <w:rsid w:val="002B3099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DDA"/>
    <w:rsid w:val="002F70B2"/>
    <w:rsid w:val="002F7AB4"/>
    <w:rsid w:val="002F7BD6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2AD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1301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1CA"/>
    <w:rsid w:val="00360958"/>
    <w:rsid w:val="00360EFA"/>
    <w:rsid w:val="00361339"/>
    <w:rsid w:val="00361954"/>
    <w:rsid w:val="00361BC6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5581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7CD"/>
    <w:rsid w:val="003B0BA5"/>
    <w:rsid w:val="003B0BEA"/>
    <w:rsid w:val="003B0BFD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BAE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110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2B3"/>
    <w:rsid w:val="00417464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7A7"/>
    <w:rsid w:val="004318B7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E11"/>
    <w:rsid w:val="0044404A"/>
    <w:rsid w:val="0044406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2073"/>
    <w:rsid w:val="0049223D"/>
    <w:rsid w:val="00492877"/>
    <w:rsid w:val="00492A23"/>
    <w:rsid w:val="00492A79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23F9"/>
    <w:rsid w:val="005324F2"/>
    <w:rsid w:val="0053259C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610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B87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E85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394"/>
    <w:rsid w:val="0061042D"/>
    <w:rsid w:val="006105D7"/>
    <w:rsid w:val="00610B8B"/>
    <w:rsid w:val="006110B2"/>
    <w:rsid w:val="00611101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BBC"/>
    <w:rsid w:val="00634E17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2B64"/>
    <w:rsid w:val="006631D6"/>
    <w:rsid w:val="006632D9"/>
    <w:rsid w:val="00663945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DF"/>
    <w:rsid w:val="006E3B4C"/>
    <w:rsid w:val="006E3B97"/>
    <w:rsid w:val="006E41B8"/>
    <w:rsid w:val="006E45F2"/>
    <w:rsid w:val="006E4CB7"/>
    <w:rsid w:val="006E4D2B"/>
    <w:rsid w:val="006E4E2E"/>
    <w:rsid w:val="006E4F02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C1E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2C0"/>
    <w:rsid w:val="007D162F"/>
    <w:rsid w:val="007D1B16"/>
    <w:rsid w:val="007D1C9A"/>
    <w:rsid w:val="007D1F27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4C9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A9B"/>
    <w:rsid w:val="00846AFD"/>
    <w:rsid w:val="00847323"/>
    <w:rsid w:val="008473F2"/>
    <w:rsid w:val="0084743F"/>
    <w:rsid w:val="00847599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66F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931"/>
    <w:rsid w:val="00943BCB"/>
    <w:rsid w:val="009444B9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B98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9002C"/>
    <w:rsid w:val="0099042B"/>
    <w:rsid w:val="009904CE"/>
    <w:rsid w:val="00990D8E"/>
    <w:rsid w:val="00990E8B"/>
    <w:rsid w:val="00990EC4"/>
    <w:rsid w:val="00991614"/>
    <w:rsid w:val="009917CA"/>
    <w:rsid w:val="00991871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5E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547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54B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34E"/>
    <w:rsid w:val="00B54470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A72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29F7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745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AF"/>
    <w:rsid w:val="00CA56C7"/>
    <w:rsid w:val="00CA5A57"/>
    <w:rsid w:val="00CA660F"/>
    <w:rsid w:val="00CA6F98"/>
    <w:rsid w:val="00CA7123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407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67E8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1D"/>
    <w:rsid w:val="00CF6870"/>
    <w:rsid w:val="00CF73FB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38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7257"/>
    <w:rsid w:val="00D97512"/>
    <w:rsid w:val="00D9783E"/>
    <w:rsid w:val="00D97A62"/>
    <w:rsid w:val="00D97A69"/>
    <w:rsid w:val="00D97C42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389A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0F7"/>
    <w:rsid w:val="00E341D2"/>
    <w:rsid w:val="00E344E6"/>
    <w:rsid w:val="00E34795"/>
    <w:rsid w:val="00E34BCE"/>
    <w:rsid w:val="00E34F18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F0B"/>
    <w:rsid w:val="00E4234B"/>
    <w:rsid w:val="00E42431"/>
    <w:rsid w:val="00E4250F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6FF4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526"/>
    <w:rsid w:val="00EF7934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275"/>
    <w:rsid w:val="00FA4646"/>
    <w:rsid w:val="00FA4C48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0B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F9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FB2C91-3E95-4154-9788-9B4C346CC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1206</TotalTime>
  <Pages>24</Pages>
  <Words>4930</Words>
  <Characters>28103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395</cp:revision>
  <cp:lastPrinted>2024-04-19T11:40:00Z</cp:lastPrinted>
  <dcterms:created xsi:type="dcterms:W3CDTF">2023-09-13T08:50:00Z</dcterms:created>
  <dcterms:modified xsi:type="dcterms:W3CDTF">2024-04-30T08:02:00Z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