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A15A6" w14:textId="77777777" w:rsidR="00EA6304" w:rsidRPr="00DD67C5" w:rsidRDefault="00C737D5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  <w:cs/>
        </w:rPr>
      </w:pPr>
      <w:r w:rsidRPr="00A5750E">
        <w:rPr>
          <w:rFonts w:asciiTheme="majorBidi" w:hAnsiTheme="majorBidi" w:cstheme="majorBidi"/>
        </w:rPr>
        <w:t xml:space="preserve"> </w:t>
      </w:r>
    </w:p>
    <w:p w14:paraId="5F2D548C" w14:textId="77777777" w:rsidR="00EA6304" w:rsidRPr="00DD67C5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6911777E" w14:textId="77777777" w:rsidR="00EA6304" w:rsidRPr="00DD67C5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5E22078B" w14:textId="77777777" w:rsidR="00EA6304" w:rsidRPr="00DD67C5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5A88597A" w14:textId="77777777" w:rsidR="00EA6304" w:rsidRPr="00DD67C5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3E47827E" w14:textId="77777777" w:rsidR="00B679D9" w:rsidRPr="00DD67C5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367B15F8" w14:textId="77777777" w:rsidR="00CA76C3" w:rsidRPr="00CA1474" w:rsidRDefault="000F1C0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SubTitle"/>
      <w:bookmarkEnd w:id="0"/>
      <w:r w:rsidRPr="00CA1474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CA1474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CA1474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14:paraId="2B069BDE" w14:textId="77777777" w:rsidR="00B63EA7" w:rsidRPr="00CA1474" w:rsidRDefault="00847B70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CA1474">
        <w:rPr>
          <w:rFonts w:asciiTheme="majorBidi" w:hAnsiTheme="majorBidi" w:cstheme="majorBidi"/>
          <w:sz w:val="40"/>
          <w:szCs w:val="40"/>
        </w:rPr>
        <w:tab/>
      </w:r>
    </w:p>
    <w:p w14:paraId="37966625" w14:textId="77777777" w:rsidR="00EB7364" w:rsidRPr="00CA147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CA14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D972C2" w14:textId="3AF0EFA8" w:rsidR="00EB7364" w:rsidRPr="00CA147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523860" w:rsidRPr="00CA1474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="00523860" w:rsidRPr="00CA147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DD67C5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741443BB" w14:textId="77777777" w:rsidR="00EB7364" w:rsidRPr="00CA147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877532C" w14:textId="77777777" w:rsidR="00EB7364" w:rsidRPr="00CA1474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CA14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CA147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4BE8ABD" w14:textId="77777777" w:rsidR="007C2D59" w:rsidRPr="00CA1474" w:rsidRDefault="007C2D5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CDD40A3" w14:textId="77777777" w:rsidR="00EB7364" w:rsidRPr="00CA1474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F058E1A" w14:textId="77777777" w:rsidR="00EB7364" w:rsidRPr="00CA1474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3292999" w14:textId="77777777" w:rsidR="00EB7364" w:rsidRPr="00CA1474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EB7364" w:rsidRPr="00CA1474" w:rsidSect="00DD67C5"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D2DCE97" w14:textId="77777777" w:rsidR="00CA76C3" w:rsidRPr="00DD67C5" w:rsidRDefault="00CA76C3" w:rsidP="00DD67C5">
      <w:pPr>
        <w:tabs>
          <w:tab w:val="left" w:pos="8640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15B41F0" w14:textId="77777777" w:rsidR="00CA76C3" w:rsidRPr="00DD67C5" w:rsidRDefault="00CA76C3" w:rsidP="00DD67C5">
      <w:pPr>
        <w:tabs>
          <w:tab w:val="left" w:pos="8640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44FD47D0" w14:textId="77777777" w:rsidR="00362D10" w:rsidRPr="00DD67C5" w:rsidRDefault="00362D10" w:rsidP="00DD67C5">
      <w:pPr>
        <w:tabs>
          <w:tab w:val="left" w:pos="8640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43B8D62C" w14:textId="77777777" w:rsidR="00CA76C3" w:rsidRPr="00DD67C5" w:rsidRDefault="00CA76C3" w:rsidP="00DD67C5">
      <w:pPr>
        <w:tabs>
          <w:tab w:val="left" w:pos="8640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4FD2722" w14:textId="77777777" w:rsidR="001133A1" w:rsidRPr="00DD67C5" w:rsidRDefault="001133A1" w:rsidP="00DD67C5">
      <w:pPr>
        <w:tabs>
          <w:tab w:val="left" w:pos="8640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ED31254" w14:textId="77777777" w:rsidR="001133A1" w:rsidRPr="00DD67C5" w:rsidRDefault="001133A1" w:rsidP="00DD67C5">
      <w:pPr>
        <w:tabs>
          <w:tab w:val="left" w:pos="8640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272E53A" w14:textId="3A1AF57B" w:rsidR="001133A1" w:rsidRDefault="001133A1" w:rsidP="00DD67C5">
      <w:pPr>
        <w:tabs>
          <w:tab w:val="left" w:pos="8640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3748391D" w14:textId="77777777" w:rsidR="00DD67C5" w:rsidRPr="00DD67C5" w:rsidRDefault="00DD67C5" w:rsidP="00DD67C5">
      <w:pPr>
        <w:tabs>
          <w:tab w:val="left" w:pos="8640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CD0AB34" w14:textId="77777777" w:rsidR="0009267B" w:rsidRPr="00CA1474" w:rsidRDefault="0009267B" w:rsidP="00C4658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CA1474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CA1474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CA1474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5C44A828" w14:textId="77777777" w:rsidR="0009267B" w:rsidRPr="00CA1474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F3DE32" w14:textId="77777777" w:rsidR="0009267B" w:rsidRPr="00CA1474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A1474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CA1474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36A011EF" w14:textId="77777777" w:rsidR="00EB7364" w:rsidRPr="00CA1474" w:rsidRDefault="00EB7364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CDBA3" w14:textId="591459C3" w:rsidR="00EB7364" w:rsidRPr="00CA1474" w:rsidRDefault="00EB7364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 ณ</w:t>
      </w:r>
      <w:r w:rsidRPr="00CA1474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CA1474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="00F24109" w:rsidRPr="00CA1474">
        <w:rPr>
          <w:rFonts w:asciiTheme="majorBidi" w:hAnsiTheme="majorBidi" w:cstheme="majorBidi"/>
          <w:sz w:val="28"/>
          <w:szCs w:val="28"/>
        </w:rPr>
        <w:t>31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CA1474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="00523860" w:rsidRPr="00CA1474">
        <w:rPr>
          <w:rFonts w:asciiTheme="majorBidi" w:hAnsiTheme="majorBidi" w:cstheme="majorBidi"/>
          <w:sz w:val="28"/>
          <w:szCs w:val="28"/>
        </w:rPr>
        <w:t>256</w:t>
      </w:r>
      <w:r w:rsidR="00DD67C5">
        <w:rPr>
          <w:rFonts w:asciiTheme="majorBidi" w:hAnsiTheme="majorBidi" w:cstheme="majorBidi"/>
          <w:sz w:val="28"/>
          <w:szCs w:val="28"/>
        </w:rPr>
        <w:t>7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 สำหรับงวดสามเดือนสิ้นสุดวันที่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CA1474">
        <w:rPr>
          <w:rFonts w:asciiTheme="majorBidi" w:hAnsiTheme="majorBidi" w:cstheme="majorBidi"/>
          <w:sz w:val="28"/>
          <w:szCs w:val="28"/>
        </w:rPr>
        <w:t>31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523860" w:rsidRPr="00CA1474">
        <w:rPr>
          <w:rFonts w:asciiTheme="majorBidi" w:hAnsiTheme="majorBidi" w:cstheme="majorBidi"/>
          <w:sz w:val="28"/>
          <w:szCs w:val="28"/>
        </w:rPr>
        <w:t>256</w:t>
      </w:r>
      <w:r w:rsidR="00DD67C5">
        <w:rPr>
          <w:rFonts w:asciiTheme="majorBidi" w:hAnsiTheme="majorBidi" w:cstheme="majorBidi"/>
          <w:sz w:val="28"/>
          <w:szCs w:val="28"/>
        </w:rPr>
        <w:t>7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 ของบริษัท วินท์คอม เทคโนโลยี จำกัด (มหาชน) และบริษัทย่อย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 ตามลำดับ</w:t>
      </w:r>
      <w:r w:rsidR="00DD67C5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DD67C5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993E75" w:rsidRPr="00CA1474">
        <w:rPr>
          <w:rFonts w:asciiTheme="majorBidi" w:hAnsiTheme="majorBidi" w:cstheme="majorBidi"/>
          <w:sz w:val="28"/>
          <w:szCs w:val="28"/>
        </w:rPr>
        <w:t>34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A1474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เรื่อง การรายงานทางการเงินระหว่างกาล </w:t>
      </w:r>
      <w:r w:rsidR="00522FF8">
        <w:rPr>
          <w:rFonts w:asciiTheme="majorBidi" w:hAnsiTheme="majorBidi" w:cstheme="majorBidi"/>
          <w:spacing w:val="-2"/>
          <w:sz w:val="28"/>
          <w:szCs w:val="28"/>
        </w:rPr>
        <w:br/>
      </w:r>
      <w:r w:rsidRPr="00CA1474">
        <w:rPr>
          <w:rFonts w:asciiTheme="majorBidi" w:hAnsiTheme="majorBidi" w:cstheme="majorBidi"/>
          <w:spacing w:val="-2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CA1474">
        <w:rPr>
          <w:rFonts w:asciiTheme="majorBidi" w:hAnsiTheme="majorBidi" w:cstheme="majorBidi"/>
          <w:sz w:val="28"/>
          <w:szCs w:val="28"/>
          <w:cs/>
        </w:rPr>
        <w:t>กาลดังกล่าวจากผลการสอบทานของข้าพเจ้า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</w:p>
    <w:p w14:paraId="498D3AD4" w14:textId="77777777" w:rsidR="00BD00A0" w:rsidRDefault="00BD00A0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39DC4F8E" w14:textId="46B28460" w:rsidR="001E5D9B" w:rsidRPr="00CA1474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CA1474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73CE5B40" w14:textId="77777777" w:rsidR="00BD00A0" w:rsidRDefault="00BD00A0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DF81CCA" w14:textId="2CB340EC" w:rsidR="001E5D9B" w:rsidRDefault="001E5D9B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รหัส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CA1474">
        <w:rPr>
          <w:rFonts w:asciiTheme="majorBidi" w:hAnsiTheme="majorBidi" w:cstheme="majorBidi"/>
          <w:sz w:val="28"/>
          <w:szCs w:val="28"/>
        </w:rPr>
        <w:t>2410</w:t>
      </w:r>
      <w:r w:rsidRPr="00CA1474">
        <w:rPr>
          <w:rFonts w:asciiTheme="majorBidi" w:hAnsiTheme="majorBidi" w:cstheme="majorBidi"/>
          <w:sz w:val="28"/>
          <w:szCs w:val="28"/>
        </w:rPr>
        <w:t xml:space="preserve"> “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A1474">
        <w:rPr>
          <w:rFonts w:asciiTheme="majorBidi" w:hAnsiTheme="majorBidi" w:cstheme="majorBidi"/>
          <w:sz w:val="28"/>
          <w:szCs w:val="28"/>
        </w:rPr>
        <w:t>”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521266" w:rsidRPr="00CA1474">
        <w:rPr>
          <w:rFonts w:asciiTheme="majorBidi" w:hAnsiTheme="majorBidi" w:cstheme="majorBidi"/>
          <w:sz w:val="28"/>
          <w:szCs w:val="28"/>
        </w:rPr>
        <w:br/>
      </w:r>
      <w:r w:rsidRPr="00CA1474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CA1474">
        <w:rPr>
          <w:rFonts w:asciiTheme="majorBidi" w:hAnsiTheme="majorBidi" w:cstheme="majorBidi"/>
          <w:sz w:val="28"/>
          <w:szCs w:val="28"/>
          <w:cs/>
        </w:rPr>
        <w:t>สอบ</w:t>
      </w:r>
      <w:r w:rsidRPr="00CA1474">
        <w:rPr>
          <w:rFonts w:asciiTheme="majorBidi" w:hAnsiTheme="majorBidi" w:cstheme="majorBidi"/>
          <w:sz w:val="28"/>
          <w:szCs w:val="28"/>
          <w:cs/>
        </w:rPr>
        <w:t>ทาน</w:t>
      </w:r>
    </w:p>
    <w:p w14:paraId="62B60774" w14:textId="7C48CB52" w:rsidR="00DD67C5" w:rsidRDefault="00DD67C5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FAD155C" w14:textId="77777777" w:rsidR="00DD67C5" w:rsidRPr="00CA1474" w:rsidRDefault="00DD67C5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50C85DE" w14:textId="77777777" w:rsidR="00DD67C5" w:rsidRDefault="00DD67C5" w:rsidP="00C4658D">
      <w:pPr>
        <w:rPr>
          <w:rFonts w:asciiTheme="majorBidi" w:hAnsiTheme="majorBidi" w:cstheme="majorBidi"/>
          <w:i/>
          <w:iCs/>
          <w:sz w:val="28"/>
          <w:szCs w:val="28"/>
        </w:rPr>
        <w:sectPr w:rsidR="00DD67C5" w:rsidSect="00DD67C5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EEBE07C" w14:textId="77777777" w:rsidR="001E5D9B" w:rsidRPr="00CA1474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CA1474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1A0FE12C" w14:textId="77777777" w:rsidR="0071316E" w:rsidRPr="00CA1474" w:rsidRDefault="0071316E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6E3E0C94" w14:textId="77777777" w:rsidR="00302649" w:rsidRPr="00CA1474" w:rsidRDefault="00302649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A1474">
        <w:rPr>
          <w:rFonts w:asciiTheme="majorBidi" w:hAnsiTheme="majorBidi" w:cstheme="majorBidi"/>
          <w:color w:val="FFFFFF"/>
          <w:sz w:val="28"/>
          <w:szCs w:val="28"/>
          <w:cs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993E75" w:rsidRPr="00CA1474">
        <w:rPr>
          <w:rFonts w:asciiTheme="majorBidi" w:hAnsiTheme="majorBidi" w:cstheme="majorBidi"/>
          <w:sz w:val="28"/>
          <w:szCs w:val="28"/>
        </w:rPr>
        <w:t>34</w:t>
      </w:r>
      <w:r w:rsidR="00FB5726" w:rsidRPr="00CA1474">
        <w:rPr>
          <w:rFonts w:asciiTheme="majorBidi" w:hAnsiTheme="majorBidi" w:cstheme="majorBidi"/>
          <w:sz w:val="28"/>
          <w:szCs w:val="28"/>
        </w:rPr>
        <w:br/>
      </w:r>
      <w:r w:rsidR="007B18F0" w:rsidRPr="00CA1474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</w:t>
      </w:r>
      <w:r w:rsidRPr="00CA1474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Pr="00CA1474">
        <w:rPr>
          <w:rFonts w:asciiTheme="majorBidi" w:hAnsiTheme="majorBidi" w:cstheme="majorBidi"/>
          <w:sz w:val="28"/>
          <w:szCs w:val="28"/>
        </w:rPr>
        <w:t xml:space="preserve"> </w:t>
      </w:r>
      <w:r w:rsidRPr="00CA1474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D75816D" w14:textId="77777777" w:rsidR="00C5422F" w:rsidRPr="00CA1474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30F95" w14:textId="77777777" w:rsidR="0098009E" w:rsidRPr="00CA1474" w:rsidRDefault="0098009E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AA9B0EE" w14:textId="77777777" w:rsidR="001E5D9B" w:rsidRPr="00CA1474" w:rsidRDefault="001E5D9B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F56038" w14:textId="77777777" w:rsidR="00C5422F" w:rsidRPr="00CA1474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279224E" w14:textId="77777777" w:rsidR="00F24109" w:rsidRPr="00CA1474" w:rsidRDefault="00F24109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25DBA2" w14:textId="2EF5C4CE" w:rsidR="00F83C84" w:rsidRPr="00CA1474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(</w:t>
      </w:r>
      <w:r w:rsidR="00076EFD" w:rsidRPr="00CA1474">
        <w:rPr>
          <w:rFonts w:asciiTheme="majorBidi" w:hAnsiTheme="majorBidi" w:cstheme="majorBidi" w:hint="cs"/>
          <w:sz w:val="28"/>
          <w:szCs w:val="28"/>
          <w:cs/>
        </w:rPr>
        <w:t>วิไลวรรณ</w:t>
      </w:r>
      <w:r w:rsidRPr="00CA147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6EFD" w:rsidRPr="00CA1474">
        <w:rPr>
          <w:rFonts w:asciiTheme="majorBidi" w:hAnsiTheme="majorBidi" w:cstheme="majorBidi" w:hint="cs"/>
          <w:sz w:val="28"/>
          <w:szCs w:val="28"/>
          <w:cs/>
        </w:rPr>
        <w:t>ผลประเสร</w:t>
      </w:r>
      <w:r w:rsidR="00B3328B" w:rsidRPr="00CA1474">
        <w:rPr>
          <w:rFonts w:asciiTheme="majorBidi" w:hAnsiTheme="majorBidi" w:cstheme="majorBidi" w:hint="cs"/>
          <w:sz w:val="28"/>
          <w:szCs w:val="28"/>
          <w:cs/>
        </w:rPr>
        <w:t>ิ</w:t>
      </w:r>
      <w:r w:rsidR="00076EFD" w:rsidRPr="00CA1474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CA1474">
        <w:rPr>
          <w:rFonts w:asciiTheme="majorBidi" w:hAnsiTheme="majorBidi" w:cstheme="majorBidi"/>
          <w:sz w:val="28"/>
          <w:szCs w:val="28"/>
          <w:cs/>
        </w:rPr>
        <w:t>)</w:t>
      </w:r>
    </w:p>
    <w:p w14:paraId="1367B2C4" w14:textId="77777777" w:rsidR="00F83C84" w:rsidRPr="00CA1474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C41C5AC" w14:textId="7BEA5644" w:rsidR="00F83C84" w:rsidRPr="00CA1474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B4288C" w:rsidRPr="00CA1474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5249215D" w14:textId="77777777" w:rsidR="001E5D9B" w:rsidRPr="00CA1474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5A91CA5F" w14:textId="77777777" w:rsidR="001E5D9B" w:rsidRPr="00CA1474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260D7355" w14:textId="77777777" w:rsidR="001E5D9B" w:rsidRPr="00CA1474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CA1474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D0E4F08" w14:textId="00216588" w:rsidR="0009267B" w:rsidRPr="00427501" w:rsidRDefault="00692924" w:rsidP="00C4658D">
      <w:pPr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 xml:space="preserve">10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พฤษภาคม </w:t>
      </w:r>
      <w:r>
        <w:rPr>
          <w:rFonts w:asciiTheme="majorBidi" w:hAnsiTheme="majorBidi" w:cstheme="majorBidi"/>
          <w:sz w:val="28"/>
          <w:szCs w:val="28"/>
        </w:rPr>
        <w:t>2567</w:t>
      </w:r>
    </w:p>
    <w:sectPr w:rsidR="0009267B" w:rsidRPr="00427501" w:rsidSect="00DD67C5"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88C36" w14:textId="77777777" w:rsidR="00CF1E1D" w:rsidRDefault="00CF1E1D" w:rsidP="00900EE2">
      <w:r>
        <w:separator/>
      </w:r>
    </w:p>
  </w:endnote>
  <w:endnote w:type="continuationSeparator" w:id="0">
    <w:p w14:paraId="0E2ED343" w14:textId="77777777" w:rsidR="00CF1E1D" w:rsidRDefault="00CF1E1D" w:rsidP="00900EE2">
      <w:r>
        <w:continuationSeparator/>
      </w:r>
    </w:p>
  </w:endnote>
  <w:endnote w:type="continuationNotice" w:id="1">
    <w:p w14:paraId="75E781FF" w14:textId="77777777" w:rsidR="00CF1E1D" w:rsidRDefault="00CF1E1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095BA" w14:textId="77777777" w:rsidR="00DB12B7" w:rsidRDefault="00DB12B7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993E7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17CC74E" w14:textId="77777777" w:rsidR="00DB12B7" w:rsidRDefault="00DB12B7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F1431" w14:textId="77777777" w:rsidR="00DB12B7" w:rsidRPr="00EE2DC5" w:rsidRDefault="00DB12B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FC6A3F2" w14:textId="77777777" w:rsidR="00DB12B7" w:rsidRDefault="00DB12B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9D535" w14:textId="77777777" w:rsidR="00DD67C5" w:rsidRPr="00C562FA" w:rsidRDefault="00DD67C5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67181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F11BD47" w14:textId="6463D458" w:rsidR="00DD67C5" w:rsidRPr="00DD67C5" w:rsidRDefault="00DD67C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D67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D67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D67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D67C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D67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180C1" w14:textId="77777777" w:rsidR="00CF1E1D" w:rsidRDefault="00CF1E1D" w:rsidP="00900EE2">
      <w:r>
        <w:separator/>
      </w:r>
    </w:p>
  </w:footnote>
  <w:footnote w:type="continuationSeparator" w:id="0">
    <w:p w14:paraId="60297DDD" w14:textId="77777777" w:rsidR="00CF1E1D" w:rsidRDefault="00CF1E1D" w:rsidP="00900EE2">
      <w:r>
        <w:continuationSeparator/>
      </w:r>
    </w:p>
  </w:footnote>
  <w:footnote w:type="continuationNotice" w:id="1">
    <w:p w14:paraId="34D23EE1" w14:textId="77777777" w:rsidR="00CF1E1D" w:rsidRDefault="00CF1E1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A783D" w14:textId="77777777" w:rsidR="00DB12B7" w:rsidRDefault="00DB12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CE7DD" w14:textId="77777777" w:rsidR="00DB12B7" w:rsidRPr="00736873" w:rsidRDefault="00DB12B7" w:rsidP="007368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E76A5" w14:textId="77777777" w:rsidR="00DB12B7" w:rsidRDefault="00DB12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F190" w14:textId="3DD89545" w:rsidR="00DD67C5" w:rsidRDefault="00DD67C5" w:rsidP="00DD67C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8E35E92" w14:textId="05AFCD1A" w:rsidR="00DD67C5" w:rsidRDefault="00DD67C5" w:rsidP="00DD67C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45C0B8D" w14:textId="1A340767" w:rsidR="00DD67C5" w:rsidRDefault="00DD67C5" w:rsidP="00DD67C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0CB277" w14:textId="77777777" w:rsidR="00DD67C5" w:rsidRPr="00DD67C5" w:rsidRDefault="00DD67C5" w:rsidP="00DD67C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A69C585C"/>
    <w:lvl w:ilvl="0" w:tplc="31282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934554372">
    <w:abstractNumId w:val="6"/>
  </w:num>
  <w:num w:numId="2" w16cid:durableId="445152793">
    <w:abstractNumId w:val="5"/>
  </w:num>
  <w:num w:numId="3" w16cid:durableId="444928700">
    <w:abstractNumId w:val="9"/>
  </w:num>
  <w:num w:numId="4" w16cid:durableId="1972320606">
    <w:abstractNumId w:val="7"/>
  </w:num>
  <w:num w:numId="5" w16cid:durableId="1443720949">
    <w:abstractNumId w:val="8"/>
  </w:num>
  <w:num w:numId="6" w16cid:durableId="1531993187">
    <w:abstractNumId w:val="3"/>
  </w:num>
  <w:num w:numId="7" w16cid:durableId="1683966770">
    <w:abstractNumId w:val="2"/>
  </w:num>
  <w:num w:numId="8" w16cid:durableId="1436944523">
    <w:abstractNumId w:val="0"/>
  </w:num>
  <w:num w:numId="9" w16cid:durableId="2071072587">
    <w:abstractNumId w:val="1"/>
  </w:num>
  <w:num w:numId="10" w16cid:durableId="1240941116">
    <w:abstractNumId w:val="4"/>
  </w:num>
  <w:num w:numId="11" w16cid:durableId="514685246">
    <w:abstractNumId w:val="15"/>
  </w:num>
  <w:num w:numId="12" w16cid:durableId="1607155581">
    <w:abstractNumId w:val="12"/>
  </w:num>
  <w:num w:numId="13" w16cid:durableId="1288315924">
    <w:abstractNumId w:val="26"/>
  </w:num>
  <w:num w:numId="14" w16cid:durableId="257099810">
    <w:abstractNumId w:val="13"/>
  </w:num>
  <w:num w:numId="15" w16cid:durableId="1134761823">
    <w:abstractNumId w:val="17"/>
  </w:num>
  <w:num w:numId="16" w16cid:durableId="26032030">
    <w:abstractNumId w:val="21"/>
  </w:num>
  <w:num w:numId="17" w16cid:durableId="1044453006">
    <w:abstractNumId w:val="14"/>
  </w:num>
  <w:num w:numId="18" w16cid:durableId="545877804">
    <w:abstractNumId w:val="28"/>
  </w:num>
  <w:num w:numId="19" w16cid:durableId="1710102403">
    <w:abstractNumId w:val="22"/>
  </w:num>
  <w:num w:numId="20" w16cid:durableId="1203788891">
    <w:abstractNumId w:val="19"/>
  </w:num>
  <w:num w:numId="21" w16cid:durableId="208108722">
    <w:abstractNumId w:val="10"/>
  </w:num>
  <w:num w:numId="22" w16cid:durableId="1444572440">
    <w:abstractNumId w:val="25"/>
  </w:num>
  <w:num w:numId="23" w16cid:durableId="1581409636">
    <w:abstractNumId w:val="27"/>
  </w:num>
  <w:num w:numId="24" w16cid:durableId="1020739094">
    <w:abstractNumId w:val="20"/>
  </w:num>
  <w:num w:numId="25" w16cid:durableId="981616251">
    <w:abstractNumId w:val="18"/>
  </w:num>
  <w:num w:numId="26" w16cid:durableId="2055736271">
    <w:abstractNumId w:val="16"/>
  </w:num>
  <w:num w:numId="27" w16cid:durableId="2015456555">
    <w:abstractNumId w:val="23"/>
  </w:num>
  <w:num w:numId="28" w16cid:durableId="1926375868">
    <w:abstractNumId w:val="11"/>
  </w:num>
  <w:num w:numId="29" w16cid:durableId="910196302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5C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E26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2F51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011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BA"/>
    <w:rsid w:val="00056400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6A4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6BA"/>
    <w:rsid w:val="00075C00"/>
    <w:rsid w:val="000761A3"/>
    <w:rsid w:val="00076498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6BE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12E"/>
    <w:rsid w:val="000C4271"/>
    <w:rsid w:val="000C43CD"/>
    <w:rsid w:val="000C4506"/>
    <w:rsid w:val="000C4F52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AD8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DB"/>
    <w:rsid w:val="001021F3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847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69A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B3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579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537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63F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07DEC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890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D5B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0AC"/>
    <w:rsid w:val="002D67BD"/>
    <w:rsid w:val="002D6847"/>
    <w:rsid w:val="002D6DAB"/>
    <w:rsid w:val="002D76AF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8F5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7A3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1E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70FB"/>
    <w:rsid w:val="00357320"/>
    <w:rsid w:val="003577A2"/>
    <w:rsid w:val="00357833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157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26E"/>
    <w:rsid w:val="0038129A"/>
    <w:rsid w:val="0038141B"/>
    <w:rsid w:val="003816A6"/>
    <w:rsid w:val="00381A47"/>
    <w:rsid w:val="00381AB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8ED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460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6FF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5E9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7A0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61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228"/>
    <w:rsid w:val="00513252"/>
    <w:rsid w:val="005135D9"/>
    <w:rsid w:val="00513967"/>
    <w:rsid w:val="00513A58"/>
    <w:rsid w:val="00513D9E"/>
    <w:rsid w:val="00514253"/>
    <w:rsid w:val="00514287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DD0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2FF8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770"/>
    <w:rsid w:val="005319DA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6E9"/>
    <w:rsid w:val="005628F0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A8B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5BB"/>
    <w:rsid w:val="00586632"/>
    <w:rsid w:val="00586BBC"/>
    <w:rsid w:val="00587177"/>
    <w:rsid w:val="0058753A"/>
    <w:rsid w:val="0059049C"/>
    <w:rsid w:val="00590A2B"/>
    <w:rsid w:val="00590CA1"/>
    <w:rsid w:val="00590E4E"/>
    <w:rsid w:val="00590EA8"/>
    <w:rsid w:val="00590F76"/>
    <w:rsid w:val="005912B1"/>
    <w:rsid w:val="005915CB"/>
    <w:rsid w:val="005917B1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A0325"/>
    <w:rsid w:val="005A03F1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111"/>
    <w:rsid w:val="005B44B7"/>
    <w:rsid w:val="005B4842"/>
    <w:rsid w:val="005B48AB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BAC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361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766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5A7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6FFF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6D5"/>
    <w:rsid w:val="006547F5"/>
    <w:rsid w:val="006548E6"/>
    <w:rsid w:val="006552DD"/>
    <w:rsid w:val="00655436"/>
    <w:rsid w:val="00655522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593"/>
    <w:rsid w:val="006667F8"/>
    <w:rsid w:val="006669B4"/>
    <w:rsid w:val="00666CA7"/>
    <w:rsid w:val="006676BA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1FE9"/>
    <w:rsid w:val="006722CE"/>
    <w:rsid w:val="00672420"/>
    <w:rsid w:val="0067251A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24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B1E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1E7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1E6"/>
    <w:rsid w:val="006B2258"/>
    <w:rsid w:val="006B2A72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2FC0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3D7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5BB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873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2E8"/>
    <w:rsid w:val="0076053F"/>
    <w:rsid w:val="007605FF"/>
    <w:rsid w:val="00760936"/>
    <w:rsid w:val="00760CF8"/>
    <w:rsid w:val="00760E57"/>
    <w:rsid w:val="00760FFC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52"/>
    <w:rsid w:val="00765E5D"/>
    <w:rsid w:val="007661A1"/>
    <w:rsid w:val="0076698D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3DD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9F6"/>
    <w:rsid w:val="00777B9C"/>
    <w:rsid w:val="00777CE2"/>
    <w:rsid w:val="00777E37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6CF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BC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B7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B7C99"/>
    <w:rsid w:val="007C0347"/>
    <w:rsid w:val="007C091D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20A"/>
    <w:rsid w:val="0080143C"/>
    <w:rsid w:val="008014F3"/>
    <w:rsid w:val="00801808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15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21A2"/>
    <w:rsid w:val="00882A2B"/>
    <w:rsid w:val="00882B85"/>
    <w:rsid w:val="00882E2B"/>
    <w:rsid w:val="00882FAF"/>
    <w:rsid w:val="00882FF0"/>
    <w:rsid w:val="00883093"/>
    <w:rsid w:val="00883190"/>
    <w:rsid w:val="008833F9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7DA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151"/>
    <w:rsid w:val="008C4642"/>
    <w:rsid w:val="008C4B1C"/>
    <w:rsid w:val="008C4B53"/>
    <w:rsid w:val="008C4B5E"/>
    <w:rsid w:val="008C4EF6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3F8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04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48F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99D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14C"/>
    <w:rsid w:val="00931266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65A"/>
    <w:rsid w:val="009337F1"/>
    <w:rsid w:val="0093386E"/>
    <w:rsid w:val="00933871"/>
    <w:rsid w:val="00933A3F"/>
    <w:rsid w:val="00933A9B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07A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947"/>
    <w:rsid w:val="009A5A39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3E7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810"/>
    <w:rsid w:val="009D6897"/>
    <w:rsid w:val="009D6923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29F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49C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51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6C9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C48"/>
    <w:rsid w:val="00A12D56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03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BA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9FA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9EF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D65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FAE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74"/>
    <w:rsid w:val="00B6058E"/>
    <w:rsid w:val="00B6059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524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A7D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2EE0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51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3"/>
    <w:rsid w:val="00BB49BF"/>
    <w:rsid w:val="00BB4B07"/>
    <w:rsid w:val="00BB51E1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CDE"/>
    <w:rsid w:val="00BC0D00"/>
    <w:rsid w:val="00BC0D5D"/>
    <w:rsid w:val="00BC0DE8"/>
    <w:rsid w:val="00BC130C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0A0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B01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8AE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B71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1F17"/>
    <w:rsid w:val="00C322B8"/>
    <w:rsid w:val="00C32AA8"/>
    <w:rsid w:val="00C32F54"/>
    <w:rsid w:val="00C33168"/>
    <w:rsid w:val="00C3338B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79C"/>
    <w:rsid w:val="00C4790A"/>
    <w:rsid w:val="00C47C06"/>
    <w:rsid w:val="00C47EC3"/>
    <w:rsid w:val="00C47EF2"/>
    <w:rsid w:val="00C501A9"/>
    <w:rsid w:val="00C5048F"/>
    <w:rsid w:val="00C50875"/>
    <w:rsid w:val="00C50885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2BD0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474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37"/>
    <w:rsid w:val="00CB099B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3E6A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F8"/>
    <w:rsid w:val="00CD2B51"/>
    <w:rsid w:val="00CD2BC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36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1D"/>
    <w:rsid w:val="00CF1EAB"/>
    <w:rsid w:val="00CF1FAA"/>
    <w:rsid w:val="00CF20F7"/>
    <w:rsid w:val="00CF21E5"/>
    <w:rsid w:val="00CF21F9"/>
    <w:rsid w:val="00CF266D"/>
    <w:rsid w:val="00CF30B6"/>
    <w:rsid w:val="00CF3359"/>
    <w:rsid w:val="00CF3377"/>
    <w:rsid w:val="00CF385B"/>
    <w:rsid w:val="00CF3FE8"/>
    <w:rsid w:val="00CF40BE"/>
    <w:rsid w:val="00CF4111"/>
    <w:rsid w:val="00CF4B04"/>
    <w:rsid w:val="00CF4B32"/>
    <w:rsid w:val="00CF4C7E"/>
    <w:rsid w:val="00CF4D86"/>
    <w:rsid w:val="00CF4EFB"/>
    <w:rsid w:val="00CF508C"/>
    <w:rsid w:val="00CF535B"/>
    <w:rsid w:val="00CF64B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1FDE"/>
    <w:rsid w:val="00D1226F"/>
    <w:rsid w:val="00D12AC1"/>
    <w:rsid w:val="00D12DF5"/>
    <w:rsid w:val="00D1372E"/>
    <w:rsid w:val="00D13832"/>
    <w:rsid w:val="00D13A64"/>
    <w:rsid w:val="00D13C6E"/>
    <w:rsid w:val="00D13E29"/>
    <w:rsid w:val="00D14036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B11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25B"/>
    <w:rsid w:val="00D40539"/>
    <w:rsid w:val="00D406E2"/>
    <w:rsid w:val="00D40C00"/>
    <w:rsid w:val="00D40C45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5A0D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82B"/>
    <w:rsid w:val="00D94D78"/>
    <w:rsid w:val="00D94E3C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B4D"/>
    <w:rsid w:val="00DB0B8F"/>
    <w:rsid w:val="00DB0D8D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E1C"/>
    <w:rsid w:val="00DD6160"/>
    <w:rsid w:val="00DD648B"/>
    <w:rsid w:val="00DD64FD"/>
    <w:rsid w:val="00DD650F"/>
    <w:rsid w:val="00DD67C5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692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3F8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9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0E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014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09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9F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5D6"/>
    <w:rsid w:val="00EF0780"/>
    <w:rsid w:val="00EF0791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C8E"/>
    <w:rsid w:val="00EF4F0F"/>
    <w:rsid w:val="00EF50D1"/>
    <w:rsid w:val="00EF560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CFB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995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E6F"/>
    <w:rsid w:val="00F37F98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394"/>
    <w:rsid w:val="00F603D2"/>
    <w:rsid w:val="00F6058D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856"/>
    <w:rsid w:val="00FB0C65"/>
    <w:rsid w:val="00FB0D21"/>
    <w:rsid w:val="00FB104A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9B8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67D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2BE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44"/>
    <w:rsid w:val="00FE5045"/>
    <w:rsid w:val="00FE50F9"/>
    <w:rsid w:val="00FE57C3"/>
    <w:rsid w:val="00FE59AF"/>
    <w:rsid w:val="00FE5A02"/>
    <w:rsid w:val="00FE5A6A"/>
    <w:rsid w:val="00FE5F2B"/>
    <w:rsid w:val="00FE6222"/>
    <w:rsid w:val="00FE6345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375935BE"/>
    <w:rsid w:val="3EFF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4:defaultImageDpi w14:val="32767"/>
  <w15:chartTrackingRefBased/>
  <w15:docId w15:val="{54B400D8-550B-420C-AD0D-51A7C497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36A1FD-B3E1-4A30-8B61-54FF562AB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AFDF1A-63C6-48FF-A372-BD1A76CA2D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3</Pages>
  <Words>396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Kamolthip, Phuangpoo</cp:lastModifiedBy>
  <cp:revision>3</cp:revision>
  <cp:lastPrinted>2022-05-12T11:02:00Z</cp:lastPrinted>
  <dcterms:created xsi:type="dcterms:W3CDTF">2024-05-06T13:44:00Z</dcterms:created>
  <dcterms:modified xsi:type="dcterms:W3CDTF">2024-05-06T14:14:00Z</dcterms:modified>
</cp:coreProperties>
</file>