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3E5862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12C42986" w:rsidR="0009267B" w:rsidRPr="003E5862" w:rsidRDefault="00B564D1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ป</w:t>
            </w:r>
            <w:r w:rsidR="0009267B"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3E586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3E586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3E5862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3E586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3E586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3E586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3E5862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3E586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3E586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3E586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D83994" w:rsidRPr="003E5862" w14:paraId="7A75F4F6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84C5B11" w14:textId="68FF3CB9" w:rsidR="00D83994" w:rsidRPr="003E5862" w:rsidRDefault="00D83994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44E5850" w14:textId="77777777" w:rsidR="00D83994" w:rsidRPr="003E5862" w:rsidRDefault="00D83994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C9EFDA7" w14:textId="47032E6C" w:rsidR="00D83994" w:rsidRPr="003E5862" w:rsidRDefault="00D83994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การเปลี่ยนแปลงนโยบายการบัญชี</w:t>
            </w:r>
          </w:p>
        </w:tc>
      </w:tr>
      <w:tr w:rsidR="00AD4AA1" w:rsidRPr="003E5862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2674D150" w:rsidR="00AD4AA1" w:rsidRPr="003E5862" w:rsidRDefault="00D83994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29999B2" w14:textId="77777777" w:rsidR="00AD4AA1" w:rsidRPr="003E586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AD4AA1" w:rsidRPr="003E586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AD4AA1" w:rsidRPr="003E5862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7E4111A7" w:rsidR="00AD4AA1" w:rsidRPr="003E5862" w:rsidRDefault="00D83994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5C36230" w14:textId="77777777" w:rsidR="00AD4AA1" w:rsidRPr="003E586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63EB2A0E" w:rsidR="00AD4AA1" w:rsidRPr="003E586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AD4AA1" w:rsidRPr="003E5862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5243396" w:rsidR="00AD4AA1" w:rsidRPr="003E5862" w:rsidRDefault="00D83994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FDA1D81" w14:textId="77777777" w:rsidR="00AD4AA1" w:rsidRPr="003E586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32423BA6" w:rsidR="00AD4AA1" w:rsidRPr="003E586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  <w:r w:rsidR="000656B2" w:rsidRPr="003E586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บริษัทร่วม</w:t>
            </w:r>
          </w:p>
        </w:tc>
      </w:tr>
      <w:tr w:rsidR="00D27E07" w:rsidRPr="003E5862" w14:paraId="61DACD20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C4F4F3B" w14:textId="7C61EE29" w:rsidR="00D27E07" w:rsidRPr="003E5862" w:rsidRDefault="00D83994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99F5DE7" w14:textId="77777777" w:rsidR="00D27E07" w:rsidRPr="003E5862" w:rsidRDefault="00D27E07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1E24E19" w14:textId="4FF9CE12" w:rsidR="00D27E07" w:rsidRPr="003E5862" w:rsidRDefault="00D27E07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5104C1" w:rsidRPr="003E5862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51C36CE4" w:rsidR="005104C1" w:rsidRPr="003E5862" w:rsidRDefault="00D83994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E717C63" w14:textId="77777777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0570F3E8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5104C1" w:rsidRPr="003E5862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0637ACAE" w:rsidR="005104C1" w:rsidRPr="003E5862" w:rsidRDefault="00D83994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85F73F1" w14:textId="77777777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5104C1" w:rsidRPr="003E5862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0A3C0123" w:rsidR="005104C1" w:rsidRPr="003E5862" w:rsidRDefault="00D83994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97A0523" w14:textId="77777777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1A2CB7A4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5104C1" w:rsidRPr="003E5862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37ABB546" w:rsidR="005104C1" w:rsidRPr="003E5862" w:rsidRDefault="00D83994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D0C4B97" w14:textId="77777777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5104C1" w:rsidRPr="003E5862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6FB157F1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1</w:t>
            </w:r>
            <w:r w:rsidR="00D83994"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804EF40" w14:textId="77777777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5943E61D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5104C1" w:rsidRPr="003E5862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4CF5EACF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D83994"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1A215BE" w14:textId="77777777" w:rsidR="005104C1" w:rsidRPr="003E5862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081B394F" w:rsidR="0002552B" w:rsidRPr="003E5862" w:rsidRDefault="005104C1" w:rsidP="00A80E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337AE" w:rsidRPr="003E5862" w14:paraId="3766B6E1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48D97CA" w14:textId="113953E1" w:rsidR="005337AE" w:rsidRPr="003E5862" w:rsidRDefault="005337AE" w:rsidP="00533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D83994" w:rsidRPr="003E586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704FB6D" w14:textId="77777777" w:rsidR="005337AE" w:rsidRPr="003E5862" w:rsidRDefault="005337AE" w:rsidP="00533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52E2C4F" w14:textId="26250B4E" w:rsidR="005337AE" w:rsidRPr="003E5862" w:rsidRDefault="00BB6FFE" w:rsidP="00533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D9453C" w14:textId="77777777" w:rsidR="001A021D" w:rsidRPr="003E5862" w:rsidRDefault="001A021D" w:rsidP="00C4658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61E3067" w14:textId="77777777" w:rsidR="00DB12B7" w:rsidRPr="003E5862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3E586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33BDC1" w14:textId="77777777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0362E3" w14:textId="66837625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  <w:cs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3E5862">
        <w:rPr>
          <w:rFonts w:asciiTheme="majorBidi" w:hAnsiTheme="majorBidi" w:cstheme="majorBidi" w:hint="cs"/>
          <w:sz w:val="28"/>
          <w:szCs w:val="28"/>
          <w:cs/>
        </w:rPr>
        <w:t>่</w:t>
      </w:r>
      <w:r w:rsidR="007B14BC" w:rsidRPr="003E5862">
        <w:rPr>
          <w:rFonts w:asciiTheme="majorBidi" w:hAnsiTheme="majorBidi" w:cstheme="majorBidi"/>
          <w:sz w:val="28"/>
          <w:szCs w:val="28"/>
        </w:rPr>
        <w:t xml:space="preserve"> </w:t>
      </w:r>
      <w:r w:rsidR="0022100D" w:rsidRPr="003E5862">
        <w:rPr>
          <w:rFonts w:asciiTheme="majorBidi" w:hAnsiTheme="majorBidi" w:cstheme="majorBidi"/>
          <w:sz w:val="28"/>
          <w:szCs w:val="28"/>
        </w:rPr>
        <w:t xml:space="preserve">10 </w:t>
      </w:r>
      <w:r w:rsidR="0022100D" w:rsidRPr="003E5862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22100D" w:rsidRPr="003E5862">
        <w:rPr>
          <w:rFonts w:asciiTheme="majorBidi" w:hAnsiTheme="majorBidi" w:cstheme="majorBidi"/>
          <w:sz w:val="28"/>
          <w:szCs w:val="28"/>
        </w:rPr>
        <w:t>2567</w:t>
      </w:r>
    </w:p>
    <w:p w14:paraId="6FF58D22" w14:textId="77777777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A343621" w14:textId="1C92997E" w:rsidR="00DB12B7" w:rsidRPr="003E5862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000D75AC" w14:textId="77777777" w:rsidR="00DB12B7" w:rsidRPr="003E5862" w:rsidRDefault="00DB12B7" w:rsidP="00DB12B7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1F67E742" w14:textId="7A19D397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</w:t>
      </w:r>
      <w:r w:rsidRPr="003E5862">
        <w:rPr>
          <w:rFonts w:asciiTheme="majorBidi" w:hAnsiTheme="majorBidi" w:cstheme="majorBidi"/>
          <w:sz w:val="28"/>
          <w:szCs w:val="28"/>
        </w:rPr>
        <w:t>(“</w:t>
      </w:r>
      <w:r w:rsidRPr="003E5862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3E5862">
        <w:rPr>
          <w:rFonts w:asciiTheme="majorBidi" w:hAnsiTheme="majorBidi" w:cstheme="majorBidi"/>
          <w:sz w:val="28"/>
          <w:szCs w:val="28"/>
        </w:rPr>
        <w:t xml:space="preserve">”) 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3E5862">
        <w:rPr>
          <w:rFonts w:asciiTheme="majorBidi" w:hAnsiTheme="majorBidi" w:cstheme="majorBidi"/>
          <w:sz w:val="28"/>
          <w:szCs w:val="28"/>
        </w:rPr>
        <w:t>34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3E5862">
        <w:rPr>
          <w:rFonts w:asciiTheme="majorBidi" w:hAnsiTheme="majorBidi" w:cstheme="majorBidi"/>
          <w:sz w:val="28"/>
          <w:szCs w:val="28"/>
        </w:rPr>
        <w:br/>
      </w:r>
      <w:r w:rsidRPr="003E586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3E5862">
        <w:rPr>
          <w:rFonts w:asciiTheme="majorBidi" w:hAnsiTheme="majorBidi" w:cstheme="majorBidi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E5862">
        <w:rPr>
          <w:rFonts w:asciiTheme="majorBidi" w:hAnsiTheme="majorBidi" w:cstheme="majorBidi"/>
          <w:sz w:val="28"/>
          <w:szCs w:val="28"/>
        </w:rPr>
        <w:br/>
        <w:t>31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E5862">
        <w:rPr>
          <w:rFonts w:asciiTheme="majorBidi" w:hAnsiTheme="majorBidi" w:cstheme="majorBidi"/>
          <w:sz w:val="28"/>
          <w:szCs w:val="28"/>
        </w:rPr>
        <w:t>256</w:t>
      </w:r>
      <w:r w:rsidR="00C21980" w:rsidRPr="003E5862">
        <w:rPr>
          <w:rFonts w:asciiTheme="majorBidi" w:hAnsiTheme="majorBidi" w:cstheme="majorBidi"/>
          <w:sz w:val="28"/>
          <w:szCs w:val="28"/>
        </w:rPr>
        <w:t>6</w:t>
      </w:r>
    </w:p>
    <w:p w14:paraId="701F830D" w14:textId="77777777" w:rsidR="00DB12B7" w:rsidRPr="003E5862" w:rsidRDefault="00DB12B7" w:rsidP="00DB1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F37A6B" w14:textId="1948C2DF" w:rsidR="00DB12B7" w:rsidRPr="003E5862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7926EC" w:rsidRPr="003E5862">
        <w:rPr>
          <w:rFonts w:asciiTheme="majorBidi" w:hAnsiTheme="majorBidi" w:cstheme="majorBidi"/>
          <w:sz w:val="28"/>
          <w:szCs w:val="28"/>
        </w:rPr>
        <w:br/>
      </w:r>
      <w:r w:rsidRPr="003E5862">
        <w:rPr>
          <w:rFonts w:asciiTheme="majorBidi" w:hAnsiTheme="majorBidi" w:cstheme="majorBidi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83994" w:rsidRPr="003E5862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E5862">
        <w:rPr>
          <w:rFonts w:asciiTheme="majorBidi" w:hAnsiTheme="majorBidi" w:cstheme="majorBidi"/>
          <w:sz w:val="28"/>
          <w:szCs w:val="28"/>
        </w:rPr>
        <w:t>31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E5862">
        <w:rPr>
          <w:rFonts w:asciiTheme="majorBidi" w:hAnsiTheme="majorBidi" w:cstheme="majorBidi"/>
          <w:sz w:val="28"/>
          <w:szCs w:val="28"/>
        </w:rPr>
        <w:t>256</w:t>
      </w:r>
      <w:r w:rsidR="00C21980" w:rsidRPr="003E5862">
        <w:rPr>
          <w:rFonts w:asciiTheme="majorBidi" w:hAnsiTheme="majorBidi" w:cstheme="majorBidi"/>
          <w:sz w:val="28"/>
          <w:szCs w:val="28"/>
        </w:rPr>
        <w:t>6</w:t>
      </w:r>
    </w:p>
    <w:p w14:paraId="4046DDB2" w14:textId="77777777" w:rsidR="00407136" w:rsidRPr="003E5862" w:rsidRDefault="00407136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260E58" w14:textId="5FE49321" w:rsidR="001C117F" w:rsidRPr="003E5862" w:rsidRDefault="001C117F" w:rsidP="001C117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hint="cs"/>
          <w:sz w:val="28"/>
          <w:szCs w:val="28"/>
          <w:cs/>
        </w:rPr>
        <w:t>การเปลี่ยนแปลงนโยบายการบัญชี</w:t>
      </w:r>
      <w:r w:rsidRPr="003E5862">
        <w:rPr>
          <w:rFonts w:asciiTheme="majorBidi" w:hAnsiTheme="majorBidi"/>
          <w:sz w:val="28"/>
          <w:szCs w:val="28"/>
          <w:cs/>
        </w:rPr>
        <w:t xml:space="preserve">  </w:t>
      </w:r>
    </w:p>
    <w:p w14:paraId="1D010895" w14:textId="77777777" w:rsidR="001C117F" w:rsidRPr="003E5862" w:rsidRDefault="001C117F" w:rsidP="001C117F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66EAD808" w14:textId="19D7EC15" w:rsidR="001C117F" w:rsidRPr="003E5862" w:rsidRDefault="001C117F" w:rsidP="001C1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 w:hint="cs"/>
          <w:sz w:val="28"/>
          <w:szCs w:val="28"/>
          <w:cs/>
        </w:rPr>
        <w:t>กลุ่มบริษัทได้ถือปฏิบัติตามการปรับปรุงมาตรฐานการบัญชีฉบับที่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C19DB" w:rsidRPr="003E5862">
        <w:rPr>
          <w:rFonts w:asciiTheme="majorBidi" w:hAnsiTheme="majorBidi" w:cstheme="majorBidi"/>
          <w:sz w:val="28"/>
          <w:szCs w:val="28"/>
        </w:rPr>
        <w:t>12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C19DB" w:rsidRPr="003E5862">
        <w:rPr>
          <w:rFonts w:asciiTheme="majorBidi" w:hAnsiTheme="majorBidi" w:cstheme="majorBidi"/>
          <w:sz w:val="28"/>
          <w:szCs w:val="28"/>
        </w:rPr>
        <w:t>1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C19DB" w:rsidRPr="003E5862">
        <w:rPr>
          <w:rFonts w:asciiTheme="majorBidi" w:hAnsiTheme="majorBidi" w:cstheme="majorBidi"/>
          <w:sz w:val="28"/>
          <w:szCs w:val="28"/>
        </w:rPr>
        <w:t>2</w:t>
      </w:r>
      <w:r w:rsidR="007926EC" w:rsidRPr="003E5862">
        <w:rPr>
          <w:rFonts w:asciiTheme="majorBidi" w:hAnsiTheme="majorBidi" w:cstheme="majorBidi"/>
          <w:sz w:val="28"/>
          <w:szCs w:val="28"/>
        </w:rPr>
        <w:t>567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เช่น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สัญญาเช่าและประมาณการค่ารื้อถอน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วันดังกล่าว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และกลุ่มบริษัท</w:t>
      </w:r>
      <w:r w:rsidR="007926EC" w:rsidRPr="003E5862">
        <w:rPr>
          <w:rFonts w:asciiTheme="majorBidi" w:hAnsiTheme="majorBidi" w:cstheme="majorBidi"/>
          <w:sz w:val="28"/>
          <w:szCs w:val="28"/>
        </w:rPr>
        <w:br/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A6E99A6" w14:textId="77777777" w:rsidR="001C117F" w:rsidRPr="003E5862" w:rsidRDefault="001C117F" w:rsidP="001C1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CCE3CB" w14:textId="77777777" w:rsidR="000656B2" w:rsidRPr="003E5862" w:rsidRDefault="0006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5372F95" w14:textId="501F0C22" w:rsidR="0084440E" w:rsidRPr="003E5862" w:rsidRDefault="001C117F" w:rsidP="001C1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E5862">
        <w:rPr>
          <w:rFonts w:asciiTheme="majorBidi" w:hAnsiTheme="majorBidi" w:cstheme="majorBidi" w:hint="cs"/>
          <w:sz w:val="28"/>
          <w:szCs w:val="28"/>
          <w:cs/>
        </w:rPr>
        <w:lastRenderedPageBreak/>
        <w:t>จากการปรับปรุงดังกล่าว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อย่างไรก็ตาม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การรับรู้รายการดังกล่าวไม่มีผลกระทบต่องบฐานะการเงิน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ฉบับที่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B19A3" w:rsidRPr="003E5862">
        <w:rPr>
          <w:rFonts w:asciiTheme="majorBidi" w:hAnsiTheme="majorBidi" w:cstheme="majorBidi"/>
          <w:sz w:val="28"/>
          <w:szCs w:val="28"/>
        </w:rPr>
        <w:t>12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และการปรับปรุงดังกล่าวไม่มีผลกระทบต่อกำไรสะสมยกมา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B19A3" w:rsidRPr="003E5862">
        <w:rPr>
          <w:rFonts w:asciiTheme="majorBidi" w:hAnsiTheme="majorBidi" w:cstheme="majorBidi"/>
          <w:sz w:val="28"/>
          <w:szCs w:val="28"/>
        </w:rPr>
        <w:t>1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B19A3" w:rsidRPr="003E5862">
        <w:rPr>
          <w:rFonts w:asciiTheme="majorBidi" w:hAnsiTheme="majorBidi" w:cstheme="majorBidi"/>
          <w:sz w:val="28"/>
          <w:szCs w:val="28"/>
        </w:rPr>
        <w:t>2566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 w:hint="cs"/>
          <w:sz w:val="28"/>
          <w:szCs w:val="28"/>
          <w:cs/>
        </w:rPr>
        <w:t>ซึ่งการเปิดเผยเรื่องดังกล่าวจะถูกนำเสนอในงบการเงินประจำปี</w:t>
      </w:r>
    </w:p>
    <w:p w14:paraId="34BC5AFB" w14:textId="5C4BCB58" w:rsidR="00525472" w:rsidRPr="003E5862" w:rsidRDefault="00525472" w:rsidP="001C1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C33197" w14:textId="713260E6" w:rsidR="00DB12B7" w:rsidRPr="003E5862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78D820F6" w:rsidR="0068473B" w:rsidRPr="003E5862" w:rsidRDefault="0068473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98"/>
        <w:gridCol w:w="262"/>
        <w:gridCol w:w="1180"/>
        <w:gridCol w:w="262"/>
        <w:gridCol w:w="1089"/>
        <w:gridCol w:w="270"/>
        <w:gridCol w:w="1170"/>
      </w:tblGrid>
      <w:tr w:rsidR="00672856" w:rsidRPr="003E5862" w14:paraId="59B6B5DE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03154D74" w14:textId="24A4CA8D" w:rsidR="00672856" w:rsidRPr="003E5862" w:rsidRDefault="0049134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x-none"/>
              </w:rPr>
            </w:pPr>
            <w:r w:rsidRPr="003E5862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รายการที่ส</w:t>
            </w:r>
            <w:r w:rsidR="00861D6D" w:rsidRPr="003E5862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ำ</w:t>
            </w:r>
            <w:r w:rsidRPr="003E5862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คัญกับบุคคลหรือกิจการที่เกี่ยวข้องกัน</w:t>
            </w:r>
          </w:p>
        </w:tc>
        <w:tc>
          <w:tcPr>
            <w:tcW w:w="2540" w:type="dxa"/>
            <w:gridSpan w:val="3"/>
            <w:shd w:val="clear" w:color="auto" w:fill="auto"/>
          </w:tcPr>
          <w:p w14:paraId="63490613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37AE3D2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1C829C66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856" w:rsidRPr="003E5862" w14:paraId="3951F599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516BE40F" w14:textId="10FBC7EF" w:rsidR="00672856" w:rsidRPr="003E5862" w:rsidRDefault="00296E46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สำหรับงวด</w:t>
            </w:r>
            <w:r w:rsidRPr="003E5862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สามเ</w:t>
            </w:r>
            <w:r w:rsidRPr="003E5862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ดือนสิ้นสุดวันที่</w:t>
            </w:r>
            <w:r w:rsidRPr="003E5862">
              <w:rPr>
                <w:rFonts w:asciiTheme="majorBidi" w:hAnsiTheme="majorBidi"/>
                <w:bCs/>
                <w:i/>
                <w:iCs/>
                <w:sz w:val="28"/>
                <w:szCs w:val="28"/>
                <w:lang w:val="x-none"/>
              </w:rPr>
              <w:t xml:space="preserve"> 31</w:t>
            </w:r>
            <w:r w:rsidRPr="003E5862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 xml:space="preserve"> มีนาคม</w:t>
            </w:r>
          </w:p>
        </w:tc>
        <w:tc>
          <w:tcPr>
            <w:tcW w:w="1098" w:type="dxa"/>
            <w:shd w:val="clear" w:color="auto" w:fill="auto"/>
          </w:tcPr>
          <w:p w14:paraId="3318E832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5D908A59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D185D6A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AC46041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AAD9905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0D434F3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0029D6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672856" w:rsidRPr="003E5862" w14:paraId="1212E492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1847B5FE" w14:textId="77777777" w:rsidR="00672856" w:rsidRPr="003E5862" w:rsidRDefault="00672856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31" w:type="dxa"/>
            <w:gridSpan w:val="7"/>
            <w:shd w:val="clear" w:color="auto" w:fill="auto"/>
          </w:tcPr>
          <w:p w14:paraId="121D88B9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2856" w:rsidRPr="003E5862" w14:paraId="7A772B10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79D773D3" w14:textId="47D05FA5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232D87" w:rsidRPr="003E5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836E18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238615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7DB94AB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E33112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FDE6E49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9ABD4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81BE87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72856" w:rsidRPr="003E5862" w14:paraId="32B215AC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48BC05D7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038DADA" w14:textId="6EA021DC" w:rsidR="00672856" w:rsidRPr="003E5862" w:rsidRDefault="00807678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2" w:type="dxa"/>
            <w:shd w:val="clear" w:color="auto" w:fill="auto"/>
          </w:tcPr>
          <w:p w14:paraId="5030BD8D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8E4BAD6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2" w:type="dxa"/>
            <w:shd w:val="clear" w:color="auto" w:fill="auto"/>
          </w:tcPr>
          <w:p w14:paraId="79E0A42B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3A06EC59" w14:textId="25F7487A" w:rsidR="00672856" w:rsidRPr="003E5862" w:rsidRDefault="00473799" w:rsidP="002C7DF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A5ED5F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6902397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2856" w:rsidRPr="003E5862" w14:paraId="5EC04EF0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74F63BB3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98" w:type="dxa"/>
            <w:shd w:val="clear" w:color="auto" w:fill="auto"/>
          </w:tcPr>
          <w:p w14:paraId="255D4887" w14:textId="58A7604F" w:rsidR="00672856" w:rsidRPr="003E5862" w:rsidRDefault="00807678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06B41852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615BAE2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4AAF59AD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44101910" w14:textId="32FE4E4B" w:rsidR="00672856" w:rsidRPr="003E5862" w:rsidRDefault="00FE6E62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89E6523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F9ABFE4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</w:tr>
      <w:tr w:rsidR="00672856" w:rsidRPr="003E5862" w14:paraId="2C285054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12A14779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98" w:type="dxa"/>
            <w:shd w:val="clear" w:color="auto" w:fill="auto"/>
          </w:tcPr>
          <w:p w14:paraId="503FB137" w14:textId="099CAED6" w:rsidR="00672856" w:rsidRPr="003E5862" w:rsidRDefault="00807678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101</w:t>
            </w:r>
          </w:p>
        </w:tc>
        <w:tc>
          <w:tcPr>
            <w:tcW w:w="262" w:type="dxa"/>
            <w:shd w:val="clear" w:color="auto" w:fill="auto"/>
          </w:tcPr>
          <w:p w14:paraId="367E7707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2CA91E89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62" w:type="dxa"/>
            <w:shd w:val="clear" w:color="auto" w:fill="auto"/>
          </w:tcPr>
          <w:p w14:paraId="6F05432F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37EF64FA" w14:textId="7CE33961" w:rsidR="00672856" w:rsidRPr="003E5862" w:rsidRDefault="00FE6E62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76018AE2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439E58E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</w:tr>
      <w:tr w:rsidR="00672856" w:rsidRPr="003E5862" w14:paraId="6423EE96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219E74E5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98" w:type="dxa"/>
            <w:shd w:val="clear" w:color="auto" w:fill="auto"/>
          </w:tcPr>
          <w:p w14:paraId="56F72884" w14:textId="7B9C0CD8" w:rsidR="00672856" w:rsidRPr="003E5862" w:rsidRDefault="00807678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120</w:t>
            </w:r>
          </w:p>
        </w:tc>
        <w:tc>
          <w:tcPr>
            <w:tcW w:w="262" w:type="dxa"/>
            <w:shd w:val="clear" w:color="auto" w:fill="auto"/>
          </w:tcPr>
          <w:p w14:paraId="62DA3A0D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68F1E65A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62" w:type="dxa"/>
            <w:shd w:val="clear" w:color="auto" w:fill="auto"/>
          </w:tcPr>
          <w:p w14:paraId="231EFE89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7717A090" w14:textId="618C7FD0" w:rsidR="00672856" w:rsidRPr="003E5862" w:rsidRDefault="00FE6E62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077A980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9AE70A2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672856" w:rsidRPr="003E5862" w14:paraId="6A9113E8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5184D45F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  <w:shd w:val="clear" w:color="auto" w:fill="auto"/>
          </w:tcPr>
          <w:p w14:paraId="6FD41F38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BE97F6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</w:tcPr>
          <w:p w14:paraId="25D89282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0794C6A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4875210D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81BF72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C9A67E9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2856" w:rsidRPr="003E5862" w14:paraId="22923546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5AB5A94F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1098" w:type="dxa"/>
            <w:shd w:val="clear" w:color="auto" w:fill="auto"/>
          </w:tcPr>
          <w:p w14:paraId="062D2979" w14:textId="2A75706A" w:rsidR="00672856" w:rsidRPr="003E5862" w:rsidRDefault="00807678" w:rsidP="0056315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D9CBE68" w14:textId="77777777" w:rsidR="00672856" w:rsidRPr="003E5862" w:rsidRDefault="00672856" w:rsidP="0056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51415F24" w14:textId="77777777" w:rsidR="00672856" w:rsidRPr="003E5862" w:rsidRDefault="00672856" w:rsidP="0056315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3EBCD3B" w14:textId="77777777" w:rsidR="00672856" w:rsidRPr="003E5862" w:rsidRDefault="00672856" w:rsidP="005631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82D3284" w14:textId="40E5BC9A" w:rsidR="00672856" w:rsidRPr="003E5862" w:rsidRDefault="00FE6E62" w:rsidP="005631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3,300</w:t>
            </w:r>
          </w:p>
        </w:tc>
        <w:tc>
          <w:tcPr>
            <w:tcW w:w="270" w:type="dxa"/>
            <w:shd w:val="clear" w:color="auto" w:fill="auto"/>
          </w:tcPr>
          <w:p w14:paraId="18F7C2E1" w14:textId="77777777" w:rsidR="00672856" w:rsidRPr="003E5862" w:rsidRDefault="00672856" w:rsidP="005631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FBEBCE" w14:textId="77777777" w:rsidR="00672856" w:rsidRPr="003E5862" w:rsidRDefault="00672856" w:rsidP="005631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672856" w:rsidRPr="003E5862" w14:paraId="7A1CBB4F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5E128696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98" w:type="dxa"/>
            <w:shd w:val="clear" w:color="auto" w:fill="auto"/>
          </w:tcPr>
          <w:p w14:paraId="07C1FF43" w14:textId="766650FF" w:rsidR="00672856" w:rsidRPr="003E5862" w:rsidRDefault="00807678" w:rsidP="0056315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86A6DDB" w14:textId="77777777" w:rsidR="00672856" w:rsidRPr="003E5862" w:rsidRDefault="00672856" w:rsidP="0056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66052D18" w14:textId="77777777" w:rsidR="00672856" w:rsidRPr="003E5862" w:rsidRDefault="00672856" w:rsidP="0056315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9FD6F2" w14:textId="77777777" w:rsidR="00672856" w:rsidRPr="003E5862" w:rsidRDefault="00672856" w:rsidP="005631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205EAF6" w14:textId="4881458C" w:rsidR="00672856" w:rsidRPr="003E5862" w:rsidRDefault="00FE6E62" w:rsidP="0056315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3D2AF" w14:textId="77777777" w:rsidR="00672856" w:rsidRPr="003E5862" w:rsidRDefault="00672856" w:rsidP="005631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B864BF4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672856" w:rsidRPr="003E5862" w14:paraId="709F36F4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3B4AC694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98" w:type="dxa"/>
            <w:shd w:val="clear" w:color="auto" w:fill="auto"/>
          </w:tcPr>
          <w:p w14:paraId="3EB0DF6D" w14:textId="4E3E3335" w:rsidR="00672856" w:rsidRPr="003E5862" w:rsidRDefault="00807678" w:rsidP="0056315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783343" w14:textId="77777777" w:rsidR="00672856" w:rsidRPr="003E5862" w:rsidRDefault="00672856" w:rsidP="0056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85362EF" w14:textId="77777777" w:rsidR="00672856" w:rsidRPr="003E5862" w:rsidRDefault="00672856" w:rsidP="0056315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207639C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60852A04" w14:textId="6C249A31" w:rsidR="00672856" w:rsidRPr="003E5862" w:rsidRDefault="00FE6E62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6FA9CD31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031C6A9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</w:tr>
      <w:tr w:rsidR="00672856" w:rsidRPr="003E5862" w14:paraId="11FF43F8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6DF7C31E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98" w:type="dxa"/>
            <w:shd w:val="clear" w:color="auto" w:fill="auto"/>
          </w:tcPr>
          <w:p w14:paraId="55054491" w14:textId="70626732" w:rsidR="00672856" w:rsidRPr="003E5862" w:rsidRDefault="00807678" w:rsidP="0056315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6245374" w14:textId="77777777" w:rsidR="00672856" w:rsidRPr="003E5862" w:rsidRDefault="00672856" w:rsidP="0056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AA26EBD" w14:textId="74197036" w:rsidR="00672856" w:rsidRPr="003E5862" w:rsidRDefault="00563150" w:rsidP="0056315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47F548D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63DB83DB" w14:textId="65F80F02" w:rsidR="00672856" w:rsidRPr="003E5862" w:rsidRDefault="00AE00C2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270" w:type="dxa"/>
            <w:shd w:val="clear" w:color="auto" w:fill="auto"/>
          </w:tcPr>
          <w:p w14:paraId="775E5234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849970" w14:textId="77777777" w:rsidR="00672856" w:rsidRPr="003E5862" w:rsidRDefault="00672856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788</w:t>
            </w:r>
          </w:p>
        </w:tc>
      </w:tr>
      <w:tr w:rsidR="00672856" w:rsidRPr="003E5862" w14:paraId="2751C31C" w14:textId="77777777" w:rsidTr="0025342E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08DF3253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shd w:val="clear" w:color="auto" w:fill="auto"/>
          </w:tcPr>
          <w:p w14:paraId="759A5A96" w14:textId="77777777" w:rsidR="00672856" w:rsidRPr="003E5862" w:rsidRDefault="00672856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9234CA" w14:textId="77777777" w:rsidR="00672856" w:rsidRPr="003E5862" w:rsidRDefault="0067285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</w:tcPr>
          <w:p w14:paraId="2CFFEC72" w14:textId="77777777" w:rsidR="00672856" w:rsidRPr="003E5862" w:rsidRDefault="00672856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1E9AB1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3E216ADE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0D9626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45FEED" w14:textId="77777777" w:rsidR="00672856" w:rsidRPr="003E5862" w:rsidRDefault="00672856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E6E62" w:rsidRPr="003E5862" w14:paraId="0ECE26A3" w14:textId="77777777" w:rsidTr="0025342E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06B6CA10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D7286D4" w14:textId="0AAAB51C" w:rsidR="00FE6E62" w:rsidRPr="003E5862" w:rsidRDefault="005615E3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386</w:t>
            </w:r>
          </w:p>
        </w:tc>
        <w:tc>
          <w:tcPr>
            <w:tcW w:w="262" w:type="dxa"/>
            <w:shd w:val="clear" w:color="auto" w:fill="auto"/>
          </w:tcPr>
          <w:p w14:paraId="1DAB43A4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4E4EAF23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62" w:type="dxa"/>
            <w:shd w:val="clear" w:color="auto" w:fill="auto"/>
          </w:tcPr>
          <w:p w14:paraId="3BA1B346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5674AF0" w14:textId="15A587BC" w:rsidR="00FE6E62" w:rsidRPr="003E5862" w:rsidRDefault="00FE6E62" w:rsidP="00FE6E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2B01B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1ACA43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6E62" w:rsidRPr="003E5862" w14:paraId="51D0F531" w14:textId="77777777" w:rsidTr="0025342E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15ACFAD5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098" w:type="dxa"/>
            <w:shd w:val="clear" w:color="auto" w:fill="auto"/>
          </w:tcPr>
          <w:p w14:paraId="281F7906" w14:textId="37F10E3D" w:rsidR="00FE6E62" w:rsidRPr="003E5862" w:rsidRDefault="005615E3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-  </w:t>
            </w:r>
          </w:p>
        </w:tc>
        <w:tc>
          <w:tcPr>
            <w:tcW w:w="262" w:type="dxa"/>
            <w:shd w:val="clear" w:color="auto" w:fill="auto"/>
          </w:tcPr>
          <w:p w14:paraId="5A72A522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B35EDE7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262" w:type="dxa"/>
            <w:shd w:val="clear" w:color="auto" w:fill="auto"/>
          </w:tcPr>
          <w:p w14:paraId="5EF4ADFA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BC341C9" w14:textId="51EB8863" w:rsidR="00FE6E62" w:rsidRPr="003E5862" w:rsidRDefault="00FE6E62" w:rsidP="00FE6E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BFA06D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E7A385C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6E62" w:rsidRPr="003E5862" w14:paraId="06F0F9C2" w14:textId="77777777" w:rsidTr="0025342E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585B357C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E1FCA56" w14:textId="7746DAEC" w:rsidR="00FE6E62" w:rsidRPr="003E5862" w:rsidRDefault="005615E3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588</w:t>
            </w:r>
          </w:p>
        </w:tc>
        <w:tc>
          <w:tcPr>
            <w:tcW w:w="262" w:type="dxa"/>
            <w:shd w:val="clear" w:color="auto" w:fill="auto"/>
          </w:tcPr>
          <w:p w14:paraId="64A21B7C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3A054082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62" w:type="dxa"/>
            <w:shd w:val="clear" w:color="auto" w:fill="auto"/>
          </w:tcPr>
          <w:p w14:paraId="76889A9B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1A03546" w14:textId="0546172A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A28C022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85F9C02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</w:tr>
      <w:tr w:rsidR="00FE6E62" w:rsidRPr="003E5862" w14:paraId="46CCD5A8" w14:textId="77777777" w:rsidTr="004F6B8D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65AA32DC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D6E0247" w14:textId="6E24F657" w:rsidR="00FE6E62" w:rsidRPr="003E5862" w:rsidRDefault="005615E3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-   </w:t>
            </w:r>
          </w:p>
        </w:tc>
        <w:tc>
          <w:tcPr>
            <w:tcW w:w="262" w:type="dxa"/>
            <w:shd w:val="clear" w:color="auto" w:fill="auto"/>
          </w:tcPr>
          <w:p w14:paraId="105A4E43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3792C77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62" w:type="dxa"/>
            <w:shd w:val="clear" w:color="auto" w:fill="auto"/>
          </w:tcPr>
          <w:p w14:paraId="0AABC00E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9F37F12" w14:textId="4886BC8B" w:rsidR="00FE6E62" w:rsidRPr="003E5862" w:rsidRDefault="00FE6E62" w:rsidP="00FE6E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ED944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AC1C5C5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E6E62" w:rsidRPr="003E5862" w14:paraId="37E151BD" w14:textId="77777777" w:rsidTr="0025342E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3B2D659F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98" w:type="dxa"/>
            <w:shd w:val="clear" w:color="auto" w:fill="auto"/>
          </w:tcPr>
          <w:p w14:paraId="57A06B90" w14:textId="68031BA6" w:rsidR="00FE6E62" w:rsidRPr="003E5862" w:rsidRDefault="005615E3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554</w:t>
            </w:r>
          </w:p>
        </w:tc>
        <w:tc>
          <w:tcPr>
            <w:tcW w:w="262" w:type="dxa"/>
            <w:shd w:val="clear" w:color="auto" w:fill="auto"/>
          </w:tcPr>
          <w:p w14:paraId="404B553E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251214E0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62" w:type="dxa"/>
            <w:shd w:val="clear" w:color="auto" w:fill="auto"/>
          </w:tcPr>
          <w:p w14:paraId="41B797B0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3B430B43" w14:textId="4B536D09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1613D864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614002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</w:t>
            </w:r>
          </w:p>
        </w:tc>
      </w:tr>
      <w:tr w:rsidR="00FE6E62" w:rsidRPr="003E5862" w14:paraId="79643520" w14:textId="77777777" w:rsidTr="0025342E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5A097E4D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93F241E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6596C10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6F93817E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8DBBD42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70F83177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8E8DAD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DE11F9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E6E62" w:rsidRPr="003E5862" w14:paraId="63D135EB" w14:textId="77777777" w:rsidTr="0025342E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14570B42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98" w:type="dxa"/>
            <w:shd w:val="clear" w:color="auto" w:fill="auto"/>
          </w:tcPr>
          <w:p w14:paraId="6A57958D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11335D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7EC5B43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176096F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shd w:val="clear" w:color="auto" w:fill="auto"/>
          </w:tcPr>
          <w:p w14:paraId="4854B6F9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FC4B84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E9F7B9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E6E62" w:rsidRPr="003E5862" w14:paraId="5876CC67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6C0E5DAC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shd w:val="clear" w:color="auto" w:fill="auto"/>
          </w:tcPr>
          <w:p w14:paraId="7E2C7F80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24409F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5CFD59F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432800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38626FC7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66EECC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E3E938" w14:textId="77777777" w:rsidR="00FE6E62" w:rsidRPr="003E5862" w:rsidRDefault="00FE6E62" w:rsidP="00FE6E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E6E62" w:rsidRPr="003E5862" w14:paraId="627F0540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608C7B0F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859E105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1A25E0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52BF0E5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C55808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ACF18C0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F562AE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77A64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E6E62" w:rsidRPr="003E5862" w14:paraId="6D0D4421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3DF9478F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E58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F3B1497" w14:textId="6D2D7F3E" w:rsidR="00FE6E62" w:rsidRPr="003E5862" w:rsidRDefault="00053D87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6,239</w:t>
            </w:r>
          </w:p>
        </w:tc>
        <w:tc>
          <w:tcPr>
            <w:tcW w:w="262" w:type="dxa"/>
            <w:shd w:val="clear" w:color="auto" w:fill="auto"/>
          </w:tcPr>
          <w:p w14:paraId="38919DF4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45655CDA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6,898</w:t>
            </w:r>
          </w:p>
        </w:tc>
        <w:tc>
          <w:tcPr>
            <w:tcW w:w="262" w:type="dxa"/>
            <w:shd w:val="clear" w:color="auto" w:fill="auto"/>
          </w:tcPr>
          <w:p w14:paraId="5CA7EE69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1721C78" w14:textId="74A14A42" w:rsidR="00FE6E62" w:rsidRPr="003E5862" w:rsidRDefault="00053D87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5,294</w:t>
            </w:r>
          </w:p>
        </w:tc>
        <w:tc>
          <w:tcPr>
            <w:tcW w:w="270" w:type="dxa"/>
            <w:shd w:val="clear" w:color="auto" w:fill="auto"/>
          </w:tcPr>
          <w:p w14:paraId="01BAF7C5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C001AD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5,998</w:t>
            </w:r>
          </w:p>
        </w:tc>
      </w:tr>
      <w:tr w:rsidR="00FE6E62" w:rsidRPr="003E5862" w14:paraId="78E2421E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30FBA7B1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CF4F6" w14:textId="523204E2" w:rsidR="00FE6E62" w:rsidRPr="003E5862" w:rsidRDefault="00053D87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62" w:type="dxa"/>
            <w:shd w:val="clear" w:color="auto" w:fill="auto"/>
          </w:tcPr>
          <w:p w14:paraId="262E5C08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5B8D7080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62" w:type="dxa"/>
            <w:shd w:val="clear" w:color="auto" w:fill="auto"/>
          </w:tcPr>
          <w:p w14:paraId="5C21D748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CDDDE" w14:textId="318AC69A" w:rsidR="00FE6E62" w:rsidRPr="003E5862" w:rsidRDefault="00053D87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34E85907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AC310B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</w:tr>
      <w:tr w:rsidR="00FE6E62" w:rsidRPr="003E5862" w14:paraId="69375E1B" w14:textId="77777777" w:rsidTr="0025342E">
        <w:trPr>
          <w:tblHeader/>
        </w:trPr>
        <w:tc>
          <w:tcPr>
            <w:tcW w:w="4050" w:type="dxa"/>
            <w:shd w:val="clear" w:color="auto" w:fill="auto"/>
          </w:tcPr>
          <w:p w14:paraId="1B0F71E9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1B89C" w14:textId="7113A8CD" w:rsidR="00FE6E62" w:rsidRPr="003E5862" w:rsidRDefault="00053D87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6,326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14:paraId="0363FEA9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D3F89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6,993</w:t>
            </w:r>
          </w:p>
        </w:tc>
        <w:tc>
          <w:tcPr>
            <w:tcW w:w="262" w:type="dxa"/>
            <w:shd w:val="clear" w:color="auto" w:fill="auto"/>
          </w:tcPr>
          <w:p w14:paraId="18EB2FB5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1EA6E" w14:textId="506BDCDE" w:rsidR="00FE6E62" w:rsidRPr="003E5862" w:rsidRDefault="00053D87" w:rsidP="00FE6E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5,381</w:t>
            </w:r>
          </w:p>
        </w:tc>
        <w:tc>
          <w:tcPr>
            <w:tcW w:w="270" w:type="dxa"/>
            <w:shd w:val="clear" w:color="auto" w:fill="auto"/>
          </w:tcPr>
          <w:p w14:paraId="25DB2FDD" w14:textId="77777777" w:rsidR="00FE6E62" w:rsidRPr="003E5862" w:rsidRDefault="00FE6E62" w:rsidP="00FE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80A13" w14:textId="77777777" w:rsidR="00FE6E62" w:rsidRPr="003E5862" w:rsidRDefault="00FE6E62" w:rsidP="00FE6E6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6,093</w:t>
            </w:r>
          </w:p>
        </w:tc>
      </w:tr>
    </w:tbl>
    <w:p w14:paraId="1417373D" w14:textId="62C4DEAF" w:rsidR="00525472" w:rsidRPr="003E5862" w:rsidRDefault="00525472">
      <w:pPr>
        <w:rPr>
          <w:sz w:val="2"/>
          <w:szCs w:val="2"/>
        </w:rPr>
      </w:pPr>
    </w:p>
    <w:tbl>
      <w:tblPr>
        <w:tblW w:w="90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8"/>
        <w:gridCol w:w="254"/>
        <w:gridCol w:w="8"/>
        <w:gridCol w:w="1017"/>
      </w:tblGrid>
      <w:tr w:rsidR="008F10A8" w:rsidRPr="003E5862" w14:paraId="297DAB9E" w14:textId="77777777" w:rsidTr="00152036">
        <w:tc>
          <w:tcPr>
            <w:tcW w:w="4230" w:type="dxa"/>
            <w:shd w:val="clear" w:color="auto" w:fill="auto"/>
          </w:tcPr>
          <w:p w14:paraId="25723B7E" w14:textId="11D200BB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A610E24" w14:textId="77777777" w:rsidR="008F10A8" w:rsidRPr="003E5862" w:rsidRDefault="008F10A8" w:rsidP="001520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8684BD9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7" w:type="dxa"/>
            <w:gridSpan w:val="5"/>
            <w:shd w:val="clear" w:color="auto" w:fill="auto"/>
            <w:vAlign w:val="bottom"/>
          </w:tcPr>
          <w:p w14:paraId="0432BCB2" w14:textId="77777777" w:rsidR="008F10A8" w:rsidRPr="003E5862" w:rsidRDefault="008F10A8" w:rsidP="001520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F10A8" w:rsidRPr="003E5862" w14:paraId="183A2AEE" w14:textId="77777777" w:rsidTr="00152036">
        <w:tc>
          <w:tcPr>
            <w:tcW w:w="4230" w:type="dxa"/>
            <w:shd w:val="clear" w:color="auto" w:fill="auto"/>
          </w:tcPr>
          <w:p w14:paraId="552D93A7" w14:textId="4855DF30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8663E7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14:paraId="4EB386E2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84A7081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ACAEDFD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18D6AF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1F0ADE5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94C1E7C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8F10A8" w:rsidRPr="003E5862" w14:paraId="0F32455D" w14:textId="77777777" w:rsidTr="00152036">
        <w:tc>
          <w:tcPr>
            <w:tcW w:w="4230" w:type="dxa"/>
            <w:shd w:val="clear" w:color="auto" w:fill="auto"/>
          </w:tcPr>
          <w:p w14:paraId="0A8DA290" w14:textId="069041B8" w:rsidR="008F10A8" w:rsidRPr="003E5862" w:rsidRDefault="00491347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</w:t>
            </w:r>
            <w:r w:rsidRPr="003E586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E586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3E586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E586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</w:p>
        </w:tc>
        <w:tc>
          <w:tcPr>
            <w:tcW w:w="990" w:type="dxa"/>
            <w:shd w:val="clear" w:color="auto" w:fill="auto"/>
          </w:tcPr>
          <w:p w14:paraId="76A22754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45CBCA7C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623D263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74AE38E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086BEB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120EC16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70E0068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F10A8" w:rsidRPr="003E5862" w14:paraId="3949EF59" w14:textId="77777777" w:rsidTr="00152036">
        <w:tc>
          <w:tcPr>
            <w:tcW w:w="4230" w:type="dxa"/>
            <w:shd w:val="clear" w:color="auto" w:fill="auto"/>
          </w:tcPr>
          <w:p w14:paraId="169BC160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9"/>
            <w:shd w:val="clear" w:color="auto" w:fill="auto"/>
            <w:vAlign w:val="bottom"/>
          </w:tcPr>
          <w:p w14:paraId="70564961" w14:textId="77777777" w:rsidR="008F10A8" w:rsidRPr="003E5862" w:rsidRDefault="008F10A8" w:rsidP="001520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F10A8" w:rsidRPr="003E5862" w14:paraId="77B4B435" w14:textId="77777777" w:rsidTr="00152036">
        <w:tc>
          <w:tcPr>
            <w:tcW w:w="4230" w:type="dxa"/>
            <w:shd w:val="clear" w:color="auto" w:fill="auto"/>
          </w:tcPr>
          <w:p w14:paraId="646FEC64" w14:textId="6A8A4A6D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483EA5" w:rsidRPr="003E5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CCA7F9" w14:textId="77777777" w:rsidR="008F10A8" w:rsidRPr="003E5862" w:rsidRDefault="008F10A8" w:rsidP="0015203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54C7A9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7C6DD2" w14:textId="77777777" w:rsidR="008F10A8" w:rsidRPr="003E5862" w:rsidRDefault="008F10A8" w:rsidP="001520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8DD971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DBC12E" w14:textId="77777777" w:rsidR="008F10A8" w:rsidRPr="003E5862" w:rsidRDefault="008F10A8" w:rsidP="001520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0A8EE8BE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27836B36" w14:textId="77777777" w:rsidR="008F10A8" w:rsidRPr="003E5862" w:rsidRDefault="008F10A8" w:rsidP="001520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F10A8" w:rsidRPr="003E5862" w14:paraId="5354237F" w14:textId="77777777" w:rsidTr="00152036">
        <w:tc>
          <w:tcPr>
            <w:tcW w:w="4230" w:type="dxa"/>
            <w:shd w:val="clear" w:color="auto" w:fill="auto"/>
          </w:tcPr>
          <w:p w14:paraId="6A723AEE" w14:textId="65FD9E1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483EA5"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ใหญ่ของ</w:t>
            </w:r>
            <w:r w:rsidR="008F3AD6"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4BA908" w14:textId="0825AF66" w:rsidR="008F10A8" w:rsidRPr="003E5862" w:rsidRDefault="005615E3" w:rsidP="000F60C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60A07950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5AD100" w14:textId="2CA59AF4" w:rsidR="008F10A8" w:rsidRPr="003E5862" w:rsidRDefault="009D66F5" w:rsidP="000F60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210A5CC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3B550D0" w14:textId="1A3FB297" w:rsidR="008F10A8" w:rsidRPr="003E5862" w:rsidRDefault="00053D87" w:rsidP="00D83994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DE9FCE7" w14:textId="77777777" w:rsidR="008F10A8" w:rsidRPr="003E5862" w:rsidRDefault="008F10A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0497EC62" w14:textId="3606C9E4" w:rsidR="008F10A8" w:rsidRPr="003E5862" w:rsidRDefault="00AC53F3" w:rsidP="00D8399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83EA5" w:rsidRPr="003E5862" w14:paraId="2FF262B3" w14:textId="77777777" w:rsidTr="00152036">
        <w:tc>
          <w:tcPr>
            <w:tcW w:w="4230" w:type="dxa"/>
            <w:shd w:val="clear" w:color="auto" w:fill="auto"/>
          </w:tcPr>
          <w:p w14:paraId="70EAF00E" w14:textId="6214E65D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08312A" w14:textId="051BEA2F" w:rsidR="00483EA5" w:rsidRPr="003E5862" w:rsidRDefault="005615E3" w:rsidP="00D8399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552D746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19690D" w14:textId="11C5942A" w:rsidR="00483EA5" w:rsidRPr="003E5862" w:rsidRDefault="00483EA5" w:rsidP="00D8399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E01047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9DD7DF5" w14:textId="14B50115" w:rsidR="00483EA5" w:rsidRPr="003E5862" w:rsidRDefault="00053D87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2,636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1361E1B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42DE68C" w14:textId="5005C6B7" w:rsidR="00483EA5" w:rsidRPr="003E5862" w:rsidRDefault="00F619D3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</w:t>
            </w:r>
            <w:r w:rsidR="002931BE" w:rsidRPr="003E58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</w:tr>
      <w:tr w:rsidR="00483EA5" w:rsidRPr="003E5862" w14:paraId="3A6B303B" w14:textId="77777777" w:rsidTr="00483EA5">
        <w:tc>
          <w:tcPr>
            <w:tcW w:w="4230" w:type="dxa"/>
            <w:shd w:val="clear" w:color="auto" w:fill="auto"/>
          </w:tcPr>
          <w:p w14:paraId="5DE2AC4E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91F20" w14:textId="470DE304" w:rsidR="00483EA5" w:rsidRPr="003E5862" w:rsidRDefault="005615E3" w:rsidP="000F60C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82</w:t>
            </w:r>
          </w:p>
        </w:tc>
        <w:tc>
          <w:tcPr>
            <w:tcW w:w="262" w:type="dxa"/>
            <w:shd w:val="clear" w:color="auto" w:fill="auto"/>
          </w:tcPr>
          <w:p w14:paraId="7F2BF2F3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45CCC" w14:textId="33F12FCD" w:rsidR="00483EA5" w:rsidRPr="003E5862" w:rsidRDefault="00F36E77" w:rsidP="000F60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2C38D627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C5A0E" w14:textId="7EF73E0B" w:rsidR="00483EA5" w:rsidRPr="003E5862" w:rsidRDefault="00053D87" w:rsidP="002C7DF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C97944B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0C67B" w14:textId="77777777" w:rsidR="00483EA5" w:rsidRPr="003E5862" w:rsidRDefault="00483EA5" w:rsidP="00D83994">
            <w:pPr>
              <w:pStyle w:val="acctfourfigures"/>
              <w:tabs>
                <w:tab w:val="clear" w:pos="765"/>
                <w:tab w:val="decimal" w:pos="172"/>
                <w:tab w:val="left" w:pos="437"/>
                <w:tab w:val="left" w:pos="516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83EA5" w:rsidRPr="003E5862" w14:paraId="350584E0" w14:textId="77777777" w:rsidTr="00483EA5">
        <w:tc>
          <w:tcPr>
            <w:tcW w:w="4230" w:type="dxa"/>
            <w:shd w:val="clear" w:color="auto" w:fill="auto"/>
          </w:tcPr>
          <w:p w14:paraId="3D260F37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28B44" w14:textId="01F361C9" w:rsidR="00483EA5" w:rsidRPr="003E5862" w:rsidRDefault="005615E3" w:rsidP="000F60C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109</w:t>
            </w:r>
          </w:p>
        </w:tc>
        <w:tc>
          <w:tcPr>
            <w:tcW w:w="262" w:type="dxa"/>
            <w:shd w:val="clear" w:color="auto" w:fill="auto"/>
          </w:tcPr>
          <w:p w14:paraId="6045AB2F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51119" w14:textId="2333BF16" w:rsidR="00483EA5" w:rsidRPr="003E5862" w:rsidRDefault="00F36E77" w:rsidP="000F60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022DE2EC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72E82" w14:textId="098863D8" w:rsidR="00483EA5" w:rsidRPr="003E5862" w:rsidRDefault="00053D87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270029A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0A277" w14:textId="7518C340" w:rsidR="00483EA5" w:rsidRPr="003E5862" w:rsidRDefault="002D7CA2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3,135</w:t>
            </w:r>
          </w:p>
        </w:tc>
      </w:tr>
      <w:tr w:rsidR="00483EA5" w:rsidRPr="003E5862" w14:paraId="522C5742" w14:textId="77777777" w:rsidTr="009063B9">
        <w:tc>
          <w:tcPr>
            <w:tcW w:w="4230" w:type="dxa"/>
            <w:shd w:val="clear" w:color="auto" w:fill="auto"/>
          </w:tcPr>
          <w:p w14:paraId="7D00B8C5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D5A53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E3EE643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47674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10F903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2DBCC3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5AF420F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85FC48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83EA5" w:rsidRPr="003E5862" w14:paraId="7B277C93" w14:textId="77777777" w:rsidTr="009063B9">
        <w:tc>
          <w:tcPr>
            <w:tcW w:w="4230" w:type="dxa"/>
            <w:shd w:val="clear" w:color="auto" w:fill="auto"/>
          </w:tcPr>
          <w:p w14:paraId="6984C6A8" w14:textId="75761E8C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C60D39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F616A7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CFE16E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80DDB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085CAD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DD85C0C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6050144B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83EA5" w:rsidRPr="003E5862" w14:paraId="0D1D754E" w14:textId="77777777" w:rsidTr="009063B9">
        <w:tc>
          <w:tcPr>
            <w:tcW w:w="4230" w:type="dxa"/>
            <w:shd w:val="clear" w:color="auto" w:fill="auto"/>
          </w:tcPr>
          <w:p w14:paraId="407B6418" w14:textId="61D23DD1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BB10D" w14:textId="10FD5432" w:rsidR="00483EA5" w:rsidRPr="003E5862" w:rsidRDefault="005615E3" w:rsidP="00D8399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8432BD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B4F87" w14:textId="599A6420" w:rsidR="00483EA5" w:rsidRPr="003E5862" w:rsidRDefault="00483EA5" w:rsidP="005631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46EA32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937F9E" w14:textId="663B6913" w:rsidR="00483EA5" w:rsidRPr="003E5862" w:rsidRDefault="00D61E7D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293A931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E79A4" w14:textId="12FFFA5E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</w:tr>
      <w:tr w:rsidR="00483EA5" w:rsidRPr="003E5862" w14:paraId="366637D8" w14:textId="77777777" w:rsidTr="00152036">
        <w:tc>
          <w:tcPr>
            <w:tcW w:w="4230" w:type="dxa"/>
            <w:shd w:val="clear" w:color="auto" w:fill="auto"/>
          </w:tcPr>
          <w:p w14:paraId="2FC75074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664C22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836D99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C1057BC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026FE8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A8C025A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68432630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CE410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83EA5" w:rsidRPr="003E5862" w14:paraId="767D8A61" w14:textId="77777777" w:rsidTr="00152036">
        <w:tc>
          <w:tcPr>
            <w:tcW w:w="4230" w:type="dxa"/>
            <w:shd w:val="clear" w:color="auto" w:fill="auto"/>
          </w:tcPr>
          <w:p w14:paraId="0A792107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3F4CEED" w14:textId="64D940A8" w:rsidR="00483EA5" w:rsidRPr="003E5862" w:rsidRDefault="005615E3" w:rsidP="000F60C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62" w:type="dxa"/>
            <w:shd w:val="clear" w:color="auto" w:fill="auto"/>
          </w:tcPr>
          <w:p w14:paraId="41B33B94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140182AC" w14:textId="46BE70FD" w:rsidR="00483EA5" w:rsidRPr="003E5862" w:rsidRDefault="009063B9" w:rsidP="000F60C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18FEB529" w14:textId="77777777" w:rsidR="00483EA5" w:rsidRPr="003E5862" w:rsidRDefault="00483EA5" w:rsidP="0090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E78B3F7" w14:textId="2486C4FC" w:rsidR="00483EA5" w:rsidRPr="003E5862" w:rsidRDefault="00973E4F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D61E7D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79D1545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45F2B9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3,206</w:t>
            </w:r>
          </w:p>
        </w:tc>
      </w:tr>
      <w:tr w:rsidR="00483EA5" w:rsidRPr="003E5862" w14:paraId="4EFBB03C" w14:textId="77777777" w:rsidTr="00152036">
        <w:tc>
          <w:tcPr>
            <w:tcW w:w="4230" w:type="dxa"/>
            <w:shd w:val="clear" w:color="auto" w:fill="auto"/>
          </w:tcPr>
          <w:p w14:paraId="4932B003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9737D6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45D0EE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6CF92D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A00E77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799E9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6EB85FB3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3C50FC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83EA5" w:rsidRPr="003E5862" w14:paraId="301D19D6" w14:textId="77777777" w:rsidTr="00152036">
        <w:tc>
          <w:tcPr>
            <w:tcW w:w="4230" w:type="dxa"/>
            <w:shd w:val="clear" w:color="auto" w:fill="auto"/>
          </w:tcPr>
          <w:p w14:paraId="28A4BBB9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C27E73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79DE3E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4FA98C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281C1B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CAECC9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FEAACFC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58FAFF32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83EA5" w:rsidRPr="003E5862" w14:paraId="025C8697" w14:textId="77777777" w:rsidTr="00152036">
        <w:tc>
          <w:tcPr>
            <w:tcW w:w="4230" w:type="dxa"/>
            <w:shd w:val="clear" w:color="auto" w:fill="auto"/>
          </w:tcPr>
          <w:p w14:paraId="677501DA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D5039B" w14:textId="73E9AE87" w:rsidR="00483EA5" w:rsidRPr="003E5862" w:rsidRDefault="005615E3" w:rsidP="0056315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CF80B01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CAF9F4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E4089D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2B5C5C" w14:textId="70E7B258" w:rsidR="00483EA5" w:rsidRPr="003E5862" w:rsidRDefault="00973E4F" w:rsidP="0097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C82E980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449032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</w:tr>
      <w:tr w:rsidR="00483EA5" w:rsidRPr="003E5862" w14:paraId="6BDC288C" w14:textId="77777777" w:rsidTr="00152036">
        <w:tc>
          <w:tcPr>
            <w:tcW w:w="4230" w:type="dxa"/>
            <w:shd w:val="clear" w:color="auto" w:fill="auto"/>
          </w:tcPr>
          <w:p w14:paraId="32A3F9B7" w14:textId="77777777" w:rsidR="00483EA5" w:rsidRPr="003E5862" w:rsidRDefault="00483EA5" w:rsidP="0048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AFB76D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1CA831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6D203D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7AA618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A42A9B4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7A754710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0342781" w14:textId="77777777" w:rsidR="00483EA5" w:rsidRPr="003E5862" w:rsidRDefault="00483EA5" w:rsidP="00483E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0F5B75" w:rsidRPr="003E5862" w14:paraId="5EEE6021" w14:textId="77777777" w:rsidTr="00152036">
        <w:tc>
          <w:tcPr>
            <w:tcW w:w="4230" w:type="dxa"/>
            <w:shd w:val="clear" w:color="auto" w:fill="auto"/>
          </w:tcPr>
          <w:p w14:paraId="1E3F72FE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2B2D14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A6D1196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487F9C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546587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5C7CE6C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0D46F209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BFECDA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B75" w:rsidRPr="003E5862" w14:paraId="5A683345" w14:textId="77777777" w:rsidTr="00152036">
        <w:tc>
          <w:tcPr>
            <w:tcW w:w="4230" w:type="dxa"/>
            <w:shd w:val="clear" w:color="auto" w:fill="auto"/>
          </w:tcPr>
          <w:p w14:paraId="79EAB26B" w14:textId="7418B920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shd w:val="clear" w:color="auto" w:fill="auto"/>
          </w:tcPr>
          <w:p w14:paraId="3BCBAA4F" w14:textId="57CE933B" w:rsidR="000F5B75" w:rsidRPr="003E5862" w:rsidRDefault="000F5B75" w:rsidP="000F5B7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62" w:type="dxa"/>
            <w:shd w:val="clear" w:color="auto" w:fill="auto"/>
          </w:tcPr>
          <w:p w14:paraId="0F5160DC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FFD8853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C63BF07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9A45872" w14:textId="08D3A95E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0E1CC47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166A8D9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0F5B75" w:rsidRPr="003E5862" w14:paraId="4BD301EA" w14:textId="77777777" w:rsidTr="00152036">
        <w:tc>
          <w:tcPr>
            <w:tcW w:w="4230" w:type="dxa"/>
            <w:shd w:val="clear" w:color="auto" w:fill="auto"/>
          </w:tcPr>
          <w:p w14:paraId="6A83BEDF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3E7063" w14:textId="29A012EA" w:rsidR="000F5B75" w:rsidRPr="003E5862" w:rsidRDefault="000F5B75" w:rsidP="00D83994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6A7E14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737F42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E5F772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F529C8A" w14:textId="342F0FF8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6,324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F4C48F3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2C9784EB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5,591</w:t>
            </w:r>
          </w:p>
        </w:tc>
      </w:tr>
      <w:tr w:rsidR="000F5B75" w:rsidRPr="003E5862" w14:paraId="785F8B47" w14:textId="77777777" w:rsidTr="00152036">
        <w:tc>
          <w:tcPr>
            <w:tcW w:w="4230" w:type="dxa"/>
            <w:shd w:val="clear" w:color="auto" w:fill="auto"/>
          </w:tcPr>
          <w:p w14:paraId="78FD3FFA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68C4F16" w14:textId="73AC1831" w:rsidR="000F5B75" w:rsidRPr="003E5862" w:rsidRDefault="00CC3CC8" w:rsidP="000F5B7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</w:p>
        </w:tc>
        <w:tc>
          <w:tcPr>
            <w:tcW w:w="262" w:type="dxa"/>
            <w:shd w:val="clear" w:color="auto" w:fill="auto"/>
          </w:tcPr>
          <w:p w14:paraId="6FC2BCCE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D2256C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44F25A01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073B3EE" w14:textId="30CC7B9C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275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1CA6397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C5B5F31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0F5B75" w:rsidRPr="003E5862" w14:paraId="54F633B1" w14:textId="77777777" w:rsidTr="00152036">
        <w:tc>
          <w:tcPr>
            <w:tcW w:w="4230" w:type="dxa"/>
            <w:shd w:val="clear" w:color="auto" w:fill="auto"/>
          </w:tcPr>
          <w:p w14:paraId="046F10A4" w14:textId="124B0352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A63AA8" w:rsidRPr="003E5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E2225" w14:textId="22C842C0" w:rsidR="000F5B75" w:rsidRPr="003E5862" w:rsidRDefault="00CC3CC8" w:rsidP="000F5B7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262" w:type="dxa"/>
            <w:shd w:val="clear" w:color="auto" w:fill="auto"/>
          </w:tcPr>
          <w:p w14:paraId="6BD0B29D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134AF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6C2EFCF5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B259C" w14:textId="4E1866CB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6,601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DCEAD02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00FAC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</w:t>
            </w: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0F5B75" w:rsidRPr="003E5862" w14:paraId="4128CB88" w14:textId="77777777" w:rsidTr="00152036">
        <w:tc>
          <w:tcPr>
            <w:tcW w:w="4230" w:type="dxa"/>
            <w:shd w:val="clear" w:color="auto" w:fill="auto"/>
          </w:tcPr>
          <w:p w14:paraId="1BE6F23C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E797FB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20BE23CB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6FF1A5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962B0C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FE389D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48CE9CED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670B49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0F5B75" w:rsidRPr="003E5862" w14:paraId="71BDC096" w14:textId="77777777" w:rsidTr="00152036">
        <w:tc>
          <w:tcPr>
            <w:tcW w:w="4230" w:type="dxa"/>
            <w:shd w:val="clear" w:color="auto" w:fill="auto"/>
          </w:tcPr>
          <w:p w14:paraId="5514FC58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2190F1" w14:textId="77777777" w:rsidR="000F5B75" w:rsidRPr="003E5862" w:rsidRDefault="000F5B75" w:rsidP="000F5B75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FC22048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55D1C81" w14:textId="77777777" w:rsidR="000F5B75" w:rsidRPr="003E5862" w:rsidRDefault="000F5B75" w:rsidP="000F5B75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1B8377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A8F36CA" w14:textId="77777777" w:rsidR="000F5B75" w:rsidRPr="003E5862" w:rsidRDefault="000F5B75" w:rsidP="000F5B75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3358C98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85F7950" w14:textId="77777777" w:rsidR="000F5B75" w:rsidRPr="003E5862" w:rsidRDefault="000F5B75" w:rsidP="000F5B75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5B75" w:rsidRPr="003E5862" w14:paraId="2C78DD59" w14:textId="77777777" w:rsidTr="00152036">
        <w:tc>
          <w:tcPr>
            <w:tcW w:w="4230" w:type="dxa"/>
            <w:shd w:val="clear" w:color="auto" w:fill="auto"/>
          </w:tcPr>
          <w:p w14:paraId="1792221F" w14:textId="3243D3D6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33BAD4" w14:textId="7B61FE1C" w:rsidR="000F5B75" w:rsidRPr="003E5862" w:rsidRDefault="000F5B75" w:rsidP="00D8399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793405D" w14:textId="77777777" w:rsidR="000F5B75" w:rsidRPr="003E5862" w:rsidRDefault="000F5B75" w:rsidP="000F5B75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191875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8CC3731" w14:textId="77777777" w:rsidR="000F5B75" w:rsidRPr="003E5862" w:rsidRDefault="000F5B75" w:rsidP="000F5B75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D6E21D9" w14:textId="029EBBC6" w:rsidR="000F5B75" w:rsidRPr="003E5862" w:rsidRDefault="000F5B75" w:rsidP="000F5B7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51573E0" w14:textId="77777777" w:rsidR="000F5B75" w:rsidRPr="003E5862" w:rsidRDefault="000F5B75" w:rsidP="000F5B75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30B1D89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F5B75" w:rsidRPr="003E5862" w14:paraId="428EA513" w14:textId="77777777" w:rsidTr="004D2CA8">
        <w:tc>
          <w:tcPr>
            <w:tcW w:w="4230" w:type="dxa"/>
            <w:shd w:val="clear" w:color="auto" w:fill="auto"/>
          </w:tcPr>
          <w:p w14:paraId="170D0EBD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B16BD" w14:textId="10F15703" w:rsidR="000F5B75" w:rsidRPr="003E5862" w:rsidRDefault="00CC3CC8" w:rsidP="000F5B7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262" w:type="dxa"/>
            <w:shd w:val="clear" w:color="auto" w:fill="auto"/>
          </w:tcPr>
          <w:p w14:paraId="3DA445B3" w14:textId="77777777" w:rsidR="000F5B75" w:rsidRPr="003E5862" w:rsidRDefault="000F5B75" w:rsidP="000F5B75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2B360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0278516E" w14:textId="77777777" w:rsidR="000F5B75" w:rsidRPr="003E5862" w:rsidRDefault="000F5B75" w:rsidP="000F5B75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CD89D7C" w14:textId="04E0B944" w:rsidR="000F5B75" w:rsidRPr="003E5862" w:rsidRDefault="000F5B75" w:rsidP="000F5B7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D1E848C" w14:textId="77777777" w:rsidR="000F5B75" w:rsidRPr="003E5862" w:rsidRDefault="000F5B75" w:rsidP="000F5B75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FF249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F5B75" w:rsidRPr="003E5862" w14:paraId="12618916" w14:textId="77777777" w:rsidTr="0090501A">
        <w:tc>
          <w:tcPr>
            <w:tcW w:w="4230" w:type="dxa"/>
            <w:shd w:val="clear" w:color="auto" w:fill="auto"/>
          </w:tcPr>
          <w:p w14:paraId="755F9979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B369" w14:textId="519CC6E3" w:rsidR="000F5B75" w:rsidRPr="003E5862" w:rsidRDefault="00CC3CC8" w:rsidP="000F5B7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262" w:type="dxa"/>
            <w:shd w:val="clear" w:color="auto" w:fill="auto"/>
          </w:tcPr>
          <w:p w14:paraId="76E2B81B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DD27A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77407719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F25DFC2" w14:textId="3C300D0B" w:rsidR="000F5B75" w:rsidRPr="003E5862" w:rsidRDefault="000F5B75" w:rsidP="000F5B7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B06020C" w14:textId="77777777" w:rsidR="000F5B75" w:rsidRPr="003E5862" w:rsidRDefault="000F5B75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967D7" w14:textId="77777777" w:rsidR="000F5B75" w:rsidRPr="003E5862" w:rsidRDefault="000F5B75" w:rsidP="000F5B7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111D2" w:rsidRPr="003E5862" w14:paraId="47AF9B43" w14:textId="77777777" w:rsidTr="0090501A">
        <w:tc>
          <w:tcPr>
            <w:tcW w:w="4230" w:type="dxa"/>
            <w:shd w:val="clear" w:color="auto" w:fill="auto"/>
          </w:tcPr>
          <w:p w14:paraId="5357D6D3" w14:textId="77777777" w:rsidR="002111D2" w:rsidRPr="003E5862" w:rsidRDefault="002111D2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D934EA" w14:textId="77777777" w:rsidR="002111D2" w:rsidRPr="003E5862" w:rsidRDefault="002111D2" w:rsidP="000F5B7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6CFF42A" w14:textId="77777777" w:rsidR="002111D2" w:rsidRPr="003E5862" w:rsidRDefault="002111D2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D6AC2C" w14:textId="77777777" w:rsidR="002111D2" w:rsidRPr="003E5862" w:rsidRDefault="002111D2" w:rsidP="000F5B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9807AD" w14:textId="77777777" w:rsidR="002111D2" w:rsidRPr="003E5862" w:rsidRDefault="002111D2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536B3CB5" w14:textId="77777777" w:rsidR="002111D2" w:rsidRPr="003E5862" w:rsidRDefault="002111D2" w:rsidP="000F5B7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5404C2D2" w14:textId="77777777" w:rsidR="002111D2" w:rsidRPr="003E5862" w:rsidRDefault="002111D2" w:rsidP="000F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B2CEAD" w14:textId="77777777" w:rsidR="002111D2" w:rsidRPr="003E5862" w:rsidRDefault="002111D2" w:rsidP="000F5B7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8382A4F" w14:textId="77777777" w:rsidR="00A63AA8" w:rsidRPr="003E5862" w:rsidRDefault="00A63AA8">
      <w:r w:rsidRPr="003E5862">
        <w:br w:type="page"/>
      </w:r>
    </w:p>
    <w:p w14:paraId="79E4A394" w14:textId="3DC67E28" w:rsidR="00DB12B7" w:rsidRPr="003E5862" w:rsidRDefault="00DB12B7" w:rsidP="002111D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lastRenderedPageBreak/>
        <w:t>ลูกหนี้การค้าและลูกหนี้อื่น</w:t>
      </w:r>
    </w:p>
    <w:p w14:paraId="536457B4" w14:textId="3848A6D2" w:rsidR="00DB12B7" w:rsidRPr="003E5862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0"/>
        <w:gridCol w:w="1000"/>
        <w:gridCol w:w="260"/>
        <w:gridCol w:w="1000"/>
        <w:gridCol w:w="270"/>
        <w:gridCol w:w="990"/>
      </w:tblGrid>
      <w:tr w:rsidR="00C52852" w:rsidRPr="003E5862" w14:paraId="7FCF5F25" w14:textId="77777777" w:rsidTr="00C52852">
        <w:trPr>
          <w:tblHeader/>
        </w:trPr>
        <w:tc>
          <w:tcPr>
            <w:tcW w:w="4410" w:type="dxa"/>
            <w:shd w:val="clear" w:color="auto" w:fill="auto"/>
          </w:tcPr>
          <w:p w14:paraId="73A6E9D8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566065E" w14:textId="77777777" w:rsidR="00C52852" w:rsidRPr="003E5862" w:rsidRDefault="00C52852" w:rsidP="001520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60F2A94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5EE12EDB" w14:textId="77777777" w:rsidR="00C52852" w:rsidRPr="003E5862" w:rsidRDefault="00C52852" w:rsidP="001520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52852" w:rsidRPr="003E5862" w14:paraId="76557D37" w14:textId="77777777" w:rsidTr="00C52852">
        <w:trPr>
          <w:tblHeader/>
        </w:trPr>
        <w:tc>
          <w:tcPr>
            <w:tcW w:w="4410" w:type="dxa"/>
            <w:shd w:val="clear" w:color="auto" w:fill="auto"/>
          </w:tcPr>
          <w:p w14:paraId="51821B9B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69EB3E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0" w:type="dxa"/>
            <w:shd w:val="clear" w:color="auto" w:fill="auto"/>
          </w:tcPr>
          <w:p w14:paraId="05726C83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1B99FE8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1938313E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BC5E693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22B6115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3827A4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C52852" w:rsidRPr="003E5862" w14:paraId="74942CD7" w14:textId="77777777" w:rsidTr="00C52852">
        <w:trPr>
          <w:tblHeader/>
        </w:trPr>
        <w:tc>
          <w:tcPr>
            <w:tcW w:w="4410" w:type="dxa"/>
            <w:shd w:val="clear" w:color="auto" w:fill="auto"/>
          </w:tcPr>
          <w:p w14:paraId="48B1A17D" w14:textId="155E3E75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8D11A6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7BEAF3F4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F9DD1FF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14:paraId="648E154D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9D419F1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8F40CC4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9A895A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C52852" w:rsidRPr="003E5862" w14:paraId="6A5F0C0F" w14:textId="77777777" w:rsidTr="00C52852">
        <w:trPr>
          <w:trHeight w:val="281"/>
          <w:tblHeader/>
        </w:trPr>
        <w:tc>
          <w:tcPr>
            <w:tcW w:w="4410" w:type="dxa"/>
            <w:shd w:val="clear" w:color="auto" w:fill="auto"/>
          </w:tcPr>
          <w:p w14:paraId="73892A90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7032DD41" w14:textId="77777777" w:rsidR="00C52852" w:rsidRPr="003E5862" w:rsidRDefault="00C52852" w:rsidP="00152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52852" w:rsidRPr="003E5862" w14:paraId="61C28FCD" w14:textId="77777777" w:rsidTr="00C52852">
        <w:tc>
          <w:tcPr>
            <w:tcW w:w="4410" w:type="dxa"/>
            <w:shd w:val="clear" w:color="auto" w:fill="auto"/>
          </w:tcPr>
          <w:p w14:paraId="5B5E889E" w14:textId="77777777" w:rsidR="00C52852" w:rsidRPr="003E5862" w:rsidRDefault="00C52852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54AC0830" w14:textId="77777777" w:rsidR="00C52852" w:rsidRPr="003E5862" w:rsidRDefault="00C52852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66C2FDC4" w14:textId="77777777" w:rsidR="00C52852" w:rsidRPr="003E5862" w:rsidRDefault="00C52852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618E2A5C" w14:textId="77777777" w:rsidR="00C52852" w:rsidRPr="003E5862" w:rsidRDefault="00C52852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5FBE351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B4C5060" w14:textId="77777777" w:rsidR="00C52852" w:rsidRPr="003E5862" w:rsidRDefault="00C52852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B44452" w14:textId="77777777" w:rsidR="00C52852" w:rsidRPr="003E5862" w:rsidRDefault="00C52852" w:rsidP="0015203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ADE8A4" w14:textId="77777777" w:rsidR="00C52852" w:rsidRPr="003E5862" w:rsidRDefault="00C52852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852" w:rsidRPr="003E5862" w14:paraId="7A2515DB" w14:textId="77777777" w:rsidTr="00C52852">
        <w:tc>
          <w:tcPr>
            <w:tcW w:w="4410" w:type="dxa"/>
            <w:shd w:val="clear" w:color="auto" w:fill="auto"/>
          </w:tcPr>
          <w:p w14:paraId="00139C78" w14:textId="2F9FC42A" w:rsidR="00C52852" w:rsidRPr="003E5862" w:rsidRDefault="00D83994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0B6657C7" w14:textId="3098505F" w:rsidR="00C52852" w:rsidRPr="003E5862" w:rsidRDefault="00A01177" w:rsidP="0015203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A80836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1,268</w:t>
            </w:r>
          </w:p>
        </w:tc>
        <w:tc>
          <w:tcPr>
            <w:tcW w:w="260" w:type="dxa"/>
            <w:shd w:val="clear" w:color="auto" w:fill="auto"/>
          </w:tcPr>
          <w:p w14:paraId="704218E6" w14:textId="77777777" w:rsidR="00C52852" w:rsidRPr="003E5862" w:rsidRDefault="00C52852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32C23279" w14:textId="5274444D" w:rsidR="00C52852" w:rsidRPr="003E5862" w:rsidRDefault="00AC3598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411,070</w:t>
            </w:r>
          </w:p>
        </w:tc>
        <w:tc>
          <w:tcPr>
            <w:tcW w:w="260" w:type="dxa"/>
            <w:shd w:val="clear" w:color="auto" w:fill="auto"/>
          </w:tcPr>
          <w:p w14:paraId="5F172A97" w14:textId="77777777" w:rsidR="00C52852" w:rsidRPr="003E5862" w:rsidRDefault="00C5285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6C9CC82" w14:textId="77DCCAD5" w:rsidR="00C52852" w:rsidRPr="003E5862" w:rsidRDefault="00E2204C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3994" w:rsidRPr="003E5862">
              <w:rPr>
                <w:rFonts w:asciiTheme="majorBidi" w:hAnsiTheme="majorBidi" w:cstheme="majorBidi"/>
                <w:sz w:val="28"/>
                <w:szCs w:val="28"/>
              </w:rPr>
              <w:t>71,109</w:t>
            </w:r>
          </w:p>
        </w:tc>
        <w:tc>
          <w:tcPr>
            <w:tcW w:w="270" w:type="dxa"/>
            <w:shd w:val="clear" w:color="auto" w:fill="auto"/>
          </w:tcPr>
          <w:p w14:paraId="56B74F0C" w14:textId="77777777" w:rsidR="00C52852" w:rsidRPr="003E5862" w:rsidRDefault="00C52852" w:rsidP="0015203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606590" w14:textId="3849A477" w:rsidR="00C52852" w:rsidRPr="003E5862" w:rsidRDefault="00D83994" w:rsidP="0015203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249,284</w:t>
            </w:r>
          </w:p>
        </w:tc>
      </w:tr>
      <w:tr w:rsidR="00A01177" w:rsidRPr="003E5862" w:rsidDel="003F2604" w14:paraId="3FA66618" w14:textId="77777777" w:rsidTr="00C52852">
        <w:tc>
          <w:tcPr>
            <w:tcW w:w="4410" w:type="dxa"/>
            <w:shd w:val="clear" w:color="auto" w:fill="auto"/>
          </w:tcPr>
          <w:p w14:paraId="5BB92353" w14:textId="77777777" w:rsidR="00A01177" w:rsidRPr="003E5862" w:rsidRDefault="00A01177" w:rsidP="00A01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E5862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8D1598" w14:textId="343EB215" w:rsidR="00A01177" w:rsidRPr="003E5862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(89)</w:t>
            </w:r>
          </w:p>
        </w:tc>
        <w:tc>
          <w:tcPr>
            <w:tcW w:w="260" w:type="dxa"/>
            <w:shd w:val="clear" w:color="auto" w:fill="auto"/>
          </w:tcPr>
          <w:p w14:paraId="07825E62" w14:textId="77777777" w:rsidR="00A01177" w:rsidRPr="003E5862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F6B9A3D" w14:textId="77777777" w:rsidR="00A01177" w:rsidRPr="003E5862" w:rsidDel="003F2604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(84)</w:t>
            </w:r>
          </w:p>
        </w:tc>
        <w:tc>
          <w:tcPr>
            <w:tcW w:w="260" w:type="dxa"/>
            <w:shd w:val="clear" w:color="auto" w:fill="auto"/>
          </w:tcPr>
          <w:p w14:paraId="4E08D852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45FAA8A" w14:textId="50CFC971" w:rsidR="00A01177" w:rsidRPr="003E5862" w:rsidRDefault="00A01177" w:rsidP="00A0117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1E476D" w14:textId="77777777" w:rsidR="00A01177" w:rsidRPr="003E5862" w:rsidRDefault="00A01177" w:rsidP="00A011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A6EB87" w14:textId="77777777" w:rsidR="00A01177" w:rsidRPr="003E5862" w:rsidDel="003F2604" w:rsidRDefault="00A01177" w:rsidP="00A0117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1177" w:rsidRPr="003E5862" w14:paraId="0285C295" w14:textId="77777777" w:rsidTr="00C52852">
        <w:tc>
          <w:tcPr>
            <w:tcW w:w="4410" w:type="dxa"/>
            <w:shd w:val="clear" w:color="auto" w:fill="auto"/>
          </w:tcPr>
          <w:p w14:paraId="6DA78E91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54770" w14:textId="651A3764" w:rsidR="00A01177" w:rsidRPr="003E5862" w:rsidRDefault="00834233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A80836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80836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260" w:type="dxa"/>
            <w:shd w:val="clear" w:color="auto" w:fill="auto"/>
          </w:tcPr>
          <w:p w14:paraId="5B6269C7" w14:textId="77777777" w:rsidR="00A01177" w:rsidRPr="003E5862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0EC2E" w14:textId="77777777" w:rsidR="00A01177" w:rsidRPr="003E5862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410,986</w:t>
            </w:r>
          </w:p>
        </w:tc>
        <w:tc>
          <w:tcPr>
            <w:tcW w:w="260" w:type="dxa"/>
            <w:shd w:val="clear" w:color="auto" w:fill="auto"/>
          </w:tcPr>
          <w:p w14:paraId="11F18857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82D18" w14:textId="58AEF85F" w:rsidR="00A01177" w:rsidRPr="003E5862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171,1</w:t>
            </w: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26B6FA77" w14:textId="77777777" w:rsidR="00A01177" w:rsidRPr="003E5862" w:rsidRDefault="00A01177" w:rsidP="00A011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36DBD" w14:textId="77777777" w:rsidR="00A01177" w:rsidRPr="003E5862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249,284</w:t>
            </w:r>
          </w:p>
        </w:tc>
      </w:tr>
      <w:tr w:rsidR="00A01177" w:rsidRPr="003E5862" w14:paraId="1D386D34" w14:textId="77777777" w:rsidTr="00C52852">
        <w:trPr>
          <w:trHeight w:val="58"/>
        </w:trPr>
        <w:tc>
          <w:tcPr>
            <w:tcW w:w="4410" w:type="dxa"/>
            <w:shd w:val="clear" w:color="auto" w:fill="auto"/>
          </w:tcPr>
          <w:p w14:paraId="60867637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171FCA4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2CF5F632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2F2B51A" w14:textId="77777777" w:rsidR="00A01177" w:rsidRPr="003E5862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14:paraId="641A9796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6B363A1E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1A608EEE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580805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A01177" w:rsidRPr="003E5862" w14:paraId="6C19EFE2" w14:textId="77777777" w:rsidTr="00C52852">
        <w:tc>
          <w:tcPr>
            <w:tcW w:w="4410" w:type="dxa"/>
            <w:shd w:val="clear" w:color="auto" w:fill="auto"/>
          </w:tcPr>
          <w:p w14:paraId="18C21F03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6A2C75A0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6A97C87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F1B151E" w14:textId="77777777" w:rsidR="00A01177" w:rsidRPr="003E5862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D060413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AD7478F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E12020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9A4A1C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01177" w:rsidRPr="003E5862" w14:paraId="0F00F8F4" w14:textId="77777777" w:rsidTr="00C52852">
        <w:tc>
          <w:tcPr>
            <w:tcW w:w="4410" w:type="dxa"/>
            <w:shd w:val="clear" w:color="auto" w:fill="auto"/>
          </w:tcPr>
          <w:p w14:paraId="3A149787" w14:textId="390B4A9F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4305FB92" w14:textId="3E711DDE" w:rsidR="00A01177" w:rsidRPr="003E5862" w:rsidRDefault="00A80836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42,115</w:t>
            </w:r>
          </w:p>
        </w:tc>
        <w:tc>
          <w:tcPr>
            <w:tcW w:w="260" w:type="dxa"/>
            <w:shd w:val="clear" w:color="auto" w:fill="auto"/>
          </w:tcPr>
          <w:p w14:paraId="5790EE99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E1E4643" w14:textId="77777777" w:rsidR="00A01177" w:rsidRPr="003E5862" w:rsidRDefault="00A01177" w:rsidP="00A011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1A7A5AA6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2F451C4" w14:textId="5CCAA817" w:rsidR="00A01177" w:rsidRPr="003E5862" w:rsidRDefault="00A01177" w:rsidP="00A011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1C6A3" w14:textId="77777777" w:rsidR="00A01177" w:rsidRPr="003E5862" w:rsidRDefault="00A01177" w:rsidP="00A0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5E2D69" w14:textId="77777777" w:rsidR="00A01177" w:rsidRPr="003E5862" w:rsidRDefault="00A01177" w:rsidP="00A0117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407136" w:rsidRPr="003E5862" w14:paraId="2B0AB4BC" w14:textId="77777777" w:rsidTr="00C52852">
        <w:tc>
          <w:tcPr>
            <w:tcW w:w="4410" w:type="dxa"/>
            <w:shd w:val="clear" w:color="auto" w:fill="auto"/>
          </w:tcPr>
          <w:p w14:paraId="335B5A05" w14:textId="77777777" w:rsidR="00407136" w:rsidRPr="003E5862" w:rsidRDefault="00407136" w:rsidP="00407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994031" w14:textId="467FF5B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C40717D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F4EB283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92306DB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FCAF366" w14:textId="659F5385" w:rsidR="00407136" w:rsidRPr="003E5862" w:rsidRDefault="00407136" w:rsidP="004071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86300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2AD3C2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407136" w:rsidRPr="003E5862" w14:paraId="4CEF5700" w14:textId="77777777" w:rsidTr="00C52852">
        <w:trPr>
          <w:trHeight w:val="58"/>
        </w:trPr>
        <w:tc>
          <w:tcPr>
            <w:tcW w:w="4410" w:type="dxa"/>
            <w:shd w:val="clear" w:color="auto" w:fill="auto"/>
          </w:tcPr>
          <w:p w14:paraId="54C4626B" w14:textId="77777777" w:rsidR="00407136" w:rsidRPr="003E5862" w:rsidRDefault="00407136" w:rsidP="00407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07FB6" w14:textId="5FF8CB3E" w:rsidR="00407136" w:rsidRPr="003E5862" w:rsidRDefault="00A808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3E586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42,115</w:t>
            </w:r>
          </w:p>
        </w:tc>
        <w:tc>
          <w:tcPr>
            <w:tcW w:w="260" w:type="dxa"/>
            <w:shd w:val="clear" w:color="auto" w:fill="auto"/>
          </w:tcPr>
          <w:p w14:paraId="67301E9D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36166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4E8C6344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9000A" w14:textId="2C53F500" w:rsidR="00407136" w:rsidRPr="003E5862" w:rsidRDefault="00407136" w:rsidP="004071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1385C2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F1C58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  <w:tr w:rsidR="00407136" w:rsidRPr="003E5862" w14:paraId="23A2E7F8" w14:textId="77777777" w:rsidTr="00C52852">
        <w:trPr>
          <w:trHeight w:val="58"/>
        </w:trPr>
        <w:tc>
          <w:tcPr>
            <w:tcW w:w="4410" w:type="dxa"/>
            <w:shd w:val="clear" w:color="auto" w:fill="auto"/>
          </w:tcPr>
          <w:p w14:paraId="14E97E95" w14:textId="77777777" w:rsidR="00407136" w:rsidRPr="003E5862" w:rsidRDefault="00407136" w:rsidP="00407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A9DCF7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7B8ECA77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FFA3629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2CFC9159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060BDA0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A57891A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338C87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407136" w:rsidRPr="003E5862" w14:paraId="3E5ACAB2" w14:textId="77777777" w:rsidTr="00C52852">
        <w:trPr>
          <w:trHeight w:val="80"/>
        </w:trPr>
        <w:tc>
          <w:tcPr>
            <w:tcW w:w="4410" w:type="dxa"/>
            <w:shd w:val="clear" w:color="auto" w:fill="auto"/>
          </w:tcPr>
          <w:p w14:paraId="3BA9CF2A" w14:textId="77777777" w:rsidR="00407136" w:rsidRPr="003E5862" w:rsidRDefault="00407136" w:rsidP="00407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7C7D4F54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6E5937E2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6FC1C85E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830B44F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F8225C5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EFE623" w14:textId="77777777" w:rsidR="00407136" w:rsidRPr="003E5862" w:rsidRDefault="00407136" w:rsidP="0040713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5C9207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136" w:rsidRPr="003E5862" w14:paraId="1A172166" w14:textId="77777777" w:rsidTr="00C52852">
        <w:tc>
          <w:tcPr>
            <w:tcW w:w="4410" w:type="dxa"/>
            <w:shd w:val="clear" w:color="auto" w:fill="auto"/>
          </w:tcPr>
          <w:p w14:paraId="3C1ED253" w14:textId="7064883F" w:rsidR="00407136" w:rsidRPr="003E5862" w:rsidRDefault="00407136" w:rsidP="00407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057794D2" w14:textId="12CB787D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260" w:type="dxa"/>
            <w:shd w:val="clear" w:color="auto" w:fill="auto"/>
          </w:tcPr>
          <w:p w14:paraId="5794E786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682D21B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260" w:type="dxa"/>
            <w:shd w:val="clear" w:color="auto" w:fill="auto"/>
          </w:tcPr>
          <w:p w14:paraId="63C301CA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B289420" w14:textId="3491371D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6EC75F1F" w14:textId="77777777" w:rsidR="00407136" w:rsidRPr="003E5862" w:rsidRDefault="00407136" w:rsidP="004071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991DBF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407136" w:rsidRPr="003E5862" w14:paraId="20340691" w14:textId="77777777" w:rsidTr="00C52852">
        <w:tc>
          <w:tcPr>
            <w:tcW w:w="4410" w:type="dxa"/>
            <w:shd w:val="clear" w:color="auto" w:fill="auto"/>
          </w:tcPr>
          <w:p w14:paraId="04690705" w14:textId="77777777" w:rsidR="00407136" w:rsidRPr="003E5862" w:rsidRDefault="00407136" w:rsidP="00407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3F10CD" w14:textId="22DA0730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260" w:type="dxa"/>
            <w:shd w:val="clear" w:color="auto" w:fill="auto"/>
          </w:tcPr>
          <w:p w14:paraId="2A7454FA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BECBFC1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260" w:type="dxa"/>
            <w:shd w:val="clear" w:color="auto" w:fill="auto"/>
          </w:tcPr>
          <w:p w14:paraId="54852D26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421E313" w14:textId="41FC26DB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110254" w14:textId="77777777" w:rsidR="00407136" w:rsidRPr="003E5862" w:rsidRDefault="00407136" w:rsidP="004071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9333B8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407136" w:rsidRPr="003E5862" w14:paraId="57AB66BA" w14:textId="77777777" w:rsidTr="00C52852">
        <w:trPr>
          <w:trHeight w:val="58"/>
        </w:trPr>
        <w:tc>
          <w:tcPr>
            <w:tcW w:w="4410" w:type="dxa"/>
            <w:shd w:val="clear" w:color="auto" w:fill="auto"/>
          </w:tcPr>
          <w:p w14:paraId="06ECB1BC" w14:textId="77777777" w:rsidR="00407136" w:rsidRPr="003E5862" w:rsidRDefault="00407136" w:rsidP="00407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B3098" w14:textId="2152839F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260" w:type="dxa"/>
            <w:shd w:val="clear" w:color="auto" w:fill="auto"/>
          </w:tcPr>
          <w:p w14:paraId="48341301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9FAC3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260" w:type="dxa"/>
            <w:shd w:val="clear" w:color="auto" w:fill="auto"/>
          </w:tcPr>
          <w:p w14:paraId="2FA5C5CF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6E2B" w14:textId="016B78CD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Pr="003E5862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3E586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4369248A" w14:textId="77777777" w:rsidR="00407136" w:rsidRPr="003E5862" w:rsidRDefault="00407136" w:rsidP="00407136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B8F76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Pr="003E5862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3E586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</w:tr>
      <w:tr w:rsidR="00407136" w:rsidRPr="003E5862" w14:paraId="7B6C8EF0" w14:textId="77777777" w:rsidTr="00C52852">
        <w:trPr>
          <w:trHeight w:val="58"/>
        </w:trPr>
        <w:tc>
          <w:tcPr>
            <w:tcW w:w="4410" w:type="dxa"/>
            <w:shd w:val="clear" w:color="auto" w:fill="auto"/>
          </w:tcPr>
          <w:p w14:paraId="6590C4A3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D47D99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BE3555C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B4E9126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502339C4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26C01AC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890BC9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95F1DE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07136" w:rsidRPr="003E5862" w14:paraId="193D4FA8" w14:textId="77777777" w:rsidTr="00C52852">
        <w:trPr>
          <w:trHeight w:val="56"/>
        </w:trPr>
        <w:tc>
          <w:tcPr>
            <w:tcW w:w="4410" w:type="dxa"/>
            <w:shd w:val="clear" w:color="auto" w:fill="auto"/>
          </w:tcPr>
          <w:p w14:paraId="0EB47D5C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39E2C0" w14:textId="2BC9C261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43721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43721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60" w:type="dxa"/>
            <w:shd w:val="clear" w:color="auto" w:fill="auto"/>
          </w:tcPr>
          <w:p w14:paraId="70BCBFA8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4117D0E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147,767</w:t>
            </w:r>
          </w:p>
        </w:tc>
        <w:tc>
          <w:tcPr>
            <w:tcW w:w="260" w:type="dxa"/>
            <w:shd w:val="clear" w:color="auto" w:fill="auto"/>
          </w:tcPr>
          <w:p w14:paraId="7DF740A6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17813D9" w14:textId="31290415" w:rsidR="00407136" w:rsidRPr="003E5862" w:rsidRDefault="00DE72FA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 w:rsidR="00407136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469E22E7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ADE52A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67,401</w:t>
            </w:r>
          </w:p>
        </w:tc>
      </w:tr>
      <w:tr w:rsidR="00407136" w:rsidRPr="003E5862" w14:paraId="372C8600" w14:textId="77777777" w:rsidTr="00C52852">
        <w:trPr>
          <w:trHeight w:val="46"/>
        </w:trPr>
        <w:tc>
          <w:tcPr>
            <w:tcW w:w="4410" w:type="dxa"/>
            <w:shd w:val="clear" w:color="auto" w:fill="auto"/>
          </w:tcPr>
          <w:p w14:paraId="602599E0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8D08E8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469B80A7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6A34E60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52028C32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6C93367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C5DD12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4BECF88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07136" w:rsidRPr="003E5862" w14:paraId="22D2C6CB" w14:textId="77777777" w:rsidTr="00C52852">
        <w:trPr>
          <w:trHeight w:val="56"/>
        </w:trPr>
        <w:tc>
          <w:tcPr>
            <w:tcW w:w="4410" w:type="dxa"/>
            <w:shd w:val="clear" w:color="auto" w:fill="auto"/>
          </w:tcPr>
          <w:p w14:paraId="421D6F90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E4DBEAD" w14:textId="6C1CA78E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343721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43721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260" w:type="dxa"/>
            <w:shd w:val="clear" w:color="auto" w:fill="auto"/>
          </w:tcPr>
          <w:p w14:paraId="0798EB1D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1080592E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607,631</w:t>
            </w:r>
          </w:p>
        </w:tc>
        <w:tc>
          <w:tcPr>
            <w:tcW w:w="260" w:type="dxa"/>
            <w:shd w:val="clear" w:color="auto" w:fill="auto"/>
          </w:tcPr>
          <w:p w14:paraId="26EA028B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7A705740" w14:textId="4A69E3C4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43721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43721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42D01A67" w14:textId="77777777" w:rsidR="00407136" w:rsidRPr="003E5862" w:rsidRDefault="00407136" w:rsidP="0040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491A77A" w14:textId="77777777" w:rsidR="00407136" w:rsidRPr="003E5862" w:rsidRDefault="00407136" w:rsidP="0040713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321,058</w:t>
            </w:r>
          </w:p>
        </w:tc>
      </w:tr>
    </w:tbl>
    <w:p w14:paraId="2378D47B" w14:textId="77777777" w:rsidR="00B12807" w:rsidRPr="003E5862" w:rsidRDefault="00B1280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6061D016" w:rsidR="00DB12B7" w:rsidRPr="003E5862" w:rsidRDefault="00DB12B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3E5862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3E5862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3E5862">
        <w:rPr>
          <w:rFonts w:asciiTheme="majorBidi" w:hAnsiTheme="majorBidi" w:cstheme="majorBidi"/>
          <w:sz w:val="28"/>
          <w:szCs w:val="28"/>
        </w:rPr>
        <w:t xml:space="preserve"> 30 </w:t>
      </w:r>
      <w:r w:rsidRPr="003E5862">
        <w:rPr>
          <w:rFonts w:asciiTheme="majorBidi" w:hAnsiTheme="majorBidi" w:cstheme="majorBidi"/>
          <w:sz w:val="28"/>
          <w:szCs w:val="28"/>
          <w:cs/>
        </w:rPr>
        <w:t>วัน</w:t>
      </w:r>
      <w:r w:rsidRPr="003E5862">
        <w:rPr>
          <w:rFonts w:asciiTheme="majorBidi" w:hAnsiTheme="majorBidi" w:cstheme="majorBidi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z w:val="28"/>
          <w:szCs w:val="28"/>
          <w:cs/>
        </w:rPr>
        <w:t>ถึง</w:t>
      </w:r>
      <w:r w:rsidRPr="003E5862">
        <w:rPr>
          <w:rFonts w:asciiTheme="majorBidi" w:hAnsiTheme="majorBidi" w:cstheme="majorBidi"/>
          <w:sz w:val="28"/>
          <w:szCs w:val="28"/>
        </w:rPr>
        <w:t xml:space="preserve"> 90 </w:t>
      </w:r>
      <w:r w:rsidRPr="003E5862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8904C93" w14:textId="2398675D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2D679A5" w14:textId="77777777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01947B68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0891494C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/>
          <w:sz w:val="28"/>
          <w:szCs w:val="28"/>
          <w:cs/>
        </w:rPr>
      </w:pPr>
      <w:r w:rsidRPr="003E5862">
        <w:rPr>
          <w:rFonts w:asciiTheme="majorBidi" w:hAnsi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3E5862">
        <w:rPr>
          <w:rFonts w:asciiTheme="majorBidi" w:hAnsiTheme="majorBidi"/>
          <w:sz w:val="28"/>
          <w:szCs w:val="28"/>
          <w:cs/>
        </w:rPr>
        <w:t xml:space="preserve"> ในเดือนมิถุนายน </w:t>
      </w:r>
      <w:r w:rsidR="00B163BE" w:rsidRPr="003E5862">
        <w:rPr>
          <w:rFonts w:asciiTheme="majorBidi" w:hAnsiTheme="majorBidi"/>
          <w:sz w:val="28"/>
          <w:szCs w:val="28"/>
        </w:rPr>
        <w:t>2564</w:t>
      </w:r>
      <w:r w:rsidRPr="003E5862">
        <w:rPr>
          <w:rFonts w:asciiTheme="majorBidi" w:hAnsi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3E5862">
        <w:rPr>
          <w:rFonts w:asciiTheme="majorBidi" w:hAnsiTheme="majorBidi"/>
          <w:sz w:val="28"/>
          <w:szCs w:val="28"/>
        </w:rPr>
        <w:t xml:space="preserve"> 100</w:t>
      </w:r>
      <w:r w:rsidRPr="003E5862">
        <w:rPr>
          <w:rFonts w:asciiTheme="majorBidi" w:hAnsi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3E5862">
        <w:rPr>
          <w:rFonts w:asciiTheme="majorBidi" w:hAnsiTheme="majorBidi"/>
          <w:sz w:val="28"/>
          <w:szCs w:val="28"/>
        </w:rPr>
        <w:t>1</w:t>
      </w:r>
      <w:r w:rsidRPr="003E5862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B163BE" w:rsidRPr="003E5862">
        <w:rPr>
          <w:rFonts w:asciiTheme="majorBidi" w:hAnsiTheme="majorBidi"/>
          <w:sz w:val="28"/>
          <w:szCs w:val="28"/>
        </w:rPr>
        <w:t>2567</w:t>
      </w:r>
      <w:r w:rsidRPr="003E5862">
        <w:rPr>
          <w:rFonts w:asciiTheme="majorBidi" w:hAnsiTheme="majorBidi"/>
          <w:sz w:val="28"/>
          <w:szCs w:val="28"/>
          <w:cs/>
        </w:rPr>
        <w:t xml:space="preserve"> ถึง </w:t>
      </w:r>
      <w:r w:rsidR="00B163BE" w:rsidRPr="003E5862">
        <w:rPr>
          <w:rFonts w:asciiTheme="majorBidi" w:hAnsiTheme="majorBidi"/>
          <w:sz w:val="28"/>
          <w:szCs w:val="28"/>
        </w:rPr>
        <w:t>31</w:t>
      </w:r>
      <w:r w:rsidRPr="003E5862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B163BE" w:rsidRPr="003E5862">
        <w:rPr>
          <w:rFonts w:asciiTheme="majorBidi" w:hAnsiTheme="majorBidi"/>
          <w:sz w:val="28"/>
          <w:szCs w:val="28"/>
        </w:rPr>
        <w:t>2570</w:t>
      </w:r>
      <w:r w:rsidR="00B211A3" w:rsidRPr="003E5862">
        <w:rPr>
          <w:rFonts w:asciiTheme="majorBidi" w:hAnsiTheme="majorBidi"/>
          <w:sz w:val="28"/>
          <w:szCs w:val="28"/>
          <w:cs/>
        </w:rPr>
        <w:t xml:space="preserve"> </w:t>
      </w:r>
    </w:p>
    <w:p w14:paraId="69D586E7" w14:textId="6507244B" w:rsidR="00B211A3" w:rsidRPr="003E5862" w:rsidRDefault="00B211A3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6C1E9A" w14:textId="1AD7F1B4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กลุ่มบริษัทได้ประเมินผลกระทบที่อาจเกิดขึ้นต่อผลขาดทุนด้านเครดิตท</w:t>
      </w:r>
      <w:r w:rsidR="009E3FDB" w:rsidRPr="003E5862">
        <w:rPr>
          <w:rFonts w:asciiTheme="majorBidi" w:hAnsiTheme="majorBidi" w:cstheme="majorBidi"/>
          <w:sz w:val="28"/>
          <w:szCs w:val="28"/>
          <w:cs/>
        </w:rPr>
        <w:t>ี่คาด</w:t>
      </w:r>
      <w:r w:rsidRPr="003E5862">
        <w:rPr>
          <w:rFonts w:asciiTheme="majorBidi" w:hAnsiTheme="majorBidi" w:cstheme="majorBidi"/>
          <w:sz w:val="28"/>
          <w:szCs w:val="28"/>
          <w:cs/>
        </w:rPr>
        <w:t>ว่าจะเกิดขึ้น ซึ่งพบว่าไม่มีผลกระทบอย่างมีสาระสำคัญต่อค่าเผื่อผลขาดทุนด้านเครดิตที่คาดว่าจะเกิดขึ้นที่ตั้งไว้แล้ว</w:t>
      </w:r>
    </w:p>
    <w:p w14:paraId="2CDEE3E5" w14:textId="5AB41F5B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77777777" w:rsidR="00DB12B7" w:rsidRPr="003E5862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</w:p>
    <w:p w14:paraId="2043E8ED" w14:textId="0E1D7166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891FC2" w:rsidRPr="003E5862" w14:paraId="7E5FE265" w14:textId="77777777" w:rsidTr="00152036">
        <w:trPr>
          <w:trHeight w:val="68"/>
        </w:trPr>
        <w:tc>
          <w:tcPr>
            <w:tcW w:w="4500" w:type="dxa"/>
            <w:shd w:val="clear" w:color="auto" w:fill="auto"/>
          </w:tcPr>
          <w:p w14:paraId="3B1ACBA0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0E02912B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Pr="003E586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สามเ</w:t>
            </w:r>
            <w:r w:rsidRPr="003E586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1387E282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095E6E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788D90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CDB7A7E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AF721EC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5DD0ECF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C8DFE41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91FC2" w:rsidRPr="003E5862" w14:paraId="65F26938" w14:textId="77777777" w:rsidTr="00152036">
        <w:trPr>
          <w:trHeight w:val="68"/>
        </w:trPr>
        <w:tc>
          <w:tcPr>
            <w:tcW w:w="4500" w:type="dxa"/>
            <w:shd w:val="clear" w:color="auto" w:fill="auto"/>
          </w:tcPr>
          <w:p w14:paraId="3F7D3447" w14:textId="77777777" w:rsidR="00891FC2" w:rsidRPr="003E5862" w:rsidRDefault="00891FC2" w:rsidP="0015203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4B5DBC" w14:textId="77777777" w:rsidR="00891FC2" w:rsidRPr="003E5862" w:rsidRDefault="00891FC2" w:rsidP="00152036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57DC41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5CA94CC1" w14:textId="77777777" w:rsidR="00891FC2" w:rsidRPr="003E5862" w:rsidRDefault="00891FC2" w:rsidP="00152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91FC2" w:rsidRPr="003E5862" w14:paraId="0549582B" w14:textId="77777777" w:rsidTr="00152036">
        <w:tc>
          <w:tcPr>
            <w:tcW w:w="4500" w:type="dxa"/>
            <w:shd w:val="clear" w:color="auto" w:fill="auto"/>
          </w:tcPr>
          <w:p w14:paraId="1FBB72C5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752EB8D8" w14:textId="77777777" w:rsidR="00891FC2" w:rsidRPr="003E5862" w:rsidRDefault="00891FC2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762909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C110DC4" w14:textId="77777777" w:rsidR="00891FC2" w:rsidRPr="003E5862" w:rsidRDefault="00891FC2" w:rsidP="0015203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4A0DB1" w14:textId="77777777" w:rsidR="00891FC2" w:rsidRPr="003E5862" w:rsidRDefault="00891FC2" w:rsidP="001520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4FC11F2" w14:textId="77777777" w:rsidR="00891FC2" w:rsidRPr="003E5862" w:rsidRDefault="00891FC2" w:rsidP="0015203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1FC2" w:rsidRPr="003E5862" w14:paraId="22A447C9" w14:textId="77777777" w:rsidTr="00152036">
        <w:tc>
          <w:tcPr>
            <w:tcW w:w="4500" w:type="dxa"/>
            <w:shd w:val="clear" w:color="auto" w:fill="auto"/>
          </w:tcPr>
          <w:p w14:paraId="69C828C9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3ED18594" w14:textId="77777777" w:rsidR="00891FC2" w:rsidRPr="003E5862" w:rsidRDefault="00891FC2" w:rsidP="001520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FE6173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7ED34B8" w14:textId="1144C4C6" w:rsidR="00891FC2" w:rsidRPr="003E5862" w:rsidRDefault="00E35B0F" w:rsidP="00E35B0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C5CAD" w14:textId="77777777" w:rsidR="00891FC2" w:rsidRPr="003E5862" w:rsidRDefault="00891FC2" w:rsidP="001520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4C068D" w14:textId="23A0C594" w:rsidR="00891FC2" w:rsidRPr="003E5862" w:rsidRDefault="00F3556A" w:rsidP="0015203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</w:t>
            </w:r>
            <w:r w:rsidR="00E35B0F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</w:tr>
      <w:tr w:rsidR="00E35B0F" w:rsidRPr="003E5862" w14:paraId="24432E59" w14:textId="77777777" w:rsidTr="00152036">
        <w:tc>
          <w:tcPr>
            <w:tcW w:w="4500" w:type="dxa"/>
            <w:shd w:val="clear" w:color="auto" w:fill="auto"/>
          </w:tcPr>
          <w:p w14:paraId="1362A78A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4AC2117B" w14:textId="77777777" w:rsidR="00E35B0F" w:rsidRPr="003E5862" w:rsidRDefault="00E35B0F" w:rsidP="00E35B0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2565F1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FC48240" w14:textId="36FFE018" w:rsidR="00E35B0F" w:rsidRPr="003E5862" w:rsidRDefault="00E35B0F" w:rsidP="00E35B0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5B7D3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C2A0D0A" w14:textId="7782441B" w:rsidR="00E35B0F" w:rsidRPr="003E5862" w:rsidRDefault="00E35B0F" w:rsidP="00E35B0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(8,873)</w:t>
            </w:r>
          </w:p>
        </w:tc>
      </w:tr>
      <w:tr w:rsidR="00E35B0F" w:rsidRPr="003E5862" w14:paraId="31800FE2" w14:textId="77777777" w:rsidTr="00152036">
        <w:tc>
          <w:tcPr>
            <w:tcW w:w="4500" w:type="dxa"/>
            <w:shd w:val="clear" w:color="auto" w:fill="auto"/>
          </w:tcPr>
          <w:p w14:paraId="4055CD98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6BD2213" w14:textId="77777777" w:rsidR="00E35B0F" w:rsidRPr="003E5862" w:rsidRDefault="00E35B0F" w:rsidP="00E35B0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11549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02A57F4" w14:textId="77777777" w:rsidR="00E35B0F" w:rsidRPr="003E5862" w:rsidRDefault="00E35B0F" w:rsidP="00E35B0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7CFB97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5CCCA26D" w14:textId="77777777" w:rsidR="00E35B0F" w:rsidRPr="003E5862" w:rsidRDefault="00E35B0F" w:rsidP="00E35B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E35B0F" w:rsidRPr="003E5862" w14:paraId="1040B809" w14:textId="77777777" w:rsidTr="00152036">
        <w:tc>
          <w:tcPr>
            <w:tcW w:w="4500" w:type="dxa"/>
            <w:shd w:val="clear" w:color="auto" w:fill="auto"/>
          </w:tcPr>
          <w:p w14:paraId="18EE143D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08B386A" w14:textId="77777777" w:rsidR="00E35B0F" w:rsidRPr="003E5862" w:rsidRDefault="00E35B0F" w:rsidP="00E35B0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FFDC39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DB06CDF" w14:textId="77777777" w:rsidR="00E35B0F" w:rsidRPr="003E5862" w:rsidRDefault="00E35B0F" w:rsidP="00E35B0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4D7742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AE50D6D" w14:textId="77777777" w:rsidR="00E35B0F" w:rsidRPr="003E5862" w:rsidRDefault="00E35B0F" w:rsidP="00E35B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5B0F" w:rsidRPr="003E5862" w14:paraId="756F7244" w14:textId="77777777" w:rsidTr="00152036">
        <w:tc>
          <w:tcPr>
            <w:tcW w:w="4500" w:type="dxa"/>
            <w:shd w:val="clear" w:color="auto" w:fill="auto"/>
          </w:tcPr>
          <w:p w14:paraId="1DE0F5E8" w14:textId="7D395F12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5A468771" w14:textId="77777777" w:rsidR="00E35B0F" w:rsidRPr="003E5862" w:rsidRDefault="00E35B0F" w:rsidP="00E35B0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C6E2CD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EF7A9C4" w14:textId="4D1362BF" w:rsidR="00E35B0F" w:rsidRPr="003E5862" w:rsidRDefault="00E35B0F" w:rsidP="00E35B0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4E388F22" w14:textId="77777777" w:rsidR="00E35B0F" w:rsidRPr="003E5862" w:rsidRDefault="00E35B0F" w:rsidP="00E3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AD7D767" w14:textId="76DB1075" w:rsidR="00E35B0F" w:rsidRPr="003E5862" w:rsidRDefault="00E35B0F" w:rsidP="00E35B0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</w:t>
            </w:r>
          </w:p>
        </w:tc>
      </w:tr>
    </w:tbl>
    <w:p w14:paraId="10A8E9B7" w14:textId="77777777" w:rsidR="00891FC2" w:rsidRPr="003E5862" w:rsidRDefault="00891FC2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1717CB" w14:textId="77777777" w:rsidR="00F440A8" w:rsidRPr="003E5862" w:rsidRDefault="00F440A8" w:rsidP="00F440A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E5862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สินทรัพย์สิทธิการใช้</w:t>
      </w:r>
    </w:p>
    <w:p w14:paraId="25F875A7" w14:textId="77777777" w:rsidR="00F440A8" w:rsidRPr="003E5862" w:rsidRDefault="00F440A8" w:rsidP="00F440A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47C65645" w14:textId="224F46D0" w:rsidR="00F440A8" w:rsidRPr="003E5862" w:rsidRDefault="00F440A8" w:rsidP="00F44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>ในระหว่างงวด</w:t>
      </w:r>
      <w:r w:rsidR="00891FC2" w:rsidRPr="003E5862">
        <w:rPr>
          <w:rFonts w:asciiTheme="majorBidi" w:hAnsiTheme="majorBidi" w:cstheme="majorBidi"/>
          <w:spacing w:val="-6"/>
          <w:sz w:val="28"/>
          <w:szCs w:val="28"/>
          <w:cs/>
        </w:rPr>
        <w:t>สาม</w:t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>เดือนสิ้นสุดวันที่</w:t>
      </w:r>
      <w:r w:rsidRPr="003E5862">
        <w:rPr>
          <w:rFonts w:asciiTheme="majorBidi" w:hAnsiTheme="majorBidi" w:cstheme="majorBidi"/>
          <w:spacing w:val="-6"/>
          <w:sz w:val="28"/>
          <w:szCs w:val="28"/>
        </w:rPr>
        <w:t xml:space="preserve"> 3</w:t>
      </w:r>
      <w:r w:rsidR="00891FC2" w:rsidRPr="003E5862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="00891FC2" w:rsidRPr="003E5862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มีนาคม </w:t>
      </w:r>
      <w:r w:rsidRPr="003E586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891FC2" w:rsidRPr="003E5862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3E586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>บริษัทเช่าอาคาร</w:t>
      </w:r>
      <w:r w:rsidR="00EC19DB" w:rsidRPr="003E5862">
        <w:rPr>
          <w:rFonts w:asciiTheme="majorBidi" w:hAnsiTheme="majorBidi" w:cstheme="majorBidi" w:hint="cs"/>
          <w:spacing w:val="-6"/>
          <w:sz w:val="28"/>
          <w:szCs w:val="28"/>
          <w:cs/>
        </w:rPr>
        <w:t>และอุปกรณ์</w:t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เป็นระยะเวลา </w:t>
      </w:r>
      <w:r w:rsidR="002847A9" w:rsidRPr="003E5862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3E586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 xml:space="preserve">ถึง </w:t>
      </w:r>
      <w:r w:rsidR="002111D2" w:rsidRPr="003E5862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3E586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>ปี โดยมีค่าเช่า</w:t>
      </w:r>
      <w:r w:rsidRPr="003E5862">
        <w:rPr>
          <w:rFonts w:asciiTheme="majorBidi" w:hAnsiTheme="majorBidi" w:cstheme="majorBidi"/>
          <w:sz w:val="28"/>
          <w:szCs w:val="28"/>
          <w:cs/>
        </w:rPr>
        <w:t>คงที่ตลอดอายุสัญญา</w:t>
      </w:r>
    </w:p>
    <w:p w14:paraId="1EE85D4D" w14:textId="77777777" w:rsidR="00F440A8" w:rsidRPr="003E5862" w:rsidRDefault="00F440A8" w:rsidP="00F440A8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F440A8" w:rsidRPr="003E5862" w14:paraId="6774EBF4" w14:textId="77777777" w:rsidTr="00416D3B">
        <w:trPr>
          <w:trHeight w:val="68"/>
        </w:trPr>
        <w:tc>
          <w:tcPr>
            <w:tcW w:w="4500" w:type="dxa"/>
            <w:shd w:val="clear" w:color="auto" w:fill="auto"/>
          </w:tcPr>
          <w:p w14:paraId="53500A58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40A9B4B9" w14:textId="691031F2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91FC2" w:rsidRPr="003E586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E586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</w:t>
            </w:r>
            <w:r w:rsidR="00891FC2"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1</w:t>
            </w:r>
            <w:r w:rsidR="00891FC2" w:rsidRPr="003E586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="00891FC2" w:rsidRPr="003E586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3E586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891FC2"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4987067B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107E64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FCD96C5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D1DF89C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D721A8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5331195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53365C04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440A8" w:rsidRPr="003E5862" w14:paraId="1405ECA1" w14:textId="77777777" w:rsidTr="00416D3B">
        <w:trPr>
          <w:trHeight w:val="68"/>
        </w:trPr>
        <w:tc>
          <w:tcPr>
            <w:tcW w:w="4500" w:type="dxa"/>
            <w:shd w:val="clear" w:color="auto" w:fill="auto"/>
          </w:tcPr>
          <w:p w14:paraId="0B8CDC11" w14:textId="77777777" w:rsidR="00F440A8" w:rsidRPr="003E5862" w:rsidRDefault="00F440A8" w:rsidP="00416D3B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5E32549" w14:textId="77777777" w:rsidR="00F440A8" w:rsidRPr="003E5862" w:rsidRDefault="00F440A8" w:rsidP="00416D3B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1A2255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13A3F54B" w14:textId="77777777" w:rsidR="00F440A8" w:rsidRPr="003E5862" w:rsidRDefault="00F440A8" w:rsidP="00416D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40A8" w:rsidRPr="003E5862" w14:paraId="615B29CF" w14:textId="77777777" w:rsidTr="00416D3B">
        <w:tc>
          <w:tcPr>
            <w:tcW w:w="4500" w:type="dxa"/>
            <w:shd w:val="clear" w:color="auto" w:fill="auto"/>
          </w:tcPr>
          <w:p w14:paraId="4253A0AC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</w:tcPr>
          <w:p w14:paraId="1D47CB91" w14:textId="77777777" w:rsidR="00F440A8" w:rsidRPr="003E5862" w:rsidRDefault="00F440A8" w:rsidP="00416D3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592E6C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656E0A5" w14:textId="4E747C63" w:rsidR="00F440A8" w:rsidRPr="003E5862" w:rsidRDefault="00612225" w:rsidP="006122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</w:t>
            </w:r>
            <w:r w:rsidR="002111D2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DF4D3A3" w14:textId="77777777" w:rsidR="00F440A8" w:rsidRPr="003E5862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467E8CF" w14:textId="309CAF54" w:rsidR="00F440A8" w:rsidRPr="003E5862" w:rsidRDefault="00C255E4" w:rsidP="00DE1AB2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612225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2111D2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5D9F25BC" w14:textId="77777777" w:rsidR="00F440A8" w:rsidRPr="003E5862" w:rsidRDefault="00F440A8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682CFF7B" w14:textId="77777777" w:rsidR="004330B5" w:rsidRPr="003E5862" w:rsidRDefault="004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025F6ED" w14:textId="178BC5B9" w:rsidR="00DB12B7" w:rsidRPr="003E5862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p w14:paraId="6B7EA861" w14:textId="4D5906DA" w:rsidR="00DB12B7" w:rsidRPr="003E5862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897"/>
        <w:gridCol w:w="169"/>
        <w:gridCol w:w="995"/>
        <w:gridCol w:w="168"/>
        <w:gridCol w:w="892"/>
        <w:gridCol w:w="165"/>
        <w:gridCol w:w="946"/>
        <w:gridCol w:w="179"/>
        <w:gridCol w:w="994"/>
        <w:gridCol w:w="181"/>
        <w:gridCol w:w="903"/>
        <w:gridCol w:w="6"/>
      </w:tblGrid>
      <w:tr w:rsidR="00891FC2" w:rsidRPr="003E5862" w14:paraId="3722D796" w14:textId="77777777" w:rsidTr="00152036">
        <w:trPr>
          <w:tblHeader/>
        </w:trPr>
        <w:tc>
          <w:tcPr>
            <w:tcW w:w="2785" w:type="dxa"/>
          </w:tcPr>
          <w:p w14:paraId="4FDC43E2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</w:tcPr>
          <w:p w14:paraId="5025044D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1FC2" w:rsidRPr="003E5862" w14:paraId="2547B7DA" w14:textId="77777777" w:rsidTr="00152036">
        <w:trPr>
          <w:tblHeader/>
        </w:trPr>
        <w:tc>
          <w:tcPr>
            <w:tcW w:w="2785" w:type="dxa"/>
          </w:tcPr>
          <w:p w14:paraId="4EB5789F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22E15184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3E586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5" w:type="dxa"/>
          </w:tcPr>
          <w:p w14:paraId="3901020E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9" w:type="dxa"/>
            <w:gridSpan w:val="6"/>
          </w:tcPr>
          <w:p w14:paraId="76B8A966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E586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91FC2" w:rsidRPr="003E5862" w14:paraId="3B524F10" w14:textId="77777777" w:rsidTr="00152036">
        <w:trPr>
          <w:gridAfter w:val="1"/>
          <w:wAfter w:w="6" w:type="dxa"/>
          <w:tblHeader/>
        </w:trPr>
        <w:tc>
          <w:tcPr>
            <w:tcW w:w="2785" w:type="dxa"/>
          </w:tcPr>
          <w:p w14:paraId="4B64DB2B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738EA91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5D8BB6BC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3EE2017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7151EB5E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6EBF6D42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vAlign w:val="center"/>
          </w:tcPr>
          <w:p w14:paraId="40CF5D69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6E3F564A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0EDE4A39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0D23192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1AC45EBF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A737B68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1FC2" w:rsidRPr="003E5862" w14:paraId="231CCCBE" w14:textId="77777777" w:rsidTr="00152036">
        <w:trPr>
          <w:tblHeader/>
        </w:trPr>
        <w:tc>
          <w:tcPr>
            <w:tcW w:w="2785" w:type="dxa"/>
          </w:tcPr>
          <w:p w14:paraId="5FAFE7DC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  <w:vAlign w:val="bottom"/>
          </w:tcPr>
          <w:p w14:paraId="7A5ED4F6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58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417C0" w:rsidRPr="003E5862" w14:paraId="109C643F" w14:textId="77777777" w:rsidTr="00152036">
        <w:trPr>
          <w:gridAfter w:val="1"/>
          <w:wAfter w:w="6" w:type="dxa"/>
        </w:trPr>
        <w:tc>
          <w:tcPr>
            <w:tcW w:w="2785" w:type="dxa"/>
          </w:tcPr>
          <w:p w14:paraId="238F45CD" w14:textId="77777777" w:rsidR="003417C0" w:rsidRPr="003E5862" w:rsidRDefault="003417C0" w:rsidP="003417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vAlign w:val="bottom"/>
          </w:tcPr>
          <w:p w14:paraId="4A7597D9" w14:textId="28667386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1C4F3986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265E8D6B" w14:textId="6AE753AF" w:rsidR="003417C0" w:rsidRPr="003E5862" w:rsidRDefault="003C366A" w:rsidP="003417C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/>
              </w:rPr>
              <w:t>39,907</w:t>
            </w:r>
          </w:p>
        </w:tc>
        <w:tc>
          <w:tcPr>
            <w:tcW w:w="168" w:type="dxa"/>
            <w:vAlign w:val="bottom"/>
          </w:tcPr>
          <w:p w14:paraId="1463FD24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5AF31B8D" w14:textId="067CC79E" w:rsidR="003417C0" w:rsidRPr="003E5862" w:rsidRDefault="003C366A" w:rsidP="003417C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39,907</w:t>
            </w:r>
          </w:p>
        </w:tc>
        <w:tc>
          <w:tcPr>
            <w:tcW w:w="165" w:type="dxa"/>
            <w:vAlign w:val="bottom"/>
          </w:tcPr>
          <w:p w14:paraId="3B74E962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  <w:vAlign w:val="bottom"/>
          </w:tcPr>
          <w:p w14:paraId="0F2A236E" w14:textId="77777777" w:rsidR="003417C0" w:rsidRPr="003E5862" w:rsidRDefault="003417C0" w:rsidP="003417C0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5E9DE9BB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6B1CA2AB" w14:textId="77777777" w:rsidR="003417C0" w:rsidRPr="003E5862" w:rsidRDefault="003417C0" w:rsidP="003417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/>
              </w:rPr>
              <w:t>40,661</w:t>
            </w:r>
          </w:p>
        </w:tc>
        <w:tc>
          <w:tcPr>
            <w:tcW w:w="181" w:type="dxa"/>
            <w:vAlign w:val="bottom"/>
          </w:tcPr>
          <w:p w14:paraId="44995E00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3" w:type="dxa"/>
          </w:tcPr>
          <w:p w14:paraId="4AB804C9" w14:textId="77777777" w:rsidR="003417C0" w:rsidRPr="003E5862" w:rsidRDefault="003417C0" w:rsidP="003417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40,661</w:t>
            </w:r>
          </w:p>
        </w:tc>
      </w:tr>
      <w:tr w:rsidR="003417C0" w:rsidRPr="003E5862" w14:paraId="699B7C0E" w14:textId="77777777" w:rsidTr="00152036">
        <w:trPr>
          <w:gridAfter w:val="1"/>
          <w:wAfter w:w="6" w:type="dxa"/>
        </w:trPr>
        <w:tc>
          <w:tcPr>
            <w:tcW w:w="2785" w:type="dxa"/>
          </w:tcPr>
          <w:p w14:paraId="5ABE7477" w14:textId="77777777" w:rsidR="003417C0" w:rsidRPr="003E5862" w:rsidRDefault="003417C0" w:rsidP="003417C0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6E02E" w14:textId="7D6A97D8" w:rsidR="003417C0" w:rsidRPr="003E5862" w:rsidRDefault="003417C0" w:rsidP="003417C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9" w:type="dxa"/>
            <w:vAlign w:val="bottom"/>
          </w:tcPr>
          <w:p w14:paraId="6C533494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4F2DF" w14:textId="62B26D9E" w:rsidR="003417C0" w:rsidRPr="003E5862" w:rsidRDefault="003C366A" w:rsidP="003417C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39,907</w:t>
            </w:r>
          </w:p>
        </w:tc>
        <w:tc>
          <w:tcPr>
            <w:tcW w:w="168" w:type="dxa"/>
            <w:vAlign w:val="bottom"/>
          </w:tcPr>
          <w:p w14:paraId="71B63E6F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778617F7" w14:textId="5F50BECE" w:rsidR="003417C0" w:rsidRPr="003E5862" w:rsidRDefault="003C366A" w:rsidP="003417C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39,907</w:t>
            </w:r>
          </w:p>
        </w:tc>
        <w:tc>
          <w:tcPr>
            <w:tcW w:w="165" w:type="dxa"/>
            <w:vAlign w:val="bottom"/>
          </w:tcPr>
          <w:p w14:paraId="6E525171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B5FD9" w14:textId="77777777" w:rsidR="003417C0" w:rsidRPr="003E5862" w:rsidRDefault="003417C0" w:rsidP="003417C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3A68F527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1B388" w14:textId="77777777" w:rsidR="003417C0" w:rsidRPr="003E5862" w:rsidRDefault="003417C0" w:rsidP="003417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40,661</w:t>
            </w:r>
          </w:p>
        </w:tc>
        <w:tc>
          <w:tcPr>
            <w:tcW w:w="181" w:type="dxa"/>
            <w:vAlign w:val="bottom"/>
          </w:tcPr>
          <w:p w14:paraId="5BA1447E" w14:textId="77777777" w:rsidR="003417C0" w:rsidRPr="003E5862" w:rsidRDefault="003417C0" w:rsidP="003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54CD78AE" w14:textId="77777777" w:rsidR="003417C0" w:rsidRPr="003E5862" w:rsidRDefault="003417C0" w:rsidP="003417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40,661</w:t>
            </w:r>
          </w:p>
        </w:tc>
      </w:tr>
    </w:tbl>
    <w:p w14:paraId="0CF324EB" w14:textId="77777777" w:rsidR="00891FC2" w:rsidRPr="003E5862" w:rsidRDefault="00891FC2" w:rsidP="00891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2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848"/>
      </w:tblGrid>
      <w:tr w:rsidR="00891FC2" w:rsidRPr="003E5862" w14:paraId="2F8F3508" w14:textId="77777777" w:rsidTr="00152036">
        <w:trPr>
          <w:tblHeader/>
        </w:trPr>
        <w:tc>
          <w:tcPr>
            <w:tcW w:w="2788" w:type="dxa"/>
          </w:tcPr>
          <w:p w14:paraId="66DBFA33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4" w:type="dxa"/>
            <w:gridSpan w:val="11"/>
          </w:tcPr>
          <w:p w14:paraId="201A6486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2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FC2" w:rsidRPr="003E5862" w14:paraId="2D552B0D" w14:textId="77777777" w:rsidTr="00152036">
        <w:trPr>
          <w:tblHeader/>
        </w:trPr>
        <w:tc>
          <w:tcPr>
            <w:tcW w:w="2788" w:type="dxa"/>
          </w:tcPr>
          <w:p w14:paraId="23F25145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222483FB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3E586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DE80BB3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8" w:type="dxa"/>
            <w:gridSpan w:val="5"/>
          </w:tcPr>
          <w:p w14:paraId="7A15B1DB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E586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91FC2" w:rsidRPr="003E5862" w14:paraId="2D29DECB" w14:textId="77777777" w:rsidTr="00152036">
        <w:trPr>
          <w:tblHeader/>
        </w:trPr>
        <w:tc>
          <w:tcPr>
            <w:tcW w:w="2788" w:type="dxa"/>
          </w:tcPr>
          <w:p w14:paraId="37615B61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FB60EC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42C1F88E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69299E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2B6E578F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321D587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040967F3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7E588D3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3BBF05A8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A48D360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46E1DF71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6245DC86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1FC2" w:rsidRPr="003E5862" w14:paraId="7E5343C1" w14:textId="77777777" w:rsidTr="00152036">
        <w:trPr>
          <w:tblHeader/>
        </w:trPr>
        <w:tc>
          <w:tcPr>
            <w:tcW w:w="2788" w:type="dxa"/>
          </w:tcPr>
          <w:p w14:paraId="3A54CA9E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4" w:type="dxa"/>
            <w:gridSpan w:val="11"/>
            <w:vAlign w:val="bottom"/>
          </w:tcPr>
          <w:p w14:paraId="61EDE411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E586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D5E92" w:rsidRPr="003E5862" w14:paraId="664969EC" w14:textId="77777777" w:rsidTr="00152036">
        <w:tc>
          <w:tcPr>
            <w:tcW w:w="2788" w:type="dxa"/>
          </w:tcPr>
          <w:p w14:paraId="4C337CBE" w14:textId="77777777" w:rsidR="009D5E92" w:rsidRPr="003E5862" w:rsidRDefault="009D5E92" w:rsidP="009D5E92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3E586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E455BA3" w14:textId="3D408205" w:rsidR="009D5E92" w:rsidRPr="003E5862" w:rsidRDefault="009D5E92" w:rsidP="009D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D97B84" w14:textId="77777777" w:rsidR="009D5E92" w:rsidRPr="003E5862" w:rsidRDefault="009D5E92" w:rsidP="009D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3364682C" w14:textId="1FC963B5" w:rsidR="009D5E92" w:rsidRPr="003E5862" w:rsidRDefault="009D5E92" w:rsidP="009D5E9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/>
              </w:rPr>
              <w:t>12,224</w:t>
            </w:r>
          </w:p>
        </w:tc>
        <w:tc>
          <w:tcPr>
            <w:tcW w:w="180" w:type="dxa"/>
            <w:vAlign w:val="bottom"/>
          </w:tcPr>
          <w:p w14:paraId="2DFD2525" w14:textId="77777777" w:rsidR="009D5E92" w:rsidRPr="003E5862" w:rsidRDefault="009D5E92" w:rsidP="009D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6386C904" w14:textId="7BB16F8B" w:rsidR="009D5E92" w:rsidRPr="003E5862" w:rsidRDefault="009D5E92" w:rsidP="009D5E92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/>
              </w:rPr>
              <w:t>12,224</w:t>
            </w:r>
          </w:p>
        </w:tc>
        <w:tc>
          <w:tcPr>
            <w:tcW w:w="180" w:type="dxa"/>
            <w:vAlign w:val="bottom"/>
          </w:tcPr>
          <w:p w14:paraId="44DA90B8" w14:textId="77777777" w:rsidR="009D5E92" w:rsidRPr="003E5862" w:rsidRDefault="009D5E92" w:rsidP="009D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FEEBCC3" w14:textId="77777777" w:rsidR="009D5E92" w:rsidRPr="003E5862" w:rsidRDefault="009D5E92" w:rsidP="009D5E9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71" w:right="-108" w:hanging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54CC371E" w14:textId="77777777" w:rsidR="009D5E92" w:rsidRPr="003E5862" w:rsidRDefault="009D5E92" w:rsidP="009D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96B4F2B" w14:textId="77777777" w:rsidR="009D5E92" w:rsidRPr="003E5862" w:rsidRDefault="009D5E92" w:rsidP="009D5E9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64" w:type="dxa"/>
            <w:vAlign w:val="bottom"/>
          </w:tcPr>
          <w:p w14:paraId="64C8F338" w14:textId="77777777" w:rsidR="009D5E92" w:rsidRPr="003E5862" w:rsidRDefault="009D5E92" w:rsidP="009D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0C2799F1" w14:textId="77777777" w:rsidR="009D5E92" w:rsidRPr="003E5862" w:rsidRDefault="009D5E92" w:rsidP="009D5E9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/>
              </w:rPr>
              <w:t>9,900</w:t>
            </w:r>
          </w:p>
        </w:tc>
      </w:tr>
      <w:tr w:rsidR="00891FC2" w:rsidRPr="003E5862" w14:paraId="45F36DB2" w14:textId="77777777" w:rsidTr="00152036">
        <w:tc>
          <w:tcPr>
            <w:tcW w:w="2788" w:type="dxa"/>
          </w:tcPr>
          <w:p w14:paraId="2971657E" w14:textId="77777777" w:rsidR="00891FC2" w:rsidRPr="003E5862" w:rsidRDefault="00891FC2" w:rsidP="00152036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</w:t>
            </w:r>
            <w:r w:rsidRPr="003E5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ะด</w:t>
            </w: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F55AE" w14:textId="7E991DDF" w:rsidR="00891FC2" w:rsidRPr="003E5862" w:rsidRDefault="009D5E92" w:rsidP="0015203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96FC48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592A99" w14:textId="1893F134" w:rsidR="00891FC2" w:rsidRPr="003E5862" w:rsidRDefault="009D5E92" w:rsidP="0015203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12,224</w:t>
            </w:r>
          </w:p>
        </w:tc>
        <w:tc>
          <w:tcPr>
            <w:tcW w:w="180" w:type="dxa"/>
            <w:vAlign w:val="bottom"/>
          </w:tcPr>
          <w:p w14:paraId="4AC4249F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1BDB71C" w14:textId="77065043" w:rsidR="00891FC2" w:rsidRPr="003E5862" w:rsidRDefault="009D5E92" w:rsidP="001520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12,224</w:t>
            </w:r>
          </w:p>
        </w:tc>
        <w:tc>
          <w:tcPr>
            <w:tcW w:w="180" w:type="dxa"/>
            <w:vAlign w:val="bottom"/>
          </w:tcPr>
          <w:p w14:paraId="462694B9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45818" w14:textId="77777777" w:rsidR="00891FC2" w:rsidRPr="003E5862" w:rsidRDefault="00891FC2" w:rsidP="0015203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7A547738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156E8BC5" w14:textId="77777777" w:rsidR="00891FC2" w:rsidRPr="003E5862" w:rsidRDefault="00891FC2" w:rsidP="0015203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64" w:type="dxa"/>
            <w:vAlign w:val="bottom"/>
          </w:tcPr>
          <w:p w14:paraId="4CF4B1BF" w14:textId="77777777" w:rsidR="00891FC2" w:rsidRPr="003E5862" w:rsidRDefault="00891F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6253DA88" w14:textId="77777777" w:rsidR="00891FC2" w:rsidRPr="003E5862" w:rsidRDefault="00891FC2" w:rsidP="0015203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E58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9,900</w:t>
            </w:r>
          </w:p>
        </w:tc>
      </w:tr>
    </w:tbl>
    <w:p w14:paraId="4438CBBF" w14:textId="51ED4638" w:rsidR="005104C1" w:rsidRPr="003E5862" w:rsidRDefault="005104C1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331CD528" w14:textId="578AAC35" w:rsidR="0028542D" w:rsidRPr="003E5862" w:rsidRDefault="00DB12B7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3E5862">
        <w:rPr>
          <w:rFonts w:asciiTheme="majorBidi" w:hAnsiTheme="majorBidi" w:cstheme="majorBidi"/>
          <w:sz w:val="28"/>
          <w:szCs w:val="28"/>
        </w:rPr>
        <w:t xml:space="preserve"> </w:t>
      </w:r>
      <w:r w:rsidR="00A70DD0" w:rsidRPr="003E5862">
        <w:rPr>
          <w:rFonts w:asciiTheme="majorBidi" w:hAnsiTheme="majorBidi" w:cstheme="majorBidi"/>
          <w:sz w:val="28"/>
          <w:szCs w:val="28"/>
        </w:rPr>
        <w:t>3</w:t>
      </w:r>
      <w:r w:rsidR="00891FC2" w:rsidRPr="003E5862">
        <w:rPr>
          <w:rFonts w:asciiTheme="majorBidi" w:hAnsiTheme="majorBidi" w:cstheme="majorBidi"/>
          <w:sz w:val="28"/>
          <w:szCs w:val="28"/>
        </w:rPr>
        <w:t xml:space="preserve">1 </w:t>
      </w:r>
      <w:r w:rsidR="00891FC2" w:rsidRPr="003E5862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A70DD0" w:rsidRPr="003E5862">
        <w:rPr>
          <w:rFonts w:asciiTheme="majorBidi" w:hAnsiTheme="majorBidi" w:cstheme="majorBidi"/>
          <w:sz w:val="28"/>
          <w:szCs w:val="28"/>
        </w:rPr>
        <w:t>256</w:t>
      </w:r>
      <w:r w:rsidR="00891FC2" w:rsidRPr="003E5862">
        <w:rPr>
          <w:rFonts w:asciiTheme="majorBidi" w:hAnsiTheme="majorBidi" w:cstheme="majorBidi"/>
          <w:sz w:val="28"/>
          <w:szCs w:val="28"/>
        </w:rPr>
        <w:t>7</w:t>
      </w:r>
      <w:r w:rsidR="00A70DD0" w:rsidRPr="003E5862">
        <w:rPr>
          <w:rFonts w:asciiTheme="majorBidi" w:hAnsiTheme="majorBidi" w:cstheme="majorBidi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625983" w:rsidRPr="003E58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25983" w:rsidRPr="003E5862">
        <w:rPr>
          <w:rFonts w:asciiTheme="majorBidi" w:hAnsiTheme="majorBidi" w:cstheme="majorBidi"/>
          <w:sz w:val="28"/>
          <w:szCs w:val="28"/>
        </w:rPr>
        <w:t>850.21</w:t>
      </w:r>
      <w:r w:rsidR="00D40C9B" w:rsidRPr="003E5862">
        <w:rPr>
          <w:rFonts w:asciiTheme="majorBidi" w:hAnsiTheme="majorBidi" w:cstheme="majorBidi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58C64D96" w:rsidRPr="003E58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3E5862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625983" w:rsidRPr="003E5862">
        <w:rPr>
          <w:rFonts w:asciiTheme="majorBidi" w:hAnsiTheme="majorBidi" w:cstheme="majorBidi"/>
          <w:spacing w:val="-4"/>
          <w:sz w:val="28"/>
          <w:szCs w:val="28"/>
        </w:rPr>
        <w:t xml:space="preserve">644.00 </w:t>
      </w:r>
      <w:r w:rsidRPr="003E586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E5862">
        <w:rPr>
          <w:rFonts w:asciiTheme="majorBidi" w:hAnsiTheme="majorBidi" w:cstheme="majorBidi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3E5862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3E58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3E586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91FC2" w:rsidRPr="003E5862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3E586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F22C5D" w:rsidRPr="003E586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F22C5D" w:rsidRPr="003E5862">
        <w:rPr>
          <w:rFonts w:asciiTheme="majorBidi" w:hAnsiTheme="majorBidi" w:cstheme="majorBidi"/>
          <w:i/>
          <w:iCs/>
          <w:sz w:val="28"/>
          <w:szCs w:val="28"/>
        </w:rPr>
        <w:t>843.66</w:t>
      </w:r>
      <w:r w:rsidR="00D11879" w:rsidRPr="003E586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E586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F22C5D" w:rsidRPr="003E5862">
        <w:rPr>
          <w:rFonts w:asciiTheme="majorBidi" w:hAnsiTheme="majorBidi" w:cstheme="majorBidi"/>
          <w:i/>
          <w:iCs/>
          <w:sz w:val="28"/>
          <w:szCs w:val="28"/>
        </w:rPr>
        <w:t xml:space="preserve"> 644.00</w:t>
      </w:r>
      <w:r w:rsidRPr="003E586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3E586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AE486A0" w14:textId="27A2B24E" w:rsidR="007B14BC" w:rsidRPr="003E5862" w:rsidRDefault="007B14BC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D088F61" w14:textId="62DFCEC9" w:rsidR="00DB12B7" w:rsidRPr="003E5862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3E5862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021315DC" w14:textId="77777777" w:rsidR="0028542D" w:rsidRPr="003E5862" w:rsidRDefault="0028542D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p w14:paraId="5F1A9BD0" w14:textId="2DCBE4BE" w:rsidR="00DB12B7" w:rsidRPr="003E5862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3E586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3E5862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3E586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3E5862" w:rsidRDefault="00285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4"/>
          <w:szCs w:val="24"/>
          <w:cs/>
        </w:rPr>
      </w:pPr>
    </w:p>
    <w:p w14:paraId="79AED3A1" w14:textId="7EEE9892" w:rsidR="00DB12B7" w:rsidRPr="003E5862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3E586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3E5862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3E586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3E5862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3E586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3E5862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3E586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775DB74E" w14:textId="067D47F9" w:rsidR="002F59D0" w:rsidRPr="003E5862" w:rsidRDefault="00DB12B7" w:rsidP="00363E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3E586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3E5862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3E586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102B1066" w14:textId="4ED72312" w:rsidR="002F59D0" w:rsidRPr="003E5862" w:rsidRDefault="002F59D0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9A2E28" w:rsidRPr="003E5862" w14:paraId="7DB0297A" w14:textId="77777777" w:rsidTr="00152036">
        <w:trPr>
          <w:cantSplit/>
          <w:trHeight w:val="80"/>
          <w:tblHeader/>
        </w:trPr>
        <w:tc>
          <w:tcPr>
            <w:tcW w:w="2430" w:type="dxa"/>
            <w:shd w:val="clear" w:color="auto" w:fill="auto"/>
          </w:tcPr>
          <w:p w14:paraId="76DB7B59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5D180622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A2E28" w:rsidRPr="003E5862" w14:paraId="67CED92E" w14:textId="77777777" w:rsidTr="00152036">
        <w:trPr>
          <w:cantSplit/>
          <w:trHeight w:val="80"/>
          <w:tblHeader/>
        </w:trPr>
        <w:tc>
          <w:tcPr>
            <w:tcW w:w="2430" w:type="dxa"/>
            <w:shd w:val="clear" w:color="auto" w:fill="auto"/>
          </w:tcPr>
          <w:p w14:paraId="6A34396F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08C4AF0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6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23BD71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63277363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6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7B8286E9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97E92B4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3E58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9A2E28" w:rsidRPr="003E5862" w14:paraId="52660A83" w14:textId="77777777" w:rsidTr="00152036">
        <w:trPr>
          <w:cantSplit/>
          <w:tblHeader/>
        </w:trPr>
        <w:tc>
          <w:tcPr>
            <w:tcW w:w="2430" w:type="dxa"/>
            <w:shd w:val="clear" w:color="auto" w:fill="auto"/>
          </w:tcPr>
          <w:p w14:paraId="056EB918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Pr="003E58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ดสามเ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ดือนสิ้นสุด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3BF791B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395BACD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22C3AF2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5DDFBAD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0D0AAB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5F2566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02AADBF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583D3E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43270F5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41D2E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A802DB3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A2E28" w:rsidRPr="003E5862" w14:paraId="3FC27CDE" w14:textId="77777777" w:rsidTr="00152036">
        <w:trPr>
          <w:cantSplit/>
          <w:tblHeader/>
        </w:trPr>
        <w:tc>
          <w:tcPr>
            <w:tcW w:w="2430" w:type="dxa"/>
            <w:shd w:val="clear" w:color="auto" w:fill="auto"/>
          </w:tcPr>
          <w:p w14:paraId="2FAE1F4E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14:paraId="45F3B366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31363582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7AF93D2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75C69FB9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EA8480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2EA0BED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D84C61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 w:firstLine="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FF6F171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F994B7A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6F14F7A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282D217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9A2E28" w:rsidRPr="003E5862" w14:paraId="62C5560A" w14:textId="77777777" w:rsidTr="00152036">
        <w:trPr>
          <w:cantSplit/>
          <w:tblHeader/>
        </w:trPr>
        <w:tc>
          <w:tcPr>
            <w:tcW w:w="2430" w:type="dxa"/>
            <w:shd w:val="clear" w:color="auto" w:fill="auto"/>
          </w:tcPr>
          <w:p w14:paraId="233D398D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7ED59516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2E28" w:rsidRPr="003E5862" w14:paraId="14843F51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4782B0F3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CB22A8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AFD72B4" w14:textId="77777777" w:rsidR="009A2E28" w:rsidRPr="003E5862" w:rsidRDefault="009A2E28" w:rsidP="00A35B9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8263DFB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E2490D0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D4521B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5EA7C7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57728E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D295B2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C5748D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152979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E50882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A2E28" w:rsidRPr="003E5862" w14:paraId="3259B5D3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07DC2F8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AD74F1" w14:textId="4EA028B5" w:rsidR="009A2E28" w:rsidRPr="003E5862" w:rsidRDefault="00DB0DEB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  <w:shd w:val="clear" w:color="auto" w:fill="auto"/>
          </w:tcPr>
          <w:p w14:paraId="106C1B05" w14:textId="77777777" w:rsidR="009A2E28" w:rsidRPr="003E5862" w:rsidRDefault="009A2E28" w:rsidP="00A35B9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553DA6" w14:textId="17D956AB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1521C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34,471</w:t>
            </w:r>
          </w:p>
        </w:tc>
        <w:tc>
          <w:tcPr>
            <w:tcW w:w="262" w:type="dxa"/>
            <w:shd w:val="clear" w:color="auto" w:fill="auto"/>
          </w:tcPr>
          <w:p w14:paraId="472AD0F0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9E538A" w14:textId="59CD5387" w:rsidR="009A2E28" w:rsidRPr="003E5862" w:rsidRDefault="00DB0DEB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149,07</w:t>
            </w:r>
            <w:r w:rsidR="0021521C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4F7B27E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87720E" w14:textId="4D5E60FB" w:rsidR="009A2E28" w:rsidRPr="003E5862" w:rsidRDefault="0021521C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148,777</w:t>
            </w:r>
          </w:p>
        </w:tc>
        <w:tc>
          <w:tcPr>
            <w:tcW w:w="270" w:type="dxa"/>
          </w:tcPr>
          <w:p w14:paraId="202F343E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DF3E7FE" w14:textId="69FA1BCE" w:rsidR="009A2E28" w:rsidRPr="003E5862" w:rsidRDefault="00DB0DEB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341,53</w:t>
            </w:r>
            <w:r w:rsidR="007B5EF5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117E154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2C1621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483,248</w:t>
            </w:r>
          </w:p>
        </w:tc>
      </w:tr>
      <w:tr w:rsidR="009A2E28" w:rsidRPr="003E5862" w14:paraId="29ED4927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36A11E38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11785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C0269A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95C140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A23B640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1394C8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3FAD33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E450C6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6FFB8E33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208B254D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522CEAC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5F4BD6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9A2E28" w:rsidRPr="003E5862" w14:paraId="386A1F3B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F1C331D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E1A020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5C8B521" w14:textId="77777777" w:rsidR="009A2E28" w:rsidRPr="003E5862" w:rsidRDefault="009A2E28" w:rsidP="00A35B9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FD99418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9134626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76C2CC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1BDF48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519875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52AF66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1FAF4D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94EF3F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AB084C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A2E28" w:rsidRPr="003E5862" w14:paraId="3B8B3BEB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5A3CE92F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CA863D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8CCE05" w14:textId="77777777" w:rsidR="009A2E28" w:rsidRPr="003E5862" w:rsidRDefault="009A2E28" w:rsidP="00A35B9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C85308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26431B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E93D8D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EAFC6E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E2AFE7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82DD47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6FB4A5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72258F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17D675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295E" w:rsidRPr="003E5862" w14:paraId="430497F6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6786720C" w14:textId="77777777" w:rsidR="00F1295E" w:rsidRPr="003E5862" w:rsidRDefault="00F1295E" w:rsidP="00F1295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D221BC" w14:textId="7D380DAD" w:rsidR="00F1295E" w:rsidRPr="003E5862" w:rsidRDefault="003C366A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120,784</w:t>
            </w:r>
          </w:p>
        </w:tc>
        <w:tc>
          <w:tcPr>
            <w:tcW w:w="262" w:type="dxa"/>
            <w:shd w:val="clear" w:color="auto" w:fill="auto"/>
          </w:tcPr>
          <w:p w14:paraId="3764E7F0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522B655" w14:textId="139D060F" w:rsidR="00F1295E" w:rsidRPr="003E5862" w:rsidRDefault="0021521C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220,650</w:t>
            </w:r>
          </w:p>
        </w:tc>
        <w:tc>
          <w:tcPr>
            <w:tcW w:w="262" w:type="dxa"/>
            <w:shd w:val="clear" w:color="auto" w:fill="auto"/>
          </w:tcPr>
          <w:p w14:paraId="0FB9B40C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23CE9AE" w14:textId="659C73C7" w:rsidR="00F1295E" w:rsidRPr="003E5862" w:rsidRDefault="003C366A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125,34</w:t>
            </w:r>
            <w:r w:rsidR="0021521C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5DD9053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F6B15F" w14:textId="74FC4C99" w:rsidR="00F1295E" w:rsidRPr="003E5862" w:rsidRDefault="0021521C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123,517</w:t>
            </w:r>
          </w:p>
        </w:tc>
        <w:tc>
          <w:tcPr>
            <w:tcW w:w="270" w:type="dxa"/>
          </w:tcPr>
          <w:p w14:paraId="25FF4E99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770931" w14:textId="79787491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246,13</w:t>
            </w:r>
            <w:r w:rsidR="007B5EF5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7A86CD3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63B432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344,167</w:t>
            </w:r>
          </w:p>
        </w:tc>
      </w:tr>
      <w:tr w:rsidR="00F1295E" w:rsidRPr="003E5862" w14:paraId="6C420601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2246A23E" w14:textId="77777777" w:rsidR="00F1295E" w:rsidRPr="003E5862" w:rsidRDefault="00F1295E" w:rsidP="00F1295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CAF141" w14:textId="3F93CEEE" w:rsidR="00F1295E" w:rsidRPr="003E5862" w:rsidRDefault="003C366A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29,659</w:t>
            </w:r>
          </w:p>
        </w:tc>
        <w:tc>
          <w:tcPr>
            <w:tcW w:w="262" w:type="dxa"/>
            <w:shd w:val="clear" w:color="auto" w:fill="auto"/>
          </w:tcPr>
          <w:p w14:paraId="2695FE17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3418A07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81,583</w:t>
            </w:r>
          </w:p>
        </w:tc>
        <w:tc>
          <w:tcPr>
            <w:tcW w:w="262" w:type="dxa"/>
            <w:shd w:val="clear" w:color="auto" w:fill="auto"/>
          </w:tcPr>
          <w:p w14:paraId="645907EE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6922A0D" w14:textId="78A38EF3" w:rsidR="00F1295E" w:rsidRPr="003E5862" w:rsidRDefault="003C366A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14,235</w:t>
            </w:r>
          </w:p>
        </w:tc>
        <w:tc>
          <w:tcPr>
            <w:tcW w:w="270" w:type="dxa"/>
            <w:shd w:val="clear" w:color="auto" w:fill="auto"/>
          </w:tcPr>
          <w:p w14:paraId="70640079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73144C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10,468</w:t>
            </w:r>
          </w:p>
        </w:tc>
        <w:tc>
          <w:tcPr>
            <w:tcW w:w="270" w:type="dxa"/>
          </w:tcPr>
          <w:p w14:paraId="24DE88A5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2CDE0A" w14:textId="6FB19364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43,89</w:t>
            </w:r>
            <w:r w:rsidR="007D2B30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C4ECCAC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0EAE50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92,051</w:t>
            </w:r>
          </w:p>
        </w:tc>
      </w:tr>
      <w:tr w:rsidR="00F1295E" w:rsidRPr="003E5862" w14:paraId="7E9A7E93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3BED577D" w14:textId="77777777" w:rsidR="00F1295E" w:rsidRPr="003E5862" w:rsidRDefault="00F1295E" w:rsidP="00F1295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422B75" w14:textId="31D71AEB" w:rsidR="00F1295E" w:rsidRPr="003E5862" w:rsidRDefault="003C366A" w:rsidP="00F1295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40,967</w:t>
            </w:r>
          </w:p>
        </w:tc>
        <w:tc>
          <w:tcPr>
            <w:tcW w:w="262" w:type="dxa"/>
            <w:shd w:val="clear" w:color="auto" w:fill="auto"/>
          </w:tcPr>
          <w:p w14:paraId="5489E133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891361F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29,165</w:t>
            </w:r>
          </w:p>
        </w:tc>
        <w:tc>
          <w:tcPr>
            <w:tcW w:w="262" w:type="dxa"/>
            <w:shd w:val="clear" w:color="auto" w:fill="auto"/>
          </w:tcPr>
          <w:p w14:paraId="05D61FE1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919B56" w14:textId="0E5DA3FA" w:rsidR="00F1295E" w:rsidRPr="003E5862" w:rsidRDefault="003C366A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7,562</w:t>
            </w:r>
          </w:p>
        </w:tc>
        <w:tc>
          <w:tcPr>
            <w:tcW w:w="270" w:type="dxa"/>
            <w:shd w:val="clear" w:color="auto" w:fill="auto"/>
          </w:tcPr>
          <w:p w14:paraId="2700E63F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8DB49C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12,585</w:t>
            </w:r>
          </w:p>
        </w:tc>
        <w:tc>
          <w:tcPr>
            <w:tcW w:w="270" w:type="dxa"/>
          </w:tcPr>
          <w:p w14:paraId="1F56BE95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A21E9" w14:textId="685C9B2A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</w:t>
            </w:r>
            <w:r w:rsidR="007D2B30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1453C1F0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43C2F1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41,750</w:t>
            </w:r>
          </w:p>
        </w:tc>
      </w:tr>
      <w:tr w:rsidR="00F1295E" w:rsidRPr="003E5862" w14:paraId="3B7F2641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07F6C451" w14:textId="77777777" w:rsidR="00F1295E" w:rsidRPr="003E5862" w:rsidRDefault="00F1295E" w:rsidP="00F1295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61518" w14:textId="387A1684" w:rsidR="00F1295E" w:rsidRPr="003E5862" w:rsidRDefault="003C366A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1,048</w:t>
            </w:r>
          </w:p>
        </w:tc>
        <w:tc>
          <w:tcPr>
            <w:tcW w:w="262" w:type="dxa"/>
            <w:shd w:val="clear" w:color="auto" w:fill="auto"/>
          </w:tcPr>
          <w:p w14:paraId="4FF40000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0E860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3,073</w:t>
            </w:r>
          </w:p>
        </w:tc>
        <w:tc>
          <w:tcPr>
            <w:tcW w:w="262" w:type="dxa"/>
            <w:shd w:val="clear" w:color="auto" w:fill="auto"/>
          </w:tcPr>
          <w:p w14:paraId="43CF85B0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907A" w14:textId="764F9F06" w:rsidR="00F1295E" w:rsidRPr="003E5862" w:rsidRDefault="003C366A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1,929</w:t>
            </w:r>
          </w:p>
        </w:tc>
        <w:tc>
          <w:tcPr>
            <w:tcW w:w="270" w:type="dxa"/>
            <w:shd w:val="clear" w:color="auto" w:fill="auto"/>
          </w:tcPr>
          <w:p w14:paraId="79DB3C22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EDDCF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2,207</w:t>
            </w:r>
          </w:p>
        </w:tc>
        <w:tc>
          <w:tcPr>
            <w:tcW w:w="270" w:type="dxa"/>
          </w:tcPr>
          <w:p w14:paraId="6BB038F8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867C13" w14:textId="37721CBB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2,977</w:t>
            </w:r>
          </w:p>
        </w:tc>
        <w:tc>
          <w:tcPr>
            <w:tcW w:w="270" w:type="dxa"/>
          </w:tcPr>
          <w:p w14:paraId="5C52DA04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2A19E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5,280</w:t>
            </w:r>
          </w:p>
        </w:tc>
      </w:tr>
      <w:tr w:rsidR="009A2E28" w:rsidRPr="003E5862" w14:paraId="73A9F617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17EB6F32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59400" w14:textId="68580E24" w:rsidR="009A2E28" w:rsidRPr="003E5862" w:rsidRDefault="00DB0DEB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  <w:shd w:val="clear" w:color="auto" w:fill="auto"/>
          </w:tcPr>
          <w:p w14:paraId="5CDB9EBD" w14:textId="77777777" w:rsidR="009A2E28" w:rsidRPr="003E5862" w:rsidRDefault="009A2E28" w:rsidP="00A35B9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59139" w14:textId="130277C8" w:rsidR="009A2E28" w:rsidRPr="003E5862" w:rsidRDefault="0021521C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334,471</w:t>
            </w:r>
          </w:p>
        </w:tc>
        <w:tc>
          <w:tcPr>
            <w:tcW w:w="262" w:type="dxa"/>
            <w:shd w:val="clear" w:color="auto" w:fill="auto"/>
          </w:tcPr>
          <w:p w14:paraId="03812C60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900B50" w14:textId="69C5983F" w:rsidR="009A2E28" w:rsidRPr="003E5862" w:rsidRDefault="00DB0DEB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149,07</w:t>
            </w:r>
            <w:r w:rsidR="0021521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A0EA486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A85D1" w14:textId="5F99F1FB" w:rsidR="009A2E28" w:rsidRPr="003E5862" w:rsidRDefault="0021521C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148,777</w:t>
            </w:r>
          </w:p>
        </w:tc>
        <w:tc>
          <w:tcPr>
            <w:tcW w:w="270" w:type="dxa"/>
          </w:tcPr>
          <w:p w14:paraId="4A7C744C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66B7E" w14:textId="753DCAE6" w:rsidR="009A2E28" w:rsidRPr="003E5862" w:rsidRDefault="00DB0DEB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341,53</w:t>
            </w:r>
            <w:r w:rsidR="007B5EF5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6D6791E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16485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483,248</w:t>
            </w:r>
          </w:p>
        </w:tc>
      </w:tr>
      <w:tr w:rsidR="009A2E28" w:rsidRPr="003E5862" w14:paraId="399C5BB5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5A52BDE6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C0FF9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80DA11F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EAD7B0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56141F9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2CA86C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463590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81B8BD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52992C5C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5947AF72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E228314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7D0B67DC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9A2E28" w:rsidRPr="003E5862" w14:paraId="156B27F6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E77011A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76720DD2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892728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8AFD25D" w14:textId="77777777" w:rsidR="009A2E28" w:rsidRPr="003E5862" w:rsidRDefault="009A2E28" w:rsidP="00A35B9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2639C4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182D0F9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979FDA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DC14F0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BEB25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18BE82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5179C9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B9F7E7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681144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A2E28" w:rsidRPr="003E5862" w14:paraId="188419DE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AE8BC11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83BEC0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39BF24" w14:textId="77777777" w:rsidR="009A2E28" w:rsidRPr="003E5862" w:rsidRDefault="009A2E28" w:rsidP="00A35B9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66976E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CC1827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EC744B0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A320CE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E44E5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15D8AA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25B292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406972" w14:textId="77777777" w:rsidR="009A2E28" w:rsidRPr="003E5862" w:rsidRDefault="009A2E28" w:rsidP="00A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1A3585" w14:textId="77777777" w:rsidR="009A2E28" w:rsidRPr="003E5862" w:rsidRDefault="009A2E28" w:rsidP="00A35B94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295E" w:rsidRPr="003E5862" w14:paraId="3B71F42E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1EE1185E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7082E6" w14:textId="6A0B0ABE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  <w:shd w:val="clear" w:color="auto" w:fill="auto"/>
          </w:tcPr>
          <w:p w14:paraId="435A8699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EA7BA5" w14:textId="322290BD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1521C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34,471</w:t>
            </w:r>
          </w:p>
        </w:tc>
        <w:tc>
          <w:tcPr>
            <w:tcW w:w="262" w:type="dxa"/>
            <w:shd w:val="clear" w:color="auto" w:fill="auto"/>
          </w:tcPr>
          <w:p w14:paraId="7896172B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03CF99" w14:textId="532A7F40" w:rsidR="00F1295E" w:rsidRPr="003E5862" w:rsidRDefault="00F1295E" w:rsidP="00F1295E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3FFE9D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7CBAB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ED11B3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CCCACE" w14:textId="77CD288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192,45</w:t>
            </w:r>
            <w:r w:rsidR="007D2B30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F8D2551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DD5E29" w14:textId="47914E5B" w:rsidR="00F1295E" w:rsidRPr="003E5862" w:rsidRDefault="0021521C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334,471</w:t>
            </w:r>
          </w:p>
        </w:tc>
      </w:tr>
      <w:tr w:rsidR="00F1295E" w:rsidRPr="003E5862" w14:paraId="0405450B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1DB165C6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9A2756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9E3CFE1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3AAC912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F0ABAE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F6FA85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F57EA7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8D1AA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60507C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FC63EA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91CAB2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19DB78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295E" w:rsidRPr="003E5862" w14:paraId="7A18D2D7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9365E2F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C80AD7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54A4CF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4376B5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F2DF1F7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A8865F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37A4E1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D38AE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346F9C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AA8C02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CA2EDA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741A11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295E" w:rsidRPr="003E5862" w14:paraId="07B8730F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255D8C0D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D291A3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929D58E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4F2A364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732870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E34D39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632FD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AEDEFD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AD69E6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C47C29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DC2867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06ECD5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1521C" w:rsidRPr="003E5862" w14:paraId="78002136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A22CB75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E42C82" w14:textId="74F9158A" w:rsidR="0021521C" w:rsidRPr="003E5862" w:rsidRDefault="0021521C" w:rsidP="0021521C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38C4B5F" w14:textId="77777777" w:rsidR="0021521C" w:rsidRPr="003E5862" w:rsidRDefault="0021521C" w:rsidP="0021521C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3454AD" w14:textId="77777777" w:rsidR="0021521C" w:rsidRPr="003E5862" w:rsidRDefault="0021521C" w:rsidP="0021521C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A15089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9B4986" w14:textId="145E761C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27,378</w:t>
            </w:r>
          </w:p>
        </w:tc>
        <w:tc>
          <w:tcPr>
            <w:tcW w:w="270" w:type="dxa"/>
            <w:shd w:val="clear" w:color="auto" w:fill="auto"/>
          </w:tcPr>
          <w:p w14:paraId="15606489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DA0DB" w14:textId="77777777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16,740</w:t>
            </w:r>
          </w:p>
        </w:tc>
        <w:tc>
          <w:tcPr>
            <w:tcW w:w="270" w:type="dxa"/>
            <w:shd w:val="clear" w:color="auto" w:fill="auto"/>
          </w:tcPr>
          <w:p w14:paraId="7610B72A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4FBCA4" w14:textId="54CA866B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27,378</w:t>
            </w:r>
          </w:p>
        </w:tc>
        <w:tc>
          <w:tcPr>
            <w:tcW w:w="270" w:type="dxa"/>
          </w:tcPr>
          <w:p w14:paraId="6004DF7B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FE4DEC" w14:textId="4D9958FF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16,740</w:t>
            </w:r>
          </w:p>
        </w:tc>
      </w:tr>
      <w:tr w:rsidR="0021521C" w:rsidRPr="003E5862" w14:paraId="78FEDF75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8070396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216BC9" w14:textId="77777777" w:rsidR="0021521C" w:rsidRPr="003E5862" w:rsidRDefault="0021521C" w:rsidP="0021521C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30ACC7" w14:textId="77777777" w:rsidR="0021521C" w:rsidRPr="003E5862" w:rsidRDefault="0021521C" w:rsidP="0021521C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610EF4" w14:textId="77777777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987ABDC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D915A0" w14:textId="77777777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1F7AF5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BCEF0F" w14:textId="77777777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2BD536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9F4C63" w14:textId="77777777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424EA7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D02A99" w14:textId="77777777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1521C" w:rsidRPr="003E5862" w14:paraId="6DCC796D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4CF8E54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40C0E" w14:textId="12BC4EAA" w:rsidR="0021521C" w:rsidRPr="003E5862" w:rsidRDefault="0021521C" w:rsidP="0021521C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9F18E8" w14:textId="77777777" w:rsidR="0021521C" w:rsidRPr="003E5862" w:rsidRDefault="0021521C" w:rsidP="0021521C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B2903" w14:textId="77777777" w:rsidR="0021521C" w:rsidRPr="003E5862" w:rsidRDefault="0021521C" w:rsidP="0021521C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B142CA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C0C08" w14:textId="651B2D53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121,695</w:t>
            </w:r>
          </w:p>
        </w:tc>
        <w:tc>
          <w:tcPr>
            <w:tcW w:w="270" w:type="dxa"/>
            <w:shd w:val="clear" w:color="auto" w:fill="auto"/>
          </w:tcPr>
          <w:p w14:paraId="5B468824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1A305" w14:textId="6930BA4A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sz w:val="28"/>
                <w:szCs w:val="28"/>
                <w:lang w:val="en-US" w:bidi="th-TH"/>
              </w:rPr>
              <w:t>132,037</w:t>
            </w:r>
          </w:p>
        </w:tc>
        <w:tc>
          <w:tcPr>
            <w:tcW w:w="270" w:type="dxa"/>
            <w:shd w:val="clear" w:color="auto" w:fill="auto"/>
          </w:tcPr>
          <w:p w14:paraId="5A37DDC4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39813" w14:textId="6B4D4064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121,695</w:t>
            </w:r>
          </w:p>
        </w:tc>
        <w:tc>
          <w:tcPr>
            <w:tcW w:w="270" w:type="dxa"/>
          </w:tcPr>
          <w:p w14:paraId="382DCBA6" w14:textId="77777777" w:rsidR="0021521C" w:rsidRPr="003E5862" w:rsidRDefault="0021521C" w:rsidP="0021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EA625D" w14:textId="5D4A37E7" w:rsidR="0021521C" w:rsidRPr="003E5862" w:rsidRDefault="0021521C" w:rsidP="0021521C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/>
                <w:sz w:val="28"/>
                <w:szCs w:val="28"/>
                <w:lang w:val="en-US" w:bidi="th-TH"/>
              </w:rPr>
              <w:t>132,037</w:t>
            </w:r>
          </w:p>
        </w:tc>
      </w:tr>
      <w:tr w:rsidR="00F1295E" w:rsidRPr="003E5862" w14:paraId="3220E98D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85B3D29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643C2" w14:textId="3AE437E3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  <w:shd w:val="clear" w:color="auto" w:fill="auto"/>
          </w:tcPr>
          <w:p w14:paraId="05A2389B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23E98" w14:textId="1F0F772D" w:rsidR="00F1295E" w:rsidRPr="003E5862" w:rsidRDefault="0021521C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334,471</w:t>
            </w:r>
          </w:p>
        </w:tc>
        <w:tc>
          <w:tcPr>
            <w:tcW w:w="262" w:type="dxa"/>
            <w:shd w:val="clear" w:color="auto" w:fill="auto"/>
          </w:tcPr>
          <w:p w14:paraId="43080E1B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20730" w14:textId="3B90C762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149,07</w:t>
            </w:r>
            <w:r w:rsidR="0021521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AA8D0F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26360" w14:textId="38FFEB19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1521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48,777</w:t>
            </w:r>
          </w:p>
        </w:tc>
        <w:tc>
          <w:tcPr>
            <w:tcW w:w="270" w:type="dxa"/>
            <w:shd w:val="clear" w:color="auto" w:fill="auto"/>
          </w:tcPr>
          <w:p w14:paraId="53DB1524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6F9EC" w14:textId="1F4B30D1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341,53</w:t>
            </w:r>
            <w:r w:rsidR="0021521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A6E7F2A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16372" w14:textId="77777777" w:rsidR="00F1295E" w:rsidRPr="003E5862" w:rsidRDefault="00F1295E" w:rsidP="00F1295E">
            <w:pPr>
              <w:pStyle w:val="acctfourfigures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483,248</w:t>
            </w:r>
          </w:p>
        </w:tc>
      </w:tr>
      <w:tr w:rsidR="00F1295E" w:rsidRPr="003E5862" w14:paraId="020EC2C6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3AC9799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408618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9654BCA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1974FF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1AA5B10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745B8A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E89819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1FBE31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D01FBC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5E6982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7025D98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0CD60FE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1295E" w:rsidRPr="003E5862" w14:paraId="0B4ABBFD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0B52D8E2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571D5D" w14:textId="77777777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0E394B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5B8A586" w14:textId="77777777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B2F03A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6B6C627" w14:textId="77777777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DC7AEB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45E6B" w14:textId="77777777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86E891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94D745" w14:textId="77777777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34EAD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E302B" w14:textId="77777777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295E" w:rsidRPr="003E5862" w14:paraId="339AFD53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D1A8EA2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DEBFC3" w14:textId="0B055F16" w:rsidR="00F1295E" w:rsidRPr="003E5862" w:rsidRDefault="003C366A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  <w:shd w:val="clear" w:color="auto" w:fill="auto"/>
          </w:tcPr>
          <w:p w14:paraId="126F4654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E9B79E" w14:textId="3A61D2EC" w:rsidR="00F1295E" w:rsidRPr="003E5862" w:rsidRDefault="0021521C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334,471</w:t>
            </w:r>
          </w:p>
        </w:tc>
        <w:tc>
          <w:tcPr>
            <w:tcW w:w="262" w:type="dxa"/>
            <w:shd w:val="clear" w:color="auto" w:fill="auto"/>
          </w:tcPr>
          <w:p w14:paraId="0E35FD98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4E77DA" w14:textId="7F1A6FF9" w:rsidR="00F1295E" w:rsidRPr="003E5862" w:rsidRDefault="003C366A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71,590</w:t>
            </w:r>
          </w:p>
        </w:tc>
        <w:tc>
          <w:tcPr>
            <w:tcW w:w="270" w:type="dxa"/>
            <w:shd w:val="clear" w:color="auto" w:fill="auto"/>
          </w:tcPr>
          <w:p w14:paraId="0558B28D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C68239" w14:textId="56042531" w:rsidR="00F1295E" w:rsidRPr="003E5862" w:rsidRDefault="0021521C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68,174</w:t>
            </w:r>
          </w:p>
        </w:tc>
        <w:tc>
          <w:tcPr>
            <w:tcW w:w="270" w:type="dxa"/>
            <w:shd w:val="clear" w:color="auto" w:fill="auto"/>
          </w:tcPr>
          <w:p w14:paraId="787E849E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B29F48" w14:textId="285091D3" w:rsidR="00F1295E" w:rsidRPr="003E5862" w:rsidRDefault="003C366A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264,048</w:t>
            </w:r>
          </w:p>
        </w:tc>
        <w:tc>
          <w:tcPr>
            <w:tcW w:w="270" w:type="dxa"/>
          </w:tcPr>
          <w:p w14:paraId="679546A0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C34E2D" w14:textId="491B888E" w:rsidR="00F1295E" w:rsidRPr="003E5862" w:rsidRDefault="0021521C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402,645</w:t>
            </w:r>
          </w:p>
        </w:tc>
      </w:tr>
      <w:tr w:rsidR="00F1295E" w:rsidRPr="003E5862" w14:paraId="46BFFC9D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BF51EFC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28E79" w14:textId="14DD908C" w:rsidR="00F1295E" w:rsidRPr="003E5862" w:rsidRDefault="00F1295E" w:rsidP="00F1295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E10AB80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0046C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06828C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AEA22" w14:textId="2F417A9E" w:rsidR="00F1295E" w:rsidRPr="003E5862" w:rsidRDefault="003C366A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77,48</w:t>
            </w:r>
            <w:r w:rsidR="0021521C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784F9CF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063C5" w14:textId="662273A8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1521C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0,603</w:t>
            </w:r>
          </w:p>
        </w:tc>
        <w:tc>
          <w:tcPr>
            <w:tcW w:w="270" w:type="dxa"/>
            <w:shd w:val="clear" w:color="auto" w:fill="auto"/>
          </w:tcPr>
          <w:p w14:paraId="39B07A26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AC7C4" w14:textId="14365BE7" w:rsidR="00F1295E" w:rsidRPr="003E5862" w:rsidRDefault="003C366A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77,48</w:t>
            </w:r>
            <w:r w:rsidR="0021521C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9DE7A60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099C59" w14:textId="5AF997AF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1521C"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0,603</w:t>
            </w:r>
          </w:p>
        </w:tc>
      </w:tr>
      <w:tr w:rsidR="00F1295E" w:rsidRPr="003E5862" w14:paraId="42A3EB8C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4E4AFDA8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20214" w14:textId="5784625E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  <w:shd w:val="clear" w:color="auto" w:fill="auto"/>
          </w:tcPr>
          <w:p w14:paraId="38469042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90966" w14:textId="124271EA" w:rsidR="00F1295E" w:rsidRPr="003E5862" w:rsidRDefault="0021521C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334,471</w:t>
            </w:r>
          </w:p>
        </w:tc>
        <w:tc>
          <w:tcPr>
            <w:tcW w:w="262" w:type="dxa"/>
            <w:shd w:val="clear" w:color="auto" w:fill="auto"/>
          </w:tcPr>
          <w:p w14:paraId="098A443B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84B6D" w14:textId="56BDFA6C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149,07</w:t>
            </w:r>
            <w:r w:rsidR="0021521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4224CB7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60A8E" w14:textId="69623230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1521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48,777</w:t>
            </w:r>
          </w:p>
        </w:tc>
        <w:tc>
          <w:tcPr>
            <w:tcW w:w="270" w:type="dxa"/>
          </w:tcPr>
          <w:p w14:paraId="2E2FD004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BE88A" w14:textId="67066AA9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341,53</w:t>
            </w:r>
            <w:r w:rsidR="0021521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A24F417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4D6DE" w14:textId="0BD90572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483,248</w:t>
            </w:r>
          </w:p>
        </w:tc>
      </w:tr>
      <w:tr w:rsidR="00F1295E" w:rsidRPr="003E5862" w14:paraId="2397D48B" w14:textId="77777777" w:rsidTr="00152036">
        <w:trPr>
          <w:cantSplit/>
        </w:trPr>
        <w:tc>
          <w:tcPr>
            <w:tcW w:w="2430" w:type="dxa"/>
            <w:shd w:val="clear" w:color="auto" w:fill="auto"/>
          </w:tcPr>
          <w:p w14:paraId="25903F17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1180B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942ACC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B4EB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3B68EC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4FF80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3A9C35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75468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6BDC144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AC4357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3A04131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F1AD73" w14:textId="77777777" w:rsidR="00F1295E" w:rsidRPr="003E5862" w:rsidRDefault="00F1295E" w:rsidP="00F129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1295E" w:rsidRPr="003E5862" w14:paraId="49414963" w14:textId="77777777" w:rsidTr="0015203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12C1A214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739AFB" w14:textId="01E14B9F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35,5</w:t>
            </w:r>
            <w:r w:rsidR="00E708B2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262" w:type="dxa"/>
            <w:shd w:val="clear" w:color="auto" w:fill="auto"/>
          </w:tcPr>
          <w:p w14:paraId="530D4E1F" w14:textId="77777777" w:rsidR="00F1295E" w:rsidRPr="003E5862" w:rsidRDefault="00F1295E" w:rsidP="00F1295E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AEB48" w14:textId="3C1ED36E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</w:t>
            </w:r>
            <w:r w:rsidR="0021521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262" w:type="dxa"/>
            <w:shd w:val="clear" w:color="auto" w:fill="auto"/>
          </w:tcPr>
          <w:p w14:paraId="46A0F1D6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6A7FED" w14:textId="65E0CD2E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</w:t>
            </w:r>
            <w:r w:rsidR="00E708B2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3BBA7121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92C425" w14:textId="41217A10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21521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0,294</w:t>
            </w:r>
          </w:p>
        </w:tc>
        <w:tc>
          <w:tcPr>
            <w:tcW w:w="270" w:type="dxa"/>
          </w:tcPr>
          <w:p w14:paraId="6B7BB261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37725A8" w14:textId="26B26E40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85,341</w:t>
            </w:r>
          </w:p>
        </w:tc>
        <w:tc>
          <w:tcPr>
            <w:tcW w:w="270" w:type="dxa"/>
          </w:tcPr>
          <w:p w14:paraId="0CEC5F99" w14:textId="77777777" w:rsidR="00F1295E" w:rsidRPr="003E5862" w:rsidRDefault="00F1295E" w:rsidP="00F1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1C2195" w14:textId="77777777" w:rsidR="00F1295E" w:rsidRPr="003E5862" w:rsidRDefault="00F1295E" w:rsidP="00F1295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101,110</w:t>
            </w:r>
          </w:p>
        </w:tc>
      </w:tr>
    </w:tbl>
    <w:p w14:paraId="2E693A17" w14:textId="0B7E4FB9" w:rsidR="009A2E28" w:rsidRPr="003E5862" w:rsidRDefault="009A2E28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9A2E28" w:rsidRPr="003E5862" w14:paraId="061CCD12" w14:textId="77777777" w:rsidTr="00A35B94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05BE56F5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lastRenderedPageBreak/>
              <w:br w:type="page"/>
            </w:r>
          </w:p>
        </w:tc>
        <w:tc>
          <w:tcPr>
            <w:tcW w:w="7290" w:type="dxa"/>
            <w:gridSpan w:val="11"/>
            <w:shd w:val="clear" w:color="auto" w:fill="auto"/>
          </w:tcPr>
          <w:p w14:paraId="721AB849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A2E28" w:rsidRPr="003E5862" w14:paraId="365FC05B" w14:textId="77777777" w:rsidTr="00A35B94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19F3EB75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D9C98A8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B9944DD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1F3B857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7DF3A437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6EFBE2F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3E586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9A2E28" w:rsidRPr="003E5862" w14:paraId="25B6C88A" w14:textId="77777777" w:rsidTr="00A35B94">
        <w:trPr>
          <w:tblHeader/>
        </w:trPr>
        <w:tc>
          <w:tcPr>
            <w:tcW w:w="2430" w:type="dxa"/>
            <w:shd w:val="clear" w:color="auto" w:fill="auto"/>
          </w:tcPr>
          <w:p w14:paraId="12632E24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3E58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ดือนสิ้นสุด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1EDCEB5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B1FAF00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9896427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6D3EBC9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0939A9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F5F8B7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5342AB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31912E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F9B83AD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76854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90A283F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A2E28" w:rsidRPr="003E5862" w14:paraId="5F9D1245" w14:textId="77777777" w:rsidTr="00A35B94">
        <w:trPr>
          <w:tblHeader/>
        </w:trPr>
        <w:tc>
          <w:tcPr>
            <w:tcW w:w="2430" w:type="dxa"/>
            <w:shd w:val="clear" w:color="auto" w:fill="auto"/>
          </w:tcPr>
          <w:p w14:paraId="70380CD4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14:paraId="315111C9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0E240DBC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82FA43D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6BC81D0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CCF79B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A43D6A4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8E298C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3DC9CC6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1774B9E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89CD7A0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408C5E8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586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3E5862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9A2E28" w:rsidRPr="003E5862" w14:paraId="55D7C124" w14:textId="77777777" w:rsidTr="00A35B94">
        <w:trPr>
          <w:tblHeader/>
        </w:trPr>
        <w:tc>
          <w:tcPr>
            <w:tcW w:w="2430" w:type="dxa"/>
            <w:shd w:val="clear" w:color="auto" w:fill="auto"/>
          </w:tcPr>
          <w:p w14:paraId="27D2DBBA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5F442F4F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2E28" w:rsidRPr="003E5862" w14:paraId="4427DD8D" w14:textId="77777777" w:rsidTr="009A2E28">
        <w:tc>
          <w:tcPr>
            <w:tcW w:w="2430" w:type="dxa"/>
            <w:shd w:val="clear" w:color="auto" w:fill="auto"/>
          </w:tcPr>
          <w:p w14:paraId="51195AF1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C2B9B9" w14:textId="77777777" w:rsidR="009A2E28" w:rsidRPr="003E5862" w:rsidRDefault="009A2E28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5BD6CE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4C8C8E" w14:textId="77777777" w:rsidR="009A2E28" w:rsidRPr="003E5862" w:rsidRDefault="009A2E28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B8F6C2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DF3BC8" w14:textId="77777777" w:rsidR="009A2E28" w:rsidRPr="003E5862" w:rsidRDefault="009A2E28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05302F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1674AF" w14:textId="77777777" w:rsidR="009A2E28" w:rsidRPr="003E5862" w:rsidRDefault="009A2E28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872FED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463C1D" w14:textId="77777777" w:rsidR="009A2E28" w:rsidRPr="003E5862" w:rsidRDefault="009A2E28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7CF409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AAD7DB" w14:textId="77777777" w:rsidR="009A2E28" w:rsidRPr="003E5862" w:rsidRDefault="009A2E28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A2E28" w:rsidRPr="003E5862" w14:paraId="35DCD8A1" w14:textId="77777777" w:rsidTr="009A2E28">
        <w:tc>
          <w:tcPr>
            <w:tcW w:w="2430" w:type="dxa"/>
            <w:shd w:val="clear" w:color="auto" w:fill="auto"/>
            <w:vAlign w:val="bottom"/>
          </w:tcPr>
          <w:p w14:paraId="486B40C4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A0712C" w14:textId="0A5907D4" w:rsidR="009A2E28" w:rsidRPr="003E5862" w:rsidRDefault="00CC7890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  <w:shd w:val="clear" w:color="auto" w:fill="auto"/>
          </w:tcPr>
          <w:p w14:paraId="07229A40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8446FD" w14:textId="77777777" w:rsidR="009A2E28" w:rsidRPr="003E5862" w:rsidRDefault="009A2E28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4EA44B86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F237F0" w14:textId="10585C0F" w:rsidR="009A2E28" w:rsidRPr="003E5862" w:rsidRDefault="00CC7890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  <w:shd w:val="clear" w:color="auto" w:fill="auto"/>
          </w:tcPr>
          <w:p w14:paraId="5A58A703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0BFA1B" w14:textId="77777777" w:rsidR="009A2E28" w:rsidRPr="003E5862" w:rsidRDefault="009A2E28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</w:tcPr>
          <w:p w14:paraId="64869361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9D0EB93" w14:textId="53160159" w:rsidR="009A2E28" w:rsidRPr="003E5862" w:rsidRDefault="00CC7890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149,309</w:t>
            </w:r>
          </w:p>
        </w:tc>
        <w:tc>
          <w:tcPr>
            <w:tcW w:w="270" w:type="dxa"/>
          </w:tcPr>
          <w:p w14:paraId="7EEA1920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5D2DFB3" w14:textId="77777777" w:rsidR="009A2E28" w:rsidRPr="003E5862" w:rsidRDefault="009A2E28" w:rsidP="0015203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248,041</w:t>
            </w:r>
          </w:p>
        </w:tc>
      </w:tr>
      <w:tr w:rsidR="009A2E28" w:rsidRPr="003E5862" w14:paraId="7D73FC74" w14:textId="77777777" w:rsidTr="009A2E28">
        <w:tc>
          <w:tcPr>
            <w:tcW w:w="2430" w:type="dxa"/>
            <w:shd w:val="clear" w:color="auto" w:fill="auto"/>
            <w:vAlign w:val="bottom"/>
          </w:tcPr>
          <w:p w14:paraId="746F630A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76C91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4CF349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81DEDB2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F3485A6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CF83627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4251F4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EEB0A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E9B999A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26080EA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B3E4DED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0404A6D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A2E28" w:rsidRPr="003E5862" w14:paraId="57C9243D" w14:textId="77777777" w:rsidTr="009A2E28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5A8EB92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621C94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EF19C0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BBDF99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F7DCC5E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161F8A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C4F8D5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8AB50F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50C457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8E072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176103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F19AB7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A2E28" w:rsidRPr="003E5862" w14:paraId="71F72058" w14:textId="77777777" w:rsidTr="009A2E28">
        <w:tc>
          <w:tcPr>
            <w:tcW w:w="2430" w:type="dxa"/>
            <w:shd w:val="clear" w:color="auto" w:fill="auto"/>
          </w:tcPr>
          <w:p w14:paraId="5A80161E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DD748E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CD6EDD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22D0C1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AF45FE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D1CFEDB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6A12BD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5DCE2D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BB754E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900CF9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4E8BEB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5A7994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A2E28" w:rsidRPr="003E5862" w14:paraId="756A9CBC" w14:textId="77777777" w:rsidTr="009A2E28">
        <w:tc>
          <w:tcPr>
            <w:tcW w:w="2430" w:type="dxa"/>
            <w:shd w:val="clear" w:color="auto" w:fill="auto"/>
          </w:tcPr>
          <w:p w14:paraId="30A0BA4B" w14:textId="77777777" w:rsidR="009A2E28" w:rsidRPr="003E5862" w:rsidRDefault="009A2E28" w:rsidP="001520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179F7F" w14:textId="6DEE7F61" w:rsidR="009A2E28" w:rsidRPr="003E5862" w:rsidRDefault="00CC7890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82,645</w:t>
            </w:r>
          </w:p>
        </w:tc>
        <w:tc>
          <w:tcPr>
            <w:tcW w:w="262" w:type="dxa"/>
            <w:shd w:val="clear" w:color="auto" w:fill="auto"/>
          </w:tcPr>
          <w:p w14:paraId="224E9338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729B25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188,419</w:t>
            </w:r>
          </w:p>
        </w:tc>
        <w:tc>
          <w:tcPr>
            <w:tcW w:w="262" w:type="dxa"/>
            <w:shd w:val="clear" w:color="auto" w:fill="auto"/>
          </w:tcPr>
          <w:p w14:paraId="36B69F14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01846E" w14:textId="709FC674" w:rsidR="009A2E28" w:rsidRPr="003E5862" w:rsidRDefault="00CC7890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53,111</w:t>
            </w:r>
          </w:p>
        </w:tc>
        <w:tc>
          <w:tcPr>
            <w:tcW w:w="270" w:type="dxa"/>
            <w:shd w:val="clear" w:color="auto" w:fill="auto"/>
          </w:tcPr>
          <w:p w14:paraId="30423259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92579F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47,582</w:t>
            </w:r>
          </w:p>
        </w:tc>
        <w:tc>
          <w:tcPr>
            <w:tcW w:w="270" w:type="dxa"/>
          </w:tcPr>
          <w:p w14:paraId="6738600D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9C523" w14:textId="43C5B366" w:rsidR="009A2E28" w:rsidRPr="003E5862" w:rsidRDefault="00CC7890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135,756</w:t>
            </w:r>
          </w:p>
        </w:tc>
        <w:tc>
          <w:tcPr>
            <w:tcW w:w="270" w:type="dxa"/>
          </w:tcPr>
          <w:p w14:paraId="6F9CB790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3B0639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236,001</w:t>
            </w:r>
          </w:p>
        </w:tc>
      </w:tr>
      <w:tr w:rsidR="009A2E28" w:rsidRPr="003E5862" w14:paraId="0CA72A12" w14:textId="77777777" w:rsidTr="009A2E28">
        <w:tc>
          <w:tcPr>
            <w:tcW w:w="2430" w:type="dxa"/>
            <w:shd w:val="clear" w:color="auto" w:fill="auto"/>
          </w:tcPr>
          <w:p w14:paraId="160BC4F2" w14:textId="77777777" w:rsidR="009A2E28" w:rsidRPr="003E5862" w:rsidRDefault="009A2E28" w:rsidP="001520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8F3A13" w14:textId="6E44CF6D" w:rsidR="009A2E28" w:rsidRPr="003E5862" w:rsidRDefault="00CC7890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5,700</w:t>
            </w:r>
          </w:p>
        </w:tc>
        <w:tc>
          <w:tcPr>
            <w:tcW w:w="262" w:type="dxa"/>
            <w:shd w:val="clear" w:color="auto" w:fill="auto"/>
          </w:tcPr>
          <w:p w14:paraId="7DB3D3A6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CB84F5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4,133</w:t>
            </w:r>
          </w:p>
        </w:tc>
        <w:tc>
          <w:tcPr>
            <w:tcW w:w="262" w:type="dxa"/>
            <w:shd w:val="clear" w:color="auto" w:fill="auto"/>
          </w:tcPr>
          <w:p w14:paraId="78B89C5E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53BB9B" w14:textId="3E14DD4E" w:rsidR="009A2E28" w:rsidRPr="003E5862" w:rsidRDefault="00CC7890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270" w:type="dxa"/>
            <w:shd w:val="clear" w:color="auto" w:fill="auto"/>
          </w:tcPr>
          <w:p w14:paraId="70511414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C3D3F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270" w:type="dxa"/>
          </w:tcPr>
          <w:p w14:paraId="46468F00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E8C93F" w14:textId="1F4996A9" w:rsidR="009A2E28" w:rsidRPr="003E5862" w:rsidRDefault="00CC7890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6,351</w:t>
            </w:r>
          </w:p>
        </w:tc>
        <w:tc>
          <w:tcPr>
            <w:tcW w:w="270" w:type="dxa"/>
          </w:tcPr>
          <w:p w14:paraId="4C7D2BFC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0D41ED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4,589</w:t>
            </w:r>
          </w:p>
        </w:tc>
      </w:tr>
      <w:tr w:rsidR="009A2E28" w:rsidRPr="003E5862" w14:paraId="41F3A868" w14:textId="77777777" w:rsidTr="009A2E28">
        <w:tc>
          <w:tcPr>
            <w:tcW w:w="2430" w:type="dxa"/>
            <w:shd w:val="clear" w:color="auto" w:fill="auto"/>
          </w:tcPr>
          <w:p w14:paraId="0405A984" w14:textId="77777777" w:rsidR="009A2E28" w:rsidRPr="003E5862" w:rsidRDefault="009A2E28" w:rsidP="0015203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44F089" w14:textId="0CF62543" w:rsidR="009A2E28" w:rsidRPr="003E5862" w:rsidRDefault="00CC7890" w:rsidP="00152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6,901</w:t>
            </w:r>
          </w:p>
        </w:tc>
        <w:tc>
          <w:tcPr>
            <w:tcW w:w="262" w:type="dxa"/>
            <w:shd w:val="clear" w:color="auto" w:fill="auto"/>
          </w:tcPr>
          <w:p w14:paraId="37CCB1D4" w14:textId="77777777" w:rsidR="009A2E28" w:rsidRPr="003E5862" w:rsidRDefault="009A2E28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CEE7BC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7,427</w:t>
            </w:r>
          </w:p>
        </w:tc>
        <w:tc>
          <w:tcPr>
            <w:tcW w:w="262" w:type="dxa"/>
            <w:shd w:val="clear" w:color="auto" w:fill="auto"/>
          </w:tcPr>
          <w:p w14:paraId="169CE959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B0AAD7" w14:textId="417ABC8C" w:rsidR="009A2E28" w:rsidRPr="003E5862" w:rsidRDefault="00CC7890" w:rsidP="00CC789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96B3BA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9B432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0802C2E6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BB836" w14:textId="11D66994" w:rsidR="009A2E28" w:rsidRPr="003E5862" w:rsidRDefault="00CC7890" w:rsidP="00152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6,901</w:t>
            </w:r>
          </w:p>
        </w:tc>
        <w:tc>
          <w:tcPr>
            <w:tcW w:w="270" w:type="dxa"/>
          </w:tcPr>
          <w:p w14:paraId="0FD6D479" w14:textId="77777777" w:rsidR="009A2E28" w:rsidRPr="003E5862" w:rsidRDefault="009A2E28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A1EC51" w14:textId="77777777" w:rsidR="009A2E28" w:rsidRPr="003E5862" w:rsidRDefault="009A2E28" w:rsidP="0015203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7,451</w:t>
            </w:r>
          </w:p>
        </w:tc>
      </w:tr>
      <w:tr w:rsidR="00CC7890" w:rsidRPr="003E5862" w14:paraId="121296C6" w14:textId="77777777" w:rsidTr="009A2E28">
        <w:tc>
          <w:tcPr>
            <w:tcW w:w="2430" w:type="dxa"/>
            <w:shd w:val="clear" w:color="auto" w:fill="auto"/>
          </w:tcPr>
          <w:p w14:paraId="6E577C24" w14:textId="3215EBF4" w:rsidR="00CC7890" w:rsidRPr="003E5862" w:rsidRDefault="00CC7890" w:rsidP="00CC789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5862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426F1C" w14:textId="05862EAE" w:rsidR="00CC7890" w:rsidRPr="003E5862" w:rsidRDefault="00CC7890" w:rsidP="00CC789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AD4CBA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656751" w14:textId="7910409F" w:rsidR="00CC7890" w:rsidRPr="003E5862" w:rsidRDefault="00CC7890" w:rsidP="00CC789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C396FE8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286FD30" w14:textId="2E5581DA" w:rsidR="00CC7890" w:rsidRPr="003E5862" w:rsidRDefault="00CC7890" w:rsidP="00CC789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2FABCF1D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35599C" w14:textId="216355D3" w:rsidR="00CC7890" w:rsidRPr="003E5862" w:rsidRDefault="00CC7890" w:rsidP="00CC7890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BB99DA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0A147D" w14:textId="070E275B" w:rsidR="00CC7890" w:rsidRPr="003E5862" w:rsidRDefault="00CC7890" w:rsidP="00CC789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37C0E683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580707" w14:textId="7FFACC8D" w:rsidR="00CC7890" w:rsidRPr="003E5862" w:rsidRDefault="00CC7890" w:rsidP="00CC789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C7890" w:rsidRPr="003E5862" w14:paraId="2206CA89" w14:textId="77777777" w:rsidTr="009A2E28">
        <w:tc>
          <w:tcPr>
            <w:tcW w:w="2430" w:type="dxa"/>
            <w:shd w:val="clear" w:color="auto" w:fill="auto"/>
            <w:vAlign w:val="bottom"/>
          </w:tcPr>
          <w:p w14:paraId="3B907479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125DE" w14:textId="795926CC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  <w:shd w:val="clear" w:color="auto" w:fill="auto"/>
          </w:tcPr>
          <w:p w14:paraId="05A67C4F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BA130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76639B01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E7D22" w14:textId="1EE7F8A4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  <w:shd w:val="clear" w:color="auto" w:fill="auto"/>
          </w:tcPr>
          <w:p w14:paraId="0653604A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1AFAE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</w:tcPr>
          <w:p w14:paraId="20DD73EA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49958" w14:textId="61D6462D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149,309</w:t>
            </w:r>
          </w:p>
        </w:tc>
        <w:tc>
          <w:tcPr>
            <w:tcW w:w="270" w:type="dxa"/>
          </w:tcPr>
          <w:p w14:paraId="2D6BADCB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72302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248,041</w:t>
            </w:r>
          </w:p>
        </w:tc>
      </w:tr>
      <w:tr w:rsidR="00CC7890" w:rsidRPr="003E5862" w14:paraId="1E35D578" w14:textId="77777777" w:rsidTr="009A2E28">
        <w:tc>
          <w:tcPr>
            <w:tcW w:w="2430" w:type="dxa"/>
            <w:shd w:val="clear" w:color="auto" w:fill="auto"/>
            <w:vAlign w:val="bottom"/>
          </w:tcPr>
          <w:p w14:paraId="7994B631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1E807E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2344402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A21B939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ACB97E6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8F3B62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E5D692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65932E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3CC1405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728C228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1AD572B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1F5CFE9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CC7890" w:rsidRPr="003E5862" w14:paraId="75BAF798" w14:textId="77777777" w:rsidTr="009A2E28">
        <w:tc>
          <w:tcPr>
            <w:tcW w:w="2430" w:type="dxa"/>
            <w:shd w:val="clear" w:color="auto" w:fill="auto"/>
            <w:vAlign w:val="bottom"/>
          </w:tcPr>
          <w:p w14:paraId="124B1C70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668E9EDF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1B4F8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384D69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FE7B47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CC2D3C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F0137C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288132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F12C76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4387C8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BCC020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235581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941373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C7890" w:rsidRPr="003E5862" w14:paraId="1BE646AB" w14:textId="77777777" w:rsidTr="009A2E28">
        <w:tc>
          <w:tcPr>
            <w:tcW w:w="2430" w:type="dxa"/>
            <w:shd w:val="clear" w:color="auto" w:fill="auto"/>
            <w:vAlign w:val="bottom"/>
          </w:tcPr>
          <w:p w14:paraId="20B973BD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99D455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9737CF8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E8E29DB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EE8A8D4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EA18092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CE1350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7DFB2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DD7E44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41BEEF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46B490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89B4B4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C7890" w:rsidRPr="003E5862" w14:paraId="6F75CDED" w14:textId="77777777" w:rsidTr="009A2E28">
        <w:tc>
          <w:tcPr>
            <w:tcW w:w="2430" w:type="dxa"/>
            <w:shd w:val="clear" w:color="auto" w:fill="auto"/>
            <w:vAlign w:val="bottom"/>
          </w:tcPr>
          <w:p w14:paraId="6C31C989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0D8E8B" w14:textId="7A391BEA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  <w:shd w:val="clear" w:color="auto" w:fill="auto"/>
          </w:tcPr>
          <w:p w14:paraId="1C225B6A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D19C114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101118BA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EE3FCE" w14:textId="5029EDBD" w:rsidR="00CC7890" w:rsidRPr="003E5862" w:rsidRDefault="00CC7890" w:rsidP="00CC789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2B06F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0749B2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A3146B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533626" w14:textId="16027023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70" w:type="dxa"/>
          </w:tcPr>
          <w:p w14:paraId="4D510B26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58541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199,979</w:t>
            </w:r>
          </w:p>
        </w:tc>
      </w:tr>
      <w:tr w:rsidR="00CC7890" w:rsidRPr="003E5862" w14:paraId="1A256B5D" w14:textId="77777777" w:rsidTr="009A2E28">
        <w:tc>
          <w:tcPr>
            <w:tcW w:w="2430" w:type="dxa"/>
            <w:shd w:val="clear" w:color="auto" w:fill="auto"/>
            <w:vAlign w:val="bottom"/>
          </w:tcPr>
          <w:p w14:paraId="1569E999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3346A9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2A7E17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E33F0C8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9A8D383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C744E5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AAEC37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34F0D1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075EEA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D0FA72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24AD2B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144EF3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C7890" w:rsidRPr="003E5862" w14:paraId="2F365410" w14:textId="77777777" w:rsidTr="009A2E28">
        <w:tc>
          <w:tcPr>
            <w:tcW w:w="2430" w:type="dxa"/>
            <w:shd w:val="clear" w:color="auto" w:fill="auto"/>
            <w:vAlign w:val="bottom"/>
          </w:tcPr>
          <w:p w14:paraId="28949345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298A7" w14:textId="7BF0DD82" w:rsidR="00CC7890" w:rsidRPr="003E5862" w:rsidRDefault="00CC7890" w:rsidP="00CC789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E072FAA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3CF1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47A9529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914CB" w14:textId="7E7160FD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  <w:shd w:val="clear" w:color="auto" w:fill="auto"/>
          </w:tcPr>
          <w:p w14:paraId="005F93DB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7DF72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</w:tcPr>
          <w:p w14:paraId="4203FCAB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0115B2" w14:textId="4A62A09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</w:tcPr>
          <w:p w14:paraId="7AAA24E1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55B60F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48,062</w:t>
            </w:r>
          </w:p>
        </w:tc>
      </w:tr>
      <w:tr w:rsidR="00CC7890" w:rsidRPr="003E5862" w14:paraId="1E323FA0" w14:textId="77777777" w:rsidTr="009A2E28">
        <w:tc>
          <w:tcPr>
            <w:tcW w:w="2430" w:type="dxa"/>
            <w:shd w:val="clear" w:color="auto" w:fill="auto"/>
            <w:vAlign w:val="bottom"/>
          </w:tcPr>
          <w:p w14:paraId="5243B1F8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F4DDD" w14:textId="00AEE23D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  <w:shd w:val="clear" w:color="auto" w:fill="auto"/>
          </w:tcPr>
          <w:p w14:paraId="082AD7CD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59602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6178AFF4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30CC3" w14:textId="74EE57A1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  <w:shd w:val="clear" w:color="auto" w:fill="auto"/>
          </w:tcPr>
          <w:p w14:paraId="060D8EFA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2C34B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</w:tcPr>
          <w:p w14:paraId="237AF01C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A302C" w14:textId="457DB391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149,309</w:t>
            </w:r>
          </w:p>
        </w:tc>
        <w:tc>
          <w:tcPr>
            <w:tcW w:w="270" w:type="dxa"/>
          </w:tcPr>
          <w:p w14:paraId="24F6E532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38782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248,041</w:t>
            </w:r>
          </w:p>
        </w:tc>
      </w:tr>
      <w:tr w:rsidR="00CC7890" w:rsidRPr="003E5862" w14:paraId="0141091B" w14:textId="77777777" w:rsidTr="009A2E28">
        <w:tc>
          <w:tcPr>
            <w:tcW w:w="2430" w:type="dxa"/>
            <w:shd w:val="clear" w:color="auto" w:fill="auto"/>
          </w:tcPr>
          <w:p w14:paraId="45635EFE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4005C7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32A4C0F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B487BC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C7F831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2891F72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883716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B620E9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3193CEB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A42FF00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73D97F6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0FBA6F5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CC7890" w:rsidRPr="003E5862" w14:paraId="6EFFCF0D" w14:textId="77777777" w:rsidTr="009A2E28">
        <w:tc>
          <w:tcPr>
            <w:tcW w:w="2430" w:type="dxa"/>
            <w:shd w:val="clear" w:color="auto" w:fill="auto"/>
          </w:tcPr>
          <w:p w14:paraId="567418BE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E616DA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077D44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5D6BE6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013A5C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28B32A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6E20A2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6C08A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75583B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C6B110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83A6A7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9D2776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66C72" w:rsidRPr="003E5862" w14:paraId="3C048715" w14:textId="77777777" w:rsidTr="009A2E28">
        <w:tc>
          <w:tcPr>
            <w:tcW w:w="2430" w:type="dxa"/>
            <w:shd w:val="clear" w:color="auto" w:fill="auto"/>
            <w:vAlign w:val="bottom"/>
          </w:tcPr>
          <w:p w14:paraId="66B72938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B54128" w14:textId="42030692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  <w:shd w:val="clear" w:color="auto" w:fill="auto"/>
          </w:tcPr>
          <w:p w14:paraId="13916005" w14:textId="77777777" w:rsidR="00066C72" w:rsidRPr="003E5862" w:rsidRDefault="00066C72" w:rsidP="00066C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1D540B" w14:textId="77777777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3F2DF4A0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0E74AA" w14:textId="3C534E9B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29,651</w:t>
            </w:r>
          </w:p>
        </w:tc>
        <w:tc>
          <w:tcPr>
            <w:tcW w:w="270" w:type="dxa"/>
            <w:shd w:val="clear" w:color="auto" w:fill="auto"/>
          </w:tcPr>
          <w:p w14:paraId="029E9619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F0E59F" w14:textId="77777777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18,949</w:t>
            </w:r>
          </w:p>
        </w:tc>
        <w:tc>
          <w:tcPr>
            <w:tcW w:w="270" w:type="dxa"/>
          </w:tcPr>
          <w:p w14:paraId="6CA5C281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23B31E" w14:textId="7EEBDB27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124,897</w:t>
            </w:r>
          </w:p>
        </w:tc>
        <w:tc>
          <w:tcPr>
            <w:tcW w:w="270" w:type="dxa"/>
          </w:tcPr>
          <w:p w14:paraId="2A9B613D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EE24BF" w14:textId="77777777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218,928</w:t>
            </w:r>
          </w:p>
        </w:tc>
      </w:tr>
      <w:tr w:rsidR="00066C72" w:rsidRPr="003E5862" w14:paraId="233E83AB" w14:textId="77777777" w:rsidTr="009A2E28">
        <w:tc>
          <w:tcPr>
            <w:tcW w:w="2430" w:type="dxa"/>
            <w:shd w:val="clear" w:color="auto" w:fill="auto"/>
            <w:vAlign w:val="bottom"/>
          </w:tcPr>
          <w:p w14:paraId="14BF065A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35660" w14:textId="4AB6D3D8" w:rsidR="00066C72" w:rsidRPr="003E5862" w:rsidRDefault="00066C72" w:rsidP="00066C7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F59D1C" w14:textId="77777777" w:rsidR="00066C72" w:rsidRPr="003E5862" w:rsidRDefault="00066C72" w:rsidP="00066C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8F4F2" w14:textId="77777777" w:rsidR="00066C72" w:rsidRPr="003E5862" w:rsidRDefault="00066C72" w:rsidP="00066C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F99D1D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D3A07" w14:textId="38D7DFCE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24,412</w:t>
            </w:r>
          </w:p>
        </w:tc>
        <w:tc>
          <w:tcPr>
            <w:tcW w:w="270" w:type="dxa"/>
            <w:shd w:val="clear" w:color="auto" w:fill="auto"/>
          </w:tcPr>
          <w:p w14:paraId="1077E5E1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A9937" w14:textId="77777777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="Angsana New" w:hAnsi="Angsana New"/>
                <w:sz w:val="28"/>
                <w:szCs w:val="28"/>
                <w:lang w:val="en-US" w:bidi="th-TH"/>
              </w:rPr>
              <w:t>29,113</w:t>
            </w:r>
          </w:p>
        </w:tc>
        <w:tc>
          <w:tcPr>
            <w:tcW w:w="270" w:type="dxa"/>
          </w:tcPr>
          <w:p w14:paraId="2B94C0D4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B6436F" w14:textId="30F2AC6C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24,412</w:t>
            </w:r>
          </w:p>
        </w:tc>
        <w:tc>
          <w:tcPr>
            <w:tcW w:w="270" w:type="dxa"/>
          </w:tcPr>
          <w:p w14:paraId="5F45B890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C651D8" w14:textId="77777777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29,113</w:t>
            </w:r>
          </w:p>
        </w:tc>
      </w:tr>
      <w:tr w:rsidR="00066C72" w:rsidRPr="003E5862" w14:paraId="41EA909F" w14:textId="77777777" w:rsidTr="009A2E28">
        <w:tc>
          <w:tcPr>
            <w:tcW w:w="2430" w:type="dxa"/>
            <w:shd w:val="clear" w:color="auto" w:fill="auto"/>
          </w:tcPr>
          <w:p w14:paraId="304DF371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0F1FE" w14:textId="6C21C73A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  <w:shd w:val="clear" w:color="auto" w:fill="auto"/>
          </w:tcPr>
          <w:p w14:paraId="22D0831A" w14:textId="77777777" w:rsidR="00066C72" w:rsidRPr="003E5862" w:rsidRDefault="00066C72" w:rsidP="00066C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25084" w14:textId="77777777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6F17AA26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7579B" w14:textId="079117B6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  <w:shd w:val="clear" w:color="auto" w:fill="auto"/>
          </w:tcPr>
          <w:p w14:paraId="3B18D36A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357F5" w14:textId="77777777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</w:tcPr>
          <w:p w14:paraId="5E0232A9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E6360" w14:textId="0806A81F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149,309</w:t>
            </w:r>
          </w:p>
        </w:tc>
        <w:tc>
          <w:tcPr>
            <w:tcW w:w="270" w:type="dxa"/>
          </w:tcPr>
          <w:p w14:paraId="61171584" w14:textId="77777777" w:rsidR="00066C72" w:rsidRPr="003E5862" w:rsidRDefault="00066C72" w:rsidP="0006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15945" w14:textId="77777777" w:rsidR="00066C72" w:rsidRPr="003E5862" w:rsidRDefault="00066C72" w:rsidP="00066C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248,041</w:t>
            </w:r>
          </w:p>
        </w:tc>
      </w:tr>
      <w:tr w:rsidR="00CC7890" w:rsidRPr="003E5862" w14:paraId="1867EFAF" w14:textId="77777777" w:rsidTr="009A2E28">
        <w:tc>
          <w:tcPr>
            <w:tcW w:w="2430" w:type="dxa"/>
            <w:shd w:val="clear" w:color="auto" w:fill="auto"/>
          </w:tcPr>
          <w:p w14:paraId="5EBAF475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11E65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37E620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446DE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9FAC8E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BB1CE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D10D2C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30295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AB717C5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17D454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6398CC7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DAAE93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C7890" w:rsidRPr="003E5862" w14:paraId="38BBA646" w14:textId="77777777" w:rsidTr="009A2E28">
        <w:tc>
          <w:tcPr>
            <w:tcW w:w="2430" w:type="dxa"/>
            <w:shd w:val="clear" w:color="auto" w:fill="auto"/>
            <w:vAlign w:val="bottom"/>
          </w:tcPr>
          <w:p w14:paraId="6662BB7A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E58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BF2C48" w14:textId="7F477327" w:rsidR="00CC7890" w:rsidRPr="003E5862" w:rsidRDefault="005360FA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20,668</w:t>
            </w:r>
          </w:p>
        </w:tc>
        <w:tc>
          <w:tcPr>
            <w:tcW w:w="262" w:type="dxa"/>
            <w:shd w:val="clear" w:color="auto" w:fill="auto"/>
          </w:tcPr>
          <w:p w14:paraId="6512B4C0" w14:textId="77777777" w:rsidR="00CC7890" w:rsidRPr="003E5862" w:rsidRDefault="00CC7890" w:rsidP="00CC78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D077D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23,723</w:t>
            </w:r>
          </w:p>
        </w:tc>
        <w:tc>
          <w:tcPr>
            <w:tcW w:w="262" w:type="dxa"/>
            <w:shd w:val="clear" w:color="auto" w:fill="auto"/>
          </w:tcPr>
          <w:p w14:paraId="1E0502CE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495BBF" w14:textId="66FED428" w:rsidR="00CC7890" w:rsidRPr="003E5862" w:rsidRDefault="005360FA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6,667</w:t>
            </w:r>
          </w:p>
        </w:tc>
        <w:tc>
          <w:tcPr>
            <w:tcW w:w="270" w:type="dxa"/>
            <w:shd w:val="clear" w:color="auto" w:fill="auto"/>
          </w:tcPr>
          <w:p w14:paraId="36519018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11BD29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10,830</w:t>
            </w:r>
          </w:p>
        </w:tc>
        <w:tc>
          <w:tcPr>
            <w:tcW w:w="270" w:type="dxa"/>
          </w:tcPr>
          <w:p w14:paraId="2D92C2EF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4D1A2C" w14:textId="1CEE8613" w:rsidR="00CC7890" w:rsidRPr="003E5862" w:rsidRDefault="00066C72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27,335</w:t>
            </w:r>
          </w:p>
        </w:tc>
        <w:tc>
          <w:tcPr>
            <w:tcW w:w="270" w:type="dxa"/>
          </w:tcPr>
          <w:p w14:paraId="12F1F18A" w14:textId="77777777" w:rsidR="00CC7890" w:rsidRPr="003E5862" w:rsidRDefault="00CC7890" w:rsidP="00CC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6CBEFCE" w14:textId="77777777" w:rsidR="00CC7890" w:rsidRPr="003E5862" w:rsidRDefault="00CC7890" w:rsidP="00CC78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34,553</w:t>
            </w:r>
          </w:p>
        </w:tc>
      </w:tr>
    </w:tbl>
    <w:p w14:paraId="07C51EF0" w14:textId="30408F8A" w:rsidR="009A2E28" w:rsidRPr="003E5862" w:rsidRDefault="009A2E28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37CF7D5F" w14:textId="77777777" w:rsidR="009A2E28" w:rsidRPr="003E5862" w:rsidRDefault="009A2E28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3D7CC698" w14:textId="77777777" w:rsidR="009A2E28" w:rsidRPr="003E5862" w:rsidRDefault="009A2E28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3FCD730E" w14:textId="486F715D" w:rsidR="00BC135D" w:rsidRPr="003E5862" w:rsidRDefault="00BC135D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sectPr w:rsidR="00BC135D" w:rsidRPr="003E5862" w:rsidSect="00B6097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3E665CD8" w14:textId="67C557FE" w:rsidR="00E94D05" w:rsidRPr="003E5862" w:rsidRDefault="00E94D05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3E5862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5D6F29" w:rsidRPr="003E5862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สาม</w:t>
      </w:r>
      <w:r w:rsidRPr="003E5862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เดือนสิ้นสุดวันที่</w:t>
      </w:r>
      <w:r w:rsidRPr="003E5862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895E59" w:rsidRPr="003E5862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3</w:t>
      </w:r>
      <w:r w:rsidR="005D6F29" w:rsidRPr="003E5862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 xml:space="preserve">1 </w:t>
      </w:r>
      <w:r w:rsidR="005D6F29" w:rsidRPr="003E5862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 xml:space="preserve">มีนาคม </w:t>
      </w:r>
    </w:p>
    <w:p w14:paraId="55228C2E" w14:textId="460E109C" w:rsidR="00962D6E" w:rsidRPr="003E5862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3E5862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  <w:r w:rsidR="00212A5E" w:rsidRPr="003E586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356E2B36" w14:textId="55BF6C9C" w:rsidR="0093353E" w:rsidRPr="003E5862" w:rsidRDefault="0008089F" w:rsidP="00080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6616839B" wp14:editId="03C45B6F">
            <wp:extent cx="5907819" cy="241967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2" t="8999" r="6904" b="5626"/>
                    <a:stretch/>
                  </pic:blipFill>
                  <pic:spPr bwMode="auto">
                    <a:xfrm>
                      <a:off x="0" y="0"/>
                      <a:ext cx="5968183" cy="244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A8CDA0" w14:textId="71E8C55D" w:rsidR="00962D6E" w:rsidRPr="003E5862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5F7027F8" w14:textId="64CF9F31" w:rsidR="0093353E" w:rsidRPr="003E5862" w:rsidRDefault="0008089F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671D6A8A" wp14:editId="0338F77F">
            <wp:extent cx="6035040" cy="2369572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04" r="10443" b="10486"/>
                    <a:stretch/>
                  </pic:blipFill>
                  <pic:spPr bwMode="auto">
                    <a:xfrm>
                      <a:off x="0" y="0"/>
                      <a:ext cx="6085191" cy="2389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4A7E61" w14:textId="77777777" w:rsidR="00D14AFC" w:rsidRPr="003E5862" w:rsidRDefault="00D14AFC" w:rsidP="00CD3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5E6F0805" w14:textId="3FAAAA0D" w:rsidR="00962D6E" w:rsidRPr="003E5862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21EAD229" w14:textId="6050AFCD" w:rsidR="00CD3FDC" w:rsidRPr="003E5862" w:rsidRDefault="00080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3E5862">
        <w:rPr>
          <w:rFonts w:asciiTheme="majorBidi" w:hAnsiTheme="majorBidi"/>
          <w:b/>
          <w:bCs/>
          <w:i/>
          <w:iCs/>
          <w:noProof/>
          <w:color w:val="000000"/>
          <w:sz w:val="28"/>
          <w:szCs w:val="28"/>
        </w:rPr>
        <w:drawing>
          <wp:inline distT="0" distB="0" distL="0" distR="0" wp14:anchorId="192B15AE" wp14:editId="40C5DB24">
            <wp:extent cx="6306374" cy="2480807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2" t="10705" r="-1" b="5903"/>
                    <a:stretch/>
                  </pic:blipFill>
                  <pic:spPr bwMode="auto">
                    <a:xfrm>
                      <a:off x="0" y="0"/>
                      <a:ext cx="6314986" cy="248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928B82" w14:textId="75008D0F" w:rsidR="00E94D05" w:rsidRPr="003E5862" w:rsidRDefault="00E94D05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3E5862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5D6F29" w:rsidRPr="003E5862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สาม</w:t>
      </w:r>
      <w:r w:rsidRPr="003E5862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เดือนสิ้นสุดวันที่</w:t>
      </w:r>
      <w:r w:rsidRPr="003E5862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671B4F" w:rsidRPr="003E5862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3</w:t>
      </w:r>
      <w:r w:rsidR="005D6F29" w:rsidRPr="003E5862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 xml:space="preserve">1 </w:t>
      </w:r>
      <w:r w:rsidR="005D6F29" w:rsidRPr="003E5862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 xml:space="preserve">มีนาคม </w:t>
      </w:r>
    </w:p>
    <w:p w14:paraId="49EDC89A" w14:textId="76F06B9A" w:rsidR="00D2195B" w:rsidRPr="003E5862" w:rsidRDefault="00DB12B7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</w:t>
      </w:r>
      <w:r w:rsidR="00FE7D19" w:rsidRPr="003E586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รายงาน</w:t>
      </w:r>
    </w:p>
    <w:p w14:paraId="25075C24" w14:textId="29E8038E" w:rsidR="00962D6E" w:rsidRPr="003E5862" w:rsidRDefault="00962D6E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</w:pPr>
    </w:p>
    <w:p w14:paraId="44DD3B0C" w14:textId="3D91491A" w:rsidR="0093353E" w:rsidRPr="003E5862" w:rsidRDefault="000C317E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</w:pPr>
      <w:r w:rsidRPr="003E5862">
        <w:rPr>
          <w:noProof/>
        </w:rPr>
        <w:drawing>
          <wp:inline distT="0" distB="0" distL="0" distR="0" wp14:anchorId="1EA89A0E" wp14:editId="509E5EB8">
            <wp:extent cx="6034430" cy="2393315"/>
            <wp:effectExtent l="0" t="0" r="444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83" b="5019"/>
                    <a:stretch/>
                  </pic:blipFill>
                  <pic:spPr bwMode="auto">
                    <a:xfrm>
                      <a:off x="0" y="0"/>
                      <a:ext cx="6052018" cy="2400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3A71B4" w14:textId="77777777" w:rsidR="0093353E" w:rsidRPr="003E5862" w:rsidRDefault="0093353E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</w:pPr>
    </w:p>
    <w:p w14:paraId="4AB47D4D" w14:textId="66031FD0" w:rsidR="00DB12B7" w:rsidRPr="003E5862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5553B147" w:rsidR="0042449F" w:rsidRPr="003E5862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D6F29" w:rsidRPr="003E5862" w14:paraId="0CCEDA35" w14:textId="77777777" w:rsidTr="00152036">
        <w:tc>
          <w:tcPr>
            <w:tcW w:w="4500" w:type="dxa"/>
            <w:shd w:val="clear" w:color="auto" w:fill="auto"/>
          </w:tcPr>
          <w:p w14:paraId="3597F915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23B65C9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3E5862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5BBC8A9D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shd w:val="clear" w:color="auto" w:fill="auto"/>
            <w:vAlign w:val="bottom"/>
          </w:tcPr>
          <w:p w14:paraId="6B1E8485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3E5862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5D6F29" w:rsidRPr="003E5862" w14:paraId="3AF3A278" w14:textId="77777777" w:rsidTr="00152036">
        <w:tc>
          <w:tcPr>
            <w:tcW w:w="4500" w:type="dxa"/>
            <w:shd w:val="clear" w:color="auto" w:fill="auto"/>
          </w:tcPr>
          <w:p w14:paraId="7695C857" w14:textId="112FCA4B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3E5862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สำหรับงวดสามเดือนสิ้นสุดวันที่</w:t>
            </w:r>
            <w:r w:rsidRPr="003E5862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 w:rsidR="007B5EF5" w:rsidRPr="003E5862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31</w:t>
            </w:r>
            <w:r w:rsidRPr="003E5862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</w:tcPr>
          <w:p w14:paraId="6B33AE6F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="Angsana New" w:hAnsi="Angsana New"/>
                <w:bCs/>
                <w:sz w:val="27"/>
                <w:szCs w:val="27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38B7C9D7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7DC71E22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55" w:type="dxa"/>
            <w:shd w:val="clear" w:color="auto" w:fill="auto"/>
          </w:tcPr>
          <w:p w14:paraId="5ADC072B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460BF089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="Angsana New" w:hAnsi="Angsana New"/>
                <w:bCs/>
                <w:sz w:val="27"/>
                <w:szCs w:val="27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3179188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4A36FF79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</w:tr>
      <w:tr w:rsidR="005D6F29" w:rsidRPr="003E5862" w14:paraId="64BE0F85" w14:textId="77777777" w:rsidTr="00152036">
        <w:tc>
          <w:tcPr>
            <w:tcW w:w="4500" w:type="dxa"/>
            <w:shd w:val="clear" w:color="auto" w:fill="auto"/>
          </w:tcPr>
          <w:p w14:paraId="2FACA372" w14:textId="77777777" w:rsidR="005D6F29" w:rsidRPr="003E5862" w:rsidRDefault="005D6F29" w:rsidP="00152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071BB1" w14:textId="77777777" w:rsidR="005D6F29" w:rsidRPr="003E5862" w:rsidRDefault="005D6F29" w:rsidP="00152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3E5862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5D6F29" w:rsidRPr="003E5862" w14:paraId="2B9F05D0" w14:textId="77777777" w:rsidTr="00152036">
        <w:tc>
          <w:tcPr>
            <w:tcW w:w="4500" w:type="dxa"/>
            <w:shd w:val="clear" w:color="auto" w:fill="auto"/>
          </w:tcPr>
          <w:p w14:paraId="6A664053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3E5862">
              <w:rPr>
                <w:rFonts w:ascii="Angsana New" w:hAnsi="Angsana New" w:hint="cs"/>
                <w:b/>
                <w:bCs/>
                <w:sz w:val="27"/>
                <w:szCs w:val="27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6FBE9647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D9811BB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DED4186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21F77EA2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EC1D53C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1E241B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685BFA52" w14:textId="77777777" w:rsidR="005D6F29" w:rsidRPr="003E5862" w:rsidRDefault="005D6F29" w:rsidP="0015203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5D6F29" w:rsidRPr="003E5862" w14:paraId="3DB362FA" w14:textId="77777777" w:rsidTr="00152036">
        <w:tc>
          <w:tcPr>
            <w:tcW w:w="4500" w:type="dxa"/>
            <w:shd w:val="clear" w:color="auto" w:fill="auto"/>
          </w:tcPr>
          <w:p w14:paraId="0EAED73B" w14:textId="77777777" w:rsidR="005D6F29" w:rsidRPr="003E5862" w:rsidRDefault="005D6F29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3E5862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3E586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14:paraId="64839DAA" w14:textId="78E46B8F" w:rsidR="005D6F29" w:rsidRPr="003E5862" w:rsidRDefault="00045545" w:rsidP="0015203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85,341</w:t>
            </w:r>
          </w:p>
        </w:tc>
        <w:tc>
          <w:tcPr>
            <w:tcW w:w="262" w:type="dxa"/>
            <w:shd w:val="clear" w:color="auto" w:fill="auto"/>
          </w:tcPr>
          <w:p w14:paraId="28447B8B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64455D7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101,110</w:t>
            </w:r>
          </w:p>
        </w:tc>
        <w:tc>
          <w:tcPr>
            <w:tcW w:w="255" w:type="dxa"/>
            <w:shd w:val="clear" w:color="auto" w:fill="auto"/>
          </w:tcPr>
          <w:p w14:paraId="669E0AD8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5812F654" w14:textId="319D6F83" w:rsidR="005D6F29" w:rsidRPr="003E5862" w:rsidRDefault="003E18BA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27,335</w:t>
            </w:r>
          </w:p>
        </w:tc>
        <w:tc>
          <w:tcPr>
            <w:tcW w:w="270" w:type="dxa"/>
            <w:shd w:val="clear" w:color="auto" w:fill="auto"/>
          </w:tcPr>
          <w:p w14:paraId="6A80EA00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6E9DFB02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34,553</w:t>
            </w:r>
          </w:p>
        </w:tc>
      </w:tr>
      <w:tr w:rsidR="005D6F29" w:rsidRPr="003E5862" w14:paraId="784DFBD1" w14:textId="77777777" w:rsidTr="00152036">
        <w:tc>
          <w:tcPr>
            <w:tcW w:w="4500" w:type="dxa"/>
            <w:shd w:val="clear" w:color="auto" w:fill="auto"/>
          </w:tcPr>
          <w:p w14:paraId="25E8F65A" w14:textId="77777777" w:rsidR="005D6F29" w:rsidRPr="003E5862" w:rsidRDefault="005D6F29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14:paraId="753F92E3" w14:textId="77777777" w:rsidR="005D6F29" w:rsidRPr="003E5862" w:rsidRDefault="005D6F29" w:rsidP="0015203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F31783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2D9B89B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58BFF1A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76C67EC1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F9AB0C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0023CBCC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5D6F29" w:rsidRPr="003E5862" w14:paraId="01E243B3" w14:textId="77777777" w:rsidTr="00152036">
        <w:tc>
          <w:tcPr>
            <w:tcW w:w="4500" w:type="dxa"/>
            <w:shd w:val="clear" w:color="auto" w:fill="auto"/>
          </w:tcPr>
          <w:p w14:paraId="62C26F4B" w14:textId="77777777" w:rsidR="005D6F29" w:rsidRPr="003E5862" w:rsidRDefault="005D6F29" w:rsidP="0015203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8348DE6" w14:textId="556FF479" w:rsidR="005D6F29" w:rsidRPr="003E5862" w:rsidRDefault="00045545" w:rsidP="0015203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8,713</w:t>
            </w:r>
          </w:p>
        </w:tc>
        <w:tc>
          <w:tcPr>
            <w:tcW w:w="262" w:type="dxa"/>
            <w:shd w:val="clear" w:color="auto" w:fill="auto"/>
          </w:tcPr>
          <w:p w14:paraId="7334A1D8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531CDE2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5,652</w:t>
            </w:r>
          </w:p>
        </w:tc>
        <w:tc>
          <w:tcPr>
            <w:tcW w:w="255" w:type="dxa"/>
            <w:shd w:val="clear" w:color="auto" w:fill="auto"/>
          </w:tcPr>
          <w:p w14:paraId="22B43F07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77E2C6E8" w14:textId="2D9AD7A5" w:rsidR="005D6F29" w:rsidRPr="003E5862" w:rsidRDefault="003E18BA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3,596</w:t>
            </w:r>
          </w:p>
        </w:tc>
        <w:tc>
          <w:tcPr>
            <w:tcW w:w="270" w:type="dxa"/>
            <w:shd w:val="clear" w:color="auto" w:fill="auto"/>
          </w:tcPr>
          <w:p w14:paraId="51F5AA8A" w14:textId="77777777" w:rsidR="005D6F29" w:rsidRPr="003E5862" w:rsidRDefault="005D6F2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589C5E80" w14:textId="77777777" w:rsidR="005D6F29" w:rsidRPr="003E5862" w:rsidRDefault="005D6F29" w:rsidP="0015203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4,332</w:t>
            </w:r>
          </w:p>
        </w:tc>
      </w:tr>
      <w:tr w:rsidR="00045545" w:rsidRPr="003E5862" w14:paraId="08A4C713" w14:textId="77777777" w:rsidTr="00152036">
        <w:tc>
          <w:tcPr>
            <w:tcW w:w="4500" w:type="dxa"/>
            <w:shd w:val="clear" w:color="auto" w:fill="auto"/>
          </w:tcPr>
          <w:p w14:paraId="604BCC6B" w14:textId="77777777" w:rsidR="00045545" w:rsidRPr="003E5862" w:rsidRDefault="00045545" w:rsidP="0004554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6EE0D06" w14:textId="5D059C9F" w:rsidR="00045545" w:rsidRPr="003E5862" w:rsidRDefault="00045545" w:rsidP="000455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(14,289)</w:t>
            </w:r>
          </w:p>
        </w:tc>
        <w:tc>
          <w:tcPr>
            <w:tcW w:w="262" w:type="dxa"/>
            <w:shd w:val="clear" w:color="auto" w:fill="auto"/>
          </w:tcPr>
          <w:p w14:paraId="05767C18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D836130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(17,170)</w:t>
            </w:r>
          </w:p>
        </w:tc>
        <w:tc>
          <w:tcPr>
            <w:tcW w:w="255" w:type="dxa"/>
            <w:shd w:val="clear" w:color="auto" w:fill="auto"/>
          </w:tcPr>
          <w:p w14:paraId="24343852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02615904" w14:textId="140C04F0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(5,608)</w:t>
            </w:r>
          </w:p>
        </w:tc>
        <w:tc>
          <w:tcPr>
            <w:tcW w:w="270" w:type="dxa"/>
            <w:shd w:val="clear" w:color="auto" w:fill="auto"/>
          </w:tcPr>
          <w:p w14:paraId="6BA09CE8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0BB061CE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(8,785)</w:t>
            </w:r>
          </w:p>
        </w:tc>
      </w:tr>
      <w:tr w:rsidR="00045545" w:rsidRPr="003E5862" w14:paraId="17C0821D" w14:textId="77777777" w:rsidTr="00152036">
        <w:tc>
          <w:tcPr>
            <w:tcW w:w="4500" w:type="dxa"/>
            <w:shd w:val="clear" w:color="auto" w:fill="auto"/>
          </w:tcPr>
          <w:p w14:paraId="3475CFF6" w14:textId="77777777" w:rsidR="00045545" w:rsidRPr="003E5862" w:rsidRDefault="00045545" w:rsidP="0004554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6B7E2B7" w14:textId="15F44DF2" w:rsidR="00045545" w:rsidRPr="003E5862" w:rsidRDefault="00045545" w:rsidP="000455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(47,243)</w:t>
            </w:r>
          </w:p>
        </w:tc>
        <w:tc>
          <w:tcPr>
            <w:tcW w:w="262" w:type="dxa"/>
            <w:shd w:val="clear" w:color="auto" w:fill="auto"/>
          </w:tcPr>
          <w:p w14:paraId="778151DB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72E346C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(45,375)</w:t>
            </w:r>
          </w:p>
        </w:tc>
        <w:tc>
          <w:tcPr>
            <w:tcW w:w="255" w:type="dxa"/>
            <w:shd w:val="clear" w:color="auto" w:fill="auto"/>
          </w:tcPr>
          <w:p w14:paraId="029DE270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7E0495EF" w14:textId="05587063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(18,125)</w:t>
            </w:r>
          </w:p>
        </w:tc>
        <w:tc>
          <w:tcPr>
            <w:tcW w:w="270" w:type="dxa"/>
            <w:shd w:val="clear" w:color="auto" w:fill="auto"/>
          </w:tcPr>
          <w:p w14:paraId="10F8FB53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3ACE4F2F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(15,375)</w:t>
            </w:r>
          </w:p>
        </w:tc>
      </w:tr>
      <w:tr w:rsidR="00045545" w:rsidRPr="003E5862" w14:paraId="6F12E375" w14:textId="77777777" w:rsidTr="00152036">
        <w:tc>
          <w:tcPr>
            <w:tcW w:w="4500" w:type="dxa"/>
            <w:shd w:val="clear" w:color="auto" w:fill="auto"/>
          </w:tcPr>
          <w:p w14:paraId="4F4C4350" w14:textId="77777777" w:rsidR="00045545" w:rsidRPr="003E5862" w:rsidRDefault="00045545" w:rsidP="0004554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BBF376B" w14:textId="21FD397D" w:rsidR="00045545" w:rsidRPr="003E5862" w:rsidRDefault="00045545" w:rsidP="000455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(2,377)</w:t>
            </w:r>
          </w:p>
        </w:tc>
        <w:tc>
          <w:tcPr>
            <w:tcW w:w="262" w:type="dxa"/>
            <w:shd w:val="clear" w:color="auto" w:fill="auto"/>
          </w:tcPr>
          <w:p w14:paraId="31BDD82B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B1AAA5C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(2,990)</w:t>
            </w:r>
          </w:p>
        </w:tc>
        <w:tc>
          <w:tcPr>
            <w:tcW w:w="255" w:type="dxa"/>
            <w:shd w:val="clear" w:color="auto" w:fill="auto"/>
          </w:tcPr>
          <w:p w14:paraId="290662DD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750B9126" w14:textId="37FCEFE2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(2,037)</w:t>
            </w:r>
          </w:p>
        </w:tc>
        <w:tc>
          <w:tcPr>
            <w:tcW w:w="270" w:type="dxa"/>
            <w:shd w:val="clear" w:color="auto" w:fill="auto"/>
          </w:tcPr>
          <w:p w14:paraId="57CC48FA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5318877F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(2,677)</w:t>
            </w:r>
          </w:p>
        </w:tc>
      </w:tr>
      <w:tr w:rsidR="00045545" w:rsidRPr="003E5862" w14:paraId="49A83411" w14:textId="77777777" w:rsidTr="00152036">
        <w:tc>
          <w:tcPr>
            <w:tcW w:w="4500" w:type="dxa"/>
            <w:shd w:val="clear" w:color="auto" w:fill="auto"/>
          </w:tcPr>
          <w:p w14:paraId="42ACF4EB" w14:textId="392520CC" w:rsidR="00045545" w:rsidRPr="003E5862" w:rsidRDefault="00045545" w:rsidP="0004554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</w:rPr>
            </w:pP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ขาดทุนจากการด้อยค่า</w:t>
            </w:r>
          </w:p>
          <w:p w14:paraId="003CA721" w14:textId="77777777" w:rsidR="00045545" w:rsidRPr="003E5862" w:rsidRDefault="00045545" w:rsidP="00045545">
            <w:p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216"/>
              <w:rPr>
                <w:rFonts w:ascii="Angsana New" w:hAnsi="Angsana New"/>
                <w:sz w:val="27"/>
                <w:szCs w:val="27"/>
                <w:cs/>
              </w:rPr>
            </w:pPr>
            <w:r w:rsidRPr="003E5862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 xml:space="preserve">ซึ่งเป็นไปตาม </w:t>
            </w:r>
            <w:r w:rsidRPr="003E5862">
              <w:rPr>
                <w:rFonts w:ascii="Angsana New" w:hAnsi="Angsana New"/>
                <w:sz w:val="27"/>
                <w:szCs w:val="27"/>
              </w:rPr>
              <w:t>TFRS 9</w:t>
            </w:r>
          </w:p>
        </w:tc>
        <w:tc>
          <w:tcPr>
            <w:tcW w:w="990" w:type="dxa"/>
            <w:shd w:val="clear" w:color="auto" w:fill="auto"/>
          </w:tcPr>
          <w:p w14:paraId="438A3798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31E4429A" w14:textId="7E422A60" w:rsidR="00045545" w:rsidRPr="003E5862" w:rsidRDefault="00045545" w:rsidP="0004554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3E5862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(</w:t>
            </w: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3E5862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CDBEED5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661DEC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3496B795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50DA899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43F65B67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4809A469" w14:textId="5D1D4633" w:rsidR="00045545" w:rsidRPr="003E5862" w:rsidRDefault="00045545" w:rsidP="000455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F53E24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3F5DB76E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0952D453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045545" w:rsidRPr="003E5862" w14:paraId="0993B4BB" w14:textId="77777777" w:rsidTr="00152036">
        <w:tc>
          <w:tcPr>
            <w:tcW w:w="4500" w:type="dxa"/>
            <w:shd w:val="clear" w:color="auto" w:fill="auto"/>
          </w:tcPr>
          <w:p w14:paraId="54E247B1" w14:textId="77777777" w:rsidR="00045545" w:rsidRPr="003E5862" w:rsidRDefault="00045545" w:rsidP="0004554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ส่วนแบ่งกำไร</w:t>
            </w:r>
            <w:r w:rsidRPr="003E5862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3E5862">
              <w:rPr>
                <w:rFonts w:ascii="Angsana New" w:hAnsi="Angsana New"/>
                <w:sz w:val="27"/>
                <w:szCs w:val="27"/>
              </w:rPr>
              <w:t xml:space="preserve">) </w:t>
            </w: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07E53123" w14:textId="71337785" w:rsidR="00045545" w:rsidRPr="003E5862" w:rsidRDefault="00045545" w:rsidP="000455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363</w:t>
            </w:r>
          </w:p>
        </w:tc>
        <w:tc>
          <w:tcPr>
            <w:tcW w:w="262" w:type="dxa"/>
            <w:shd w:val="clear" w:color="auto" w:fill="auto"/>
          </w:tcPr>
          <w:p w14:paraId="7E9ACB67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37A1765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(719)</w:t>
            </w:r>
          </w:p>
        </w:tc>
        <w:tc>
          <w:tcPr>
            <w:tcW w:w="255" w:type="dxa"/>
            <w:shd w:val="clear" w:color="auto" w:fill="auto"/>
          </w:tcPr>
          <w:p w14:paraId="4DE04399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F8E307B" w14:textId="4E7DF532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7CE6A7BC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37BDDB52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(719)</w:t>
            </w:r>
          </w:p>
        </w:tc>
      </w:tr>
      <w:tr w:rsidR="00045545" w:rsidRPr="003E5862" w14:paraId="4AA3BF07" w14:textId="77777777" w:rsidTr="00152036">
        <w:tc>
          <w:tcPr>
            <w:tcW w:w="4500" w:type="dxa"/>
            <w:shd w:val="clear" w:color="auto" w:fill="auto"/>
          </w:tcPr>
          <w:p w14:paraId="0289188B" w14:textId="77777777" w:rsidR="00045545" w:rsidRPr="003E5862" w:rsidRDefault="00045545" w:rsidP="0004554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3E5862">
              <w:rPr>
                <w:rFonts w:ascii="Angsana New" w:hAnsi="Angsana New" w:hint="cs"/>
                <w:sz w:val="27"/>
                <w:szCs w:val="27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F3F39" w14:textId="5E7D22B3" w:rsidR="00045545" w:rsidRPr="003E5862" w:rsidRDefault="00045545" w:rsidP="0004554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CA9466E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F9079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B5659BB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ABD4AB9" w14:textId="4D962173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14,668</w:t>
            </w:r>
          </w:p>
        </w:tc>
        <w:tc>
          <w:tcPr>
            <w:tcW w:w="270" w:type="dxa"/>
            <w:shd w:val="clear" w:color="auto" w:fill="auto"/>
          </w:tcPr>
          <w:p w14:paraId="7AE89BB5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48AA5C4D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16,653</w:t>
            </w:r>
          </w:p>
        </w:tc>
      </w:tr>
      <w:tr w:rsidR="00045545" w:rsidRPr="003E5862" w14:paraId="00490E0D" w14:textId="77777777" w:rsidTr="00152036">
        <w:tc>
          <w:tcPr>
            <w:tcW w:w="4500" w:type="dxa"/>
            <w:shd w:val="clear" w:color="auto" w:fill="auto"/>
          </w:tcPr>
          <w:p w14:paraId="06E44D35" w14:textId="77777777" w:rsidR="00045545" w:rsidRPr="003E5862" w:rsidRDefault="00045545" w:rsidP="0004554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5862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29FAD" w14:textId="39E78B2E" w:rsidR="00045545" w:rsidRPr="003E5862" w:rsidRDefault="00045545" w:rsidP="000455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30,503</w:t>
            </w:r>
          </w:p>
        </w:tc>
        <w:tc>
          <w:tcPr>
            <w:tcW w:w="262" w:type="dxa"/>
            <w:shd w:val="clear" w:color="auto" w:fill="auto"/>
          </w:tcPr>
          <w:p w14:paraId="6B649D3E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134DC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40,508</w:t>
            </w:r>
          </w:p>
        </w:tc>
        <w:tc>
          <w:tcPr>
            <w:tcW w:w="255" w:type="dxa"/>
            <w:shd w:val="clear" w:color="auto" w:fill="auto"/>
          </w:tcPr>
          <w:p w14:paraId="79858D99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610D5" w14:textId="62F42A23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20,192</w:t>
            </w:r>
          </w:p>
        </w:tc>
        <w:tc>
          <w:tcPr>
            <w:tcW w:w="270" w:type="dxa"/>
            <w:shd w:val="clear" w:color="auto" w:fill="auto"/>
          </w:tcPr>
          <w:p w14:paraId="7F1084BB" w14:textId="77777777" w:rsidR="00045545" w:rsidRPr="003E5862" w:rsidRDefault="00045545" w:rsidP="0004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0F378" w14:textId="77777777" w:rsidR="00045545" w:rsidRPr="003E5862" w:rsidRDefault="00045545" w:rsidP="0004554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27,982</w:t>
            </w:r>
          </w:p>
        </w:tc>
      </w:tr>
    </w:tbl>
    <w:p w14:paraId="6AEF3757" w14:textId="3ADD0030" w:rsidR="000C317E" w:rsidRPr="003E5862" w:rsidRDefault="000C317E" w:rsidP="000E216D">
      <w:pPr>
        <w:rPr>
          <w:cs/>
        </w:rPr>
      </w:pPr>
    </w:p>
    <w:p w14:paraId="4B5D0D00" w14:textId="77777777" w:rsidR="000C317E" w:rsidRPr="003E5862" w:rsidRDefault="000C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3E5862"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3E5862" w14:paraId="6E80DD39" w14:textId="77777777" w:rsidTr="002E288A">
        <w:tc>
          <w:tcPr>
            <w:tcW w:w="4500" w:type="dxa"/>
          </w:tcPr>
          <w:p w14:paraId="221494B1" w14:textId="77777777" w:rsidR="000E216D" w:rsidRPr="003E5862" w:rsidRDefault="000E216D" w:rsidP="002E288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3E5862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3E5862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3E5862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3E5862" w14:paraId="4B33F443" w14:textId="77777777" w:rsidTr="002E288A">
        <w:tc>
          <w:tcPr>
            <w:tcW w:w="4500" w:type="dxa"/>
          </w:tcPr>
          <w:p w14:paraId="60B3C140" w14:textId="77777777" w:rsidR="000E216D" w:rsidRPr="003E5862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6B09A3AB" w14:textId="77777777" w:rsidR="000E216D" w:rsidRPr="003E5862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55" w:type="dxa"/>
          </w:tcPr>
          <w:p w14:paraId="6BD8B4C7" w14:textId="77777777" w:rsidR="000E216D" w:rsidRPr="003E5862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739C3897" w14:textId="77777777" w:rsidR="000E216D" w:rsidRPr="003E5862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0E216D" w:rsidRPr="003E5862" w14:paraId="2BA2A940" w14:textId="77777777" w:rsidTr="002E288A">
        <w:tc>
          <w:tcPr>
            <w:tcW w:w="4500" w:type="dxa"/>
          </w:tcPr>
          <w:p w14:paraId="232E8E7A" w14:textId="77777777" w:rsidR="000E216D" w:rsidRPr="003E5862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3E5862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3E5862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3E5862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3E5862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3E5862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5D6F29" w:rsidRPr="003E5862" w14:paraId="03B54E51" w14:textId="77777777" w:rsidTr="002E288A">
        <w:tc>
          <w:tcPr>
            <w:tcW w:w="4500" w:type="dxa"/>
          </w:tcPr>
          <w:p w14:paraId="1A43C3BC" w14:textId="77777777" w:rsidR="005D6F29" w:rsidRPr="003E5862" w:rsidRDefault="005D6F29" w:rsidP="005D6F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42E1AA5E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3E586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62" w:type="dxa"/>
          </w:tcPr>
          <w:p w14:paraId="2EEC48B9" w14:textId="77777777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37F353E9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</w:tcPr>
          <w:p w14:paraId="1D7CBABA" w14:textId="77777777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1112EF2A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E5862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5D6F29" w:rsidRPr="003E5862" w14:paraId="31EFD750" w14:textId="77777777" w:rsidTr="002E288A">
        <w:tc>
          <w:tcPr>
            <w:tcW w:w="4500" w:type="dxa"/>
          </w:tcPr>
          <w:p w14:paraId="5D8A25A2" w14:textId="77777777" w:rsidR="005D6F29" w:rsidRPr="003E5862" w:rsidRDefault="005D6F29" w:rsidP="005D6F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663D330E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="Angsana New" w:hAnsi="Angsana New"/>
                <w:bCs/>
                <w:sz w:val="27"/>
                <w:szCs w:val="27"/>
              </w:rPr>
              <w:t>2567</w:t>
            </w:r>
          </w:p>
        </w:tc>
        <w:tc>
          <w:tcPr>
            <w:tcW w:w="262" w:type="dxa"/>
          </w:tcPr>
          <w:p w14:paraId="052339DB" w14:textId="77777777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2D34FD1E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55" w:type="dxa"/>
          </w:tcPr>
          <w:p w14:paraId="4BA24D7F" w14:textId="77777777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7519D638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="Angsana New" w:hAnsi="Angsana New"/>
                <w:bCs/>
                <w:sz w:val="27"/>
                <w:szCs w:val="27"/>
              </w:rPr>
              <w:t>2567</w:t>
            </w:r>
          </w:p>
        </w:tc>
        <w:tc>
          <w:tcPr>
            <w:tcW w:w="270" w:type="dxa"/>
          </w:tcPr>
          <w:p w14:paraId="57F34BD2" w14:textId="77777777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4931F2C8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E5862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</w:tr>
      <w:tr w:rsidR="005D6F29" w:rsidRPr="003E5862" w14:paraId="35A3F5F7" w14:textId="77777777" w:rsidTr="002E288A">
        <w:tc>
          <w:tcPr>
            <w:tcW w:w="4500" w:type="dxa"/>
          </w:tcPr>
          <w:p w14:paraId="5923EF5A" w14:textId="77777777" w:rsidR="005D6F29" w:rsidRPr="003E5862" w:rsidRDefault="005D6F29" w:rsidP="005D6F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5D6F29" w:rsidRPr="003E5862" w:rsidRDefault="005D6F29" w:rsidP="005D6F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5D6F29" w:rsidRPr="003E5862" w14:paraId="3314424F" w14:textId="77777777" w:rsidTr="002E288A">
        <w:tc>
          <w:tcPr>
            <w:tcW w:w="4500" w:type="dxa"/>
          </w:tcPr>
          <w:p w14:paraId="6E1FC637" w14:textId="77777777" w:rsidR="005D6F29" w:rsidRPr="003E5862" w:rsidRDefault="005D6F29" w:rsidP="005D6F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E5862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7E447B6E" w:rsidR="005D6F29" w:rsidRPr="003E5862" w:rsidRDefault="005615E3" w:rsidP="005D6F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3C366A"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18,240</w:t>
            </w:r>
          </w:p>
        </w:tc>
        <w:tc>
          <w:tcPr>
            <w:tcW w:w="262" w:type="dxa"/>
          </w:tcPr>
          <w:p w14:paraId="3DB5A91E" w14:textId="77777777" w:rsidR="005D6F29" w:rsidRPr="003E5862" w:rsidRDefault="005D6F29" w:rsidP="005D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D25B26B" w14:textId="09EE2977" w:rsidR="005D6F29" w:rsidRPr="003E5862" w:rsidRDefault="003E18BA" w:rsidP="005D6F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110,750</w:t>
            </w:r>
          </w:p>
        </w:tc>
        <w:tc>
          <w:tcPr>
            <w:tcW w:w="255" w:type="dxa"/>
          </w:tcPr>
          <w:p w14:paraId="2A3AC0DD" w14:textId="77777777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11743FD4" w:rsidR="005D6F29" w:rsidRPr="003E5862" w:rsidRDefault="005615E3" w:rsidP="005D6F2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79,561</w:t>
            </w:r>
          </w:p>
        </w:tc>
        <w:tc>
          <w:tcPr>
            <w:tcW w:w="270" w:type="dxa"/>
          </w:tcPr>
          <w:p w14:paraId="10EC298C" w14:textId="77777777" w:rsidR="005D6F29" w:rsidRPr="003E5862" w:rsidRDefault="005D6F29" w:rsidP="005D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02A22C" w14:textId="56DA3042" w:rsidR="005D6F29" w:rsidRPr="003E5862" w:rsidRDefault="003E18BA" w:rsidP="005D6F2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69,929</w:t>
            </w:r>
          </w:p>
        </w:tc>
      </w:tr>
      <w:tr w:rsidR="003E18BA" w:rsidRPr="003E5862" w14:paraId="7D533253" w14:textId="77777777" w:rsidTr="002E288A">
        <w:tc>
          <w:tcPr>
            <w:tcW w:w="4500" w:type="dxa"/>
          </w:tcPr>
          <w:p w14:paraId="2B409FC0" w14:textId="77777777" w:rsidR="003E18BA" w:rsidRPr="003E5862" w:rsidRDefault="003E18BA" w:rsidP="003E18B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E586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3E58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163D27DA" w:rsidR="003E18BA" w:rsidRPr="003E5862" w:rsidRDefault="003E18BA" w:rsidP="003E18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3E18BA" w:rsidRPr="003E5862" w:rsidRDefault="003E18BA" w:rsidP="003E18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607D4318" w14:textId="11784502" w:rsidR="003E18BA" w:rsidRPr="003E5862" w:rsidRDefault="003E18BA" w:rsidP="003E18B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3E18BA" w:rsidRPr="003E5862" w:rsidRDefault="003E18BA" w:rsidP="003E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062FB60D" w:rsidR="003E18BA" w:rsidRPr="003E5862" w:rsidRDefault="003E18BA" w:rsidP="003E18B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3E18BA" w:rsidRPr="003E5862" w:rsidRDefault="003E18BA" w:rsidP="003E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010D7BCE" w14:textId="0B7A2F2B" w:rsidR="003E18BA" w:rsidRPr="003E5862" w:rsidRDefault="003E18BA" w:rsidP="003E18B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3E18BA" w:rsidRPr="003E5862" w14:paraId="0B14102D" w14:textId="77777777" w:rsidTr="002E288A">
        <w:tc>
          <w:tcPr>
            <w:tcW w:w="4500" w:type="dxa"/>
          </w:tcPr>
          <w:p w14:paraId="7BBE8599" w14:textId="77777777" w:rsidR="003E18BA" w:rsidRPr="003E5862" w:rsidRDefault="003E18BA" w:rsidP="003E18B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669C3FF9" w:rsidR="003E18BA" w:rsidRPr="003E5862" w:rsidRDefault="005615E3" w:rsidP="003E18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3C366A" w:rsidRPr="003E586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18,240</w:t>
            </w:r>
          </w:p>
        </w:tc>
        <w:tc>
          <w:tcPr>
            <w:tcW w:w="262" w:type="dxa"/>
          </w:tcPr>
          <w:p w14:paraId="56E005C4" w14:textId="77777777" w:rsidR="003E18BA" w:rsidRPr="003E5862" w:rsidRDefault="003E18BA" w:rsidP="003E18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A223E" w14:textId="09D99033" w:rsidR="003E18BA" w:rsidRPr="003E5862" w:rsidRDefault="003E18BA" w:rsidP="003E18B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110,750</w:t>
            </w:r>
          </w:p>
        </w:tc>
        <w:tc>
          <w:tcPr>
            <w:tcW w:w="255" w:type="dxa"/>
          </w:tcPr>
          <w:p w14:paraId="16108FE6" w14:textId="77777777" w:rsidR="003E18BA" w:rsidRPr="003E5862" w:rsidRDefault="003E18BA" w:rsidP="003E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11F9F111" w:rsidR="003E18BA" w:rsidRPr="003E5862" w:rsidRDefault="005615E3" w:rsidP="003E18B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79,561</w:t>
            </w:r>
          </w:p>
        </w:tc>
        <w:tc>
          <w:tcPr>
            <w:tcW w:w="270" w:type="dxa"/>
          </w:tcPr>
          <w:p w14:paraId="3AD5172E" w14:textId="77777777" w:rsidR="003E18BA" w:rsidRPr="003E5862" w:rsidRDefault="003E18BA" w:rsidP="003E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714C2" w14:textId="09D6B02B" w:rsidR="003E18BA" w:rsidRPr="003E5862" w:rsidRDefault="003E18BA" w:rsidP="003E18B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E586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69,929</w:t>
            </w:r>
          </w:p>
        </w:tc>
      </w:tr>
    </w:tbl>
    <w:p w14:paraId="6037FF2B" w14:textId="77777777" w:rsidR="000E216D" w:rsidRPr="003E5862" w:rsidRDefault="000E216D">
      <w:pPr>
        <w:rPr>
          <w:rFonts w:asciiTheme="majorBidi" w:hAnsiTheme="majorBidi" w:cstheme="majorBidi"/>
          <w:sz w:val="28"/>
          <w:szCs w:val="28"/>
        </w:rPr>
      </w:pPr>
    </w:p>
    <w:p w14:paraId="5E4DB672" w14:textId="401B8DCE" w:rsidR="00DB12B7" w:rsidRPr="003E5862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3E5862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3E5862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72E4618F" w:rsidR="00DB12B7" w:rsidRPr="003E5862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E5862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3E5862">
        <w:rPr>
          <w:rFonts w:asciiTheme="majorBidi" w:hAnsiTheme="majorBidi" w:cstheme="majorBidi"/>
          <w:sz w:val="28"/>
          <w:szCs w:val="28"/>
          <w:cs/>
        </w:rPr>
        <w:t>นื่อง</w:t>
      </w:r>
      <w:r w:rsidR="00AF11F0" w:rsidRPr="003E5862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5D6F29" w:rsidRPr="003E5862">
        <w:rPr>
          <w:rFonts w:asciiTheme="majorBidi" w:hAnsiTheme="majorBidi" w:cstheme="majorBidi"/>
          <w:sz w:val="28"/>
          <w:szCs w:val="28"/>
          <w:cs/>
        </w:rPr>
        <w:t>สาม</w:t>
      </w:r>
      <w:r w:rsidR="00AF11F0" w:rsidRPr="003E5862">
        <w:rPr>
          <w:rFonts w:asciiTheme="majorBidi" w:hAnsiTheme="majorBidi" w:cstheme="majorBidi"/>
          <w:sz w:val="28"/>
          <w:szCs w:val="28"/>
          <w:cs/>
        </w:rPr>
        <w:t>เดือนสิ้นสุ</w:t>
      </w:r>
      <w:r w:rsidR="00AF11F0" w:rsidRPr="003E5862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="00AF11F0" w:rsidRPr="003E5862">
        <w:rPr>
          <w:rFonts w:asciiTheme="majorBidi" w:hAnsiTheme="majorBidi" w:cstheme="majorBidi"/>
          <w:spacing w:val="-2"/>
          <w:sz w:val="28"/>
          <w:szCs w:val="28"/>
        </w:rPr>
        <w:br/>
        <w:t>3</w:t>
      </w:r>
      <w:r w:rsidR="005D6F29" w:rsidRPr="003E5862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5D6F29" w:rsidRPr="003E5862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มีนาคม </w:t>
      </w:r>
      <w:r w:rsidR="00AF11F0" w:rsidRPr="003E5862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5D6F29" w:rsidRPr="003E5862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3E586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</w:t>
      </w:r>
      <w:r w:rsidR="00586673" w:rsidRPr="003E5862">
        <w:rPr>
          <w:rFonts w:asciiTheme="majorBidi" w:hAnsiTheme="majorBidi" w:cstheme="majorBidi" w:hint="cs"/>
          <w:spacing w:val="-2"/>
          <w:sz w:val="28"/>
          <w:szCs w:val="28"/>
          <w:cs/>
        </w:rPr>
        <w:t>ะ</w:t>
      </w:r>
      <w:r w:rsidR="0046662C" w:rsidRPr="003E586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86673" w:rsidRPr="003E5862">
        <w:rPr>
          <w:rFonts w:asciiTheme="majorBidi" w:hAnsiTheme="majorBidi" w:cstheme="majorBidi"/>
          <w:spacing w:val="-2"/>
          <w:sz w:val="28"/>
          <w:szCs w:val="28"/>
        </w:rPr>
        <w:t>19.08</w:t>
      </w:r>
      <w:r w:rsidR="00D30758" w:rsidRPr="003E586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pacing w:val="-2"/>
          <w:sz w:val="28"/>
          <w:szCs w:val="28"/>
          <w:cs/>
        </w:rPr>
        <w:t>และร้อยละ</w:t>
      </w:r>
      <w:r w:rsidR="0046662C" w:rsidRPr="003E5862">
        <w:rPr>
          <w:rFonts w:asciiTheme="majorBidi" w:hAnsiTheme="majorBidi" w:cstheme="majorBidi"/>
          <w:spacing w:val="-2"/>
          <w:sz w:val="28"/>
          <w:szCs w:val="28"/>
        </w:rPr>
        <w:t xml:space="preserve"> 5.12</w:t>
      </w:r>
      <w:r w:rsidR="005D6F29" w:rsidRPr="003E586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3E5862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3E586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5D6F29" w:rsidRPr="003E5862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Pr="003E586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Pr="003E586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ร้อยละ</w:t>
      </w:r>
      <w:r w:rsidR="00515876" w:rsidRPr="003E586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20.58</w:t>
      </w:r>
      <w:r w:rsidR="007144E2" w:rsidRPr="003E586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3E586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และร้อยล</w:t>
      </w:r>
      <w:r w:rsidR="00515876" w:rsidRPr="003E5862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 xml:space="preserve">ะ </w:t>
      </w:r>
      <w:r w:rsidR="00515876" w:rsidRPr="003E5862">
        <w:rPr>
          <w:rFonts w:asciiTheme="majorBidi" w:hAnsiTheme="majorBidi" w:cstheme="majorBidi"/>
          <w:i/>
          <w:iCs/>
          <w:spacing w:val="-2"/>
          <w:sz w:val="28"/>
          <w:szCs w:val="28"/>
        </w:rPr>
        <w:t>8.62</w:t>
      </w:r>
      <w:r w:rsidR="007144E2" w:rsidRPr="003E586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Pr="003E5862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3E586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3E5862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3E5862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</w:t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และทางภาษีบางรายการ 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โดยเฉพาะอย่างยิ่ง ส่วนแบ่งกำไรจากเงินลงทุนในบริษัทย่อย </w:t>
      </w:r>
      <w:r w:rsidRPr="003E586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รายได้รับล่วงหน้า และประมาณการหนี้สิน</w:t>
      </w:r>
    </w:p>
    <w:p w14:paraId="19702C04" w14:textId="637C2E99" w:rsidR="004A4F2B" w:rsidRPr="003E5862" w:rsidRDefault="004A4F2B" w:rsidP="00292A13">
      <w:pPr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0CF39127" w14:textId="25E41944" w:rsidR="00DB12B7" w:rsidRPr="003E5862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3E5862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เครื่องมือทางการเงิน</w:t>
      </w:r>
    </w:p>
    <w:p w14:paraId="0D201C11" w14:textId="77777777" w:rsidR="002C2989" w:rsidRPr="003E5862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5E15C061" w14:textId="67E66791" w:rsidR="00DB12B7" w:rsidRPr="003E5862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3E586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3E5862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p w14:paraId="1B1FE5D6" w14:textId="68C93746" w:rsidR="002C2989" w:rsidRPr="003E5862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  <w:lang w:bidi="th-TH"/>
        </w:rPr>
      </w:pPr>
      <w:r w:rsidRPr="003E586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3E586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ที่มีสาระสำคัญ</w:t>
      </w:r>
      <w:r w:rsidRPr="003E586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0A5A5A71" w14:textId="77777777" w:rsidR="00BF0F34" w:rsidRPr="003E5862" w:rsidRDefault="00BF0F34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p w14:paraId="30333B97" w14:textId="61C3444B" w:rsidR="00DB12B7" w:rsidRPr="003E5862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E5862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3E5862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3E5862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A14AD2A" w14:textId="44BC15CC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580CAA" w14:textId="01576FD4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4EEAC6F9" w14:textId="77777777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E029E8" w14:textId="77777777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 xml:space="preserve">ในเดือนสิงหาคม 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3E5862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3E586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  <w:bookmarkStart w:id="1" w:name="_Hlk24130628"/>
    </w:p>
    <w:p w14:paraId="63C03C98" w14:textId="77777777" w:rsidR="003304F4" w:rsidRPr="003E5862" w:rsidRDefault="003304F4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0EF0DA" w14:textId="4CEE0EF2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3E5862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263AB4BD" w14:textId="77777777" w:rsidR="00DB12B7" w:rsidRPr="003E586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27F45" w14:textId="08AF6EAD" w:rsidR="0042701C" w:rsidRPr="003E5862" w:rsidRDefault="393FDBE8" w:rsidP="0058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3E5862">
        <w:rPr>
          <w:rFonts w:asciiTheme="majorBidi" w:hAnsiTheme="majorBidi" w:cstheme="majorBidi"/>
          <w:spacing w:val="-6"/>
          <w:sz w:val="28"/>
          <w:szCs w:val="28"/>
        </w:rPr>
        <w:t xml:space="preserve">Service Level Agreement </w:t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>กับบริษัท วีเอสที อีซีเอส เซอร์วิสเซส (ประเทศไทย) จำกัด</w:t>
      </w:r>
      <w:r w:rsidR="00DB12B7" w:rsidRPr="003E5862">
        <w:rPr>
          <w:rFonts w:asciiTheme="majorBidi" w:hAnsiTheme="majorBidi" w:cstheme="majorBidi"/>
          <w:spacing w:val="-6"/>
          <w:sz w:val="28"/>
          <w:szCs w:val="28"/>
        </w:rPr>
        <w:br/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โดยให้สิทธิ 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="004849B2" w:rsidRPr="003E5862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มกราคม </w:t>
      </w:r>
      <w:r w:rsidR="003C429E" w:rsidRPr="003E5862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EC19DB" w:rsidRPr="003E5862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DB12B7" w:rsidRPr="003E5862">
        <w:rPr>
          <w:rFonts w:asciiTheme="majorBidi" w:hAnsiTheme="majorBidi" w:cstheme="majorBidi"/>
          <w:spacing w:val="-6"/>
          <w:sz w:val="28"/>
          <w:szCs w:val="28"/>
        </w:rPr>
        <w:br/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 xml:space="preserve">ถึงวันที่ </w:t>
      </w:r>
      <w:r w:rsidR="004849B2" w:rsidRPr="003E5862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3E586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3C429E" w:rsidRPr="003E5862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B5EF5" w:rsidRPr="003E5862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5A1F3A" w:rsidRPr="003E586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7CAE0F61" w14:textId="77777777" w:rsidR="00CD3FDC" w:rsidRPr="003E5862" w:rsidRDefault="00CD3FDC" w:rsidP="00146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bookmarkEnd w:id="1"/>
    <w:p w14:paraId="4A772C3F" w14:textId="5FFD499F" w:rsidR="00DB12B7" w:rsidRPr="003E5862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3E5862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213039A7" w:rsidR="00DB12B7" w:rsidRPr="003E5862" w:rsidRDefault="00DB12B7" w:rsidP="00DB12B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CE3BC2" w:rsidRPr="003E5862" w14:paraId="20F110C9" w14:textId="77777777" w:rsidTr="00152036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4002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4D9D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956569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24606435" w14:textId="77777777" w:rsidR="00CE3BC2" w:rsidRPr="003E5862" w:rsidRDefault="00CE3BC2" w:rsidP="00152036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BC2" w:rsidRPr="003E5862" w14:paraId="2605C058" w14:textId="77777777" w:rsidTr="00152036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B1DA617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9AD9A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3BC2" w:rsidRPr="003E5862" w14:paraId="21F41F23" w14:textId="77777777" w:rsidTr="00152036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0A9D0" w14:textId="77777777" w:rsidR="00CE3BC2" w:rsidRPr="003E5862" w:rsidRDefault="00CE3BC2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56F7318" w14:textId="77777777" w:rsidR="00CE3BC2" w:rsidRPr="003E5862" w:rsidRDefault="00CE3B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9F3417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99E1E10" w14:textId="77777777" w:rsidR="00CE3BC2" w:rsidRPr="003E5862" w:rsidRDefault="00CE3BC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3BC2" w:rsidRPr="003E5862" w14:paraId="7BCAB7BF" w14:textId="77777777" w:rsidTr="00152036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3498" w14:textId="77777777" w:rsidR="00CE3BC2" w:rsidRPr="003E5862" w:rsidRDefault="00CE3BC2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EFD6B82" w14:textId="743C2253" w:rsidR="00CE3BC2" w:rsidRPr="003E5862" w:rsidRDefault="0016649D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1,419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B122E38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03840BF0" w14:textId="618A32FF" w:rsidR="00CE3BC2" w:rsidRPr="003E5862" w:rsidRDefault="00150AD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3BC2" w:rsidRPr="003E5862" w14:paraId="79D1A233" w14:textId="77777777" w:rsidTr="00152036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181E" w14:textId="77777777" w:rsidR="00CE3BC2" w:rsidRPr="003E5862" w:rsidRDefault="00CE3BC2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AC208F3" w14:textId="70CAAD21" w:rsidR="00CE3BC2" w:rsidRPr="003E5862" w:rsidRDefault="00E1762C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43721" w:rsidRPr="003E5862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215B6" w:rsidRPr="003E5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3721" w:rsidRPr="003E5862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DE01C8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FF735A3" w14:textId="2956710E" w:rsidR="00CE3BC2" w:rsidRPr="003E5862" w:rsidRDefault="00E215B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762C" w:rsidRPr="003E5862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16649D" w:rsidRPr="003E5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762C" w:rsidRPr="003E5862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CE3BC2" w:rsidRPr="003E5862" w14:paraId="30C12268" w14:textId="77777777" w:rsidTr="00152036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859F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B3B11C8" w14:textId="71862880" w:rsidR="00CE3BC2" w:rsidRPr="003E5862" w:rsidRDefault="00622C10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7,193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260A96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270E9AB" w14:textId="76A69C70" w:rsidR="00CE3BC2" w:rsidRPr="003E5862" w:rsidRDefault="0040250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3BC2" w:rsidRPr="003E5862" w14:paraId="44BCB655" w14:textId="77777777" w:rsidTr="00152036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1CF16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280FE" w14:textId="6E6B86BE" w:rsidR="00CE3BC2" w:rsidRPr="003E5862" w:rsidRDefault="00E1762C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64955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16649D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64955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9B6FCE" w14:textId="77777777" w:rsidR="00CE3BC2" w:rsidRPr="003E5862" w:rsidRDefault="00CE3BC2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D2261" w14:textId="2691C871" w:rsidR="00CE3BC2" w:rsidRPr="003E5862" w:rsidRDefault="00E215B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1762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16649D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1762C" w:rsidRPr="003E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</w:p>
        </w:tc>
      </w:tr>
    </w:tbl>
    <w:p w14:paraId="0646325C" w14:textId="77777777" w:rsidR="00D53191" w:rsidRPr="003E5862" w:rsidRDefault="00D53191" w:rsidP="000E2BEF">
      <w:pPr>
        <w:tabs>
          <w:tab w:val="clear" w:pos="454"/>
        </w:tabs>
        <w:spacing w:line="240" w:lineRule="auto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2" w:name="_Hlk15912718"/>
    </w:p>
    <w:p w14:paraId="49CEE589" w14:textId="5D46F587" w:rsidR="007818E3" w:rsidRPr="003E5862" w:rsidRDefault="00D4025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</w:pPr>
      <w:r w:rsidRPr="003E5862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</w:t>
      </w:r>
      <w:r w:rsidR="00FF2C8B" w:rsidRPr="003E5862">
        <w:rPr>
          <w:rFonts w:asciiTheme="majorBidi" w:eastAsia="MS Mincho" w:hAnsiTheme="majorBidi" w:cstheme="majorBidi" w:hint="cs"/>
          <w:b/>
          <w:bCs/>
          <w:i/>
          <w:iCs/>
          <w:sz w:val="28"/>
          <w:szCs w:val="28"/>
          <w:cs/>
        </w:rPr>
        <w:t>ข้อจำกัดการใช้</w:t>
      </w:r>
    </w:p>
    <w:p w14:paraId="21489544" w14:textId="77777777" w:rsidR="007818E3" w:rsidRPr="003E5862" w:rsidRDefault="007818E3" w:rsidP="007818E3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789319C8" w14:textId="749D88B3" w:rsidR="007818E3" w:rsidRPr="003E5862" w:rsidRDefault="007818E3" w:rsidP="00C413E4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x-none"/>
        </w:rPr>
      </w:pPr>
      <w:r w:rsidRPr="003E5862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275FAE" w:rsidRPr="003E5862">
        <w:rPr>
          <w:rFonts w:asciiTheme="majorBidi" w:eastAsia="MS Mincho" w:hAnsiTheme="majorBidi" w:cstheme="majorBidi"/>
          <w:sz w:val="28"/>
          <w:szCs w:val="28"/>
          <w:lang w:val="x-none"/>
        </w:rPr>
        <w:t>3</w:t>
      </w:r>
      <w:r w:rsidR="00CE3BC2" w:rsidRPr="003E5862">
        <w:rPr>
          <w:rFonts w:asciiTheme="majorBidi" w:eastAsia="MS Mincho" w:hAnsiTheme="majorBidi" w:cstheme="majorBidi"/>
          <w:sz w:val="28"/>
          <w:szCs w:val="28"/>
        </w:rPr>
        <w:t xml:space="preserve">1 </w:t>
      </w:r>
      <w:r w:rsidR="00CE3BC2" w:rsidRPr="003E5862">
        <w:rPr>
          <w:rFonts w:asciiTheme="majorBidi" w:eastAsia="MS Mincho" w:hAnsiTheme="majorBidi" w:cstheme="majorBidi" w:hint="cs"/>
          <w:sz w:val="28"/>
          <w:szCs w:val="28"/>
          <w:cs/>
        </w:rPr>
        <w:t xml:space="preserve">มีนาคม </w:t>
      </w:r>
      <w:r w:rsidR="00275FAE" w:rsidRPr="003E5862">
        <w:rPr>
          <w:rFonts w:asciiTheme="majorBidi" w:eastAsia="MS Mincho" w:hAnsiTheme="majorBidi" w:cstheme="majorBidi"/>
          <w:sz w:val="28"/>
          <w:szCs w:val="28"/>
          <w:lang w:val="x-none"/>
        </w:rPr>
        <w:t>256</w:t>
      </w:r>
      <w:r w:rsidR="00CE3BC2" w:rsidRPr="003E5862">
        <w:rPr>
          <w:rFonts w:asciiTheme="majorBidi" w:eastAsia="MS Mincho" w:hAnsiTheme="majorBidi" w:cstheme="majorBidi"/>
          <w:sz w:val="28"/>
          <w:szCs w:val="28"/>
        </w:rPr>
        <w:t>7</w:t>
      </w:r>
      <w:r w:rsidR="00275FAE" w:rsidRPr="003E586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32A2A" w:rsidRPr="003E5862">
        <w:rPr>
          <w:rFonts w:asciiTheme="majorBidi" w:eastAsia="MS Mincho" w:hAnsiTheme="majorBidi" w:cstheme="majorBidi" w:hint="cs"/>
          <w:sz w:val="28"/>
          <w:szCs w:val="28"/>
          <w:cs/>
        </w:rPr>
        <w:t xml:space="preserve">และ </w:t>
      </w:r>
      <w:r w:rsidR="00632A2A" w:rsidRPr="003E5862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632A2A" w:rsidRPr="003E5862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="00632A2A" w:rsidRPr="003E5862">
        <w:rPr>
          <w:rFonts w:asciiTheme="majorBidi" w:eastAsia="MS Mincho" w:hAnsiTheme="majorBidi" w:cstheme="majorBidi"/>
          <w:sz w:val="28"/>
          <w:szCs w:val="28"/>
        </w:rPr>
        <w:t>256</w:t>
      </w:r>
      <w:r w:rsidR="00CE3BC2" w:rsidRPr="003E5862">
        <w:rPr>
          <w:rFonts w:asciiTheme="majorBidi" w:eastAsia="MS Mincho" w:hAnsiTheme="majorBidi" w:cstheme="majorBidi"/>
          <w:sz w:val="28"/>
          <w:szCs w:val="28"/>
        </w:rPr>
        <w:t>6</w:t>
      </w:r>
      <w:r w:rsidR="00632A2A" w:rsidRPr="003E586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3E5862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เงินฝากสถาบันการเงินในงบการเงินรวมจำนวน</w:t>
      </w:r>
      <w:r w:rsidR="001478B9" w:rsidRPr="003E5862">
        <w:rPr>
          <w:rFonts w:asciiTheme="majorBidi" w:eastAsia="MS Mincho" w:hAnsiTheme="majorBidi" w:cstheme="majorBidi"/>
          <w:sz w:val="28"/>
          <w:szCs w:val="28"/>
        </w:rPr>
        <w:t xml:space="preserve"> 19.50</w:t>
      </w:r>
      <w:r w:rsidR="00AE4C85" w:rsidRPr="003E5862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3E5862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ล้านบาท</w:t>
      </w:r>
      <w:r w:rsidR="00C413E4" w:rsidRPr="003E586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3E5862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และในงบการเงินเฉพาะกิจการจำนวน</w:t>
      </w:r>
      <w:r w:rsidR="00430F7D" w:rsidRPr="003E5862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001478B9" w:rsidRPr="003E5862">
        <w:rPr>
          <w:rFonts w:asciiTheme="majorBidi" w:eastAsia="MS Mincho" w:hAnsiTheme="majorBidi" w:cstheme="majorBidi"/>
          <w:sz w:val="28"/>
          <w:szCs w:val="28"/>
        </w:rPr>
        <w:t xml:space="preserve">19.23 </w:t>
      </w:r>
      <w:r w:rsidRPr="003E5862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ล้านบาท ได้ใช้ค้ำประกันวงเงินสินเชื่อของกลุ่มบริษัท</w:t>
      </w:r>
      <w:r w:rsidRPr="003E5862">
        <w:rPr>
          <w:rFonts w:asciiTheme="majorBidi" w:eastAsia="MS Mincho" w:hAnsiTheme="majorBidi" w:cstheme="majorBidi"/>
          <w:sz w:val="28"/>
          <w:szCs w:val="28"/>
          <w:lang w:val="x-none"/>
        </w:rPr>
        <w:t>/</w:t>
      </w:r>
      <w:proofErr w:type="spellStart"/>
      <w:r w:rsidRPr="003E5862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บริษัท</w:t>
      </w:r>
      <w:proofErr w:type="spellEnd"/>
    </w:p>
    <w:p w14:paraId="737A3061" w14:textId="77777777" w:rsidR="007E710D" w:rsidRPr="003E5862" w:rsidRDefault="007E710D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8"/>
          <w:szCs w:val="28"/>
          <w:lang w:val="x-none"/>
        </w:rPr>
      </w:pPr>
    </w:p>
    <w:p w14:paraId="31842D14" w14:textId="0B09010E" w:rsidR="009D7813" w:rsidRPr="003E5862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8"/>
          <w:szCs w:val="28"/>
        </w:rPr>
      </w:pPr>
      <w:r w:rsidRPr="003E5862">
        <w:rPr>
          <w:rFonts w:ascii="Angsana New" w:eastAsia="MS Mincho" w:hAnsi="Angsana New"/>
          <w:b/>
          <w:bCs/>
          <w:i/>
          <w:iCs/>
          <w:sz w:val="28"/>
          <w:szCs w:val="28"/>
          <w:cs/>
          <w:lang w:val="x-none"/>
        </w:rPr>
        <w:t>การค้ำประกันกิจการที่เกี่ยวข้องกัน</w:t>
      </w:r>
    </w:p>
    <w:p w14:paraId="6D6AC5E1" w14:textId="471F995A" w:rsidR="009D7813" w:rsidRPr="003E5862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sz w:val="28"/>
          <w:szCs w:val="28"/>
        </w:rPr>
      </w:pPr>
    </w:p>
    <w:p w14:paraId="0159F917" w14:textId="17F93AF4" w:rsidR="007B5EF5" w:rsidRPr="003E5862" w:rsidRDefault="009D7813" w:rsidP="007B5EF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3E5862">
        <w:rPr>
          <w:rFonts w:ascii="Angsana New" w:eastAsia="MS Mincho" w:hAnsi="Angsana New"/>
          <w:sz w:val="28"/>
          <w:szCs w:val="28"/>
          <w:cs/>
          <w:lang w:val="x-none"/>
        </w:rPr>
        <w:t xml:space="preserve">ณ วันที่ </w:t>
      </w:r>
      <w:r w:rsidR="00275FAE" w:rsidRPr="003E5862">
        <w:rPr>
          <w:rFonts w:ascii="Angsana New" w:eastAsia="MS Mincho" w:hAnsi="Angsana New"/>
          <w:sz w:val="28"/>
          <w:szCs w:val="28"/>
        </w:rPr>
        <w:t>3</w:t>
      </w:r>
      <w:r w:rsidR="00CE3BC2" w:rsidRPr="003E5862">
        <w:rPr>
          <w:rFonts w:ascii="Angsana New" w:eastAsia="MS Mincho" w:hAnsi="Angsana New"/>
          <w:sz w:val="28"/>
          <w:szCs w:val="28"/>
        </w:rPr>
        <w:t xml:space="preserve">1 </w:t>
      </w:r>
      <w:r w:rsidR="00CE3BC2" w:rsidRPr="003E5862">
        <w:rPr>
          <w:rFonts w:ascii="Angsana New" w:eastAsia="MS Mincho" w:hAnsi="Angsana New"/>
          <w:sz w:val="28"/>
          <w:szCs w:val="28"/>
          <w:cs/>
        </w:rPr>
        <w:t xml:space="preserve">มีนาคม </w:t>
      </w:r>
      <w:r w:rsidR="00275FAE" w:rsidRPr="003E5862">
        <w:rPr>
          <w:rFonts w:ascii="Angsana New" w:eastAsia="MS Mincho" w:hAnsi="Angsana New"/>
          <w:sz w:val="28"/>
          <w:szCs w:val="28"/>
        </w:rPr>
        <w:t>256</w:t>
      </w:r>
      <w:r w:rsidR="00CE3BC2" w:rsidRPr="003E5862">
        <w:rPr>
          <w:rFonts w:ascii="Angsana New" w:eastAsia="MS Mincho" w:hAnsi="Angsana New"/>
          <w:sz w:val="28"/>
          <w:szCs w:val="28"/>
        </w:rPr>
        <w:t>7</w:t>
      </w:r>
      <w:r w:rsidR="00632A2A" w:rsidRPr="003E5862">
        <w:rPr>
          <w:rFonts w:ascii="Angsana New" w:eastAsia="MS Mincho" w:hAnsi="Angsana New"/>
          <w:sz w:val="28"/>
          <w:szCs w:val="28"/>
        </w:rPr>
        <w:t xml:space="preserve"> </w:t>
      </w:r>
      <w:r w:rsidR="00632A2A" w:rsidRPr="003E5862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632A2A" w:rsidRPr="003E5862">
        <w:rPr>
          <w:rFonts w:ascii="Angsana New" w:eastAsia="MS Mincho" w:hAnsi="Angsana New"/>
          <w:sz w:val="28"/>
          <w:szCs w:val="28"/>
        </w:rPr>
        <w:t xml:space="preserve">31 </w:t>
      </w:r>
      <w:r w:rsidR="00632A2A" w:rsidRPr="003E5862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632A2A" w:rsidRPr="003E5862">
        <w:rPr>
          <w:rFonts w:ascii="Angsana New" w:eastAsia="MS Mincho" w:hAnsi="Angsana New"/>
          <w:sz w:val="28"/>
          <w:szCs w:val="28"/>
        </w:rPr>
        <w:t>256</w:t>
      </w:r>
      <w:r w:rsidR="00CE3BC2" w:rsidRPr="003E5862">
        <w:rPr>
          <w:rFonts w:ascii="Angsana New" w:eastAsia="MS Mincho" w:hAnsi="Angsana New"/>
          <w:sz w:val="28"/>
          <w:szCs w:val="28"/>
        </w:rPr>
        <w:t>6</w:t>
      </w:r>
      <w:r w:rsidR="00632A2A" w:rsidRPr="003E5862">
        <w:rPr>
          <w:rFonts w:ascii="Angsana New" w:eastAsia="MS Mincho" w:hAnsi="Angsana New"/>
          <w:sz w:val="28"/>
          <w:szCs w:val="28"/>
        </w:rPr>
        <w:t xml:space="preserve"> </w:t>
      </w:r>
      <w:r w:rsidRPr="003E5862">
        <w:rPr>
          <w:rFonts w:ascii="Angsana New" w:eastAsia="MS Mincho" w:hAnsi="Angsana New"/>
          <w:sz w:val="28"/>
          <w:szCs w:val="28"/>
          <w:cs/>
        </w:rPr>
        <w:t>วงเงินสินเชื่อกับสถาบันการเงินของบริษัทย่อยแห่งหนึ่งจำนวน</w:t>
      </w:r>
      <w:r w:rsidR="001478B9" w:rsidRPr="003E5862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1478B9" w:rsidRPr="003E5862">
        <w:rPr>
          <w:rFonts w:ascii="Angsana New" w:eastAsia="MS Mincho" w:hAnsi="Angsana New"/>
          <w:sz w:val="28"/>
          <w:szCs w:val="28"/>
        </w:rPr>
        <w:t xml:space="preserve">3.00 </w:t>
      </w:r>
      <w:r w:rsidRPr="003E5862">
        <w:rPr>
          <w:rFonts w:ascii="Angsana New" w:eastAsia="MS Mincho" w:hAnsi="Angsana New"/>
          <w:sz w:val="28"/>
          <w:szCs w:val="28"/>
          <w:cs/>
        </w:rPr>
        <w:t>ล้านดอลลาร์สหรัฐอเมริกา</w:t>
      </w:r>
      <w:r w:rsidR="00C413E4" w:rsidRPr="003E5862">
        <w:rPr>
          <w:rFonts w:ascii="Angsana New" w:eastAsia="MS Mincho" w:hAnsi="Angsana New"/>
          <w:sz w:val="28"/>
          <w:szCs w:val="28"/>
        </w:rPr>
        <w:t xml:space="preserve"> </w:t>
      </w:r>
      <w:r w:rsidR="000E0DCE" w:rsidRPr="003E5862">
        <w:rPr>
          <w:rFonts w:ascii="Angsana New" w:eastAsia="MS Mincho" w:hAnsi="Angsana New"/>
          <w:sz w:val="28"/>
          <w:szCs w:val="28"/>
          <w:cs/>
        </w:rPr>
        <w:t>ค้ำประกันโดยบริษัท</w:t>
      </w:r>
    </w:p>
    <w:p w14:paraId="7451B7A9" w14:textId="4BC8917D" w:rsidR="000C317E" w:rsidRPr="003E5862" w:rsidRDefault="000C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8"/>
          <w:szCs w:val="28"/>
          <w:cs/>
        </w:rPr>
      </w:pPr>
      <w:r w:rsidRPr="003E5862">
        <w:rPr>
          <w:rFonts w:ascii="Angsana New" w:eastAsia="MS Mincho" w:hAnsi="Angsana New"/>
          <w:sz w:val="28"/>
          <w:szCs w:val="28"/>
          <w:cs/>
        </w:rPr>
        <w:br w:type="page"/>
      </w:r>
    </w:p>
    <w:p w14:paraId="684E1588" w14:textId="4869B6DD" w:rsidR="006420B8" w:rsidRPr="003E5862" w:rsidRDefault="006420B8" w:rsidP="006420B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/>
          <w:sz w:val="28"/>
          <w:szCs w:val="28"/>
          <w:lang w:val="en-US"/>
        </w:rPr>
      </w:pPr>
      <w:r w:rsidRPr="003E5862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lastRenderedPageBreak/>
        <w:t>เหตุการณ์</w:t>
      </w:r>
      <w:r w:rsidR="00952F91" w:rsidRPr="003E5862">
        <w:rPr>
          <w:rFonts w:asciiTheme="majorBidi" w:eastAsia="MS Mincho" w:hAnsiTheme="majorBidi" w:hint="cs"/>
          <w:sz w:val="28"/>
          <w:szCs w:val="28"/>
          <w:cs/>
          <w:lang w:val="en-US"/>
        </w:rPr>
        <w:t>ภายหลังรอบระยะเวลารายงาน</w:t>
      </w:r>
    </w:p>
    <w:p w14:paraId="5E226373" w14:textId="77777777" w:rsidR="006420B8" w:rsidRPr="003E5862" w:rsidRDefault="006420B8" w:rsidP="006420B8">
      <w:pPr>
        <w:rPr>
          <w:lang w:eastAsia="x-none"/>
        </w:rPr>
      </w:pPr>
    </w:p>
    <w:p w14:paraId="3CBB2151" w14:textId="285067CD" w:rsidR="00146DBB" w:rsidRDefault="00146DBB" w:rsidP="00146DBB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3E5862">
        <w:rPr>
          <w:rFonts w:ascii="Angsana New" w:eastAsia="MS Mincho" w:hAnsi="Angsana New" w:hint="cs"/>
          <w:sz w:val="28"/>
          <w:szCs w:val="28"/>
          <w:cs/>
        </w:rPr>
        <w:t xml:space="preserve">ในการประชุมสามัญผู้ถือหุ้นประจำปีของบริษัทเมื่อวันที่ </w:t>
      </w:r>
      <w:r w:rsidRPr="003E5862">
        <w:rPr>
          <w:rFonts w:ascii="Angsana New" w:eastAsia="MS Mincho" w:hAnsi="Angsana New"/>
          <w:sz w:val="28"/>
          <w:szCs w:val="28"/>
        </w:rPr>
        <w:t xml:space="preserve">25 </w:t>
      </w:r>
      <w:r w:rsidRPr="003E5862">
        <w:rPr>
          <w:rFonts w:ascii="Angsana New" w:eastAsia="MS Mincho" w:hAnsi="Angsana New" w:hint="cs"/>
          <w:sz w:val="28"/>
          <w:szCs w:val="28"/>
          <w:cs/>
        </w:rPr>
        <w:t xml:space="preserve">เมษายน </w:t>
      </w:r>
      <w:r w:rsidRPr="003E5862">
        <w:rPr>
          <w:rFonts w:ascii="Angsana New" w:eastAsia="MS Mincho" w:hAnsi="Angsana New"/>
          <w:sz w:val="28"/>
          <w:szCs w:val="28"/>
        </w:rPr>
        <w:t xml:space="preserve">2567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ผู้ถือหุ้นมีมติอนุมัติจัดสรรกำไรเป็นเงินปันผล</w:t>
      </w:r>
      <w:r w:rsidRPr="003E5862">
        <w:rPr>
          <w:rFonts w:ascii="Angsana New" w:eastAsia="MS Mincho" w:hAnsi="Angsana New" w:hint="cs"/>
          <w:spacing w:val="-4"/>
          <w:sz w:val="28"/>
          <w:szCs w:val="28"/>
          <w:cs/>
        </w:rPr>
        <w:t xml:space="preserve">ในอัตราหุ้นละ </w:t>
      </w:r>
      <w:r w:rsidR="00940C22" w:rsidRPr="003E5862">
        <w:rPr>
          <w:rFonts w:ascii="Angsana New" w:eastAsia="MS Mincho" w:hAnsi="Angsana New"/>
          <w:spacing w:val="-4"/>
          <w:sz w:val="28"/>
          <w:szCs w:val="28"/>
        </w:rPr>
        <w:t xml:space="preserve">0.18 </w:t>
      </w:r>
      <w:r w:rsidR="00940C22" w:rsidRPr="003E5862">
        <w:rPr>
          <w:rFonts w:ascii="Angsana New" w:eastAsia="MS Mincho" w:hAnsi="Angsana New" w:hint="cs"/>
          <w:spacing w:val="-4"/>
          <w:sz w:val="28"/>
          <w:szCs w:val="28"/>
          <w:cs/>
        </w:rPr>
        <w:t xml:space="preserve">บาท เป็นจำนวนเงินทั้งสิ้น </w:t>
      </w:r>
      <w:r w:rsidR="00940C22" w:rsidRPr="003E5862">
        <w:rPr>
          <w:rFonts w:ascii="Angsana New" w:eastAsia="MS Mincho" w:hAnsi="Angsana New"/>
          <w:spacing w:val="-4"/>
          <w:sz w:val="28"/>
          <w:szCs w:val="28"/>
        </w:rPr>
        <w:t xml:space="preserve">55.26 </w:t>
      </w:r>
      <w:r w:rsidR="00940C22" w:rsidRPr="003E5862">
        <w:rPr>
          <w:rFonts w:ascii="Angsana New" w:eastAsia="MS Mincho" w:hAnsi="Angsana New" w:hint="cs"/>
          <w:spacing w:val="-4"/>
          <w:sz w:val="28"/>
          <w:szCs w:val="28"/>
          <w:cs/>
        </w:rPr>
        <w:t>ล้านบาท เงินปันผลดังกล่าวจะจ่ายให้แก่ผู้ถือหุ้นใน</w:t>
      </w:r>
      <w:r w:rsidR="0016649D" w:rsidRPr="003E5862">
        <w:rPr>
          <w:rFonts w:ascii="Angsana New" w:eastAsia="MS Mincho" w:hAnsi="Angsana New" w:hint="cs"/>
          <w:spacing w:val="-4"/>
          <w:sz w:val="28"/>
          <w:szCs w:val="28"/>
          <w:cs/>
        </w:rPr>
        <w:t>เดือน</w:t>
      </w:r>
      <w:r w:rsidR="00940C22" w:rsidRPr="003E5862">
        <w:rPr>
          <w:rFonts w:ascii="Angsana New" w:eastAsia="MS Mincho" w:hAnsi="Angsana New"/>
          <w:spacing w:val="-4"/>
          <w:sz w:val="28"/>
          <w:szCs w:val="28"/>
        </w:rPr>
        <w:t xml:space="preserve"> </w:t>
      </w:r>
      <w:r w:rsidR="00940C22" w:rsidRPr="003E5862">
        <w:rPr>
          <w:rFonts w:ascii="Angsana New" w:eastAsia="MS Mincho" w:hAnsi="Angsana New" w:hint="cs"/>
          <w:spacing w:val="-4"/>
          <w:sz w:val="28"/>
          <w:szCs w:val="28"/>
          <w:cs/>
        </w:rPr>
        <w:t xml:space="preserve">พฤษภาคม </w:t>
      </w:r>
      <w:r w:rsidR="00940C22" w:rsidRPr="003E5862">
        <w:rPr>
          <w:rFonts w:ascii="Angsana New" w:eastAsia="MS Mincho" w:hAnsi="Angsana New"/>
          <w:spacing w:val="-4"/>
          <w:sz w:val="28"/>
          <w:szCs w:val="28"/>
        </w:rPr>
        <w:t>2567</w:t>
      </w:r>
      <w:r w:rsidR="00940C22">
        <w:rPr>
          <w:rFonts w:ascii="Angsana New" w:eastAsia="MS Mincho" w:hAnsi="Angsana New"/>
          <w:sz w:val="28"/>
          <w:szCs w:val="28"/>
        </w:rPr>
        <w:t xml:space="preserve"> </w:t>
      </w:r>
    </w:p>
    <w:p w14:paraId="2FAAE722" w14:textId="131DF226" w:rsidR="003E5862" w:rsidRDefault="003E5862" w:rsidP="00146DBB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7EDF47C9" w14:textId="143BFB5E" w:rsidR="003E5862" w:rsidRPr="00146DBB" w:rsidRDefault="003E5862" w:rsidP="00146DBB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 w:hint="cs"/>
          <w:sz w:val="28"/>
          <w:szCs w:val="28"/>
        </w:rPr>
      </w:pPr>
      <w:r w:rsidRPr="003E5862">
        <w:rPr>
          <w:rFonts w:ascii="Angsana New" w:eastAsia="MS Mincho" w:hAnsi="Angsana New" w:hint="cs"/>
          <w:sz w:val="28"/>
          <w:szCs w:val="28"/>
          <w:cs/>
        </w:rPr>
        <w:t>ในการประชุมสามัญประจำปีของผู้ถือหุ้นของบริษัท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วีเซิร์ฟพลัส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จำกัด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ซึ่งเป็นบริษัทย่อย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เมื่อวันที่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B2986">
        <w:rPr>
          <w:rFonts w:ascii="Angsana New" w:eastAsia="MS Mincho" w:hAnsi="Angsana New"/>
          <w:sz w:val="28"/>
          <w:szCs w:val="28"/>
        </w:rPr>
        <w:t>29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เมษายน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2567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ผู้ถือหุ้นมีมติอนุมัติจัดสรรกำไรเป็นเงินปันผลในอัตราหุ้นละ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125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บาท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เป็นจำนวนเงินทั้งสิ้น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50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ล้านบาท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E5862">
        <w:rPr>
          <w:rFonts w:ascii="Angsana New" w:eastAsia="MS Mincho" w:hAnsi="Angsana New" w:hint="cs"/>
          <w:sz w:val="28"/>
          <w:szCs w:val="28"/>
          <w:cs/>
        </w:rPr>
        <w:t>เงินปันผลดังกล่าว</w:t>
      </w:r>
      <w:r>
        <w:rPr>
          <w:rFonts w:ascii="Angsana New" w:eastAsia="MS Mincho" w:hAnsi="Angsana New"/>
          <w:sz w:val="28"/>
          <w:szCs w:val="28"/>
        </w:rPr>
        <w:br/>
      </w:r>
      <w:r w:rsidRPr="003E5862">
        <w:rPr>
          <w:rFonts w:ascii="Angsana New" w:eastAsia="MS Mincho" w:hAnsi="Angsana New" w:hint="cs"/>
          <w:sz w:val="28"/>
          <w:szCs w:val="28"/>
          <w:cs/>
        </w:rPr>
        <w:t>จะจ่ายให้แก่ผู้ถือหุ้นในเดือนพฤษภาคม</w:t>
      </w:r>
      <w:r w:rsidRPr="003E5862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2567</w:t>
      </w:r>
    </w:p>
    <w:p w14:paraId="30CC5B57" w14:textId="71F9FE88" w:rsidR="006420B8" w:rsidRPr="006420B8" w:rsidRDefault="006420B8" w:rsidP="006420B8">
      <w:pPr>
        <w:rPr>
          <w:lang w:eastAsia="x-none"/>
        </w:rPr>
      </w:pPr>
    </w:p>
    <w:p w14:paraId="26C73B33" w14:textId="77777777" w:rsidR="007B7BD9" w:rsidRPr="00AB6EDC" w:rsidRDefault="007B7BD9" w:rsidP="007B7BD9">
      <w:pPr>
        <w:tabs>
          <w:tab w:val="clear" w:pos="454"/>
        </w:tabs>
        <w:spacing w:line="240" w:lineRule="auto"/>
        <w:jc w:val="thaiDistribute"/>
        <w:rPr>
          <w:rFonts w:ascii="Angsana New" w:eastAsia="MS Mincho" w:hAnsi="Angsana New"/>
          <w:sz w:val="28"/>
          <w:szCs w:val="28"/>
        </w:rPr>
      </w:pPr>
    </w:p>
    <w:p w14:paraId="1017AB90" w14:textId="77777777" w:rsidR="00266C08" w:rsidRPr="00AB6EDC" w:rsidRDefault="00266C08" w:rsidP="00266C08">
      <w:pPr>
        <w:rPr>
          <w:rFonts w:ascii="Angsana New" w:hAnsi="Angsana New"/>
          <w:sz w:val="28"/>
          <w:szCs w:val="28"/>
          <w:lang w:eastAsia="x-none"/>
        </w:rPr>
      </w:pPr>
    </w:p>
    <w:p w14:paraId="1DA94E5A" w14:textId="77777777" w:rsidR="00266C08" w:rsidRPr="00AB6EDC" w:rsidRDefault="00266C08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cs/>
        </w:rPr>
      </w:pPr>
    </w:p>
    <w:bookmarkEnd w:id="2"/>
    <w:p w14:paraId="3C485DEE" w14:textId="77777777" w:rsidR="00E4330E" w:rsidRPr="007E7F80" w:rsidRDefault="00E43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8"/>
          <w:szCs w:val="28"/>
        </w:rPr>
      </w:pPr>
    </w:p>
    <w:sectPr w:rsidR="00E4330E" w:rsidRPr="007E7F80" w:rsidSect="00B6097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7E4C2" w14:textId="77777777" w:rsidR="00B91164" w:rsidRDefault="00B91164" w:rsidP="00900EE2">
      <w:r>
        <w:separator/>
      </w:r>
    </w:p>
  </w:endnote>
  <w:endnote w:type="continuationSeparator" w:id="0">
    <w:p w14:paraId="46D755A2" w14:textId="77777777" w:rsidR="00B91164" w:rsidRDefault="00B91164" w:rsidP="00900EE2">
      <w:r>
        <w:continuationSeparator/>
      </w:r>
    </w:p>
  </w:endnote>
  <w:endnote w:type="continuationNotice" w:id="1">
    <w:p w14:paraId="7BDDF000" w14:textId="77777777" w:rsidR="00B91164" w:rsidRDefault="00B911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8DE7" w14:textId="44E9720B" w:rsidR="006A7545" w:rsidRPr="00BB7CAB" w:rsidRDefault="006A7545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E19C85C" w14:textId="7BF61372" w:rsidR="006A7545" w:rsidRPr="004106D2" w:rsidRDefault="006A7545" w:rsidP="007C2D59">
    <w:pPr>
      <w:pStyle w:val="Footer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1873ADE8" w14:textId="64C932BD" w:rsidR="007418D9" w:rsidRPr="00D566B6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D566B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566B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566B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566B6">
          <w:rPr>
            <w:rFonts w:asciiTheme="majorBidi" w:hAnsiTheme="majorBidi" w:cstheme="majorBidi"/>
            <w:sz w:val="28"/>
            <w:szCs w:val="28"/>
          </w:rPr>
          <w:t>2</w:t>
        </w:r>
        <w:r w:rsidRPr="00D566B6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EC76" w14:textId="77777777" w:rsidR="00B91164" w:rsidRDefault="00B91164" w:rsidP="00900EE2">
      <w:r>
        <w:separator/>
      </w:r>
    </w:p>
  </w:footnote>
  <w:footnote w:type="continuationSeparator" w:id="0">
    <w:p w14:paraId="03A01B9A" w14:textId="77777777" w:rsidR="00B91164" w:rsidRDefault="00B91164" w:rsidP="00900EE2">
      <w:r>
        <w:continuationSeparator/>
      </w:r>
    </w:p>
  </w:footnote>
  <w:footnote w:type="continuationNotice" w:id="1">
    <w:p w14:paraId="7747E189" w14:textId="77777777" w:rsidR="00B91164" w:rsidRDefault="00B911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7E3B" w14:textId="77777777" w:rsidR="00DB12B7" w:rsidRPr="00E669A5" w:rsidRDefault="00DB12B7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2EE6A3B" w14:textId="77777777" w:rsidR="00DB12B7" w:rsidRPr="00E669A5" w:rsidRDefault="00DB12B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6E609B" w14:textId="7CC06E01" w:rsidR="00DB12B7" w:rsidRPr="00DF07CF" w:rsidRDefault="00335F9B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Pr="00335F9B">
      <w:rPr>
        <w:rFonts w:ascii="Angsana New" w:hAnsi="Angsana New"/>
        <w:bCs/>
        <w:sz w:val="32"/>
        <w:szCs w:val="32"/>
      </w:rPr>
      <w:t>3</w:t>
    </w:r>
    <w:r w:rsidR="00B60973">
      <w:rPr>
        <w:rFonts w:ascii="Angsana New" w:hAnsi="Angsana New"/>
        <w:bCs/>
        <w:sz w:val="32"/>
        <w:szCs w:val="32"/>
        <w:lang w:bidi="th-TH"/>
      </w:rPr>
      <w:t xml:space="preserve">1 </w:t>
    </w:r>
    <w:r w:rsidR="00B60973">
      <w:rPr>
        <w:rFonts w:ascii="Angsana New" w:hAnsi="Angsana New" w:hint="cs"/>
        <w:bCs/>
        <w:sz w:val="32"/>
        <w:szCs w:val="32"/>
        <w:cs/>
        <w:lang w:bidi="th-TH"/>
      </w:rPr>
      <w:t xml:space="preserve">มีนาคม </w:t>
    </w:r>
    <w:r w:rsidR="00ED59C6">
      <w:rPr>
        <w:rFonts w:ascii="Angsana New" w:hAnsi="Angsana New"/>
        <w:sz w:val="32"/>
        <w:szCs w:val="32"/>
        <w:lang w:val="en-US" w:bidi="th-TH"/>
      </w:rPr>
      <w:t>256</w:t>
    </w:r>
    <w:r w:rsidR="00B60973">
      <w:rPr>
        <w:rFonts w:ascii="Angsana New" w:hAnsi="Angsana New"/>
        <w:sz w:val="32"/>
        <w:szCs w:val="32"/>
        <w:lang w:val="en-US" w:bidi="th-TH"/>
      </w:rPr>
      <w:t>7</w:t>
    </w:r>
    <w:r w:rsidR="00DB12B7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DB12B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DB12B7" w:rsidRPr="00C7737C">
      <w:rPr>
        <w:rFonts w:ascii="Angsana New" w:hAnsi="Angsana New"/>
        <w:sz w:val="32"/>
        <w:szCs w:val="32"/>
        <w:lang w:val="en-US" w:bidi="th-TH"/>
      </w:rPr>
      <w:t>)</w:t>
    </w:r>
  </w:p>
  <w:p w14:paraId="087CE7DD" w14:textId="77777777" w:rsidR="00DB12B7" w:rsidRPr="004B3C0B" w:rsidRDefault="00DB12B7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5E212" w14:textId="77777777" w:rsidR="00F96650" w:rsidRPr="00E669A5" w:rsidRDefault="00F96650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3BDE9273" w14:textId="77777777" w:rsidR="00F96650" w:rsidRPr="00E669A5" w:rsidRDefault="00F96650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A50B4F" w14:textId="77777777" w:rsidR="00F96650" w:rsidRPr="00DF07CF" w:rsidRDefault="00F96650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Pr="00335F9B">
      <w:rPr>
        <w:rFonts w:ascii="Angsana New" w:hAnsi="Angsana New"/>
        <w:bCs/>
        <w:sz w:val="32"/>
        <w:szCs w:val="32"/>
      </w:rPr>
      <w:t>3</w:t>
    </w:r>
    <w:r>
      <w:rPr>
        <w:rFonts w:ascii="Angsana New" w:hAnsi="Angsana New"/>
        <w:bCs/>
        <w:sz w:val="32"/>
        <w:szCs w:val="32"/>
        <w:lang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2AAFC51F" w14:textId="77777777" w:rsidR="00F96650" w:rsidRPr="004B3C0B" w:rsidRDefault="00F96650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6"/>
  </w:num>
  <w:num w:numId="12" w16cid:durableId="1937862273">
    <w:abstractNumId w:val="13"/>
  </w:num>
  <w:num w:numId="13" w16cid:durableId="2120679542">
    <w:abstractNumId w:val="27"/>
  </w:num>
  <w:num w:numId="14" w16cid:durableId="1320813966">
    <w:abstractNumId w:val="14"/>
  </w:num>
  <w:num w:numId="15" w16cid:durableId="2115664561">
    <w:abstractNumId w:val="18"/>
  </w:num>
  <w:num w:numId="16" w16cid:durableId="892276542">
    <w:abstractNumId w:val="22"/>
  </w:num>
  <w:num w:numId="17" w16cid:durableId="167866371">
    <w:abstractNumId w:val="15"/>
  </w:num>
  <w:num w:numId="18" w16cid:durableId="1765147868">
    <w:abstractNumId w:val="29"/>
  </w:num>
  <w:num w:numId="19" w16cid:durableId="1914243765">
    <w:abstractNumId w:val="23"/>
  </w:num>
  <w:num w:numId="20" w16cid:durableId="1063217762">
    <w:abstractNumId w:val="20"/>
  </w:num>
  <w:num w:numId="21" w16cid:durableId="1289243721">
    <w:abstractNumId w:val="11"/>
  </w:num>
  <w:num w:numId="22" w16cid:durableId="1653874781">
    <w:abstractNumId w:val="26"/>
  </w:num>
  <w:num w:numId="23" w16cid:durableId="634914163">
    <w:abstractNumId w:val="28"/>
  </w:num>
  <w:num w:numId="24" w16cid:durableId="178202131">
    <w:abstractNumId w:val="21"/>
  </w:num>
  <w:num w:numId="25" w16cid:durableId="326440331">
    <w:abstractNumId w:val="19"/>
  </w:num>
  <w:num w:numId="26" w16cid:durableId="152451184">
    <w:abstractNumId w:val="17"/>
  </w:num>
  <w:num w:numId="27" w16cid:durableId="1012029441">
    <w:abstractNumId w:val="24"/>
  </w:num>
  <w:num w:numId="28" w16cid:durableId="1061366772">
    <w:abstractNumId w:val="12"/>
  </w:num>
  <w:num w:numId="29" w16cid:durableId="1713460389">
    <w:abstractNumId w:val="25"/>
  </w:num>
  <w:num w:numId="30" w16cid:durableId="513763236">
    <w:abstractNumId w:val="10"/>
  </w:num>
  <w:num w:numId="31" w16cid:durableId="598291557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2EA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3D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24D"/>
    <w:rsid w:val="0002552B"/>
    <w:rsid w:val="000256B1"/>
    <w:rsid w:val="0002578B"/>
    <w:rsid w:val="0002579F"/>
    <w:rsid w:val="000258F3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3FCF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DA3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45"/>
    <w:rsid w:val="00045556"/>
    <w:rsid w:val="000458EE"/>
    <w:rsid w:val="00045E3F"/>
    <w:rsid w:val="00045ECF"/>
    <w:rsid w:val="000460B9"/>
    <w:rsid w:val="0004644E"/>
    <w:rsid w:val="000467C8"/>
    <w:rsid w:val="00046D70"/>
    <w:rsid w:val="00046D85"/>
    <w:rsid w:val="00046E6B"/>
    <w:rsid w:val="00046EE7"/>
    <w:rsid w:val="00046F93"/>
    <w:rsid w:val="0004733E"/>
    <w:rsid w:val="0004763C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87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6B2"/>
    <w:rsid w:val="00065841"/>
    <w:rsid w:val="00065CF3"/>
    <w:rsid w:val="00065F11"/>
    <w:rsid w:val="00065FAD"/>
    <w:rsid w:val="000665AB"/>
    <w:rsid w:val="000666A4"/>
    <w:rsid w:val="00066C72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2B"/>
    <w:rsid w:val="00072C70"/>
    <w:rsid w:val="00072D9D"/>
    <w:rsid w:val="00072FDB"/>
    <w:rsid w:val="00073165"/>
    <w:rsid w:val="00073353"/>
    <w:rsid w:val="000733C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89F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8E4"/>
    <w:rsid w:val="00081BBB"/>
    <w:rsid w:val="00081CC7"/>
    <w:rsid w:val="0008214C"/>
    <w:rsid w:val="00082307"/>
    <w:rsid w:val="0008241A"/>
    <w:rsid w:val="00082A47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57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50E"/>
    <w:rsid w:val="000B0706"/>
    <w:rsid w:val="000B0AC3"/>
    <w:rsid w:val="000B0B6E"/>
    <w:rsid w:val="000B1013"/>
    <w:rsid w:val="000B10E5"/>
    <w:rsid w:val="000B1418"/>
    <w:rsid w:val="000B1463"/>
    <w:rsid w:val="000B171F"/>
    <w:rsid w:val="000B1750"/>
    <w:rsid w:val="000B177F"/>
    <w:rsid w:val="000B1802"/>
    <w:rsid w:val="000B1BC3"/>
    <w:rsid w:val="000B1C92"/>
    <w:rsid w:val="000B21CA"/>
    <w:rsid w:val="000B2444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BE"/>
    <w:rsid w:val="000C07A5"/>
    <w:rsid w:val="000C07D8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7E"/>
    <w:rsid w:val="000C318B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F52"/>
    <w:rsid w:val="000C55AB"/>
    <w:rsid w:val="000C56FB"/>
    <w:rsid w:val="000C58C0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70"/>
    <w:rsid w:val="000C6F6E"/>
    <w:rsid w:val="000C6F9E"/>
    <w:rsid w:val="000C6FE9"/>
    <w:rsid w:val="000C77EB"/>
    <w:rsid w:val="000C77EF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708"/>
    <w:rsid w:val="000D3919"/>
    <w:rsid w:val="000D398F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6EE"/>
    <w:rsid w:val="000E2A90"/>
    <w:rsid w:val="000E2AD3"/>
    <w:rsid w:val="000E2B23"/>
    <w:rsid w:val="000E2B2A"/>
    <w:rsid w:val="000E2BEF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B75"/>
    <w:rsid w:val="000F5D4C"/>
    <w:rsid w:val="000F5E2D"/>
    <w:rsid w:val="000F60C1"/>
    <w:rsid w:val="000F63E2"/>
    <w:rsid w:val="000F644E"/>
    <w:rsid w:val="000F6616"/>
    <w:rsid w:val="000F6776"/>
    <w:rsid w:val="000F680B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36E"/>
    <w:rsid w:val="00102602"/>
    <w:rsid w:val="00102608"/>
    <w:rsid w:val="0010263C"/>
    <w:rsid w:val="0010280E"/>
    <w:rsid w:val="001028B3"/>
    <w:rsid w:val="0010297F"/>
    <w:rsid w:val="00102B00"/>
    <w:rsid w:val="00102B60"/>
    <w:rsid w:val="00103172"/>
    <w:rsid w:val="00103466"/>
    <w:rsid w:val="00103510"/>
    <w:rsid w:val="00103548"/>
    <w:rsid w:val="00103643"/>
    <w:rsid w:val="00103889"/>
    <w:rsid w:val="00103C3B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C73"/>
    <w:rsid w:val="00110CE7"/>
    <w:rsid w:val="00110D42"/>
    <w:rsid w:val="00110D44"/>
    <w:rsid w:val="00111159"/>
    <w:rsid w:val="00111233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8FF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3DA8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608B"/>
    <w:rsid w:val="00136112"/>
    <w:rsid w:val="00136554"/>
    <w:rsid w:val="00136AAB"/>
    <w:rsid w:val="00136D47"/>
    <w:rsid w:val="00136DC2"/>
    <w:rsid w:val="00136F73"/>
    <w:rsid w:val="00137017"/>
    <w:rsid w:val="00137605"/>
    <w:rsid w:val="0013778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77"/>
    <w:rsid w:val="00144F3C"/>
    <w:rsid w:val="00145062"/>
    <w:rsid w:val="0014564F"/>
    <w:rsid w:val="0014576D"/>
    <w:rsid w:val="00145B81"/>
    <w:rsid w:val="00145BB9"/>
    <w:rsid w:val="00145E40"/>
    <w:rsid w:val="0014630F"/>
    <w:rsid w:val="00146A02"/>
    <w:rsid w:val="00146C5A"/>
    <w:rsid w:val="00146D3C"/>
    <w:rsid w:val="00146DBB"/>
    <w:rsid w:val="00146F37"/>
    <w:rsid w:val="0014707D"/>
    <w:rsid w:val="001474B1"/>
    <w:rsid w:val="00147506"/>
    <w:rsid w:val="0014776C"/>
    <w:rsid w:val="001477AD"/>
    <w:rsid w:val="00147858"/>
    <w:rsid w:val="001478B9"/>
    <w:rsid w:val="00147AF2"/>
    <w:rsid w:val="00147C86"/>
    <w:rsid w:val="00147EED"/>
    <w:rsid w:val="001506B9"/>
    <w:rsid w:val="001509EE"/>
    <w:rsid w:val="00150AD6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49D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3F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DF1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88F"/>
    <w:rsid w:val="001779EF"/>
    <w:rsid w:val="00177A58"/>
    <w:rsid w:val="00177AD1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5C6"/>
    <w:rsid w:val="00181B31"/>
    <w:rsid w:val="00181EAD"/>
    <w:rsid w:val="00182057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5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184"/>
    <w:rsid w:val="001912EC"/>
    <w:rsid w:val="00191321"/>
    <w:rsid w:val="0019132F"/>
    <w:rsid w:val="001913E8"/>
    <w:rsid w:val="00191591"/>
    <w:rsid w:val="00191661"/>
    <w:rsid w:val="00191692"/>
    <w:rsid w:val="00191801"/>
    <w:rsid w:val="00191A96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37C"/>
    <w:rsid w:val="001A0532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17F"/>
    <w:rsid w:val="001C1633"/>
    <w:rsid w:val="001C1831"/>
    <w:rsid w:val="001C1A27"/>
    <w:rsid w:val="001C1C1E"/>
    <w:rsid w:val="001C1F46"/>
    <w:rsid w:val="001C1F52"/>
    <w:rsid w:val="001C224B"/>
    <w:rsid w:val="001C2306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586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05C"/>
    <w:rsid w:val="001E333D"/>
    <w:rsid w:val="001E33FE"/>
    <w:rsid w:val="001E34C8"/>
    <w:rsid w:val="001E367A"/>
    <w:rsid w:val="001E3842"/>
    <w:rsid w:val="001E3A29"/>
    <w:rsid w:val="001E3CCE"/>
    <w:rsid w:val="001E3EE6"/>
    <w:rsid w:val="001E43A1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C72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9FE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FD6"/>
    <w:rsid w:val="002111D2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2A5E"/>
    <w:rsid w:val="0021301D"/>
    <w:rsid w:val="00213188"/>
    <w:rsid w:val="00213189"/>
    <w:rsid w:val="0021333C"/>
    <w:rsid w:val="002133CA"/>
    <w:rsid w:val="00213649"/>
    <w:rsid w:val="00213676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21C"/>
    <w:rsid w:val="00215567"/>
    <w:rsid w:val="002157EB"/>
    <w:rsid w:val="00215ADE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6CE5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0D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D87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1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0B9"/>
    <w:rsid w:val="002414A2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DD6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62CB"/>
    <w:rsid w:val="00246426"/>
    <w:rsid w:val="002469E5"/>
    <w:rsid w:val="0024714A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14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42E"/>
    <w:rsid w:val="00253677"/>
    <w:rsid w:val="00253686"/>
    <w:rsid w:val="00253761"/>
    <w:rsid w:val="0025393E"/>
    <w:rsid w:val="00253A3B"/>
    <w:rsid w:val="00253B32"/>
    <w:rsid w:val="00253BA5"/>
    <w:rsid w:val="00253EB9"/>
    <w:rsid w:val="00254415"/>
    <w:rsid w:val="00254483"/>
    <w:rsid w:val="00254669"/>
    <w:rsid w:val="00254785"/>
    <w:rsid w:val="002557EA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2054"/>
    <w:rsid w:val="00262245"/>
    <w:rsid w:val="00262A58"/>
    <w:rsid w:val="00263103"/>
    <w:rsid w:val="0026347D"/>
    <w:rsid w:val="0026350B"/>
    <w:rsid w:val="00263699"/>
    <w:rsid w:val="002636E0"/>
    <w:rsid w:val="002636F0"/>
    <w:rsid w:val="0026388B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35"/>
    <w:rsid w:val="002654D9"/>
    <w:rsid w:val="002656D5"/>
    <w:rsid w:val="002657A5"/>
    <w:rsid w:val="002657EF"/>
    <w:rsid w:val="00265CA5"/>
    <w:rsid w:val="00265DA9"/>
    <w:rsid w:val="00266066"/>
    <w:rsid w:val="00266299"/>
    <w:rsid w:val="0026630F"/>
    <w:rsid w:val="002663A0"/>
    <w:rsid w:val="002667DE"/>
    <w:rsid w:val="00266A78"/>
    <w:rsid w:val="00266A8D"/>
    <w:rsid w:val="00266C08"/>
    <w:rsid w:val="00266D72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0B9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79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613"/>
    <w:rsid w:val="00276623"/>
    <w:rsid w:val="00276712"/>
    <w:rsid w:val="002767E6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A7"/>
    <w:rsid w:val="002826CE"/>
    <w:rsid w:val="0028271C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7A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13"/>
    <w:rsid w:val="00292ABE"/>
    <w:rsid w:val="00292BDD"/>
    <w:rsid w:val="00292C4E"/>
    <w:rsid w:val="002931B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0F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6E46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854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300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7E0"/>
    <w:rsid w:val="002B29A9"/>
    <w:rsid w:val="002B29E8"/>
    <w:rsid w:val="002B2B30"/>
    <w:rsid w:val="002B2E0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BF"/>
    <w:rsid w:val="002B650A"/>
    <w:rsid w:val="002B6DF5"/>
    <w:rsid w:val="002B6FAD"/>
    <w:rsid w:val="002B705F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51A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27D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2CE"/>
    <w:rsid w:val="002C78C4"/>
    <w:rsid w:val="002C7DAC"/>
    <w:rsid w:val="002C7DF2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5B8"/>
    <w:rsid w:val="002D3633"/>
    <w:rsid w:val="002D3711"/>
    <w:rsid w:val="002D37FF"/>
    <w:rsid w:val="002D3A4D"/>
    <w:rsid w:val="002D3DFF"/>
    <w:rsid w:val="002D3F6F"/>
    <w:rsid w:val="002D4226"/>
    <w:rsid w:val="002D4307"/>
    <w:rsid w:val="002D4422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CA2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1F0"/>
    <w:rsid w:val="002E5524"/>
    <w:rsid w:val="002E55CD"/>
    <w:rsid w:val="002E581E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DC1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90"/>
    <w:rsid w:val="002F08B5"/>
    <w:rsid w:val="002F0AA8"/>
    <w:rsid w:val="002F0B22"/>
    <w:rsid w:val="002F0BA9"/>
    <w:rsid w:val="002F0F12"/>
    <w:rsid w:val="002F11D8"/>
    <w:rsid w:val="002F1235"/>
    <w:rsid w:val="002F124B"/>
    <w:rsid w:val="002F1339"/>
    <w:rsid w:val="002F15E5"/>
    <w:rsid w:val="002F18AA"/>
    <w:rsid w:val="002F1ACC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D51"/>
    <w:rsid w:val="002F4DAB"/>
    <w:rsid w:val="002F5339"/>
    <w:rsid w:val="002F59D0"/>
    <w:rsid w:val="002F5A81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82"/>
    <w:rsid w:val="002F6EBD"/>
    <w:rsid w:val="002F6FB0"/>
    <w:rsid w:val="002F72CB"/>
    <w:rsid w:val="002F77AC"/>
    <w:rsid w:val="002F7B36"/>
    <w:rsid w:val="002F7C8C"/>
    <w:rsid w:val="00300183"/>
    <w:rsid w:val="00300362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A29"/>
    <w:rsid w:val="00326B02"/>
    <w:rsid w:val="00326C6C"/>
    <w:rsid w:val="00327002"/>
    <w:rsid w:val="00327081"/>
    <w:rsid w:val="00327396"/>
    <w:rsid w:val="003277CA"/>
    <w:rsid w:val="00327985"/>
    <w:rsid w:val="00327A89"/>
    <w:rsid w:val="00327CA9"/>
    <w:rsid w:val="00327E51"/>
    <w:rsid w:val="00327FDE"/>
    <w:rsid w:val="0033039A"/>
    <w:rsid w:val="00330407"/>
    <w:rsid w:val="003304E7"/>
    <w:rsid w:val="003304F4"/>
    <w:rsid w:val="0033097F"/>
    <w:rsid w:val="00330CF2"/>
    <w:rsid w:val="00330E82"/>
    <w:rsid w:val="00331292"/>
    <w:rsid w:val="003312F3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F7"/>
    <w:rsid w:val="00335D1A"/>
    <w:rsid w:val="00335F9B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7C0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721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EC4"/>
    <w:rsid w:val="00350F80"/>
    <w:rsid w:val="00350F83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7A2"/>
    <w:rsid w:val="003577BF"/>
    <w:rsid w:val="00357833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4F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12"/>
    <w:rsid w:val="00371271"/>
    <w:rsid w:val="00371357"/>
    <w:rsid w:val="003715D6"/>
    <w:rsid w:val="00371800"/>
    <w:rsid w:val="0037191D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40C"/>
    <w:rsid w:val="0037344E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FA8"/>
    <w:rsid w:val="00375FBA"/>
    <w:rsid w:val="00376257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22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F0"/>
    <w:rsid w:val="003B3808"/>
    <w:rsid w:val="003B3A4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A89"/>
    <w:rsid w:val="003C2BE8"/>
    <w:rsid w:val="003C2D6F"/>
    <w:rsid w:val="003C2DBD"/>
    <w:rsid w:val="003C307C"/>
    <w:rsid w:val="003C3378"/>
    <w:rsid w:val="003C35D1"/>
    <w:rsid w:val="003C35E7"/>
    <w:rsid w:val="003C366A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D1E"/>
    <w:rsid w:val="003D4E1F"/>
    <w:rsid w:val="003D50E5"/>
    <w:rsid w:val="003D51E8"/>
    <w:rsid w:val="003D5271"/>
    <w:rsid w:val="003D53C9"/>
    <w:rsid w:val="003D54E2"/>
    <w:rsid w:val="003D55DA"/>
    <w:rsid w:val="003D57F0"/>
    <w:rsid w:val="003D5972"/>
    <w:rsid w:val="003D5A59"/>
    <w:rsid w:val="003D5A65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8BA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62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97C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502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13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224"/>
    <w:rsid w:val="00417411"/>
    <w:rsid w:val="0041742F"/>
    <w:rsid w:val="00417869"/>
    <w:rsid w:val="00420012"/>
    <w:rsid w:val="00420065"/>
    <w:rsid w:val="0042076B"/>
    <w:rsid w:val="00420E38"/>
    <w:rsid w:val="0042124F"/>
    <w:rsid w:val="004212E8"/>
    <w:rsid w:val="0042161D"/>
    <w:rsid w:val="00421720"/>
    <w:rsid w:val="00421A17"/>
    <w:rsid w:val="00421C12"/>
    <w:rsid w:val="00421C1F"/>
    <w:rsid w:val="00421DEC"/>
    <w:rsid w:val="00421DF9"/>
    <w:rsid w:val="00421E2B"/>
    <w:rsid w:val="00421EC4"/>
    <w:rsid w:val="00421F22"/>
    <w:rsid w:val="0042242D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1C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5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0D7"/>
    <w:rsid w:val="00454107"/>
    <w:rsid w:val="00454300"/>
    <w:rsid w:val="004545A1"/>
    <w:rsid w:val="00454847"/>
    <w:rsid w:val="00454A60"/>
    <w:rsid w:val="00454A63"/>
    <w:rsid w:val="00454A74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94"/>
    <w:rsid w:val="004638E6"/>
    <w:rsid w:val="00463A33"/>
    <w:rsid w:val="00463B22"/>
    <w:rsid w:val="00463DC0"/>
    <w:rsid w:val="0046454B"/>
    <w:rsid w:val="004645C4"/>
    <w:rsid w:val="00464955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62C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7C6"/>
    <w:rsid w:val="00472808"/>
    <w:rsid w:val="00472946"/>
    <w:rsid w:val="00472A2B"/>
    <w:rsid w:val="00472FB0"/>
    <w:rsid w:val="0047309D"/>
    <w:rsid w:val="004730D4"/>
    <w:rsid w:val="0047322D"/>
    <w:rsid w:val="0047351E"/>
    <w:rsid w:val="00473799"/>
    <w:rsid w:val="00474069"/>
    <w:rsid w:val="004745C8"/>
    <w:rsid w:val="0047477B"/>
    <w:rsid w:val="0047478F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EA5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47"/>
    <w:rsid w:val="004913A4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F"/>
    <w:rsid w:val="00495B19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2FB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B0C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958"/>
    <w:rsid w:val="004C3A24"/>
    <w:rsid w:val="004C3FC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4D1"/>
    <w:rsid w:val="004D04EF"/>
    <w:rsid w:val="004D04F7"/>
    <w:rsid w:val="004D052A"/>
    <w:rsid w:val="004D0A84"/>
    <w:rsid w:val="004D0BA0"/>
    <w:rsid w:val="004D0CEB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F17"/>
    <w:rsid w:val="004D20AB"/>
    <w:rsid w:val="004D20C4"/>
    <w:rsid w:val="004D213F"/>
    <w:rsid w:val="004D22C8"/>
    <w:rsid w:val="004D2582"/>
    <w:rsid w:val="004D28C9"/>
    <w:rsid w:val="004D2A6C"/>
    <w:rsid w:val="004D2CA8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1D1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22A"/>
    <w:rsid w:val="004E72D8"/>
    <w:rsid w:val="004E7505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61"/>
    <w:rsid w:val="004F5CA4"/>
    <w:rsid w:val="004F5CEE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A38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F1"/>
    <w:rsid w:val="00512904"/>
    <w:rsid w:val="00512D8D"/>
    <w:rsid w:val="00513228"/>
    <w:rsid w:val="00513252"/>
    <w:rsid w:val="005132A7"/>
    <w:rsid w:val="005135D9"/>
    <w:rsid w:val="00513603"/>
    <w:rsid w:val="00513967"/>
    <w:rsid w:val="00513A58"/>
    <w:rsid w:val="00513D9E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50DD"/>
    <w:rsid w:val="00515104"/>
    <w:rsid w:val="005152FA"/>
    <w:rsid w:val="00515380"/>
    <w:rsid w:val="00515876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F1D"/>
    <w:rsid w:val="005171FC"/>
    <w:rsid w:val="0051723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472"/>
    <w:rsid w:val="00525780"/>
    <w:rsid w:val="0052590A"/>
    <w:rsid w:val="005259E2"/>
    <w:rsid w:val="00525DE3"/>
    <w:rsid w:val="0052614B"/>
    <w:rsid w:val="00526536"/>
    <w:rsid w:val="0052657B"/>
    <w:rsid w:val="00526645"/>
    <w:rsid w:val="005267DE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7CA"/>
    <w:rsid w:val="005319DA"/>
    <w:rsid w:val="00531E04"/>
    <w:rsid w:val="00531E5B"/>
    <w:rsid w:val="00532276"/>
    <w:rsid w:val="0053271F"/>
    <w:rsid w:val="00532872"/>
    <w:rsid w:val="0053288B"/>
    <w:rsid w:val="00532AF1"/>
    <w:rsid w:val="00532C77"/>
    <w:rsid w:val="005332DD"/>
    <w:rsid w:val="00533349"/>
    <w:rsid w:val="005335B1"/>
    <w:rsid w:val="005337AE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0FA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0F23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2DB"/>
    <w:rsid w:val="00544C4E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44A"/>
    <w:rsid w:val="0054749C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1C9"/>
    <w:rsid w:val="00561226"/>
    <w:rsid w:val="005615E3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15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6A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492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673"/>
    <w:rsid w:val="005868A2"/>
    <w:rsid w:val="00586BBC"/>
    <w:rsid w:val="00587177"/>
    <w:rsid w:val="0058753A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A30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F53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6F9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6F29"/>
    <w:rsid w:val="005D72D6"/>
    <w:rsid w:val="005D7350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7B0"/>
    <w:rsid w:val="005F77D1"/>
    <w:rsid w:val="005F79DA"/>
    <w:rsid w:val="005F7BB3"/>
    <w:rsid w:val="005F7EFF"/>
    <w:rsid w:val="00600279"/>
    <w:rsid w:val="0060040D"/>
    <w:rsid w:val="006005E3"/>
    <w:rsid w:val="00600766"/>
    <w:rsid w:val="006009F7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584"/>
    <w:rsid w:val="0060164B"/>
    <w:rsid w:val="0060171F"/>
    <w:rsid w:val="006018D4"/>
    <w:rsid w:val="0060194E"/>
    <w:rsid w:val="00601982"/>
    <w:rsid w:val="006019D1"/>
    <w:rsid w:val="00601A11"/>
    <w:rsid w:val="00601ABE"/>
    <w:rsid w:val="00601E2A"/>
    <w:rsid w:val="00601ED1"/>
    <w:rsid w:val="00601FD3"/>
    <w:rsid w:val="00602222"/>
    <w:rsid w:val="00602342"/>
    <w:rsid w:val="00602464"/>
    <w:rsid w:val="006024A1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6A5"/>
    <w:rsid w:val="0061173F"/>
    <w:rsid w:val="00611E17"/>
    <w:rsid w:val="00611F79"/>
    <w:rsid w:val="00612027"/>
    <w:rsid w:val="00612045"/>
    <w:rsid w:val="006121A3"/>
    <w:rsid w:val="00612225"/>
    <w:rsid w:val="0061264B"/>
    <w:rsid w:val="006126B3"/>
    <w:rsid w:val="00612B23"/>
    <w:rsid w:val="00612C56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7072"/>
    <w:rsid w:val="006176B8"/>
    <w:rsid w:val="006178A5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10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983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8B8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943"/>
    <w:rsid w:val="00634A89"/>
    <w:rsid w:val="00634DB7"/>
    <w:rsid w:val="00634E34"/>
    <w:rsid w:val="00634E48"/>
    <w:rsid w:val="00634F52"/>
    <w:rsid w:val="00634FFE"/>
    <w:rsid w:val="0063504E"/>
    <w:rsid w:val="0063507A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18F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80"/>
    <w:rsid w:val="00640F9A"/>
    <w:rsid w:val="00641125"/>
    <w:rsid w:val="00641135"/>
    <w:rsid w:val="00641224"/>
    <w:rsid w:val="006413F2"/>
    <w:rsid w:val="00641556"/>
    <w:rsid w:val="00641637"/>
    <w:rsid w:val="00641705"/>
    <w:rsid w:val="006417DA"/>
    <w:rsid w:val="00641B04"/>
    <w:rsid w:val="00641ED2"/>
    <w:rsid w:val="00641F13"/>
    <w:rsid w:val="00641FCE"/>
    <w:rsid w:val="006420B8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3B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410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62D"/>
    <w:rsid w:val="0064774F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5E"/>
    <w:rsid w:val="006610A4"/>
    <w:rsid w:val="006613CB"/>
    <w:rsid w:val="006613EC"/>
    <w:rsid w:val="006615D5"/>
    <w:rsid w:val="00661776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856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4D9"/>
    <w:rsid w:val="0068162C"/>
    <w:rsid w:val="006817C0"/>
    <w:rsid w:val="00681B8F"/>
    <w:rsid w:val="00681D02"/>
    <w:rsid w:val="00681D98"/>
    <w:rsid w:val="00682178"/>
    <w:rsid w:val="006821C2"/>
    <w:rsid w:val="0068224A"/>
    <w:rsid w:val="00682A66"/>
    <w:rsid w:val="00683070"/>
    <w:rsid w:val="006830C7"/>
    <w:rsid w:val="006834ED"/>
    <w:rsid w:val="00683570"/>
    <w:rsid w:val="00683607"/>
    <w:rsid w:val="00683DEF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814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463"/>
    <w:rsid w:val="00694A09"/>
    <w:rsid w:val="00694A58"/>
    <w:rsid w:val="00694B1E"/>
    <w:rsid w:val="00694B47"/>
    <w:rsid w:val="00694D40"/>
    <w:rsid w:val="0069531D"/>
    <w:rsid w:val="00695418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2E76"/>
    <w:rsid w:val="006A30A4"/>
    <w:rsid w:val="006A33B9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91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BBB"/>
    <w:rsid w:val="006A6C4D"/>
    <w:rsid w:val="006A6E2B"/>
    <w:rsid w:val="006A732E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714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58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E4E"/>
    <w:rsid w:val="006C1EBF"/>
    <w:rsid w:val="006C2365"/>
    <w:rsid w:val="006C254E"/>
    <w:rsid w:val="006C2566"/>
    <w:rsid w:val="006C2823"/>
    <w:rsid w:val="006C28D9"/>
    <w:rsid w:val="006C2923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E7A"/>
    <w:rsid w:val="006C6129"/>
    <w:rsid w:val="006C62CC"/>
    <w:rsid w:val="006C632D"/>
    <w:rsid w:val="006C6386"/>
    <w:rsid w:val="006C641D"/>
    <w:rsid w:val="006C6574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3FCA"/>
    <w:rsid w:val="006D41F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E6"/>
    <w:rsid w:val="006E272D"/>
    <w:rsid w:val="006E2BFC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3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D97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EE1"/>
    <w:rsid w:val="00702F5E"/>
    <w:rsid w:val="0070355D"/>
    <w:rsid w:val="0070389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B4F"/>
    <w:rsid w:val="00713C6F"/>
    <w:rsid w:val="00713D48"/>
    <w:rsid w:val="00713E22"/>
    <w:rsid w:val="00713F2D"/>
    <w:rsid w:val="00713FB8"/>
    <w:rsid w:val="00714199"/>
    <w:rsid w:val="007144E2"/>
    <w:rsid w:val="007146C1"/>
    <w:rsid w:val="00714798"/>
    <w:rsid w:val="0071495F"/>
    <w:rsid w:val="00714A0E"/>
    <w:rsid w:val="00714B59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D97"/>
    <w:rsid w:val="00727FAE"/>
    <w:rsid w:val="00727FC7"/>
    <w:rsid w:val="00730152"/>
    <w:rsid w:val="00730649"/>
    <w:rsid w:val="007306A2"/>
    <w:rsid w:val="007308B9"/>
    <w:rsid w:val="00730A18"/>
    <w:rsid w:val="00730BEB"/>
    <w:rsid w:val="00730D15"/>
    <w:rsid w:val="00730E33"/>
    <w:rsid w:val="00730FEB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A21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0BA1"/>
    <w:rsid w:val="0074103D"/>
    <w:rsid w:val="007410B5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F2C"/>
    <w:rsid w:val="00751066"/>
    <w:rsid w:val="00751330"/>
    <w:rsid w:val="007513D9"/>
    <w:rsid w:val="00751447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EEF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479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60D"/>
    <w:rsid w:val="007707D2"/>
    <w:rsid w:val="007707F5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2F32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40"/>
    <w:rsid w:val="00775066"/>
    <w:rsid w:val="00775362"/>
    <w:rsid w:val="00775561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9F9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6EC"/>
    <w:rsid w:val="00792B03"/>
    <w:rsid w:val="00792DCB"/>
    <w:rsid w:val="00792E8B"/>
    <w:rsid w:val="00792F41"/>
    <w:rsid w:val="007930DB"/>
    <w:rsid w:val="007932C2"/>
    <w:rsid w:val="0079365A"/>
    <w:rsid w:val="007937AF"/>
    <w:rsid w:val="00793951"/>
    <w:rsid w:val="00793AAA"/>
    <w:rsid w:val="00793AF6"/>
    <w:rsid w:val="00793B17"/>
    <w:rsid w:val="00793B39"/>
    <w:rsid w:val="00793B66"/>
    <w:rsid w:val="00793BF8"/>
    <w:rsid w:val="00793FA5"/>
    <w:rsid w:val="0079417F"/>
    <w:rsid w:val="007941D0"/>
    <w:rsid w:val="007943AE"/>
    <w:rsid w:val="00794507"/>
    <w:rsid w:val="007947A4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771F"/>
    <w:rsid w:val="007A789C"/>
    <w:rsid w:val="007A7955"/>
    <w:rsid w:val="007A79C8"/>
    <w:rsid w:val="007A7B50"/>
    <w:rsid w:val="007A7DB2"/>
    <w:rsid w:val="007A7F0E"/>
    <w:rsid w:val="007A7F1E"/>
    <w:rsid w:val="007B0027"/>
    <w:rsid w:val="007B00D1"/>
    <w:rsid w:val="007B0160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EF5"/>
    <w:rsid w:val="007B5F44"/>
    <w:rsid w:val="007B6334"/>
    <w:rsid w:val="007B6E5C"/>
    <w:rsid w:val="007B6EFC"/>
    <w:rsid w:val="007B70D5"/>
    <w:rsid w:val="007B7222"/>
    <w:rsid w:val="007B7560"/>
    <w:rsid w:val="007B772A"/>
    <w:rsid w:val="007B7B6B"/>
    <w:rsid w:val="007B7BCA"/>
    <w:rsid w:val="007B7BD9"/>
    <w:rsid w:val="007B7C99"/>
    <w:rsid w:val="007B7EF8"/>
    <w:rsid w:val="007C0347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689"/>
    <w:rsid w:val="007C3761"/>
    <w:rsid w:val="007C39DB"/>
    <w:rsid w:val="007C3A9F"/>
    <w:rsid w:val="007C3ADC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F8C"/>
    <w:rsid w:val="007D1FEB"/>
    <w:rsid w:val="007D2003"/>
    <w:rsid w:val="007D205C"/>
    <w:rsid w:val="007D22E1"/>
    <w:rsid w:val="007D2467"/>
    <w:rsid w:val="007D2840"/>
    <w:rsid w:val="007D2AB8"/>
    <w:rsid w:val="007D2B30"/>
    <w:rsid w:val="007D2D82"/>
    <w:rsid w:val="007D3124"/>
    <w:rsid w:val="007D3313"/>
    <w:rsid w:val="007D356D"/>
    <w:rsid w:val="007D35A6"/>
    <w:rsid w:val="007D35F4"/>
    <w:rsid w:val="007D3ADB"/>
    <w:rsid w:val="007D3BA1"/>
    <w:rsid w:val="007D3FED"/>
    <w:rsid w:val="007D4659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9B2"/>
    <w:rsid w:val="007D7B55"/>
    <w:rsid w:val="007D7D9A"/>
    <w:rsid w:val="007E0490"/>
    <w:rsid w:val="007E06DD"/>
    <w:rsid w:val="007E080D"/>
    <w:rsid w:val="007E0A3E"/>
    <w:rsid w:val="007E0B50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AB9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C84"/>
    <w:rsid w:val="007E5EDA"/>
    <w:rsid w:val="007E5F6A"/>
    <w:rsid w:val="007E609A"/>
    <w:rsid w:val="007E680C"/>
    <w:rsid w:val="007E6B8B"/>
    <w:rsid w:val="007E6D2B"/>
    <w:rsid w:val="007E6F4E"/>
    <w:rsid w:val="007E6F5F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8A8"/>
    <w:rsid w:val="007F3BAA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E51"/>
    <w:rsid w:val="007F7FDA"/>
    <w:rsid w:val="0080014C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E3A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534"/>
    <w:rsid w:val="00804801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678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DE4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19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8DE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036"/>
    <w:rsid w:val="00831214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233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91A"/>
    <w:rsid w:val="00840C28"/>
    <w:rsid w:val="00840DBE"/>
    <w:rsid w:val="00840E09"/>
    <w:rsid w:val="0084125B"/>
    <w:rsid w:val="00841BA7"/>
    <w:rsid w:val="00841D5D"/>
    <w:rsid w:val="00841F2A"/>
    <w:rsid w:val="008421D1"/>
    <w:rsid w:val="0084233C"/>
    <w:rsid w:val="00842DBA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D2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FF"/>
    <w:rsid w:val="00847B70"/>
    <w:rsid w:val="00847ECD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4FEA"/>
    <w:rsid w:val="00855202"/>
    <w:rsid w:val="0085538A"/>
    <w:rsid w:val="00855764"/>
    <w:rsid w:val="008559AA"/>
    <w:rsid w:val="00855A20"/>
    <w:rsid w:val="00855B1C"/>
    <w:rsid w:val="00855C4E"/>
    <w:rsid w:val="00855C8E"/>
    <w:rsid w:val="00855D8D"/>
    <w:rsid w:val="0085608B"/>
    <w:rsid w:val="008562AB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D6D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37A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605"/>
    <w:rsid w:val="00870EC4"/>
    <w:rsid w:val="00870FDF"/>
    <w:rsid w:val="008717C6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E7B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196"/>
    <w:rsid w:val="00886CE1"/>
    <w:rsid w:val="00886CFF"/>
    <w:rsid w:val="00886E19"/>
    <w:rsid w:val="00886F83"/>
    <w:rsid w:val="008875ED"/>
    <w:rsid w:val="00887661"/>
    <w:rsid w:val="008876EC"/>
    <w:rsid w:val="00887867"/>
    <w:rsid w:val="00887989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1FC2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BA"/>
    <w:rsid w:val="008C343A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77C"/>
    <w:rsid w:val="008C6B44"/>
    <w:rsid w:val="008C6C77"/>
    <w:rsid w:val="008C7022"/>
    <w:rsid w:val="008C73F8"/>
    <w:rsid w:val="008C7418"/>
    <w:rsid w:val="008C75C4"/>
    <w:rsid w:val="008C7B09"/>
    <w:rsid w:val="008C7BAD"/>
    <w:rsid w:val="008C7CF1"/>
    <w:rsid w:val="008C7F15"/>
    <w:rsid w:val="008D05D2"/>
    <w:rsid w:val="008D05E3"/>
    <w:rsid w:val="008D0609"/>
    <w:rsid w:val="008D068C"/>
    <w:rsid w:val="008D071C"/>
    <w:rsid w:val="008D071D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40A6"/>
    <w:rsid w:val="008E40C8"/>
    <w:rsid w:val="008E41C6"/>
    <w:rsid w:val="008E4286"/>
    <w:rsid w:val="008E4487"/>
    <w:rsid w:val="008E4499"/>
    <w:rsid w:val="008E498D"/>
    <w:rsid w:val="008E49C1"/>
    <w:rsid w:val="008E49E0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A8"/>
    <w:rsid w:val="008F10D0"/>
    <w:rsid w:val="008F11AB"/>
    <w:rsid w:val="008F13E6"/>
    <w:rsid w:val="008F13EE"/>
    <w:rsid w:val="008F18EC"/>
    <w:rsid w:val="008F195A"/>
    <w:rsid w:val="008F1AAB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6AB"/>
    <w:rsid w:val="008F376B"/>
    <w:rsid w:val="008F3900"/>
    <w:rsid w:val="008F3AD6"/>
    <w:rsid w:val="008F3DD2"/>
    <w:rsid w:val="008F3EA7"/>
    <w:rsid w:val="008F3F97"/>
    <w:rsid w:val="008F4164"/>
    <w:rsid w:val="008F41AB"/>
    <w:rsid w:val="008F4215"/>
    <w:rsid w:val="008F445A"/>
    <w:rsid w:val="008F4516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492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3BFA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01A"/>
    <w:rsid w:val="00905178"/>
    <w:rsid w:val="009055ED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3B9"/>
    <w:rsid w:val="009064BE"/>
    <w:rsid w:val="00906690"/>
    <w:rsid w:val="00906A32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BC0"/>
    <w:rsid w:val="00925EB0"/>
    <w:rsid w:val="009260AE"/>
    <w:rsid w:val="00926141"/>
    <w:rsid w:val="00926292"/>
    <w:rsid w:val="00926319"/>
    <w:rsid w:val="00926401"/>
    <w:rsid w:val="00926643"/>
    <w:rsid w:val="0092667A"/>
    <w:rsid w:val="00926A17"/>
    <w:rsid w:val="00926E15"/>
    <w:rsid w:val="00926F41"/>
    <w:rsid w:val="00927439"/>
    <w:rsid w:val="00927664"/>
    <w:rsid w:val="009278E1"/>
    <w:rsid w:val="00927E22"/>
    <w:rsid w:val="00927F84"/>
    <w:rsid w:val="00927FF1"/>
    <w:rsid w:val="009304F3"/>
    <w:rsid w:val="00930CEB"/>
    <w:rsid w:val="00930E09"/>
    <w:rsid w:val="00930E59"/>
    <w:rsid w:val="00930FD4"/>
    <w:rsid w:val="009310C6"/>
    <w:rsid w:val="0093114C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3E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C2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739"/>
    <w:rsid w:val="00942A28"/>
    <w:rsid w:val="00942AF8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764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2D06"/>
    <w:rsid w:val="00952F91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18"/>
    <w:rsid w:val="009619A5"/>
    <w:rsid w:val="0096227A"/>
    <w:rsid w:val="009622E3"/>
    <w:rsid w:val="009622E5"/>
    <w:rsid w:val="00962314"/>
    <w:rsid w:val="00962351"/>
    <w:rsid w:val="00962480"/>
    <w:rsid w:val="009624D5"/>
    <w:rsid w:val="0096276C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733"/>
    <w:rsid w:val="0096577B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094"/>
    <w:rsid w:val="00973445"/>
    <w:rsid w:val="00973446"/>
    <w:rsid w:val="00973486"/>
    <w:rsid w:val="00973531"/>
    <w:rsid w:val="00973678"/>
    <w:rsid w:val="00973712"/>
    <w:rsid w:val="00973A40"/>
    <w:rsid w:val="00973C25"/>
    <w:rsid w:val="00973E43"/>
    <w:rsid w:val="00973E4F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B2A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B6E"/>
    <w:rsid w:val="00984BED"/>
    <w:rsid w:val="00984E81"/>
    <w:rsid w:val="00984EAA"/>
    <w:rsid w:val="00984F09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8FD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AE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B78"/>
    <w:rsid w:val="009A2C34"/>
    <w:rsid w:val="009A2C76"/>
    <w:rsid w:val="009A2CEC"/>
    <w:rsid w:val="009A2D8F"/>
    <w:rsid w:val="009A2E28"/>
    <w:rsid w:val="009A350A"/>
    <w:rsid w:val="009A3881"/>
    <w:rsid w:val="009A3883"/>
    <w:rsid w:val="009A392E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18B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3E1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304"/>
    <w:rsid w:val="009D55A3"/>
    <w:rsid w:val="009D588B"/>
    <w:rsid w:val="009D5893"/>
    <w:rsid w:val="009D58BD"/>
    <w:rsid w:val="009D5AC6"/>
    <w:rsid w:val="009D5B7F"/>
    <w:rsid w:val="009D5E92"/>
    <w:rsid w:val="009D62A6"/>
    <w:rsid w:val="009D64A7"/>
    <w:rsid w:val="009D6544"/>
    <w:rsid w:val="009D662B"/>
    <w:rsid w:val="009D66CF"/>
    <w:rsid w:val="009D66F5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D7CDF"/>
    <w:rsid w:val="009E01A0"/>
    <w:rsid w:val="009E01B7"/>
    <w:rsid w:val="009E03AE"/>
    <w:rsid w:val="009E03B6"/>
    <w:rsid w:val="009E0615"/>
    <w:rsid w:val="009E08CA"/>
    <w:rsid w:val="009E08E7"/>
    <w:rsid w:val="009E0A9B"/>
    <w:rsid w:val="009E0D42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E9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5C6"/>
    <w:rsid w:val="009F16D2"/>
    <w:rsid w:val="009F1812"/>
    <w:rsid w:val="009F1845"/>
    <w:rsid w:val="009F1B75"/>
    <w:rsid w:val="009F1C4B"/>
    <w:rsid w:val="009F1D69"/>
    <w:rsid w:val="009F1F46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57"/>
    <w:rsid w:val="009F6DEF"/>
    <w:rsid w:val="009F70E1"/>
    <w:rsid w:val="009F7543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0CFB"/>
    <w:rsid w:val="00A01177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1ED0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628"/>
    <w:rsid w:val="00A17A1C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A37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B94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22"/>
    <w:rsid w:val="00A37D84"/>
    <w:rsid w:val="00A40430"/>
    <w:rsid w:val="00A406DD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D54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41A0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5F72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57F85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B0"/>
    <w:rsid w:val="00A62307"/>
    <w:rsid w:val="00A623BC"/>
    <w:rsid w:val="00A628DC"/>
    <w:rsid w:val="00A6294B"/>
    <w:rsid w:val="00A62A0F"/>
    <w:rsid w:val="00A62AFE"/>
    <w:rsid w:val="00A62BC2"/>
    <w:rsid w:val="00A62DFA"/>
    <w:rsid w:val="00A62E4B"/>
    <w:rsid w:val="00A6377F"/>
    <w:rsid w:val="00A6386A"/>
    <w:rsid w:val="00A63AA8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5B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694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36"/>
    <w:rsid w:val="00A808D2"/>
    <w:rsid w:val="00A808EB"/>
    <w:rsid w:val="00A809E5"/>
    <w:rsid w:val="00A80B89"/>
    <w:rsid w:val="00A80D29"/>
    <w:rsid w:val="00A80E45"/>
    <w:rsid w:val="00A810B1"/>
    <w:rsid w:val="00A811B6"/>
    <w:rsid w:val="00A81510"/>
    <w:rsid w:val="00A8164F"/>
    <w:rsid w:val="00A818A4"/>
    <w:rsid w:val="00A8196A"/>
    <w:rsid w:val="00A81A38"/>
    <w:rsid w:val="00A81CB8"/>
    <w:rsid w:val="00A824CA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95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A1"/>
    <w:rsid w:val="00AA1DD0"/>
    <w:rsid w:val="00AA21E4"/>
    <w:rsid w:val="00AA22D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BAF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3AD"/>
    <w:rsid w:val="00AB2844"/>
    <w:rsid w:val="00AB2A14"/>
    <w:rsid w:val="00AB2C38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6CC"/>
    <w:rsid w:val="00AB49A9"/>
    <w:rsid w:val="00AB4A28"/>
    <w:rsid w:val="00AB4F1A"/>
    <w:rsid w:val="00AB5104"/>
    <w:rsid w:val="00AB51BA"/>
    <w:rsid w:val="00AB51DE"/>
    <w:rsid w:val="00AB53EB"/>
    <w:rsid w:val="00AB5463"/>
    <w:rsid w:val="00AB58B7"/>
    <w:rsid w:val="00AB5934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ED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B7EA0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CF4"/>
    <w:rsid w:val="00AC2D28"/>
    <w:rsid w:val="00AC300D"/>
    <w:rsid w:val="00AC31C1"/>
    <w:rsid w:val="00AC3598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3F3"/>
    <w:rsid w:val="00AC555D"/>
    <w:rsid w:val="00AC561A"/>
    <w:rsid w:val="00AC5639"/>
    <w:rsid w:val="00AC5684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C2F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0C2"/>
    <w:rsid w:val="00AE012D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E4D"/>
    <w:rsid w:val="00AF504E"/>
    <w:rsid w:val="00AF52EB"/>
    <w:rsid w:val="00AF5395"/>
    <w:rsid w:val="00AF55E7"/>
    <w:rsid w:val="00AF5659"/>
    <w:rsid w:val="00AF5877"/>
    <w:rsid w:val="00AF5C6D"/>
    <w:rsid w:val="00AF5FAB"/>
    <w:rsid w:val="00AF6463"/>
    <w:rsid w:val="00AF6547"/>
    <w:rsid w:val="00AF690B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348"/>
    <w:rsid w:val="00B157F7"/>
    <w:rsid w:val="00B158E3"/>
    <w:rsid w:val="00B15B42"/>
    <w:rsid w:val="00B15D67"/>
    <w:rsid w:val="00B15E5F"/>
    <w:rsid w:val="00B163BE"/>
    <w:rsid w:val="00B163E2"/>
    <w:rsid w:val="00B16426"/>
    <w:rsid w:val="00B16453"/>
    <w:rsid w:val="00B16E51"/>
    <w:rsid w:val="00B16EA8"/>
    <w:rsid w:val="00B16EB0"/>
    <w:rsid w:val="00B16FA7"/>
    <w:rsid w:val="00B173FC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1A3"/>
    <w:rsid w:val="00B211D9"/>
    <w:rsid w:val="00B2125D"/>
    <w:rsid w:val="00B214D6"/>
    <w:rsid w:val="00B217AD"/>
    <w:rsid w:val="00B217E7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44D"/>
    <w:rsid w:val="00B40580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5F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1EE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C4E"/>
    <w:rsid w:val="00B55D45"/>
    <w:rsid w:val="00B55F01"/>
    <w:rsid w:val="00B55F80"/>
    <w:rsid w:val="00B55F82"/>
    <w:rsid w:val="00B56176"/>
    <w:rsid w:val="00B561ED"/>
    <w:rsid w:val="00B564D1"/>
    <w:rsid w:val="00B5664A"/>
    <w:rsid w:val="00B566FC"/>
    <w:rsid w:val="00B5719F"/>
    <w:rsid w:val="00B572A5"/>
    <w:rsid w:val="00B57390"/>
    <w:rsid w:val="00B574EC"/>
    <w:rsid w:val="00B5791F"/>
    <w:rsid w:val="00B57968"/>
    <w:rsid w:val="00B57B4C"/>
    <w:rsid w:val="00B57EA4"/>
    <w:rsid w:val="00B600E1"/>
    <w:rsid w:val="00B6028E"/>
    <w:rsid w:val="00B60574"/>
    <w:rsid w:val="00B6058E"/>
    <w:rsid w:val="00B6059E"/>
    <w:rsid w:val="00B605EA"/>
    <w:rsid w:val="00B60948"/>
    <w:rsid w:val="00B60973"/>
    <w:rsid w:val="00B60A86"/>
    <w:rsid w:val="00B60A98"/>
    <w:rsid w:val="00B60BBD"/>
    <w:rsid w:val="00B60DD2"/>
    <w:rsid w:val="00B6126C"/>
    <w:rsid w:val="00B612BC"/>
    <w:rsid w:val="00B61941"/>
    <w:rsid w:val="00B61B29"/>
    <w:rsid w:val="00B61DF7"/>
    <w:rsid w:val="00B61EAE"/>
    <w:rsid w:val="00B61ED9"/>
    <w:rsid w:val="00B6208F"/>
    <w:rsid w:val="00B624C2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1FBD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B63"/>
    <w:rsid w:val="00B73D85"/>
    <w:rsid w:val="00B73F30"/>
    <w:rsid w:val="00B73F79"/>
    <w:rsid w:val="00B7409A"/>
    <w:rsid w:val="00B741A9"/>
    <w:rsid w:val="00B7474C"/>
    <w:rsid w:val="00B74A3A"/>
    <w:rsid w:val="00B74AEB"/>
    <w:rsid w:val="00B74B7A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777"/>
    <w:rsid w:val="00B9080A"/>
    <w:rsid w:val="00B90CF2"/>
    <w:rsid w:val="00B90D4D"/>
    <w:rsid w:val="00B90FFC"/>
    <w:rsid w:val="00B91164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14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35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831"/>
    <w:rsid w:val="00BA3E3E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793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5A3"/>
    <w:rsid w:val="00BB366D"/>
    <w:rsid w:val="00BB3A7F"/>
    <w:rsid w:val="00BB3CE0"/>
    <w:rsid w:val="00BB4080"/>
    <w:rsid w:val="00BB4966"/>
    <w:rsid w:val="00BB49B3"/>
    <w:rsid w:val="00BB49BF"/>
    <w:rsid w:val="00BB4B07"/>
    <w:rsid w:val="00BB4D52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6FF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B7E15"/>
    <w:rsid w:val="00BC002A"/>
    <w:rsid w:val="00BC0058"/>
    <w:rsid w:val="00BC0167"/>
    <w:rsid w:val="00BC01C8"/>
    <w:rsid w:val="00BC01E4"/>
    <w:rsid w:val="00BC0402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5DF0"/>
    <w:rsid w:val="00BC616D"/>
    <w:rsid w:val="00BC61B7"/>
    <w:rsid w:val="00BC61F8"/>
    <w:rsid w:val="00BC644A"/>
    <w:rsid w:val="00BC69A2"/>
    <w:rsid w:val="00BC69BA"/>
    <w:rsid w:val="00BC6A3A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693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2AA"/>
    <w:rsid w:val="00BE33E8"/>
    <w:rsid w:val="00BE3621"/>
    <w:rsid w:val="00BE36DC"/>
    <w:rsid w:val="00BE370F"/>
    <w:rsid w:val="00BE38EE"/>
    <w:rsid w:val="00BE3BD4"/>
    <w:rsid w:val="00BE3CA3"/>
    <w:rsid w:val="00BE3DC8"/>
    <w:rsid w:val="00BE40A2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0F34"/>
    <w:rsid w:val="00BF1247"/>
    <w:rsid w:val="00BF14CE"/>
    <w:rsid w:val="00BF14FE"/>
    <w:rsid w:val="00BF1562"/>
    <w:rsid w:val="00BF15C6"/>
    <w:rsid w:val="00BF175E"/>
    <w:rsid w:val="00BF1880"/>
    <w:rsid w:val="00BF1B2D"/>
    <w:rsid w:val="00BF1BFF"/>
    <w:rsid w:val="00BF1D34"/>
    <w:rsid w:val="00BF1DFF"/>
    <w:rsid w:val="00BF1E7A"/>
    <w:rsid w:val="00BF1F8D"/>
    <w:rsid w:val="00BF2154"/>
    <w:rsid w:val="00BF2418"/>
    <w:rsid w:val="00BF27A7"/>
    <w:rsid w:val="00BF28ED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BB7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8B9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510"/>
    <w:rsid w:val="00C156D4"/>
    <w:rsid w:val="00C15AA9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980"/>
    <w:rsid w:val="00C21DCB"/>
    <w:rsid w:val="00C22004"/>
    <w:rsid w:val="00C221B9"/>
    <w:rsid w:val="00C22249"/>
    <w:rsid w:val="00C2244E"/>
    <w:rsid w:val="00C22CC1"/>
    <w:rsid w:val="00C235B1"/>
    <w:rsid w:val="00C236D7"/>
    <w:rsid w:val="00C237FC"/>
    <w:rsid w:val="00C23970"/>
    <w:rsid w:val="00C239DE"/>
    <w:rsid w:val="00C23A78"/>
    <w:rsid w:val="00C23DF6"/>
    <w:rsid w:val="00C23E51"/>
    <w:rsid w:val="00C240A8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4"/>
    <w:rsid w:val="00C255EB"/>
    <w:rsid w:val="00C25632"/>
    <w:rsid w:val="00C2570E"/>
    <w:rsid w:val="00C2573D"/>
    <w:rsid w:val="00C257EB"/>
    <w:rsid w:val="00C259CC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30E"/>
    <w:rsid w:val="00C27B9A"/>
    <w:rsid w:val="00C30508"/>
    <w:rsid w:val="00C3059D"/>
    <w:rsid w:val="00C307D2"/>
    <w:rsid w:val="00C3080D"/>
    <w:rsid w:val="00C30A0A"/>
    <w:rsid w:val="00C313AF"/>
    <w:rsid w:val="00C31789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52F"/>
    <w:rsid w:val="00C335B2"/>
    <w:rsid w:val="00C336B8"/>
    <w:rsid w:val="00C33B9F"/>
    <w:rsid w:val="00C33DAE"/>
    <w:rsid w:val="00C33F92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C3"/>
    <w:rsid w:val="00C47EF2"/>
    <w:rsid w:val="00C50040"/>
    <w:rsid w:val="00C501A9"/>
    <w:rsid w:val="00C5048F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852"/>
    <w:rsid w:val="00C52BD0"/>
    <w:rsid w:val="00C52DD8"/>
    <w:rsid w:val="00C530D1"/>
    <w:rsid w:val="00C53276"/>
    <w:rsid w:val="00C5378A"/>
    <w:rsid w:val="00C537A2"/>
    <w:rsid w:val="00C53A35"/>
    <w:rsid w:val="00C53E2D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39"/>
    <w:rsid w:val="00C6276B"/>
    <w:rsid w:val="00C62A3F"/>
    <w:rsid w:val="00C62ADC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C9B"/>
    <w:rsid w:val="00C6409C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B0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032"/>
    <w:rsid w:val="00C741BC"/>
    <w:rsid w:val="00C7428D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0D"/>
    <w:rsid w:val="00C77072"/>
    <w:rsid w:val="00C7731B"/>
    <w:rsid w:val="00C7737C"/>
    <w:rsid w:val="00C77BDA"/>
    <w:rsid w:val="00C77DEF"/>
    <w:rsid w:val="00C77F4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7DA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8E4"/>
    <w:rsid w:val="00C849FF"/>
    <w:rsid w:val="00C84A04"/>
    <w:rsid w:val="00C84B27"/>
    <w:rsid w:val="00C84DE0"/>
    <w:rsid w:val="00C85260"/>
    <w:rsid w:val="00C85591"/>
    <w:rsid w:val="00C85E0C"/>
    <w:rsid w:val="00C86123"/>
    <w:rsid w:val="00C86336"/>
    <w:rsid w:val="00C86A6B"/>
    <w:rsid w:val="00C86C3A"/>
    <w:rsid w:val="00C86D1D"/>
    <w:rsid w:val="00C87449"/>
    <w:rsid w:val="00C87481"/>
    <w:rsid w:val="00C874D8"/>
    <w:rsid w:val="00C87569"/>
    <w:rsid w:val="00C87635"/>
    <w:rsid w:val="00C8790C"/>
    <w:rsid w:val="00C879DB"/>
    <w:rsid w:val="00C87AA7"/>
    <w:rsid w:val="00C87D36"/>
    <w:rsid w:val="00C9024A"/>
    <w:rsid w:val="00C90333"/>
    <w:rsid w:val="00C90590"/>
    <w:rsid w:val="00C906C5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2DF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6B"/>
    <w:rsid w:val="00C94DA8"/>
    <w:rsid w:val="00C951BA"/>
    <w:rsid w:val="00C951FB"/>
    <w:rsid w:val="00C953BB"/>
    <w:rsid w:val="00C9575D"/>
    <w:rsid w:val="00C95925"/>
    <w:rsid w:val="00C95AE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494"/>
    <w:rsid w:val="00C9770A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411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642"/>
    <w:rsid w:val="00CA6BC8"/>
    <w:rsid w:val="00CA70C3"/>
    <w:rsid w:val="00CA70C5"/>
    <w:rsid w:val="00CA714A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11E9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DC1"/>
    <w:rsid w:val="00CB4EE4"/>
    <w:rsid w:val="00CB4F15"/>
    <w:rsid w:val="00CB4F79"/>
    <w:rsid w:val="00CB5265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CC8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890"/>
    <w:rsid w:val="00CC7E4B"/>
    <w:rsid w:val="00CD0228"/>
    <w:rsid w:val="00CD02AA"/>
    <w:rsid w:val="00CD02D7"/>
    <w:rsid w:val="00CD0580"/>
    <w:rsid w:val="00CD0746"/>
    <w:rsid w:val="00CD0B7F"/>
    <w:rsid w:val="00CD0CE9"/>
    <w:rsid w:val="00CD11DB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6E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3FDC"/>
    <w:rsid w:val="00CD4214"/>
    <w:rsid w:val="00CD42E7"/>
    <w:rsid w:val="00CD4305"/>
    <w:rsid w:val="00CD454F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BAE"/>
    <w:rsid w:val="00CE3BC2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22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7F8"/>
    <w:rsid w:val="00CF385B"/>
    <w:rsid w:val="00CF3FE8"/>
    <w:rsid w:val="00CF40BE"/>
    <w:rsid w:val="00CF4111"/>
    <w:rsid w:val="00CF42ED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78"/>
    <w:rsid w:val="00D143B7"/>
    <w:rsid w:val="00D14530"/>
    <w:rsid w:val="00D146D5"/>
    <w:rsid w:val="00D147C7"/>
    <w:rsid w:val="00D14AFC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BB3"/>
    <w:rsid w:val="00D15FCC"/>
    <w:rsid w:val="00D16326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07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779"/>
    <w:rsid w:val="00D32A66"/>
    <w:rsid w:val="00D32B11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9B1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95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3B4"/>
    <w:rsid w:val="00D506DA"/>
    <w:rsid w:val="00D50855"/>
    <w:rsid w:val="00D50B97"/>
    <w:rsid w:val="00D50DC8"/>
    <w:rsid w:val="00D50E30"/>
    <w:rsid w:val="00D513D2"/>
    <w:rsid w:val="00D51516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6F7"/>
    <w:rsid w:val="00D5581B"/>
    <w:rsid w:val="00D55A1D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1E7D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091"/>
    <w:rsid w:val="00D672E4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94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8C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DD8"/>
    <w:rsid w:val="00DB0DEB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9A3"/>
    <w:rsid w:val="00DB1BC4"/>
    <w:rsid w:val="00DB1BD1"/>
    <w:rsid w:val="00DB1CA7"/>
    <w:rsid w:val="00DB1F1B"/>
    <w:rsid w:val="00DB1FDD"/>
    <w:rsid w:val="00DB225F"/>
    <w:rsid w:val="00DB276C"/>
    <w:rsid w:val="00DB2986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CD2"/>
    <w:rsid w:val="00DC3289"/>
    <w:rsid w:val="00DC340A"/>
    <w:rsid w:val="00DC355F"/>
    <w:rsid w:val="00DC39A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B36"/>
    <w:rsid w:val="00DD2CC2"/>
    <w:rsid w:val="00DD2CDD"/>
    <w:rsid w:val="00DD2DA0"/>
    <w:rsid w:val="00DD2DD5"/>
    <w:rsid w:val="00DD2E3A"/>
    <w:rsid w:val="00DD3056"/>
    <w:rsid w:val="00DD306C"/>
    <w:rsid w:val="00DD32ED"/>
    <w:rsid w:val="00DD332F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AB2"/>
    <w:rsid w:val="00DE1B90"/>
    <w:rsid w:val="00DE1DB1"/>
    <w:rsid w:val="00DE1E56"/>
    <w:rsid w:val="00DE1F81"/>
    <w:rsid w:val="00DE1FDE"/>
    <w:rsid w:val="00DE24AD"/>
    <w:rsid w:val="00DE24F1"/>
    <w:rsid w:val="00DE2686"/>
    <w:rsid w:val="00DE28AA"/>
    <w:rsid w:val="00DE2901"/>
    <w:rsid w:val="00DE2C8E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22B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0B"/>
    <w:rsid w:val="00DE6CAF"/>
    <w:rsid w:val="00DE6CF8"/>
    <w:rsid w:val="00DE6E32"/>
    <w:rsid w:val="00DE6F47"/>
    <w:rsid w:val="00DE6FD1"/>
    <w:rsid w:val="00DE7001"/>
    <w:rsid w:val="00DE7203"/>
    <w:rsid w:val="00DE72FA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C6"/>
    <w:rsid w:val="00DF45DD"/>
    <w:rsid w:val="00DF4A1C"/>
    <w:rsid w:val="00DF4AE4"/>
    <w:rsid w:val="00DF4B08"/>
    <w:rsid w:val="00DF524E"/>
    <w:rsid w:val="00DF527D"/>
    <w:rsid w:val="00DF5A6D"/>
    <w:rsid w:val="00DF5B6B"/>
    <w:rsid w:val="00DF63DF"/>
    <w:rsid w:val="00DF64A3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93"/>
    <w:rsid w:val="00E05BB4"/>
    <w:rsid w:val="00E05CD3"/>
    <w:rsid w:val="00E05DB7"/>
    <w:rsid w:val="00E06648"/>
    <w:rsid w:val="00E066AC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62C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25F"/>
    <w:rsid w:val="00E21452"/>
    <w:rsid w:val="00E215B6"/>
    <w:rsid w:val="00E216A8"/>
    <w:rsid w:val="00E218E0"/>
    <w:rsid w:val="00E218FA"/>
    <w:rsid w:val="00E21AE6"/>
    <w:rsid w:val="00E21AED"/>
    <w:rsid w:val="00E21C30"/>
    <w:rsid w:val="00E21E0F"/>
    <w:rsid w:val="00E21F02"/>
    <w:rsid w:val="00E2204C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903"/>
    <w:rsid w:val="00E23C1C"/>
    <w:rsid w:val="00E23E8D"/>
    <w:rsid w:val="00E2400B"/>
    <w:rsid w:val="00E243FB"/>
    <w:rsid w:val="00E24501"/>
    <w:rsid w:val="00E246EF"/>
    <w:rsid w:val="00E24981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E16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0F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6"/>
    <w:rsid w:val="00E47AF4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4EF"/>
    <w:rsid w:val="00E51BBC"/>
    <w:rsid w:val="00E51C16"/>
    <w:rsid w:val="00E521DE"/>
    <w:rsid w:val="00E522A6"/>
    <w:rsid w:val="00E524CD"/>
    <w:rsid w:val="00E52875"/>
    <w:rsid w:val="00E5288B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1D"/>
    <w:rsid w:val="00E7024D"/>
    <w:rsid w:val="00E70631"/>
    <w:rsid w:val="00E70667"/>
    <w:rsid w:val="00E708B2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732"/>
    <w:rsid w:val="00E80939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57B"/>
    <w:rsid w:val="00E856EB"/>
    <w:rsid w:val="00E859F2"/>
    <w:rsid w:val="00E85B2D"/>
    <w:rsid w:val="00E85B73"/>
    <w:rsid w:val="00E85D3A"/>
    <w:rsid w:val="00E85EE6"/>
    <w:rsid w:val="00E8612B"/>
    <w:rsid w:val="00E8628D"/>
    <w:rsid w:val="00E86530"/>
    <w:rsid w:val="00E868CD"/>
    <w:rsid w:val="00E869F3"/>
    <w:rsid w:val="00E86A88"/>
    <w:rsid w:val="00E8707E"/>
    <w:rsid w:val="00E8752A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7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DEB"/>
    <w:rsid w:val="00EA2E61"/>
    <w:rsid w:val="00EA3400"/>
    <w:rsid w:val="00EA347D"/>
    <w:rsid w:val="00EA3634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E19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9DB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314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6B9"/>
    <w:rsid w:val="00EC7752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114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D52"/>
    <w:rsid w:val="00EF3E14"/>
    <w:rsid w:val="00EF3E22"/>
    <w:rsid w:val="00EF407E"/>
    <w:rsid w:val="00EF425C"/>
    <w:rsid w:val="00EF44D7"/>
    <w:rsid w:val="00EF4650"/>
    <w:rsid w:val="00EF47E8"/>
    <w:rsid w:val="00EF490F"/>
    <w:rsid w:val="00EF4945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6200"/>
    <w:rsid w:val="00EF6574"/>
    <w:rsid w:val="00EF6881"/>
    <w:rsid w:val="00EF6C0F"/>
    <w:rsid w:val="00EF705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089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0D21"/>
    <w:rsid w:val="00F112C7"/>
    <w:rsid w:val="00F11368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95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05F"/>
    <w:rsid w:val="00F142FB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2C5D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652"/>
    <w:rsid w:val="00F25664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C27"/>
    <w:rsid w:val="00F3422A"/>
    <w:rsid w:val="00F3450E"/>
    <w:rsid w:val="00F34530"/>
    <w:rsid w:val="00F347BA"/>
    <w:rsid w:val="00F34835"/>
    <w:rsid w:val="00F3485C"/>
    <w:rsid w:val="00F348C7"/>
    <w:rsid w:val="00F34F27"/>
    <w:rsid w:val="00F34FE2"/>
    <w:rsid w:val="00F3533D"/>
    <w:rsid w:val="00F3556A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0AC"/>
    <w:rsid w:val="00F3615B"/>
    <w:rsid w:val="00F36403"/>
    <w:rsid w:val="00F3658D"/>
    <w:rsid w:val="00F36882"/>
    <w:rsid w:val="00F368F1"/>
    <w:rsid w:val="00F36AAB"/>
    <w:rsid w:val="00F36B06"/>
    <w:rsid w:val="00F36E77"/>
    <w:rsid w:val="00F3730E"/>
    <w:rsid w:val="00F3794F"/>
    <w:rsid w:val="00F37BE2"/>
    <w:rsid w:val="00F37CEE"/>
    <w:rsid w:val="00F37D6F"/>
    <w:rsid w:val="00F37E6F"/>
    <w:rsid w:val="00F37F98"/>
    <w:rsid w:val="00F403EF"/>
    <w:rsid w:val="00F40B01"/>
    <w:rsid w:val="00F40B51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A8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47EC3"/>
    <w:rsid w:val="00F50310"/>
    <w:rsid w:val="00F506E8"/>
    <w:rsid w:val="00F5072D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C78"/>
    <w:rsid w:val="00F56FC6"/>
    <w:rsid w:val="00F5707C"/>
    <w:rsid w:val="00F5708F"/>
    <w:rsid w:val="00F5750C"/>
    <w:rsid w:val="00F5760D"/>
    <w:rsid w:val="00F576D9"/>
    <w:rsid w:val="00F57704"/>
    <w:rsid w:val="00F57D1A"/>
    <w:rsid w:val="00F60394"/>
    <w:rsid w:val="00F603C9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9D3"/>
    <w:rsid w:val="00F61A96"/>
    <w:rsid w:val="00F61ABF"/>
    <w:rsid w:val="00F61BDB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81F"/>
    <w:rsid w:val="00F70861"/>
    <w:rsid w:val="00F70BB3"/>
    <w:rsid w:val="00F70D00"/>
    <w:rsid w:val="00F71617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4F4"/>
    <w:rsid w:val="00F765A1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C5"/>
    <w:rsid w:val="00F85C89"/>
    <w:rsid w:val="00F85D96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61F"/>
    <w:rsid w:val="00F90696"/>
    <w:rsid w:val="00F909C2"/>
    <w:rsid w:val="00F90A03"/>
    <w:rsid w:val="00F9108D"/>
    <w:rsid w:val="00F911BD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30F"/>
    <w:rsid w:val="00F953B7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50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5E2"/>
    <w:rsid w:val="00FA0689"/>
    <w:rsid w:val="00FA078C"/>
    <w:rsid w:val="00FA082A"/>
    <w:rsid w:val="00FA08CB"/>
    <w:rsid w:val="00FA0999"/>
    <w:rsid w:val="00FA0AE4"/>
    <w:rsid w:val="00FA0C8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A9"/>
    <w:rsid w:val="00FA77BF"/>
    <w:rsid w:val="00FA7AB2"/>
    <w:rsid w:val="00FA7F57"/>
    <w:rsid w:val="00FB0009"/>
    <w:rsid w:val="00FB00E9"/>
    <w:rsid w:val="00FB0303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62F"/>
    <w:rsid w:val="00FB1A8F"/>
    <w:rsid w:val="00FB1AA3"/>
    <w:rsid w:val="00FB1E62"/>
    <w:rsid w:val="00FB2060"/>
    <w:rsid w:val="00FB232E"/>
    <w:rsid w:val="00FB23A7"/>
    <w:rsid w:val="00FB2A4E"/>
    <w:rsid w:val="00FB2B5E"/>
    <w:rsid w:val="00FB2C91"/>
    <w:rsid w:val="00FB2D75"/>
    <w:rsid w:val="00FB2FB8"/>
    <w:rsid w:val="00FB335F"/>
    <w:rsid w:val="00FB3420"/>
    <w:rsid w:val="00FB3448"/>
    <w:rsid w:val="00FB3692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BFC"/>
    <w:rsid w:val="00FB7329"/>
    <w:rsid w:val="00FB7537"/>
    <w:rsid w:val="00FB78FF"/>
    <w:rsid w:val="00FB7964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38"/>
    <w:rsid w:val="00FC3D47"/>
    <w:rsid w:val="00FC3E2D"/>
    <w:rsid w:val="00FC40C3"/>
    <w:rsid w:val="00FC42A3"/>
    <w:rsid w:val="00FC45DD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2E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C33"/>
    <w:rsid w:val="00FD1078"/>
    <w:rsid w:val="00FD127B"/>
    <w:rsid w:val="00FD12CB"/>
    <w:rsid w:val="00FD1371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C76"/>
    <w:rsid w:val="00FD4CF3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E0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E62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9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EE0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6E2B10-43E5-41AD-82DA-0F26EC374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5DEBE-3542-472F-994E-2DA0FE115D3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353</TotalTime>
  <Pages>14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35</cp:revision>
  <cp:lastPrinted>2024-05-07T09:14:00Z</cp:lastPrinted>
  <dcterms:created xsi:type="dcterms:W3CDTF">2024-05-06T11:47:00Z</dcterms:created>
  <dcterms:modified xsi:type="dcterms:W3CDTF">2024-05-09T09:13:00Z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