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4A6D" w14:textId="77777777" w:rsidR="00C32C46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86545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386545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386545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38654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386545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3C669B" w14:textId="761449A7" w:rsidR="000E7D28" w:rsidRPr="00386545" w:rsidRDefault="000E7D28" w:rsidP="000E7D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6F7D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D86F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86F7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0CD184E" w14:textId="77777777" w:rsidR="00137B29" w:rsidRPr="00386545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386545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38654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386545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Default="00D86F7D" w:rsidP="000A02AB">
      <w:pPr>
        <w:widowControl w:val="0"/>
        <w:autoSpaceDE w:val="0"/>
        <w:autoSpaceDN w:val="0"/>
        <w:adjustRightInd w:val="0"/>
        <w:spacing w:line="240" w:lineRule="auto"/>
        <w:ind w:right="9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D86F7D" w:rsidRPr="00386545" w:rsidRDefault="00D86F7D" w:rsidP="000A02AB">
      <w:pPr>
        <w:widowControl w:val="0"/>
        <w:autoSpaceDE w:val="0"/>
        <w:autoSpaceDN w:val="0"/>
        <w:adjustRightInd w:val="0"/>
        <w:spacing w:line="240" w:lineRule="auto"/>
        <w:ind w:right="9"/>
        <w:rPr>
          <w:rFonts w:ascii="Angsana New" w:hAnsi="Angsana New"/>
          <w:sz w:val="32"/>
          <w:szCs w:val="32"/>
          <w:cs/>
          <w:lang w:val="en-US"/>
        </w:rPr>
        <w:sectPr w:rsidR="00D86F7D" w:rsidRPr="00386545" w:rsidSect="00D86F7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6F153446" w14:textId="7F05808F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54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8654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8654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38654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86545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38654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86545">
        <w:rPr>
          <w:rFonts w:ascii="Angsana New" w:hAnsi="Angsana New"/>
          <w:b/>
          <w:bCs/>
          <w:sz w:val="30"/>
          <w:szCs w:val="30"/>
        </w:rPr>
        <w:t xml:space="preserve"> </w:t>
      </w:r>
      <w:r w:rsidRPr="00386545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38654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8F1F60" w14:textId="4E4AB056" w:rsidR="00D86F7D" w:rsidRDefault="00D86F7D" w:rsidP="00D86F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ฐานะการเงินรวมและง</w:t>
      </w:r>
      <w:r w:rsidR="00382431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</w:t>
      </w:r>
      <w:r w:rsidR="000A5C48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>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1E09BF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="00382431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096252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</w:t>
      </w:r>
      <w:r w:rsidR="00382431">
        <w:rPr>
          <w:rFonts w:ascii="Angsana New" w:hAnsi="Angsana New" w:hint="cs"/>
          <w:sz w:val="30"/>
          <w:szCs w:val="30"/>
          <w:cs/>
        </w:rPr>
        <w:t>ะ</w:t>
      </w:r>
      <w:r w:rsidR="001E09BF">
        <w:rPr>
          <w:rFonts w:ascii="Angsana New" w:hAnsi="Angsana New"/>
          <w:sz w:val="30"/>
          <w:szCs w:val="30"/>
        </w:rPr>
        <w:br/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1535EC">
        <w:rPr>
          <w:rFonts w:ascii="Angsana New" w:hAnsi="Angsana New"/>
          <w:sz w:val="30"/>
          <w:szCs w:val="30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535EC">
        <w:rPr>
          <w:rFonts w:ascii="Angsana New" w:hAnsi="Angsana New"/>
          <w:sz w:val="30"/>
          <w:szCs w:val="30"/>
        </w:rPr>
        <w:t>2567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="0000751D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1535EC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</w:t>
      </w:r>
      <w:r w:rsidR="001535EC">
        <w:rPr>
          <w:rFonts w:ascii="Angsana New" w:hAnsi="Angsana New"/>
          <w:sz w:val="30"/>
          <w:szCs w:val="30"/>
          <w:cs/>
        </w:rPr>
        <w:br/>
      </w:r>
      <w:r w:rsidRPr="00E55AE3">
        <w:rPr>
          <w:rFonts w:ascii="Angsana New" w:hAnsi="Angsana New" w:hint="cs"/>
          <w:sz w:val="30"/>
          <w:szCs w:val="30"/>
          <w:cs/>
        </w:rPr>
        <w:t>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</w:t>
      </w:r>
      <w:r w:rsidR="001535EC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1535EC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</w:p>
    <w:p w14:paraId="6D9F0E54" w14:textId="77777777" w:rsidR="00D86F7D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8654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="00D149E7" w:rsidRPr="00386545">
        <w:rPr>
          <w:rFonts w:ascii="Angsana New" w:hAnsi="Angsana New"/>
          <w:sz w:val="30"/>
          <w:szCs w:val="30"/>
          <w:lang w:val="en-US"/>
        </w:rPr>
        <w:t>2410</w:t>
      </w:r>
      <w:r w:rsidRPr="00386545">
        <w:rPr>
          <w:rFonts w:ascii="Angsana New" w:hAnsi="Angsana New"/>
          <w:sz w:val="30"/>
          <w:szCs w:val="30"/>
        </w:rPr>
        <w:t xml:space="preserve"> “</w:t>
      </w:r>
      <w:r w:rsidRPr="0038654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6545">
        <w:rPr>
          <w:rFonts w:ascii="Angsana New" w:hAnsi="Angsana New"/>
          <w:sz w:val="30"/>
          <w:szCs w:val="30"/>
        </w:rPr>
        <w:t>”</w:t>
      </w:r>
      <w:r w:rsidRPr="0038654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Sect="00997FCA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8654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475EC9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</w:p>
    <w:p w14:paraId="0B15F724" w14:textId="086F4EBC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654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86545">
        <w:rPr>
          <w:rFonts w:ascii="Angsana New" w:hAnsi="Angsana New"/>
          <w:spacing w:val="-2"/>
          <w:sz w:val="30"/>
          <w:szCs w:val="30"/>
        </w:rPr>
        <w:t xml:space="preserve"> </w:t>
      </w:r>
      <w:r w:rsidRPr="00386545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386545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386545">
        <w:rPr>
          <w:rFonts w:ascii="Angsana New" w:hAnsi="Angsana New"/>
          <w:sz w:val="30"/>
          <w:szCs w:val="30"/>
          <w:cs/>
        </w:rPr>
        <w:t>การรายงานทาง</w:t>
      </w:r>
      <w:r w:rsidRPr="00386545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386545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386545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386545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386545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620D4240" w:rsidR="00137B29" w:rsidRPr="00386545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</w:rPr>
        <w:t>(</w:t>
      </w:r>
      <w:r w:rsidR="00382431" w:rsidRPr="00382431">
        <w:rPr>
          <w:sz w:val="30"/>
          <w:szCs w:val="30"/>
          <w:cs/>
          <w:lang w:val="th-TH"/>
        </w:rPr>
        <w:t>สิรินุช สุรไพฑูรย์กร</w:t>
      </w:r>
      <w:r w:rsidRPr="00386545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386545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382431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386545">
        <w:rPr>
          <w:rFonts w:ascii="Angsana New" w:hAnsi="Angsana New"/>
          <w:sz w:val="30"/>
          <w:szCs w:val="30"/>
        </w:rPr>
        <w:t xml:space="preserve"> </w:t>
      </w:r>
      <w:r w:rsidR="00AB4C4A">
        <w:rPr>
          <w:rFonts w:ascii="Angsana New" w:hAnsi="Angsana New"/>
          <w:sz w:val="30"/>
          <w:szCs w:val="30"/>
        </w:rPr>
        <w:t>84</w:t>
      </w:r>
      <w:r w:rsidR="00382431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386545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386545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C562D3" w:rsidRDefault="00137B29" w:rsidP="00137B29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62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0E54099" w14:textId="6098226A" w:rsidR="00137B29" w:rsidRPr="00C562D3" w:rsidRDefault="006A63B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2431">
        <w:rPr>
          <w:rFonts w:asciiTheme="majorBidi" w:hAnsiTheme="majorBidi" w:cstheme="majorBidi" w:hint="cs"/>
          <w:sz w:val="30"/>
          <w:szCs w:val="30"/>
          <w:cs/>
        </w:rPr>
        <w:t>15</w:t>
      </w:r>
      <w:r w:rsidR="00C562D3" w:rsidRPr="00382431">
        <w:rPr>
          <w:rFonts w:asciiTheme="majorBidi" w:hAnsiTheme="majorBidi" w:cstheme="majorBidi"/>
          <w:sz w:val="30"/>
          <w:szCs w:val="30"/>
        </w:rPr>
        <w:t xml:space="preserve"> </w:t>
      </w:r>
      <w:r w:rsidR="00C562D3" w:rsidRPr="0038243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562D3" w:rsidRPr="00382431">
        <w:rPr>
          <w:rFonts w:asciiTheme="majorBidi" w:hAnsiTheme="majorBidi" w:cstheme="majorBidi"/>
          <w:sz w:val="30"/>
          <w:szCs w:val="30"/>
        </w:rPr>
        <w:t>2567</w:t>
      </w:r>
    </w:p>
    <w:p w14:paraId="25EC2266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7B8758A0" w14:textId="3B52EFC3" w:rsidR="00A356D5" w:rsidRPr="00B6023D" w:rsidRDefault="00A356D5" w:rsidP="00EA082F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A356D5" w:rsidRPr="00B6023D" w:rsidSect="00D86F7D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0265" w14:textId="77777777" w:rsidR="000C06C7" w:rsidRDefault="000C06C7">
      <w:r>
        <w:separator/>
      </w:r>
    </w:p>
  </w:endnote>
  <w:endnote w:type="continuationSeparator" w:id="0">
    <w:p w14:paraId="66FE0497" w14:textId="77777777" w:rsidR="000C06C7" w:rsidRDefault="000C06C7">
      <w:r>
        <w:continuationSeparator/>
      </w:r>
    </w:p>
  </w:endnote>
  <w:endnote w:type="continuationNotice" w:id="1">
    <w:p w14:paraId="20DBEE30" w14:textId="77777777" w:rsidR="000C06C7" w:rsidRDefault="000C06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07D3" w14:textId="77777777" w:rsidR="00D86F7D" w:rsidRDefault="00D86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70A9" w14:textId="77777777" w:rsidR="000C06C7" w:rsidRDefault="000C06C7">
      <w:r>
        <w:separator/>
      </w:r>
    </w:p>
  </w:footnote>
  <w:footnote w:type="continuationSeparator" w:id="0">
    <w:p w14:paraId="42693FC9" w14:textId="77777777" w:rsidR="000C06C7" w:rsidRDefault="000C06C7">
      <w:r>
        <w:continuationSeparator/>
      </w:r>
    </w:p>
  </w:footnote>
  <w:footnote w:type="continuationNotice" w:id="1">
    <w:p w14:paraId="31B9EFE0" w14:textId="77777777" w:rsidR="000C06C7" w:rsidRDefault="000C06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C25" w14:textId="77777777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6E6E131D" w14:textId="7417B621" w:rsidR="00687C12" w:rsidRPr="00475EC9" w:rsidRDefault="00687C12" w:rsidP="00475EC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D8BA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D184842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7991360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689060B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B9A85E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A7CE5DC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48AD5E0" w14:textId="7CE6C9CE" w:rsid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CD8D61A" w14:textId="659A7D6F" w:rsid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2CAEAEE" w14:textId="6DA3A3F8" w:rsid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9D65682" w14:textId="77777777" w:rsidR="00475EC9" w:rsidRPr="00475EC9" w:rsidRDefault="00475EC9" w:rsidP="00687C12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E4CE" w14:textId="7F120BE8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725FC6C7" w14:textId="5F59B81A" w:rsidR="00475EC9" w:rsidRDefault="00475EC9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FF8A85F" w14:textId="515FFFB4" w:rsidR="00475EC9" w:rsidRDefault="00475EC9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6AE18942" w14:textId="77777777" w:rsidR="00475EC9" w:rsidRPr="00475EC9" w:rsidRDefault="00475EC9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613200305">
    <w:abstractNumId w:val="1"/>
  </w:num>
  <w:num w:numId="2" w16cid:durableId="740761961">
    <w:abstractNumId w:val="0"/>
  </w:num>
  <w:num w:numId="3" w16cid:durableId="1082604138">
    <w:abstractNumId w:val="4"/>
  </w:num>
  <w:num w:numId="4" w16cid:durableId="375129151">
    <w:abstractNumId w:val="18"/>
  </w:num>
  <w:num w:numId="5" w16cid:durableId="680743890">
    <w:abstractNumId w:val="29"/>
  </w:num>
  <w:num w:numId="6" w16cid:durableId="525171703">
    <w:abstractNumId w:val="13"/>
  </w:num>
  <w:num w:numId="7" w16cid:durableId="374084648">
    <w:abstractNumId w:val="5"/>
  </w:num>
  <w:num w:numId="8" w16cid:durableId="1526823127">
    <w:abstractNumId w:val="9"/>
  </w:num>
  <w:num w:numId="9" w16cid:durableId="805243766">
    <w:abstractNumId w:val="16"/>
  </w:num>
  <w:num w:numId="10" w16cid:durableId="38407256">
    <w:abstractNumId w:val="24"/>
  </w:num>
  <w:num w:numId="11" w16cid:durableId="1704136226">
    <w:abstractNumId w:val="12"/>
  </w:num>
  <w:num w:numId="12" w16cid:durableId="556622678">
    <w:abstractNumId w:val="14"/>
  </w:num>
  <w:num w:numId="13" w16cid:durableId="106315992">
    <w:abstractNumId w:val="26"/>
  </w:num>
  <w:num w:numId="14" w16cid:durableId="715203894">
    <w:abstractNumId w:val="27"/>
  </w:num>
  <w:num w:numId="15" w16cid:durableId="78598846">
    <w:abstractNumId w:val="3"/>
  </w:num>
  <w:num w:numId="16" w16cid:durableId="972252596">
    <w:abstractNumId w:val="17"/>
  </w:num>
  <w:num w:numId="17" w16cid:durableId="2107073748">
    <w:abstractNumId w:val="19"/>
  </w:num>
  <w:num w:numId="18" w16cid:durableId="785198542">
    <w:abstractNumId w:val="11"/>
  </w:num>
  <w:num w:numId="19" w16cid:durableId="9332466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65270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8009649">
    <w:abstractNumId w:val="2"/>
  </w:num>
  <w:num w:numId="22" w16cid:durableId="1150245167">
    <w:abstractNumId w:val="8"/>
  </w:num>
  <w:num w:numId="23" w16cid:durableId="770005164">
    <w:abstractNumId w:val="10"/>
  </w:num>
  <w:num w:numId="24" w16cid:durableId="1606186923">
    <w:abstractNumId w:val="15"/>
  </w:num>
  <w:num w:numId="25" w16cid:durableId="1925140199">
    <w:abstractNumId w:val="7"/>
  </w:num>
  <w:num w:numId="26" w16cid:durableId="523442713">
    <w:abstractNumId w:val="28"/>
  </w:num>
  <w:num w:numId="27" w16cid:durableId="651445217">
    <w:abstractNumId w:val="25"/>
  </w:num>
  <w:num w:numId="28" w16cid:durableId="1425762765">
    <w:abstractNumId w:val="22"/>
  </w:num>
  <w:num w:numId="29" w16cid:durableId="586116261">
    <w:abstractNumId w:val="20"/>
  </w:num>
  <w:num w:numId="30" w16cid:durableId="519202967">
    <w:abstractNumId w:val="6"/>
  </w:num>
  <w:num w:numId="31" w16cid:durableId="114262306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17FBE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8A"/>
    <w:rsid w:val="000311C6"/>
    <w:rsid w:val="000316ED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198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6252"/>
    <w:rsid w:val="00097044"/>
    <w:rsid w:val="00097A97"/>
    <w:rsid w:val="000A02AB"/>
    <w:rsid w:val="000A04D4"/>
    <w:rsid w:val="000A0878"/>
    <w:rsid w:val="000A0896"/>
    <w:rsid w:val="000A0A9F"/>
    <w:rsid w:val="000A0AD0"/>
    <w:rsid w:val="000A1467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DDF"/>
    <w:rsid w:val="000A4E1A"/>
    <w:rsid w:val="000A4F68"/>
    <w:rsid w:val="000A4FBC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C06C7"/>
    <w:rsid w:val="000C0AA3"/>
    <w:rsid w:val="000C0C78"/>
    <w:rsid w:val="000C0CAE"/>
    <w:rsid w:val="000C114D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1D0C"/>
    <w:rsid w:val="000E1D8F"/>
    <w:rsid w:val="000E1E53"/>
    <w:rsid w:val="000E20DA"/>
    <w:rsid w:val="000E22FC"/>
    <w:rsid w:val="000E2329"/>
    <w:rsid w:val="000E2451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C3D"/>
    <w:rsid w:val="000E7D28"/>
    <w:rsid w:val="000F031A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6D44"/>
    <w:rsid w:val="000F7624"/>
    <w:rsid w:val="000F7B70"/>
    <w:rsid w:val="000F7E95"/>
    <w:rsid w:val="000F7FD2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65D"/>
    <w:rsid w:val="001067B1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2CD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6A1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104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C67"/>
    <w:rsid w:val="001B4EC3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610"/>
    <w:rsid w:val="001D2713"/>
    <w:rsid w:val="001D2EBF"/>
    <w:rsid w:val="001D2EC2"/>
    <w:rsid w:val="001D3A84"/>
    <w:rsid w:val="001D3F37"/>
    <w:rsid w:val="001D4372"/>
    <w:rsid w:val="001D4602"/>
    <w:rsid w:val="001D4998"/>
    <w:rsid w:val="001D4BC5"/>
    <w:rsid w:val="001D519A"/>
    <w:rsid w:val="001D5769"/>
    <w:rsid w:val="001D57A5"/>
    <w:rsid w:val="001D5F26"/>
    <w:rsid w:val="001D613E"/>
    <w:rsid w:val="001D618C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CF"/>
    <w:rsid w:val="002000F0"/>
    <w:rsid w:val="002006E7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1F18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6DBD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62B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39A4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5E0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90"/>
    <w:rsid w:val="002B25D3"/>
    <w:rsid w:val="002B26FF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83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2F0"/>
    <w:rsid w:val="002E0AE3"/>
    <w:rsid w:val="002E0B8D"/>
    <w:rsid w:val="002E10AF"/>
    <w:rsid w:val="002E1161"/>
    <w:rsid w:val="002E14A1"/>
    <w:rsid w:val="002E178E"/>
    <w:rsid w:val="002E1B46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27A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7C7"/>
    <w:rsid w:val="0031097F"/>
    <w:rsid w:val="00312076"/>
    <w:rsid w:val="003123FD"/>
    <w:rsid w:val="003126CC"/>
    <w:rsid w:val="0031343D"/>
    <w:rsid w:val="00313566"/>
    <w:rsid w:val="0031394D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1DC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488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4A20"/>
    <w:rsid w:val="003453BF"/>
    <w:rsid w:val="00345704"/>
    <w:rsid w:val="0034578D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850"/>
    <w:rsid w:val="00356910"/>
    <w:rsid w:val="00356966"/>
    <w:rsid w:val="00356CEB"/>
    <w:rsid w:val="00356E9C"/>
    <w:rsid w:val="0035706A"/>
    <w:rsid w:val="003574D2"/>
    <w:rsid w:val="00357A23"/>
    <w:rsid w:val="00357BBA"/>
    <w:rsid w:val="00357C3C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2CA0"/>
    <w:rsid w:val="00363483"/>
    <w:rsid w:val="0036351E"/>
    <w:rsid w:val="003643C2"/>
    <w:rsid w:val="0036496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431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06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5E3"/>
    <w:rsid w:val="00394AF1"/>
    <w:rsid w:val="00394EBC"/>
    <w:rsid w:val="00394FE0"/>
    <w:rsid w:val="00395021"/>
    <w:rsid w:val="00395295"/>
    <w:rsid w:val="00395337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6D49"/>
    <w:rsid w:val="003F7842"/>
    <w:rsid w:val="003F79D4"/>
    <w:rsid w:val="00400099"/>
    <w:rsid w:val="00400290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3725"/>
    <w:rsid w:val="00404093"/>
    <w:rsid w:val="00404188"/>
    <w:rsid w:val="004042D7"/>
    <w:rsid w:val="004042F6"/>
    <w:rsid w:val="00404696"/>
    <w:rsid w:val="00404FA6"/>
    <w:rsid w:val="0040607F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A46"/>
    <w:rsid w:val="00463DF0"/>
    <w:rsid w:val="00463E4E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5EC9"/>
    <w:rsid w:val="00476246"/>
    <w:rsid w:val="0047656E"/>
    <w:rsid w:val="00476869"/>
    <w:rsid w:val="00476C57"/>
    <w:rsid w:val="00476F9F"/>
    <w:rsid w:val="00477101"/>
    <w:rsid w:val="004771C0"/>
    <w:rsid w:val="0048045D"/>
    <w:rsid w:val="00480546"/>
    <w:rsid w:val="00480584"/>
    <w:rsid w:val="004805A8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3970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4E8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E7564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1B1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119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2D2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3D7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3DD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5A9"/>
    <w:rsid w:val="005636EF"/>
    <w:rsid w:val="00563B58"/>
    <w:rsid w:val="00563CCA"/>
    <w:rsid w:val="00563E4D"/>
    <w:rsid w:val="005648BB"/>
    <w:rsid w:val="00564F49"/>
    <w:rsid w:val="005652D6"/>
    <w:rsid w:val="00565B9E"/>
    <w:rsid w:val="00565F84"/>
    <w:rsid w:val="00566283"/>
    <w:rsid w:val="0056676C"/>
    <w:rsid w:val="00566CA1"/>
    <w:rsid w:val="005672DF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FA3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C7C"/>
    <w:rsid w:val="005A2DF0"/>
    <w:rsid w:val="005A2E7F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A7F12"/>
    <w:rsid w:val="005B018C"/>
    <w:rsid w:val="005B01C3"/>
    <w:rsid w:val="005B0732"/>
    <w:rsid w:val="005B0F70"/>
    <w:rsid w:val="005B1131"/>
    <w:rsid w:val="005B1470"/>
    <w:rsid w:val="005B154D"/>
    <w:rsid w:val="005B16B0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C2F"/>
    <w:rsid w:val="005C4F64"/>
    <w:rsid w:val="005C5196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67E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588"/>
    <w:rsid w:val="005F1B3D"/>
    <w:rsid w:val="005F1FA8"/>
    <w:rsid w:val="005F1FFD"/>
    <w:rsid w:val="005F237E"/>
    <w:rsid w:val="005F24F2"/>
    <w:rsid w:val="005F2939"/>
    <w:rsid w:val="005F2CC8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BFD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940"/>
    <w:rsid w:val="00615D56"/>
    <w:rsid w:val="0061629F"/>
    <w:rsid w:val="006164BA"/>
    <w:rsid w:val="00616ABC"/>
    <w:rsid w:val="00616AF0"/>
    <w:rsid w:val="00616C31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AA0"/>
    <w:rsid w:val="00634C3F"/>
    <w:rsid w:val="006352C3"/>
    <w:rsid w:val="006354ED"/>
    <w:rsid w:val="00636092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92F"/>
    <w:rsid w:val="00672A4A"/>
    <w:rsid w:val="00672CCA"/>
    <w:rsid w:val="00673112"/>
    <w:rsid w:val="00673260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C12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09C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3B1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3DA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CFD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17CE"/>
    <w:rsid w:val="007A1C72"/>
    <w:rsid w:val="007A2567"/>
    <w:rsid w:val="007A271E"/>
    <w:rsid w:val="007A2815"/>
    <w:rsid w:val="007A2CEF"/>
    <w:rsid w:val="007A2E3A"/>
    <w:rsid w:val="007A3067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173"/>
    <w:rsid w:val="007D5AED"/>
    <w:rsid w:val="007D5CC5"/>
    <w:rsid w:val="007D5E61"/>
    <w:rsid w:val="007D6C10"/>
    <w:rsid w:val="007D6CDC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A3B"/>
    <w:rsid w:val="007F4AF8"/>
    <w:rsid w:val="007F4B61"/>
    <w:rsid w:val="007F51A6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17F"/>
    <w:rsid w:val="0081335D"/>
    <w:rsid w:val="008137B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5B39"/>
    <w:rsid w:val="00825F60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0FA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EFA"/>
    <w:rsid w:val="00857A5C"/>
    <w:rsid w:val="00857C2A"/>
    <w:rsid w:val="00860845"/>
    <w:rsid w:val="00860931"/>
    <w:rsid w:val="00860C21"/>
    <w:rsid w:val="00860FEC"/>
    <w:rsid w:val="008613EC"/>
    <w:rsid w:val="00861550"/>
    <w:rsid w:val="0086176C"/>
    <w:rsid w:val="00861F32"/>
    <w:rsid w:val="008625FE"/>
    <w:rsid w:val="00862958"/>
    <w:rsid w:val="00862A11"/>
    <w:rsid w:val="00862B15"/>
    <w:rsid w:val="00862F6A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B85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AF"/>
    <w:rsid w:val="008C536A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37BC"/>
    <w:rsid w:val="008D3AA2"/>
    <w:rsid w:val="008D5763"/>
    <w:rsid w:val="008D59B4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E07"/>
    <w:rsid w:val="00905F94"/>
    <w:rsid w:val="00905FB7"/>
    <w:rsid w:val="009065C0"/>
    <w:rsid w:val="0090677B"/>
    <w:rsid w:val="0090685E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831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B38"/>
    <w:rsid w:val="00972D2C"/>
    <w:rsid w:val="00972F4F"/>
    <w:rsid w:val="009736F6"/>
    <w:rsid w:val="009742BC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D17"/>
    <w:rsid w:val="00981043"/>
    <w:rsid w:val="0098121D"/>
    <w:rsid w:val="00981482"/>
    <w:rsid w:val="00981583"/>
    <w:rsid w:val="0098161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F37"/>
    <w:rsid w:val="009A2063"/>
    <w:rsid w:val="009A2443"/>
    <w:rsid w:val="009A255D"/>
    <w:rsid w:val="009A26E1"/>
    <w:rsid w:val="009A2DC6"/>
    <w:rsid w:val="009A2FA8"/>
    <w:rsid w:val="009A31D6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349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4EEF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5C90"/>
    <w:rsid w:val="009E60FD"/>
    <w:rsid w:val="009E63D7"/>
    <w:rsid w:val="009E63E0"/>
    <w:rsid w:val="009E6663"/>
    <w:rsid w:val="009E698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0FB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04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048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4D3D"/>
    <w:rsid w:val="00AD554D"/>
    <w:rsid w:val="00AD5C64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ADD"/>
    <w:rsid w:val="00AF1C12"/>
    <w:rsid w:val="00AF1EBF"/>
    <w:rsid w:val="00AF1FEC"/>
    <w:rsid w:val="00AF2783"/>
    <w:rsid w:val="00AF2A2A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06"/>
    <w:rsid w:val="00B10C62"/>
    <w:rsid w:val="00B11164"/>
    <w:rsid w:val="00B11322"/>
    <w:rsid w:val="00B11453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B1A"/>
    <w:rsid w:val="00B14CA1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A7F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38"/>
    <w:rsid w:val="00B40FA0"/>
    <w:rsid w:val="00B4109C"/>
    <w:rsid w:val="00B41231"/>
    <w:rsid w:val="00B412EF"/>
    <w:rsid w:val="00B41814"/>
    <w:rsid w:val="00B41832"/>
    <w:rsid w:val="00B41AA7"/>
    <w:rsid w:val="00B42564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ED2"/>
    <w:rsid w:val="00B553CD"/>
    <w:rsid w:val="00B5579F"/>
    <w:rsid w:val="00B5583E"/>
    <w:rsid w:val="00B56153"/>
    <w:rsid w:val="00B56BB6"/>
    <w:rsid w:val="00B56E1F"/>
    <w:rsid w:val="00B5796D"/>
    <w:rsid w:val="00B57A82"/>
    <w:rsid w:val="00B6011A"/>
    <w:rsid w:val="00B60132"/>
    <w:rsid w:val="00B6023D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CD8"/>
    <w:rsid w:val="00B7120A"/>
    <w:rsid w:val="00B71439"/>
    <w:rsid w:val="00B71450"/>
    <w:rsid w:val="00B71768"/>
    <w:rsid w:val="00B71B80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2D5E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601"/>
    <w:rsid w:val="00BD77EA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4BF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5A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3D7"/>
    <w:rsid w:val="00C34660"/>
    <w:rsid w:val="00C34B24"/>
    <w:rsid w:val="00C34DF2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482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62D"/>
    <w:rsid w:val="00C54646"/>
    <w:rsid w:val="00C54929"/>
    <w:rsid w:val="00C54E9A"/>
    <w:rsid w:val="00C555FB"/>
    <w:rsid w:val="00C55689"/>
    <w:rsid w:val="00C55837"/>
    <w:rsid w:val="00C559A0"/>
    <w:rsid w:val="00C55BB4"/>
    <w:rsid w:val="00C55C5B"/>
    <w:rsid w:val="00C55DFC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0EF"/>
    <w:rsid w:val="00C832B5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3A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0FE2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BE3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EC1"/>
    <w:rsid w:val="00D20309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B2A"/>
    <w:rsid w:val="00D31D24"/>
    <w:rsid w:val="00D32504"/>
    <w:rsid w:val="00D327E1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0CA9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12AB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1C69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DB"/>
    <w:rsid w:val="00D93439"/>
    <w:rsid w:val="00D9359F"/>
    <w:rsid w:val="00D935E8"/>
    <w:rsid w:val="00D93DFF"/>
    <w:rsid w:val="00D93F5E"/>
    <w:rsid w:val="00D94272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38F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995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44B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35FF"/>
    <w:rsid w:val="00DD3CD4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F30"/>
    <w:rsid w:val="00DF2505"/>
    <w:rsid w:val="00DF2FE5"/>
    <w:rsid w:val="00DF3259"/>
    <w:rsid w:val="00DF32D8"/>
    <w:rsid w:val="00DF3C09"/>
    <w:rsid w:val="00DF3F44"/>
    <w:rsid w:val="00DF4075"/>
    <w:rsid w:val="00DF42B5"/>
    <w:rsid w:val="00DF4D6A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1A"/>
    <w:rsid w:val="00E055A0"/>
    <w:rsid w:val="00E0569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3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8F8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10F9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2CC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3FB0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82F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3F6F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FDC"/>
    <w:rsid w:val="00EA72EA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4524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61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DC6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EA8"/>
    <w:rsid w:val="00F31FFF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C7B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1E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4FD0"/>
    <w:rsid w:val="00F750C2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3C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295C"/>
    <w:rsid w:val="00F83315"/>
    <w:rsid w:val="00F833F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A0173"/>
    <w:rsid w:val="00FA0278"/>
    <w:rsid w:val="00FA0582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5310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C550743C-0ECE-4138-BC11-9A4DBEF7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F3D0577-F86C-4FDE-8C07-959EB3BD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</TotalTime>
  <Pages>3</Pages>
  <Words>400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7</cp:revision>
  <cp:lastPrinted>2024-05-02T06:38:00Z</cp:lastPrinted>
  <dcterms:created xsi:type="dcterms:W3CDTF">2024-05-14T08:13:00Z</dcterms:created>
  <dcterms:modified xsi:type="dcterms:W3CDTF">2024-05-15T01:58:00Z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