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1C64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  <w:cs/>
        </w:rPr>
      </w:pPr>
      <w:bookmarkStart w:id="0" w:name="_Hlk35024373"/>
    </w:p>
    <w:p w14:paraId="3270CD0B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2C76F8FD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6B3ABB27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472ABEAE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DE1E842" w14:textId="2095D154" w:rsidR="009646D4" w:rsidRPr="007203F1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E308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E981E04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46AD3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64305BA" w14:textId="77777777" w:rsidR="009646D4" w:rsidRDefault="009646D4" w:rsidP="003C203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FB20D" w14:textId="77777777" w:rsidR="009646D4" w:rsidRDefault="009646D4" w:rsidP="009646D4"/>
    <w:p w14:paraId="1A9E4B68" w14:textId="77777777" w:rsidR="009646D4" w:rsidRPr="009646D4" w:rsidRDefault="009646D4" w:rsidP="009646D4"/>
    <w:p w14:paraId="45BF8E7A" w14:textId="77777777" w:rsidR="009646D4" w:rsidRDefault="009646D4" w:rsidP="009646D4"/>
    <w:p w14:paraId="60C9B2EA" w14:textId="77777777" w:rsidR="009646D4" w:rsidRPr="009646D4" w:rsidRDefault="009646D4" w:rsidP="009646D4">
      <w:pPr>
        <w:rPr>
          <w:cs/>
        </w:rPr>
        <w:sectPr w:rsidR="009646D4" w:rsidRPr="009646D4" w:rsidSect="00EB45CF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4E1979F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8275B8" w14:textId="77777777" w:rsidR="009646D4" w:rsidRPr="00D267C3" w:rsidRDefault="009646D4" w:rsidP="009646D4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0EAEE36" w14:textId="77777777" w:rsidR="009646D4" w:rsidRPr="00D267C3" w:rsidRDefault="009646D4" w:rsidP="009646D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>คณะกรรมการบริษัท ซี เอ แซด (ประเทศไทย) จำกัด</w:t>
      </w:r>
      <w:r w:rsidRPr="00D267C3">
        <w:rPr>
          <w:rFonts w:ascii="Angsana New" w:hAnsi="Angsana New"/>
          <w:b/>
          <w:bCs/>
          <w:sz w:val="32"/>
          <w:szCs w:val="32"/>
        </w:rPr>
        <w:t xml:space="preserve">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6FC1435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36C7C970" w14:textId="652C85C1" w:rsidR="009646D4" w:rsidRDefault="000E3086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308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 31 มีนาคม 2567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       สิ้นสุดวันที่ 31 มีนาคม 2567 และหมายเหตุประกอบงบการเงินแบบย่อ (ข้อมูลทางการเงินระหว่างกาล) ของ                   บริษัท ซี เอ แซด (ประเทศไทย) จำกัด (มหาชน) และบริษัทย่อย และของเฉพาะบริษัท ซี เอ แซด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143346" w14:textId="77777777" w:rsidR="000E3086" w:rsidRDefault="000E3086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87A727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24585C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7C6838" w14:textId="432933A4" w:rsidR="009646D4" w:rsidRPr="00D267C3" w:rsidRDefault="000E3086" w:rsidP="000E30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308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t xml:space="preserve">       </w:t>
      </w:r>
      <w:r w:rsidRPr="000E3086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7B73011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646D4" w:rsidRPr="00D267C3" w:rsidSect="00EB45C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BBE29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F11366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207A5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D267C3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34</w:t>
      </w:r>
      <w:r w:rsidRPr="00D267C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4"/>
          <w:sz w:val="30"/>
          <w:szCs w:val="30"/>
          <w:cs/>
        </w:rPr>
        <w:br/>
      </w:r>
      <w:r w:rsidRPr="00D267C3">
        <w:rPr>
          <w:rFonts w:ascii="Angsana New" w:hAnsi="Angsana New"/>
          <w:sz w:val="30"/>
          <w:szCs w:val="30"/>
          <w:cs/>
        </w:rPr>
        <w:t>เรื่อง การ</w:t>
      </w:r>
      <w:r w:rsidRPr="00D267C3">
        <w:rPr>
          <w:rFonts w:ascii="Angsana New" w:hAnsi="Angsana New" w:hint="cs"/>
          <w:sz w:val="30"/>
          <w:szCs w:val="30"/>
          <w:cs/>
        </w:rPr>
        <w:t>ร</w:t>
      </w:r>
      <w:r w:rsidRPr="00D267C3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6C2BBF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D6F9F4" w14:textId="77777777" w:rsidR="009646D4" w:rsidRPr="00D267C3" w:rsidRDefault="009646D4" w:rsidP="009646D4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F3FEEFD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C0489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AD72E4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1D6ADA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2598E565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5A51001" w14:textId="77777777" w:rsidR="009646D4" w:rsidRPr="00D267C3" w:rsidRDefault="009646D4" w:rsidP="009646D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>4795</w:t>
      </w:r>
    </w:p>
    <w:p w14:paraId="5863FF08" w14:textId="77777777" w:rsidR="009646D4" w:rsidRPr="00D267C3" w:rsidRDefault="009646D4" w:rsidP="009646D4">
      <w:pPr>
        <w:rPr>
          <w:rFonts w:ascii="Angsana New" w:hAnsi="Angsana New"/>
          <w:sz w:val="30"/>
          <w:szCs w:val="30"/>
        </w:rPr>
      </w:pPr>
    </w:p>
    <w:p w14:paraId="0F3BBBBD" w14:textId="77777777" w:rsidR="009646D4" w:rsidRPr="00D267C3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7D286DB" w14:textId="07FE1D79" w:rsidR="005868CA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ABD6600" w14:textId="432FEBC8" w:rsidR="005868CA" w:rsidRDefault="000E3086" w:rsidP="009646D4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5868CA">
        <w:rPr>
          <w:rFonts w:ascii="Angsana New" w:hAnsi="Angsana New"/>
          <w:sz w:val="30"/>
          <w:szCs w:val="30"/>
        </w:rPr>
        <w:t xml:space="preserve"> </w:t>
      </w:r>
      <w:r w:rsidR="005868C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868C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22F4BB59" w14:textId="595AD863" w:rsidR="009646D4" w:rsidRPr="005868CA" w:rsidRDefault="009646D4" w:rsidP="009646D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8"/>
        </w:rPr>
      </w:pPr>
    </w:p>
    <w:p w14:paraId="21C402C7" w14:textId="77777777" w:rsidR="009646D4" w:rsidRDefault="009646D4" w:rsidP="009646D4"/>
    <w:bookmarkEnd w:id="0"/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3713D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3A5E" w14:textId="77777777" w:rsidR="00763331" w:rsidRDefault="00763331" w:rsidP="003D743A">
      <w:r>
        <w:separator/>
      </w:r>
    </w:p>
  </w:endnote>
  <w:endnote w:type="continuationSeparator" w:id="0">
    <w:p w14:paraId="708B0733" w14:textId="77777777" w:rsidR="00763331" w:rsidRDefault="00763331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C44" w14:textId="77777777" w:rsidR="00A45D96" w:rsidRPr="00F1473F" w:rsidRDefault="00A45D9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3A67" w14:textId="77777777" w:rsidR="00A45D96" w:rsidRPr="009C73FF" w:rsidRDefault="00A45D96" w:rsidP="009C73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A45D96" w:rsidRDefault="00A45D96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A45D96" w:rsidRDefault="00A45D96" w:rsidP="00E23FDF">
    <w:pPr>
      <w:pStyle w:val="Footer"/>
      <w:ind w:right="360"/>
    </w:pPr>
  </w:p>
  <w:p w14:paraId="265DFAFD" w14:textId="77777777" w:rsidR="00A45D96" w:rsidRDefault="00A45D96"/>
  <w:p w14:paraId="7E7271DB" w14:textId="77777777" w:rsidR="00A45D96" w:rsidRDefault="00A45D96"/>
  <w:p w14:paraId="0786E402" w14:textId="77777777" w:rsidR="00A45D96" w:rsidRDefault="00A45D9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A45D96" w:rsidRPr="00D97BBD" w:rsidRDefault="00A45D96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A429C7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A45D96" w:rsidRPr="002D67CA" w:rsidRDefault="00A45D96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A45D96" w:rsidRDefault="00A45D96"/>
  <w:p w14:paraId="55B70FB8" w14:textId="77777777" w:rsidR="00A45D96" w:rsidRDefault="00A45D96"/>
  <w:p w14:paraId="6AE2E9CC" w14:textId="77777777" w:rsidR="00A45D96" w:rsidRDefault="00A45D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C3EC" w14:textId="77777777" w:rsidR="00763331" w:rsidRDefault="00763331" w:rsidP="003D743A">
      <w:r>
        <w:separator/>
      </w:r>
    </w:p>
  </w:footnote>
  <w:footnote w:type="continuationSeparator" w:id="0">
    <w:p w14:paraId="77E78219" w14:textId="77777777" w:rsidR="00763331" w:rsidRDefault="00763331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070B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63ACE00D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7A1C2F42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264DDD55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1430BE27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2CFBA174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4C6DBD53" w14:textId="77777777" w:rsidR="00A45D96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  <w:p w14:paraId="2904FF5B" w14:textId="77777777" w:rsidR="00A45D96" w:rsidRPr="002E4AD2" w:rsidRDefault="00A45D96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1F4" w14:textId="77777777" w:rsidR="00A45D96" w:rsidRPr="00EB45CF" w:rsidRDefault="00A45D96">
    <w:pPr>
      <w:rPr>
        <w:rFonts w:ascii="Angsana New" w:hAnsi="Angsana New"/>
        <w:sz w:val="32"/>
        <w:szCs w:val="32"/>
      </w:rPr>
    </w:pPr>
  </w:p>
  <w:p w14:paraId="49F091B7" w14:textId="77777777" w:rsidR="00A45D96" w:rsidRPr="00EB45CF" w:rsidRDefault="00A45D96">
    <w:pPr>
      <w:rPr>
        <w:rFonts w:ascii="Angsana New" w:hAnsi="Angsana New"/>
        <w:sz w:val="32"/>
        <w:szCs w:val="32"/>
      </w:rPr>
    </w:pPr>
  </w:p>
  <w:p w14:paraId="2D12FC8A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4C6EF28E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575C02CF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7FE49523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7F3A6D07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  <w:p w14:paraId="7F75958F" w14:textId="77777777" w:rsidR="00A45D96" w:rsidRPr="00EB45CF" w:rsidRDefault="00A45D96" w:rsidP="008F672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7C8A" w14:textId="7A1EB2DC" w:rsidR="00A45D96" w:rsidRPr="003713DD" w:rsidRDefault="00A45D96" w:rsidP="00235F64">
    <w:pPr>
      <w:spacing w:line="240" w:lineRule="auto"/>
      <w:rPr>
        <w:rFonts w:ascii="Angsana New" w:hAnsi="Angsana New"/>
        <w:sz w:val="32"/>
        <w:szCs w:val="32"/>
      </w:rPr>
    </w:pPr>
  </w:p>
  <w:p w14:paraId="06C089B4" w14:textId="236F6189" w:rsidR="003713DD" w:rsidRPr="003713DD" w:rsidRDefault="003713DD" w:rsidP="00235F64">
    <w:pPr>
      <w:spacing w:line="240" w:lineRule="auto"/>
      <w:rPr>
        <w:rFonts w:ascii="Angsana New" w:hAnsi="Angsana New"/>
        <w:sz w:val="32"/>
        <w:szCs w:val="32"/>
      </w:rPr>
    </w:pPr>
  </w:p>
  <w:p w14:paraId="02FD7F84" w14:textId="5211AE03" w:rsidR="003713DD" w:rsidRPr="003713DD" w:rsidRDefault="003713DD" w:rsidP="00235F64">
    <w:pPr>
      <w:spacing w:line="240" w:lineRule="auto"/>
      <w:rPr>
        <w:rFonts w:ascii="Angsana New" w:hAnsi="Angsana New"/>
        <w:sz w:val="32"/>
        <w:szCs w:val="32"/>
      </w:rPr>
    </w:pPr>
  </w:p>
  <w:p w14:paraId="0B4D98BD" w14:textId="3AE94781" w:rsidR="003713DD" w:rsidRPr="003713DD" w:rsidRDefault="003713DD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A45D96" w:rsidRPr="00D110DA" w:rsidRDefault="00A45D96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A45D96" w:rsidRPr="00D110DA" w:rsidRDefault="00A45D96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A45D96" w:rsidRPr="003C116A" w:rsidRDefault="00A45D96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A45D96" w:rsidRDefault="00A45D96"/>
  <w:p w14:paraId="03000F7C" w14:textId="77777777" w:rsidR="00A45D96" w:rsidRDefault="00A45D96"/>
  <w:p w14:paraId="345EAB1D" w14:textId="77777777" w:rsidR="00A45D96" w:rsidRDefault="00A45D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145924539">
    <w:abstractNumId w:val="6"/>
  </w:num>
  <w:num w:numId="2" w16cid:durableId="805322009">
    <w:abstractNumId w:val="5"/>
  </w:num>
  <w:num w:numId="3" w16cid:durableId="1579828193">
    <w:abstractNumId w:val="9"/>
  </w:num>
  <w:num w:numId="4" w16cid:durableId="1219826084">
    <w:abstractNumId w:val="7"/>
  </w:num>
  <w:num w:numId="5" w16cid:durableId="707727716">
    <w:abstractNumId w:val="8"/>
  </w:num>
  <w:num w:numId="6" w16cid:durableId="790440619">
    <w:abstractNumId w:val="3"/>
  </w:num>
  <w:num w:numId="7" w16cid:durableId="1762294266">
    <w:abstractNumId w:val="2"/>
  </w:num>
  <w:num w:numId="8" w16cid:durableId="360711960">
    <w:abstractNumId w:val="0"/>
  </w:num>
  <w:num w:numId="9" w16cid:durableId="1167399147">
    <w:abstractNumId w:val="1"/>
  </w:num>
  <w:num w:numId="10" w16cid:durableId="2095545412">
    <w:abstractNumId w:val="4"/>
  </w:num>
  <w:num w:numId="11" w16cid:durableId="781530207">
    <w:abstractNumId w:val="22"/>
  </w:num>
  <w:num w:numId="12" w16cid:durableId="688414922">
    <w:abstractNumId w:val="18"/>
  </w:num>
  <w:num w:numId="13" w16cid:durableId="1581980921">
    <w:abstractNumId w:val="31"/>
  </w:num>
  <w:num w:numId="14" w16cid:durableId="510146678">
    <w:abstractNumId w:val="20"/>
  </w:num>
  <w:num w:numId="15" w16cid:durableId="643659698">
    <w:abstractNumId w:val="23"/>
  </w:num>
  <w:num w:numId="16" w16cid:durableId="178548198">
    <w:abstractNumId w:val="33"/>
  </w:num>
  <w:num w:numId="17" w16cid:durableId="330957381">
    <w:abstractNumId w:val="35"/>
  </w:num>
  <w:num w:numId="18" w16cid:durableId="1755399045">
    <w:abstractNumId w:val="14"/>
  </w:num>
  <w:num w:numId="19" w16cid:durableId="439422892">
    <w:abstractNumId w:val="11"/>
  </w:num>
  <w:num w:numId="20" w16cid:durableId="1933315857">
    <w:abstractNumId w:val="17"/>
  </w:num>
  <w:num w:numId="21" w16cid:durableId="724067538">
    <w:abstractNumId w:val="27"/>
  </w:num>
  <w:num w:numId="22" w16cid:durableId="860241722">
    <w:abstractNumId w:val="16"/>
  </w:num>
  <w:num w:numId="23" w16cid:durableId="1718814220">
    <w:abstractNumId w:val="19"/>
  </w:num>
  <w:num w:numId="24" w16cid:durableId="1596087442">
    <w:abstractNumId w:val="24"/>
  </w:num>
  <w:num w:numId="25" w16cid:durableId="33776143">
    <w:abstractNumId w:val="29"/>
  </w:num>
  <w:num w:numId="26" w16cid:durableId="668406255">
    <w:abstractNumId w:val="12"/>
  </w:num>
  <w:num w:numId="27" w16cid:durableId="1046877749">
    <w:abstractNumId w:val="30"/>
  </w:num>
  <w:num w:numId="28" w16cid:durableId="747113703">
    <w:abstractNumId w:val="32"/>
  </w:num>
  <w:num w:numId="29" w16cid:durableId="1003043589">
    <w:abstractNumId w:val="25"/>
  </w:num>
  <w:num w:numId="30" w16cid:durableId="1490248638">
    <w:abstractNumId w:val="10"/>
  </w:num>
  <w:num w:numId="31" w16cid:durableId="721559637">
    <w:abstractNumId w:val="15"/>
  </w:num>
  <w:num w:numId="32" w16cid:durableId="469589901">
    <w:abstractNumId w:val="21"/>
  </w:num>
  <w:num w:numId="33" w16cid:durableId="569509062">
    <w:abstractNumId w:val="26"/>
  </w:num>
  <w:num w:numId="34" w16cid:durableId="890267762">
    <w:abstractNumId w:val="13"/>
  </w:num>
  <w:num w:numId="35" w16cid:durableId="1225095011">
    <w:abstractNumId w:val="28"/>
  </w:num>
  <w:num w:numId="36" w16cid:durableId="226191908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086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3D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E16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5029"/>
    <w:rsid w:val="00CB5240"/>
    <w:rsid w:val="00CB568E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501"/>
    <w:rsid w:val="00E668C9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A961F-5957-4986-8B26-D7B9120B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401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Yossaphol, Kulsuwan</cp:lastModifiedBy>
  <cp:revision>4</cp:revision>
  <cp:lastPrinted>2023-04-24T07:34:00Z</cp:lastPrinted>
  <dcterms:created xsi:type="dcterms:W3CDTF">2023-05-08T01:21:00Z</dcterms:created>
  <dcterms:modified xsi:type="dcterms:W3CDTF">2024-05-10T10:26:00Z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