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96866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779988C7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83A425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C77A863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26935" w:rsidRPr="00483087" w14:paraId="4663629A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70142B" w14:textId="0BB18433" w:rsidR="00F26935" w:rsidRPr="000F271E" w:rsidRDefault="006F0053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C2A094" w14:textId="77777777" w:rsidR="00F26935" w:rsidRPr="000F271E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9745F4" w14:textId="68952BD6" w:rsidR="00F26935" w:rsidRPr="000F271E" w:rsidRDefault="00F26935" w:rsidP="00F2693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F27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77CF9C95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717B4">
        <w:rPr>
          <w:rFonts w:asciiTheme="majorBidi" w:hAnsiTheme="majorBidi" w:cstheme="majorBidi"/>
          <w:sz w:val="30"/>
          <w:szCs w:val="30"/>
        </w:rPr>
        <w:t>1</w:t>
      </w:r>
      <w:r w:rsidR="001B4A9D">
        <w:rPr>
          <w:rFonts w:asciiTheme="majorBidi" w:hAnsiTheme="majorBidi" w:cstheme="majorBidi"/>
          <w:sz w:val="30"/>
          <w:szCs w:val="30"/>
        </w:rPr>
        <w:t>4</w:t>
      </w:r>
      <w:r w:rsidR="00B03ECE" w:rsidRPr="00C0297F">
        <w:rPr>
          <w:rFonts w:asciiTheme="majorBidi" w:hAnsiTheme="majorBidi" w:cstheme="majorBidi"/>
          <w:sz w:val="30"/>
          <w:szCs w:val="30"/>
        </w:rPr>
        <w:t xml:space="preserve"> </w:t>
      </w:r>
      <w:r w:rsidR="00A72DF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B03E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5C05AD">
        <w:rPr>
          <w:rFonts w:asciiTheme="majorBidi" w:hAnsiTheme="majorBidi" w:cstheme="majorBidi"/>
          <w:sz w:val="30"/>
          <w:szCs w:val="30"/>
        </w:rPr>
        <w:t>7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44E081E2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</w:t>
      </w:r>
      <w:r w:rsidR="00A72DF8">
        <w:rPr>
          <w:rFonts w:asciiTheme="majorBidi" w:hAnsiTheme="majorBidi" w:cstheme="majorBidi"/>
          <w:sz w:val="30"/>
          <w:szCs w:val="30"/>
        </w:rPr>
        <w:t>6</w:t>
      </w:r>
      <w:r w:rsidR="005C05AD">
        <w:rPr>
          <w:rFonts w:asciiTheme="majorBidi" w:hAnsiTheme="majorBidi" w:cstheme="majorBidi"/>
          <w:sz w:val="30"/>
          <w:szCs w:val="30"/>
        </w:rPr>
        <w:t>6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3783303E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5C05AD">
        <w:rPr>
          <w:rFonts w:asciiTheme="majorBidi" w:hAnsiTheme="majorBidi" w:cstheme="majorBidi"/>
          <w:sz w:val="30"/>
          <w:szCs w:val="30"/>
        </w:rPr>
        <w:t>6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67225C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C946D7" w14:paraId="2A81DA07" w14:textId="77777777" w:rsidTr="0067225C">
        <w:tc>
          <w:tcPr>
            <w:tcW w:w="2278" w:type="pct"/>
          </w:tcPr>
          <w:p w14:paraId="6AC44FF8" w14:textId="0B8DB367" w:rsidR="002A61E4" w:rsidRPr="00E274C8" w:rsidRDefault="002A61E4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7CC3" w:rsidRPr="00E27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72DF8"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2DF8" w:rsidRPr="00E27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083CDFFF" w14:textId="36AA04CD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C05A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269F9B4" w14:textId="77777777" w:rsidR="002A61E4" w:rsidRPr="00C946D7" w:rsidRDefault="002A61E4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0EA8773D" w:rsidR="002A61E4" w:rsidRPr="00C946D7" w:rsidRDefault="005C05AD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3"/>
          </w:tcPr>
          <w:p w14:paraId="66E69F46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5F68ACF4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C05A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AE2E45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D5FAD23" w14:textId="5C3E3BF4" w:rsidR="002A61E4" w:rsidRPr="00C946D7" w:rsidRDefault="005C05AD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0050" w:rsidRPr="00C946D7" w14:paraId="63DD83B4" w14:textId="77777777" w:rsidTr="0067225C">
        <w:tc>
          <w:tcPr>
            <w:tcW w:w="2278" w:type="pct"/>
          </w:tcPr>
          <w:p w14:paraId="52960ED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3B32" w:rsidRPr="00C946D7" w14:paraId="1FAE6860" w14:textId="77777777" w:rsidTr="0067225C">
        <w:tc>
          <w:tcPr>
            <w:tcW w:w="2278" w:type="pct"/>
          </w:tcPr>
          <w:p w14:paraId="44127BC3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4B0F294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B32" w:rsidRPr="00C946D7" w14:paraId="26B973CE" w14:textId="77777777" w:rsidTr="0067225C">
        <w:tc>
          <w:tcPr>
            <w:tcW w:w="2278" w:type="pct"/>
          </w:tcPr>
          <w:p w14:paraId="00E6E27A" w14:textId="77777777" w:rsidR="00E60EAA" w:rsidRPr="00CC057B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72BF537D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11608128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15,474</w:t>
            </w:r>
          </w:p>
        </w:tc>
        <w:tc>
          <w:tcPr>
            <w:tcW w:w="131" w:type="pct"/>
          </w:tcPr>
          <w:p w14:paraId="76A47399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1DF3A2CE" w14:textId="33433E85" w:rsidR="00E60EAA" w:rsidRPr="00C946D7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551</w:t>
            </w:r>
          </w:p>
        </w:tc>
      </w:tr>
      <w:tr w:rsidR="00FE3B32" w:rsidRPr="00C946D7" w14:paraId="64439747" w14:textId="77777777" w:rsidTr="0067225C">
        <w:tc>
          <w:tcPr>
            <w:tcW w:w="2278" w:type="pct"/>
          </w:tcPr>
          <w:p w14:paraId="339C7DCE" w14:textId="77777777" w:rsidR="00E60EAA" w:rsidRPr="00CC057B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159304C1" w14:textId="30F2E53C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2A2D70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11E0CE9" w14:textId="0B80EC1E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8E21DB7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9AAB81" w14:textId="514875F1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9B24C48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18252686" w14:textId="7948D131" w:rsidR="00E60EAA" w:rsidRPr="00623BF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129</w:t>
            </w:r>
          </w:p>
        </w:tc>
      </w:tr>
      <w:tr w:rsidR="00FE3B32" w:rsidRPr="00C946D7" w14:paraId="49AFEDD8" w14:textId="77777777" w:rsidTr="0067225C">
        <w:tc>
          <w:tcPr>
            <w:tcW w:w="2278" w:type="pct"/>
          </w:tcPr>
          <w:p w14:paraId="2EB9000B" w14:textId="77777777" w:rsidR="00E60EAA" w:rsidRPr="00CC057B" w:rsidRDefault="00E60EAA" w:rsidP="00E60EAA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82" w:type="pct"/>
          </w:tcPr>
          <w:p w14:paraId="0A436A69" w14:textId="71510E54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5EBE9AE0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  <w:lang w:val="en-GB"/>
              </w:rPr>
              <w:t>492</w:t>
            </w:r>
          </w:p>
        </w:tc>
        <w:tc>
          <w:tcPr>
            <w:tcW w:w="131" w:type="pct"/>
          </w:tcPr>
          <w:p w14:paraId="46EFB6F4" w14:textId="77777777" w:rsidR="00E60EAA" w:rsidRPr="00CD295C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754A97D6" w14:textId="62A96125" w:rsidR="00E60EAA" w:rsidRPr="00C946D7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492</w:t>
            </w:r>
          </w:p>
        </w:tc>
      </w:tr>
      <w:tr w:rsidR="00FE3B32" w:rsidRPr="00C946D7" w14:paraId="2B90108A" w14:textId="77777777" w:rsidTr="0067225C">
        <w:tc>
          <w:tcPr>
            <w:tcW w:w="2278" w:type="pct"/>
          </w:tcPr>
          <w:p w14:paraId="3986BC03" w14:textId="77777777" w:rsidR="00350868" w:rsidRPr="00350868" w:rsidRDefault="00350868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4C6A7825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C946D7" w14:paraId="43B8FAB6" w14:textId="77777777" w:rsidTr="0067225C">
        <w:tc>
          <w:tcPr>
            <w:tcW w:w="2278" w:type="pct"/>
          </w:tcPr>
          <w:p w14:paraId="5DE8B713" w14:textId="77777777" w:rsidR="00350868" w:rsidRPr="00350868" w:rsidRDefault="00350868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3C44771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F59756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7BB9D8C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739805D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5A875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1BC5AC3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31F29E8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C946D7" w14:paraId="6FBCDCC6" w14:textId="77777777" w:rsidTr="0067225C">
        <w:tc>
          <w:tcPr>
            <w:tcW w:w="2278" w:type="pct"/>
          </w:tcPr>
          <w:p w14:paraId="2080DC44" w14:textId="12D2FF50" w:rsidR="00F1455E" w:rsidRPr="00350868" w:rsidRDefault="00F1455E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A8EE9A8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7A69A6A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D7E99D1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CDFC171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0CCFB5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98953C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045FF168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893E04" w14:paraId="45972AA5" w14:textId="77777777" w:rsidTr="0067225C">
        <w:tc>
          <w:tcPr>
            <w:tcW w:w="2278" w:type="pct"/>
          </w:tcPr>
          <w:p w14:paraId="4685B254" w14:textId="77777777" w:rsidR="00F1455E" w:rsidRPr="00350868" w:rsidRDefault="00F1455E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2172932" w14:textId="77777777" w:rsidR="00F1455E" w:rsidRPr="00350868" w:rsidRDefault="00F1455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940D20" w14:textId="77777777" w:rsidR="00F1455E" w:rsidRPr="00350868" w:rsidRDefault="00F1455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3C853AC" w14:textId="77777777" w:rsidR="00F1455E" w:rsidRPr="00350868" w:rsidRDefault="00F1455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73EDF86" w14:textId="77777777" w:rsidR="00F1455E" w:rsidRPr="00350868" w:rsidRDefault="00F1455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212030D" w14:textId="77777777" w:rsidR="00F1455E" w:rsidRPr="00350868" w:rsidRDefault="00F1455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80BEEBB" w14:textId="77777777" w:rsidR="00F1455E" w:rsidRPr="00350868" w:rsidRDefault="00F1455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1CD229B8" w14:textId="77777777" w:rsidR="00F1455E" w:rsidRPr="00350868" w:rsidRDefault="00F1455E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C946D7" w14:paraId="6C819902" w14:textId="77777777" w:rsidTr="0067225C">
        <w:trPr>
          <w:tblHeader/>
        </w:trPr>
        <w:tc>
          <w:tcPr>
            <w:tcW w:w="2278" w:type="pct"/>
          </w:tcPr>
          <w:p w14:paraId="193AC293" w14:textId="0D41CEF5" w:rsidR="002A61E4" w:rsidRPr="0067225C" w:rsidRDefault="00F1455E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</w:tcPr>
          <w:p w14:paraId="7E47458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C946D7" w14:paraId="6C9F7141" w14:textId="77777777" w:rsidTr="0067225C">
        <w:trPr>
          <w:tblHeader/>
        </w:trPr>
        <w:tc>
          <w:tcPr>
            <w:tcW w:w="2278" w:type="pct"/>
          </w:tcPr>
          <w:p w14:paraId="42D7C54E" w14:textId="1DC8BCF4" w:rsidR="005C05AD" w:rsidRPr="00C946D7" w:rsidRDefault="005C05AD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6AB92A9C" w14:textId="6DF20905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CA48460" w14:textId="77777777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2FE1F48A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32857540" w14:textId="77777777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6372DE19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428F0064" w14:textId="77777777" w:rsidR="005C05AD" w:rsidRPr="00C946D7" w:rsidRDefault="005C05AD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0EDF76" w14:textId="6C28720B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0050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5C" w:rsidRPr="00C946D7" w14:paraId="5D7836BF" w14:textId="77777777" w:rsidTr="0067225C">
        <w:tc>
          <w:tcPr>
            <w:tcW w:w="2278" w:type="pct"/>
          </w:tcPr>
          <w:p w14:paraId="6A2E165B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50AB7A1B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7225C" w:rsidRPr="00C946D7" w14:paraId="45CEB3F8" w14:textId="77777777" w:rsidTr="0067225C">
        <w:tc>
          <w:tcPr>
            <w:tcW w:w="2278" w:type="pct"/>
          </w:tcPr>
          <w:p w14:paraId="2DEC9AEE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35F9A8D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7225C" w:rsidRPr="00C946D7" w14:paraId="2120E47B" w14:textId="77777777" w:rsidTr="0067225C">
        <w:tc>
          <w:tcPr>
            <w:tcW w:w="2278" w:type="pct"/>
          </w:tcPr>
          <w:p w14:paraId="11E973BD" w14:textId="4421A3CD" w:rsidR="00EE17A5" w:rsidRPr="00C946D7" w:rsidRDefault="00EE17A5" w:rsidP="00EE17A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4409D886" w14:textId="38BF156B" w:rsidR="00EE17A5" w:rsidRPr="007B64D1" w:rsidRDefault="00E60EAA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  <w:lang w:val="en-GB"/>
              </w:rPr>
              <w:t>1,716</w:t>
            </w:r>
          </w:p>
        </w:tc>
        <w:tc>
          <w:tcPr>
            <w:tcW w:w="130" w:type="pct"/>
          </w:tcPr>
          <w:p w14:paraId="48C475BB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4286DB66" w:rsidR="00EE17A5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34" w:type="pct"/>
          </w:tcPr>
          <w:p w14:paraId="7FCA341A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0B3DBD5D" w14:textId="6B06F30A" w:rsidR="00EE17A5" w:rsidRPr="00C946D7" w:rsidRDefault="00E60EAA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  <w:tc>
          <w:tcPr>
            <w:tcW w:w="131" w:type="pct"/>
          </w:tcPr>
          <w:p w14:paraId="5A964C42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52F87803" w14:textId="6C664225" w:rsidR="00EE17A5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67225C" w:rsidRPr="00C946D7" w14:paraId="2A1BFF38" w14:textId="77777777" w:rsidTr="0067225C">
        <w:tc>
          <w:tcPr>
            <w:tcW w:w="2278" w:type="pct"/>
          </w:tcPr>
          <w:p w14:paraId="05EA10EA" w14:textId="77777777" w:rsidR="00EE17A5" w:rsidRPr="00C946D7" w:rsidRDefault="00EE17A5" w:rsidP="00EE17A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7F978665" w14:textId="0C78F0BB" w:rsidR="00EE17A5" w:rsidRPr="00C946D7" w:rsidRDefault="00E60EAA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0" w:type="pct"/>
          </w:tcPr>
          <w:p w14:paraId="730BC307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509A4B9F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65</w:t>
            </w:r>
          </w:p>
        </w:tc>
        <w:tc>
          <w:tcPr>
            <w:tcW w:w="134" w:type="pct"/>
          </w:tcPr>
          <w:p w14:paraId="0652DBB9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33C3F637" w14:textId="32803BF7" w:rsidR="00EE17A5" w:rsidRPr="00C946D7" w:rsidRDefault="00E60EAA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0EAA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31" w:type="pct"/>
          </w:tcPr>
          <w:p w14:paraId="7FC963AF" w14:textId="77777777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C022A41" w14:textId="07CD5C0B" w:rsidR="00EE17A5" w:rsidRPr="00C946D7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65</w:t>
            </w:r>
          </w:p>
        </w:tc>
      </w:tr>
      <w:tr w:rsidR="0067225C" w:rsidRPr="00483087" w14:paraId="2F6C060C" w14:textId="77777777" w:rsidTr="0067225C">
        <w:tc>
          <w:tcPr>
            <w:tcW w:w="2278" w:type="pct"/>
          </w:tcPr>
          <w:p w14:paraId="0F1AC7B6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16C45B8" w14:textId="393FFABD" w:rsidR="00EE17A5" w:rsidRPr="003A6CED" w:rsidRDefault="00E60EAA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1,793</w:t>
            </w:r>
          </w:p>
        </w:tc>
        <w:tc>
          <w:tcPr>
            <w:tcW w:w="130" w:type="pct"/>
          </w:tcPr>
          <w:p w14:paraId="01BB6AF4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12776CCC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4" w:type="pct"/>
          </w:tcPr>
          <w:p w14:paraId="1DA2059D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BE2C54" w14:textId="40C82BBC" w:rsidR="00EE17A5" w:rsidRPr="003A6CED" w:rsidRDefault="00E60EAA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1,793</w:t>
            </w:r>
          </w:p>
        </w:tc>
        <w:tc>
          <w:tcPr>
            <w:tcW w:w="131" w:type="pct"/>
          </w:tcPr>
          <w:p w14:paraId="79B7799D" w14:textId="77777777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723B9E8C" w:rsidR="00EE17A5" w:rsidRPr="003A6CED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10DC43CE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EE3EF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72DF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D82A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17A5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17A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6"/>
        <w:gridCol w:w="1081"/>
        <w:gridCol w:w="271"/>
        <w:gridCol w:w="992"/>
        <w:gridCol w:w="269"/>
        <w:gridCol w:w="1077"/>
        <w:gridCol w:w="269"/>
        <w:gridCol w:w="1075"/>
      </w:tblGrid>
      <w:tr w:rsidR="007F6ED9" w:rsidRPr="00F205C4" w14:paraId="5A3AA90F" w14:textId="77777777" w:rsidTr="0067225C">
        <w:trPr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F205C4" w14:paraId="6D4E905C" w14:textId="77777777" w:rsidTr="0067225C">
        <w:trPr>
          <w:tblHeader/>
        </w:trPr>
        <w:tc>
          <w:tcPr>
            <w:tcW w:w="2285" w:type="pct"/>
          </w:tcPr>
          <w:p w14:paraId="1D10CA5D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0E1B834D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4C832B3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E9CAAD0" w:rsidR="00A72DF8" w:rsidRPr="00EE3EF9" w:rsidRDefault="00A72DF8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44A3B5FB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AA48825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07F4FF" w14:textId="4C575F0B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225C" w:rsidRPr="00F205C4" w14:paraId="51091F49" w14:textId="77777777" w:rsidTr="0067225C">
        <w:trPr>
          <w:tblHeader/>
        </w:trPr>
        <w:tc>
          <w:tcPr>
            <w:tcW w:w="2285" w:type="pct"/>
          </w:tcPr>
          <w:p w14:paraId="17748F26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7A03A630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7A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8A1686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1D65D45A" w:rsidR="00A72DF8" w:rsidRPr="00EE3EF9" w:rsidRDefault="00EE17A5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6E238E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4AEFD3F2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7A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51700A1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8009EA" w14:textId="48280B62" w:rsidR="00A72DF8" w:rsidRPr="00EE3EF9" w:rsidRDefault="00EE17A5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225C" w:rsidRPr="00F205C4" w14:paraId="5BB67607" w14:textId="77777777" w:rsidTr="0067225C">
        <w:trPr>
          <w:tblHeader/>
        </w:trPr>
        <w:tc>
          <w:tcPr>
            <w:tcW w:w="2285" w:type="pct"/>
          </w:tcPr>
          <w:p w14:paraId="66022615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5C" w:rsidRPr="00F205C4" w14:paraId="01B28C33" w14:textId="77777777" w:rsidTr="0067225C">
        <w:tc>
          <w:tcPr>
            <w:tcW w:w="2285" w:type="pct"/>
          </w:tcPr>
          <w:p w14:paraId="01DAC164" w14:textId="467089EB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7225C" w:rsidRPr="00E27DCD" w14:paraId="41CE4AA8" w14:textId="77777777" w:rsidTr="0067225C">
        <w:trPr>
          <w:trHeight w:val="236"/>
        </w:trPr>
        <w:tc>
          <w:tcPr>
            <w:tcW w:w="2285" w:type="pct"/>
          </w:tcPr>
          <w:p w14:paraId="39B93068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082E240" w14:textId="18A7E82A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82E5AEA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562762E" w14:textId="12E54341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D5CC53C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B0778D2" w14:textId="618083AF" w:rsidR="00E60EAA" w:rsidRPr="00DA40F2" w:rsidRDefault="00E60EAA" w:rsidP="0067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11,067</w:t>
            </w:r>
          </w:p>
        </w:tc>
        <w:tc>
          <w:tcPr>
            <w:tcW w:w="145" w:type="pct"/>
          </w:tcPr>
          <w:p w14:paraId="78B2EAF3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2EC643E" w14:textId="3AE331AD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50868">
              <w:rPr>
                <w:rFonts w:asciiTheme="majorBidi" w:hAnsiTheme="majorBidi" w:cstheme="majorBidi"/>
                <w:sz w:val="30"/>
                <w:szCs w:val="30"/>
              </w:rPr>
              <w:t>11,362</w:t>
            </w:r>
          </w:p>
        </w:tc>
      </w:tr>
      <w:tr w:rsidR="0067225C" w:rsidRPr="00F205C4" w14:paraId="1CF0BBCA" w14:textId="77777777" w:rsidTr="0067225C">
        <w:trPr>
          <w:trHeight w:val="236"/>
        </w:trPr>
        <w:tc>
          <w:tcPr>
            <w:tcW w:w="2285" w:type="pct"/>
          </w:tcPr>
          <w:p w14:paraId="508F3300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A47094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5F7F8E9E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3B8F2DB9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7ED9E260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7CE8AB8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9AC627A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54AAD8D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67225C" w:rsidRPr="00F205C4" w14:paraId="76F9BD92" w14:textId="77777777" w:rsidTr="0067225C">
        <w:trPr>
          <w:trHeight w:val="236"/>
        </w:trPr>
        <w:tc>
          <w:tcPr>
            <w:tcW w:w="2285" w:type="pct"/>
          </w:tcPr>
          <w:p w14:paraId="6F846AE7" w14:textId="265EBA82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D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</w:t>
            </w:r>
            <w:r w:rsidRPr="00D33B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6060359" w14:textId="7C825AD0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FBB48AB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EDFB211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6BF306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FB00355" w14:textId="1A48AB9D" w:rsidR="00E60EAA" w:rsidRPr="00A72DF8" w:rsidRDefault="00E60EAA" w:rsidP="0067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  <w:tc>
          <w:tcPr>
            <w:tcW w:w="145" w:type="pct"/>
          </w:tcPr>
          <w:p w14:paraId="2E7CA4A7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EC56D29" w14:textId="0319FAF3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</w:tr>
      <w:tr w:rsidR="0067225C" w:rsidRPr="00F205C4" w14:paraId="4BB0FF14" w14:textId="77777777" w:rsidTr="0067225C">
        <w:trPr>
          <w:trHeight w:val="236"/>
        </w:trPr>
        <w:tc>
          <w:tcPr>
            <w:tcW w:w="2285" w:type="pct"/>
          </w:tcPr>
          <w:p w14:paraId="1AE46453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6E982DE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74E59C4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63D662E2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329C5829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2EEF17D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3B32506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AA01E23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67225C" w:rsidRPr="00F205C4" w14:paraId="7A4FB9D7" w14:textId="77777777" w:rsidTr="0067225C">
        <w:trPr>
          <w:trHeight w:val="236"/>
        </w:trPr>
        <w:tc>
          <w:tcPr>
            <w:tcW w:w="2285" w:type="pct"/>
          </w:tcPr>
          <w:p w14:paraId="320FD44F" w14:textId="122571EA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1C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</w:tcPr>
          <w:p w14:paraId="245095F8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6189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396BD6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EABF9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C3FACF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79CEF0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5048ADA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67225C" w:rsidRPr="00F205C4" w14:paraId="1AAC3388" w14:textId="77777777" w:rsidTr="0067225C">
        <w:trPr>
          <w:trHeight w:val="236"/>
        </w:trPr>
        <w:tc>
          <w:tcPr>
            <w:tcW w:w="2285" w:type="pct"/>
          </w:tcPr>
          <w:p w14:paraId="75647036" w14:textId="23D627B0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931B324" w14:textId="2FE2C950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B238BA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3A3730CE" w14:textId="7CE6F33B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5824C7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A87CD3F" w14:textId="70EC741C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D9B38C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8C9A42D" w14:textId="2950E7E8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3DE62159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3E04">
        <w:rPr>
          <w:rFonts w:asciiTheme="majorBidi" w:hAnsiTheme="majorBidi" w:cstheme="majorBidi" w:hint="cs"/>
          <w:spacing w:val="-2"/>
          <w:sz w:val="30"/>
          <w:szCs w:val="30"/>
          <w:cs/>
        </w:rPr>
        <w:t>กลุ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่มบริษัทไม่มีสัญญาสำคัญใหม่ที่ทำกับกิจการที่เกี่ยวข้องกันในระหว่างงวดสามเดือนสิ้นสุดวันที่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3"/>
        <w:gridCol w:w="1084"/>
        <w:gridCol w:w="273"/>
        <w:gridCol w:w="1080"/>
        <w:gridCol w:w="270"/>
        <w:gridCol w:w="1076"/>
        <w:gridCol w:w="236"/>
        <w:gridCol w:w="1118"/>
      </w:tblGrid>
      <w:tr w:rsidR="00AD2EC7" w:rsidRPr="00F205C4" w14:paraId="623F423C" w14:textId="77777777" w:rsidTr="00AD2EC7">
        <w:trPr>
          <w:tblHeader/>
        </w:trPr>
        <w:tc>
          <w:tcPr>
            <w:tcW w:w="2256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C7" w:rsidRPr="00F205C4" w14:paraId="4EEFB9A9" w14:textId="77777777" w:rsidTr="00AD2EC7">
        <w:trPr>
          <w:tblHeader/>
        </w:trPr>
        <w:tc>
          <w:tcPr>
            <w:tcW w:w="2256" w:type="pct"/>
          </w:tcPr>
          <w:p w14:paraId="2FDCE20C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7D8AF90" w14:textId="780B6320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ED412E8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E64831" w14:textId="17F8B15B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56C4796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602F96B" w14:textId="2D04080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5B2752FD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EA79AF1" w14:textId="4921F9FD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2EC7" w:rsidRPr="00F205C4" w14:paraId="4A61A6B5" w14:textId="77777777" w:rsidTr="00AD2EC7">
        <w:trPr>
          <w:tblHeader/>
        </w:trPr>
        <w:tc>
          <w:tcPr>
            <w:tcW w:w="2256" w:type="pct"/>
          </w:tcPr>
          <w:p w14:paraId="5DB26561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FE8240A" w14:textId="40C9A220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7BB5965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612F49" w14:textId="27ECEA09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05FFB2F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33F09E" w14:textId="5D5E60B8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4CA2E698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752D90" w14:textId="19021745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D2EC7" w:rsidRPr="00F205C4" w14:paraId="12BDEF91" w14:textId="77777777" w:rsidTr="00AD2EC7">
        <w:trPr>
          <w:tblHeader/>
        </w:trPr>
        <w:tc>
          <w:tcPr>
            <w:tcW w:w="2256" w:type="pct"/>
          </w:tcPr>
          <w:p w14:paraId="1F454C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40A19A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EC7" w:rsidRPr="00F205C4" w14:paraId="0579D1D3" w14:textId="77777777" w:rsidTr="00AD2EC7">
        <w:tc>
          <w:tcPr>
            <w:tcW w:w="2256" w:type="pct"/>
          </w:tcPr>
          <w:p w14:paraId="1B9C4FC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579" w:type="pct"/>
          </w:tcPr>
          <w:p w14:paraId="56ACCD9F" w14:textId="70D2D9B5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89,096</w:t>
            </w:r>
          </w:p>
        </w:tc>
        <w:tc>
          <w:tcPr>
            <w:tcW w:w="146" w:type="pct"/>
          </w:tcPr>
          <w:p w14:paraId="3E59282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6710E6" w14:textId="4908E397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113,716</w:t>
            </w:r>
          </w:p>
        </w:tc>
        <w:tc>
          <w:tcPr>
            <w:tcW w:w="144" w:type="pct"/>
          </w:tcPr>
          <w:p w14:paraId="76003D7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243E105" w14:textId="715F4CD5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11C32FE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1DCFA4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618EF003" w14:textId="77777777" w:rsidTr="00AD2EC7">
        <w:tc>
          <w:tcPr>
            <w:tcW w:w="2256" w:type="pct"/>
          </w:tcPr>
          <w:p w14:paraId="2D734B28" w14:textId="73E38581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B1701E7" w14:textId="63F6F135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50,274</w:t>
            </w:r>
          </w:p>
        </w:tc>
        <w:tc>
          <w:tcPr>
            <w:tcW w:w="146" w:type="pct"/>
          </w:tcPr>
          <w:p w14:paraId="7CB0DE3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84A87C1" w14:textId="750FF284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48,998</w:t>
            </w:r>
          </w:p>
        </w:tc>
        <w:tc>
          <w:tcPr>
            <w:tcW w:w="144" w:type="pct"/>
          </w:tcPr>
          <w:p w14:paraId="4E46B69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9D71FD7" w14:textId="7013845B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CED26F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0FBA8FE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D413EE5" w14:textId="77777777" w:rsidTr="00AD2EC7">
        <w:tc>
          <w:tcPr>
            <w:tcW w:w="2256" w:type="pct"/>
            <w:vAlign w:val="bottom"/>
          </w:tcPr>
          <w:p w14:paraId="439A97D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CBF79B5" w14:textId="13907338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139,370</w:t>
            </w:r>
          </w:p>
        </w:tc>
        <w:tc>
          <w:tcPr>
            <w:tcW w:w="146" w:type="pct"/>
          </w:tcPr>
          <w:p w14:paraId="78ACD87C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9FA150B" w14:textId="7FD7A9E9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162,714</w:t>
            </w:r>
          </w:p>
        </w:tc>
        <w:tc>
          <w:tcPr>
            <w:tcW w:w="144" w:type="pct"/>
          </w:tcPr>
          <w:p w14:paraId="2A06148C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64F18A0" w14:textId="37C9965D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3707CD4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D71AE86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2EC7" w:rsidRPr="00F205C4" w14:paraId="06153169" w14:textId="77777777" w:rsidTr="00AD2EC7">
        <w:tc>
          <w:tcPr>
            <w:tcW w:w="2256" w:type="pct"/>
            <w:vAlign w:val="bottom"/>
          </w:tcPr>
          <w:p w14:paraId="0B16A68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EFFE3AE" w14:textId="27A0F394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</w:t>
            </w:r>
            <w:r w:rsidRPr="000C5C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9CE8B77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C91472" w14:textId="0F9E4882" w:rsidR="001E4671" w:rsidRPr="000C5C7A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(7,075)</w:t>
            </w:r>
          </w:p>
        </w:tc>
        <w:tc>
          <w:tcPr>
            <w:tcW w:w="144" w:type="pct"/>
          </w:tcPr>
          <w:p w14:paraId="1422267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D298C65" w14:textId="4B9A38A3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3DFC0C9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97C715A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75B184A8" w14:textId="77777777" w:rsidTr="00AD2EC7">
        <w:tc>
          <w:tcPr>
            <w:tcW w:w="2256" w:type="pct"/>
          </w:tcPr>
          <w:p w14:paraId="761546F5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64AD2C23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132,114</w:t>
            </w:r>
          </w:p>
        </w:tc>
        <w:tc>
          <w:tcPr>
            <w:tcW w:w="146" w:type="pct"/>
          </w:tcPr>
          <w:p w14:paraId="01D89DA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46505641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155,639</w:t>
            </w:r>
          </w:p>
        </w:tc>
        <w:tc>
          <w:tcPr>
            <w:tcW w:w="144" w:type="pct"/>
          </w:tcPr>
          <w:p w14:paraId="7122DE6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767BB0A9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4643177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0"/>
        <w:gridCol w:w="270"/>
        <w:gridCol w:w="1082"/>
        <w:gridCol w:w="270"/>
        <w:gridCol w:w="1080"/>
        <w:gridCol w:w="271"/>
        <w:gridCol w:w="1076"/>
      </w:tblGrid>
      <w:tr w:rsidR="000C5C7A" w:rsidRPr="00F205C4" w14:paraId="247F3F68" w14:textId="77777777" w:rsidTr="000C5C7A">
        <w:tc>
          <w:tcPr>
            <w:tcW w:w="2260" w:type="pct"/>
          </w:tcPr>
          <w:p w14:paraId="0BEFF8DB" w14:textId="77777777" w:rsidR="000C5C7A" w:rsidRPr="005F7644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F76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102A9B64" w14:textId="77777777" w:rsidR="000C5C7A" w:rsidRPr="00F205C4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6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</w:t>
            </w:r>
            <w:r w:rsidRPr="005F76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299" w:type="pct"/>
            <w:gridSpan w:val="3"/>
          </w:tcPr>
          <w:p w14:paraId="3D91B2AA" w14:textId="77777777" w:rsidR="000C5C7A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D7052" w14:textId="477E338D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41A9FED" w14:textId="77777777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0E1B5CA0" w14:textId="77777777" w:rsidR="000C5C7A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0BF9E9" w14:textId="4ABD2716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C7" w:rsidRPr="00F205C4" w14:paraId="7A3E4399" w14:textId="77777777" w:rsidTr="000C5C7A">
        <w:tc>
          <w:tcPr>
            <w:tcW w:w="2260" w:type="pct"/>
          </w:tcPr>
          <w:p w14:paraId="5C0BA00F" w14:textId="5051E5A4" w:rsidR="005F7644" w:rsidRPr="00F205C4" w:rsidRDefault="005F7644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7" w:type="pct"/>
          </w:tcPr>
          <w:p w14:paraId="45083B50" w14:textId="5B336425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7D83A10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D385505" w14:textId="58C1938E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5229F86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4E9126" w14:textId="04E8F405" w:rsidR="005F7644" w:rsidRPr="00940D1F" w:rsidRDefault="00E64DFC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4DF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D2344DC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D156E89" w14:textId="369E7F56" w:rsidR="005F7644" w:rsidRPr="00940D1F" w:rsidRDefault="00E64DFC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4DF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5C7A" w:rsidRPr="00F205C4" w14:paraId="7E2F9F55" w14:textId="77777777" w:rsidTr="000C5C7A">
        <w:tc>
          <w:tcPr>
            <w:tcW w:w="2260" w:type="pct"/>
          </w:tcPr>
          <w:p w14:paraId="41510A72" w14:textId="77777777" w:rsidR="000C5C7A" w:rsidRPr="00EE69B2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7"/>
          </w:tcPr>
          <w:p w14:paraId="6C89D14E" w14:textId="1168E8F2" w:rsidR="000C5C7A" w:rsidRPr="00E64DFC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EC7" w:rsidRPr="00F205C4" w14:paraId="4C871FC8" w14:textId="77777777" w:rsidTr="000C5C7A">
        <w:tc>
          <w:tcPr>
            <w:tcW w:w="2260" w:type="pct"/>
          </w:tcPr>
          <w:p w14:paraId="40B03181" w14:textId="77777777" w:rsidR="005D60C3" w:rsidRPr="00F205C4" w:rsidRDefault="005D60C3" w:rsidP="00C12B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577" w:type="pct"/>
            <w:shd w:val="clear" w:color="auto" w:fill="auto"/>
          </w:tcPr>
          <w:p w14:paraId="4267E899" w14:textId="1E138646" w:rsidR="005D60C3" w:rsidRPr="000C5C7A" w:rsidRDefault="008964C5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5C7A">
              <w:rPr>
                <w:rFonts w:ascii="Angsana New" w:hAnsi="Angsana New" w:cs="Angsana New"/>
                <w:sz w:val="30"/>
                <w:szCs w:val="30"/>
              </w:rPr>
              <w:t>323,990</w:t>
            </w:r>
          </w:p>
        </w:tc>
        <w:tc>
          <w:tcPr>
            <w:tcW w:w="144" w:type="pct"/>
            <w:shd w:val="clear" w:color="auto" w:fill="auto"/>
          </w:tcPr>
          <w:p w14:paraId="2752FB0B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5759715" w14:textId="4EA91557" w:rsidR="005D60C3" w:rsidRPr="00F205C4" w:rsidRDefault="008964C5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384,688</w:t>
            </w:r>
          </w:p>
        </w:tc>
        <w:tc>
          <w:tcPr>
            <w:tcW w:w="144" w:type="pct"/>
            <w:shd w:val="clear" w:color="auto" w:fill="auto"/>
          </w:tcPr>
          <w:p w14:paraId="7B31E268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C7B18F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F3858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F55757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AAD5302" w14:textId="77777777" w:rsidTr="000C5C7A">
        <w:tc>
          <w:tcPr>
            <w:tcW w:w="2260" w:type="pct"/>
          </w:tcPr>
          <w:p w14:paraId="76DB0A2E" w14:textId="77777777" w:rsidR="005D60C3" w:rsidRPr="00F205C4" w:rsidRDefault="005D60C3" w:rsidP="00C12B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</w:p>
          <w:p w14:paraId="4C226E56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77" w:type="pct"/>
            <w:shd w:val="clear" w:color="auto" w:fill="auto"/>
          </w:tcPr>
          <w:p w14:paraId="5FEFBB2C" w14:textId="77777777" w:rsidR="005D60C3" w:rsidRPr="000C5C7A" w:rsidRDefault="005D60C3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7056" w14:textId="24ED1EA3" w:rsidR="005D60C3" w:rsidRPr="000C5C7A" w:rsidRDefault="008964C5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5C7A"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44" w:type="pct"/>
            <w:shd w:val="clear" w:color="auto" w:fill="auto"/>
          </w:tcPr>
          <w:p w14:paraId="2B9E558E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444F8E8" w14:textId="77777777" w:rsidR="005D60C3" w:rsidRPr="000C5C7A" w:rsidRDefault="005D60C3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DD1B2" w14:textId="610C7340" w:rsidR="005D60C3" w:rsidRPr="00F205C4" w:rsidRDefault="008964C5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44" w:type="pct"/>
            <w:shd w:val="clear" w:color="auto" w:fill="auto"/>
          </w:tcPr>
          <w:p w14:paraId="4E32656B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E6985D8" w14:textId="77777777" w:rsidR="005D60C3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40B6B7" w14:textId="77777777" w:rsidR="005D60C3" w:rsidRPr="005214B7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AE5F14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E823884" w14:textId="77777777" w:rsidR="005D60C3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BEE6E9" w14:textId="77777777" w:rsidR="005D60C3" w:rsidRPr="005214B7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D0FD28D" w14:textId="77777777" w:rsidTr="000C5C7A">
        <w:tc>
          <w:tcPr>
            <w:tcW w:w="2260" w:type="pct"/>
          </w:tcPr>
          <w:p w14:paraId="26564FD1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5935A8FC" w:rsidR="005D60C3" w:rsidRPr="000C5C7A" w:rsidRDefault="008964C5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C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324,171</w:t>
            </w:r>
          </w:p>
        </w:tc>
        <w:tc>
          <w:tcPr>
            <w:tcW w:w="144" w:type="pct"/>
          </w:tcPr>
          <w:p w14:paraId="474AE971" w14:textId="77777777" w:rsidR="005D60C3" w:rsidRPr="000C5C7A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EA6D84" w14:textId="2AA5887F" w:rsidR="005D60C3" w:rsidRPr="000C5C7A" w:rsidRDefault="008964C5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385,131</w:t>
            </w:r>
          </w:p>
        </w:tc>
        <w:tc>
          <w:tcPr>
            <w:tcW w:w="144" w:type="pct"/>
          </w:tcPr>
          <w:p w14:paraId="7F783625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1C2177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E09F00A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E4A8CFE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530"/>
      </w:tblGrid>
      <w:tr w:rsidR="008B1316" w:rsidRPr="002C72AC" w14:paraId="1D565E8B" w14:textId="77777777" w:rsidTr="007E34F5">
        <w:trPr>
          <w:cantSplit/>
          <w:tblHeader/>
        </w:trPr>
        <w:tc>
          <w:tcPr>
            <w:tcW w:w="6120" w:type="dxa"/>
            <w:vAlign w:val="bottom"/>
            <w:hideMark/>
          </w:tcPr>
          <w:p w14:paraId="155D0E97" w14:textId="58C0180C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E17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7E34F5">
        <w:trPr>
          <w:cantSplit/>
          <w:tblHeader/>
        </w:trPr>
        <w:tc>
          <w:tcPr>
            <w:tcW w:w="612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065C" w:rsidRPr="002C72AC" w14:paraId="4DE1A4FC" w14:textId="77777777" w:rsidTr="007E34F5">
        <w:trPr>
          <w:cantSplit/>
        </w:trPr>
        <w:tc>
          <w:tcPr>
            <w:tcW w:w="6120" w:type="dxa"/>
            <w:hideMark/>
          </w:tcPr>
          <w:p w14:paraId="403380FC" w14:textId="423F83DA" w:rsidR="0099065C" w:rsidRPr="002C72AC" w:rsidRDefault="0099065C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07B1576F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4,766</w:t>
            </w:r>
          </w:p>
        </w:tc>
        <w:tc>
          <w:tcPr>
            <w:tcW w:w="180" w:type="dxa"/>
          </w:tcPr>
          <w:p w14:paraId="6DA531AB" w14:textId="77777777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6F677A" w14:textId="7D4EFD0B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6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65C" w:rsidRPr="002C72AC" w14:paraId="6B5BB394" w14:textId="77777777" w:rsidTr="007E34F5">
        <w:trPr>
          <w:cantSplit/>
        </w:trPr>
        <w:tc>
          <w:tcPr>
            <w:tcW w:w="6120" w:type="dxa"/>
          </w:tcPr>
          <w:p w14:paraId="64834684" w14:textId="633A7C4C" w:rsidR="0099065C" w:rsidRPr="002C72AC" w:rsidRDefault="0099065C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17EF5CEF" w:rsidR="0099065C" w:rsidRPr="00DD65EB" w:rsidRDefault="00DD65EB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  <w:tc>
          <w:tcPr>
            <w:tcW w:w="180" w:type="dxa"/>
          </w:tcPr>
          <w:p w14:paraId="5DBA0FC5" w14:textId="77777777" w:rsidR="0099065C" w:rsidRPr="002C72AC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5A4E896D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60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AC6805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36DE7EFC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1316" w:rsidRPr="006909D0">
        <w:rPr>
          <w:rFonts w:asciiTheme="majorBidi" w:hAnsiTheme="majorBidi" w:cstheme="majorBidi"/>
          <w:sz w:val="30"/>
          <w:szCs w:val="30"/>
        </w:rPr>
        <w:t>3</w:t>
      </w:r>
      <w:r w:rsidR="00F27CC3" w:rsidRPr="006909D0">
        <w:rPr>
          <w:rFonts w:asciiTheme="majorBidi" w:hAnsiTheme="majorBidi" w:cstheme="majorBidi"/>
          <w:sz w:val="30"/>
          <w:szCs w:val="30"/>
        </w:rPr>
        <w:t>1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="00F27CC3" w:rsidRPr="006909D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C72AC" w:rsidRPr="00690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6909D0">
        <w:rPr>
          <w:rFonts w:asciiTheme="majorBidi" w:hAnsiTheme="majorBidi" w:cstheme="majorBidi"/>
          <w:sz w:val="30"/>
          <w:szCs w:val="30"/>
        </w:rPr>
        <w:t>256</w:t>
      </w:r>
      <w:r w:rsidR="006909D0" w:rsidRPr="006909D0">
        <w:rPr>
          <w:rFonts w:asciiTheme="majorBidi" w:hAnsiTheme="majorBidi" w:cstheme="majorBidi"/>
          <w:sz w:val="30"/>
          <w:szCs w:val="30"/>
        </w:rPr>
        <w:t>7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6909D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99065C">
        <w:rPr>
          <w:rFonts w:asciiTheme="majorBidi" w:hAnsiTheme="majorBidi" w:cstheme="majorBidi"/>
          <w:sz w:val="30"/>
          <w:szCs w:val="30"/>
        </w:rPr>
        <w:t>280.59</w:t>
      </w:r>
      <w:r w:rsidR="009E4DF6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028666B3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เดือน</w:t>
      </w:r>
      <w:r w:rsidRPr="00E9681E">
        <w:rPr>
          <w:rFonts w:asciiTheme="majorBidi" w:hAnsiTheme="majorBidi" w:cs="Angsana New" w:hint="cs"/>
          <w:spacing w:val="-2"/>
          <w:sz w:val="30"/>
          <w:szCs w:val="30"/>
          <w:cs/>
        </w:rPr>
        <w:t>สิ้นสุดวันที่</w:t>
      </w:r>
      <w:r w:rsidRPr="00E9681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05CE" w:rsidRPr="00E9681E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E9681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9681E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Pr="00E9681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05CE" w:rsidRPr="00E9681E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E968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Pr="00E968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75E53" w:rsidRPr="00E9681E">
        <w:rPr>
          <w:rFonts w:asciiTheme="majorBidi" w:hAnsiTheme="majorBidi" w:cstheme="majorBidi"/>
          <w:spacing w:val="-2"/>
          <w:sz w:val="30"/>
          <w:szCs w:val="30"/>
        </w:rPr>
        <w:t>1.19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4E2AF5BB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58D73F46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02140" w:rsidRPr="00D505C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02140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780DF9FC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6E7B3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1969A38D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0E25762E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284C9579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63E83CC9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1247A6C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8D78FB2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6EC16CE6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2A61E4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2A61E4" w:rsidRPr="00EE17A5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2A61E4" w:rsidRPr="00EE17A5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99065C" w:rsidRPr="00EE17A5" w14:paraId="149AFA1C" w14:textId="77777777" w:rsidTr="00C21103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1EF21664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264,28</w:t>
            </w:r>
            <w:r w:rsidR="000741EA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14:paraId="391D0433" w14:textId="1AC0F49C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342,123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0F33367A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159,148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14:paraId="78710B15" w14:textId="1F21D5F6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130,981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069F089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423,43</w:t>
            </w:r>
            <w:r w:rsidR="000741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16B761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</w:tcPr>
          <w:p w14:paraId="229DA3A0" w14:textId="28AC2F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473,104</w:t>
            </w:r>
          </w:p>
        </w:tc>
      </w:tr>
      <w:tr w:rsidR="0099065C" w:rsidRPr="00EE17A5" w14:paraId="7AB3513C" w14:textId="77777777" w:rsidTr="00C21103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039EE5D1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264,28</w:t>
            </w:r>
            <w:r w:rsidR="000741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45955" w14:textId="7774D238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342,123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3ABDA57C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159,148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8918E" w14:textId="7019EFAB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130,981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4AE15DE3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423,43</w:t>
            </w:r>
            <w:r w:rsidR="000741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6D89F8FF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12244B9" w14:textId="70A5C3B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473,104</w:t>
            </w:r>
          </w:p>
        </w:tc>
      </w:tr>
      <w:tr w:rsidR="0099065C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9065C" w:rsidRPr="00EE17A5" w14:paraId="14058ADF" w14:textId="77777777" w:rsidTr="00C21103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142A4480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12,654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B02C75" w14:textId="57B1AE78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26,058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1882649C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50,412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208843" w14:textId="2E0C60E4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36,184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1DD46412" w:rsidR="0099065C" w:rsidRPr="006E7B3F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63,066</w:t>
            </w:r>
          </w:p>
        </w:tc>
        <w:tc>
          <w:tcPr>
            <w:tcW w:w="236" w:type="dxa"/>
            <w:vAlign w:val="bottom"/>
          </w:tcPr>
          <w:p w14:paraId="3D195A12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10A1389D" w14:textId="22523B5E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62,242</w:t>
            </w:r>
          </w:p>
        </w:tc>
      </w:tr>
      <w:tr w:rsidR="0099065C" w:rsidRPr="00EE17A5" w14:paraId="1B3DF4E7" w14:textId="77777777" w:rsidTr="00C21103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780FC8C6" w:rsidR="0099065C" w:rsidRPr="006E7B3F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(14,801)</w:t>
            </w:r>
          </w:p>
        </w:tc>
        <w:tc>
          <w:tcPr>
            <w:tcW w:w="236" w:type="dxa"/>
            <w:vAlign w:val="bottom"/>
          </w:tcPr>
          <w:p w14:paraId="0C6F7A4C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2BB35E86" w14:textId="45805D65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(13,431)</w:t>
            </w:r>
          </w:p>
        </w:tc>
      </w:tr>
      <w:tr w:rsidR="0099065C" w:rsidRPr="00EE17A5" w14:paraId="0CD8A606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59927D0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</w:t>
            </w:r>
            <w:r w:rsidR="000741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6EDCDAF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7BF8A4D6" w14:textId="688BD5B6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(4,528)</w:t>
            </w:r>
          </w:p>
        </w:tc>
      </w:tr>
      <w:tr w:rsidR="0099065C" w:rsidRPr="00EE17A5" w14:paraId="5B5DC58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6FAE0A8C" w:rsidR="0099065C" w:rsidRPr="006E7B3F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(4,926)</w:t>
            </w:r>
          </w:p>
        </w:tc>
        <w:tc>
          <w:tcPr>
            <w:tcW w:w="236" w:type="dxa"/>
            <w:vAlign w:val="bottom"/>
          </w:tcPr>
          <w:p w14:paraId="36C4626C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27008E3F" w14:textId="5792A825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(5,053)</w:t>
            </w:r>
          </w:p>
        </w:tc>
      </w:tr>
      <w:tr w:rsidR="0099065C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9065C" w:rsidRPr="00EE17A5" w14:paraId="251914A6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7611A7DB" w:rsidR="0099065C" w:rsidRPr="006E7B3F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(30,5</w:t>
            </w:r>
            <w:r w:rsidR="000741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46E2B1" w14:textId="77777777" w:rsidR="0099065C" w:rsidRPr="006E7B3F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</w:tcPr>
          <w:p w14:paraId="6173733F" w14:textId="2EC282C6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(32,402)</w:t>
            </w:r>
          </w:p>
        </w:tc>
      </w:tr>
      <w:tr w:rsidR="0099065C" w:rsidRPr="00EE17A5" w14:paraId="0B31CE09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311D962A" w:rsidR="0099065C" w:rsidRPr="00765004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7,10</w:t>
            </w:r>
            <w:r w:rsidR="00C166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3FCFE3A7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255D667F" w14:textId="771FB112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650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6,828</w:t>
            </w:r>
          </w:p>
        </w:tc>
      </w:tr>
      <w:tr w:rsidR="00A141EE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A141EE" w:rsidRPr="00915E50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A141EE" w:rsidRPr="00EE17A5" w:rsidRDefault="00A141EE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A141EE" w:rsidRPr="00EE17A5" w:rsidRDefault="00A141EE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A141EE" w:rsidRPr="00EE17A5" w:rsidRDefault="00A141EE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A141EE" w:rsidRPr="00EE17A5" w:rsidRDefault="00A141EE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99065C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99065C" w:rsidRPr="00EE17A5" w14:paraId="36EADC04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781E08FA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มีนาคม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3492ABB5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287904">
              <w:rPr>
                <w:rFonts w:ascii="Angsana New" w:hAnsi="Angsana New" w:cs="Angsana New"/>
                <w:color w:val="000000"/>
                <w:sz w:val="30"/>
                <w:szCs w:val="30"/>
              </w:rPr>
              <w:t>282,074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2E27131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313,151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5D5A70FD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879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469,758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62C7ACD6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479,932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31E4D647" w14:textId="3D41A739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2879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751,832</w:t>
            </w:r>
          </w:p>
        </w:tc>
        <w:tc>
          <w:tcPr>
            <w:tcW w:w="236" w:type="dxa"/>
            <w:vAlign w:val="bottom"/>
          </w:tcPr>
          <w:p w14:paraId="32FD3005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5DF7F2E4" w:rsidR="0099065C" w:rsidRPr="00765004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7650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793,083</w:t>
            </w:r>
          </w:p>
        </w:tc>
      </w:tr>
      <w:tr w:rsidR="0099065C" w:rsidRPr="00EE17A5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99065C" w:rsidRPr="00EE17A5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63B19EA5" w:rsidR="0099065C" w:rsidRPr="006E7B3F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มีนาคม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79D203FC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87904">
              <w:rPr>
                <w:rFonts w:ascii="Angsana New" w:hAnsi="Angsana New" w:cs="Angsana New"/>
                <w:color w:val="000000"/>
                <w:sz w:val="30"/>
                <w:szCs w:val="30"/>
              </w:rPr>
              <w:t>372,479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277DC7F3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384,008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71AD7C3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879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150,340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289CEC9A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143,085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99065C" w:rsidRPr="00EE17A5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1AB91338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2879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522,819</w:t>
            </w:r>
          </w:p>
        </w:tc>
        <w:tc>
          <w:tcPr>
            <w:tcW w:w="236" w:type="dxa"/>
            <w:vAlign w:val="bottom"/>
          </w:tcPr>
          <w:p w14:paraId="27934CF3" w14:textId="77777777" w:rsidR="0099065C" w:rsidRPr="00EE17A5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62084E08" w:rsidR="0099065C" w:rsidRPr="00EE17A5" w:rsidRDefault="0099065C" w:rsidP="0099065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73E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527,093</w:t>
            </w:r>
          </w:p>
        </w:tc>
      </w:tr>
    </w:tbl>
    <w:p w14:paraId="16FB4124" w14:textId="77777777" w:rsidR="008B1316" w:rsidRPr="00EE17A5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p w14:paraId="6E643355" w14:textId="036684C7" w:rsidR="007A0E63" w:rsidRPr="006E7B3F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6E7B3F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7B5E7B" w14:textId="11E4702D" w:rsidR="008D3B94" w:rsidRPr="00EE17A5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42CF73D1" w14:textId="4B6A102C" w:rsidR="00396E71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3E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573EED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2C4344" w14:paraId="372D53F1" w14:textId="77777777" w:rsidTr="000C5C7A">
        <w:tc>
          <w:tcPr>
            <w:tcW w:w="4230" w:type="dxa"/>
          </w:tcPr>
          <w:p w14:paraId="5A5ED8E9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2C4344" w14:paraId="234B34FD" w14:textId="77777777" w:rsidTr="000C5C7A">
        <w:tc>
          <w:tcPr>
            <w:tcW w:w="4230" w:type="dxa"/>
          </w:tcPr>
          <w:p w14:paraId="60FA083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C5C7A" w:rsidRPr="002C4344" w14:paraId="6BD14F51" w14:textId="77777777" w:rsidTr="000C5C7A">
        <w:tc>
          <w:tcPr>
            <w:tcW w:w="4230" w:type="dxa"/>
          </w:tcPr>
          <w:p w14:paraId="5C5E2C37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4E9E4AC0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78973850" w14:textId="77777777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C5852DE" w14:textId="2E77751C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2935DB17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224C6955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37D4764F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4344" w:rsidRPr="002C4344" w14:paraId="0D087A19" w14:textId="77777777" w:rsidTr="000C5C7A">
        <w:tc>
          <w:tcPr>
            <w:tcW w:w="4230" w:type="dxa"/>
          </w:tcPr>
          <w:p w14:paraId="173C952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4064BD72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70566DB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EBCD011" w14:textId="5837259A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C86DEEF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646CEF60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3B143D8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17D85B2B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4344" w:rsidRPr="002C4344" w14:paraId="4EDE113B" w14:textId="77777777" w:rsidTr="000C5C7A">
        <w:tc>
          <w:tcPr>
            <w:tcW w:w="4230" w:type="dxa"/>
          </w:tcPr>
          <w:p w14:paraId="1940C7EF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3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A687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C43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C4344" w:rsidRPr="002C4344" w14:paraId="7113733C" w14:textId="77777777" w:rsidTr="000C5C7A">
        <w:tc>
          <w:tcPr>
            <w:tcW w:w="4230" w:type="dxa"/>
          </w:tcPr>
          <w:p w14:paraId="3847E385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38F02C0D" w14:textId="5D48006C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751,832</w:t>
            </w:r>
          </w:p>
        </w:tc>
        <w:tc>
          <w:tcPr>
            <w:tcW w:w="236" w:type="dxa"/>
          </w:tcPr>
          <w:p w14:paraId="70D6B42E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B3128" w14:textId="631C8B2D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793,083</w:t>
            </w:r>
          </w:p>
        </w:tc>
        <w:tc>
          <w:tcPr>
            <w:tcW w:w="236" w:type="dxa"/>
          </w:tcPr>
          <w:p w14:paraId="4929D3D3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B02F13" w14:textId="0CD9713B" w:rsidR="002C4344" w:rsidRPr="002C4344" w:rsidRDefault="002C4344" w:rsidP="00D619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522,819</w:t>
            </w:r>
          </w:p>
        </w:tc>
        <w:tc>
          <w:tcPr>
            <w:tcW w:w="236" w:type="dxa"/>
          </w:tcPr>
          <w:p w14:paraId="560ADB8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95560F" w14:textId="61A46D33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527,093</w:t>
            </w:r>
          </w:p>
        </w:tc>
      </w:tr>
      <w:tr w:rsidR="002C4344" w:rsidRPr="002C4344" w14:paraId="4820F545" w14:textId="77777777" w:rsidTr="000C5C7A">
        <w:tc>
          <w:tcPr>
            <w:tcW w:w="4230" w:type="dxa"/>
          </w:tcPr>
          <w:p w14:paraId="098AEB48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3170D6DD" w14:textId="5F0F786A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621,243</w:t>
            </w:r>
          </w:p>
        </w:tc>
        <w:tc>
          <w:tcPr>
            <w:tcW w:w="236" w:type="dxa"/>
          </w:tcPr>
          <w:p w14:paraId="50EFAE7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05887E" w14:textId="53991158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576,250</w:t>
            </w:r>
          </w:p>
        </w:tc>
        <w:tc>
          <w:tcPr>
            <w:tcW w:w="236" w:type="dxa"/>
          </w:tcPr>
          <w:p w14:paraId="6D51FB2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1CD58A" w14:textId="1F5B399A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146,661</w:t>
            </w:r>
          </w:p>
        </w:tc>
        <w:tc>
          <w:tcPr>
            <w:tcW w:w="236" w:type="dxa"/>
          </w:tcPr>
          <w:p w14:paraId="56390F5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0E27FD" w14:textId="53B8FFA9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146,937</w:t>
            </w:r>
          </w:p>
        </w:tc>
      </w:tr>
      <w:tr w:rsidR="002C4344" w:rsidRPr="002C4344" w14:paraId="35E765CA" w14:textId="77777777" w:rsidTr="000C5C7A">
        <w:tc>
          <w:tcPr>
            <w:tcW w:w="4230" w:type="dxa"/>
          </w:tcPr>
          <w:p w14:paraId="336E222C" w14:textId="77777777" w:rsidR="002C4344" w:rsidRPr="002C4344" w:rsidRDefault="002C4344" w:rsidP="00B13A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1BE1D" w14:textId="0B3EB87A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1,373,075</w:t>
            </w:r>
          </w:p>
        </w:tc>
        <w:tc>
          <w:tcPr>
            <w:tcW w:w="236" w:type="dxa"/>
          </w:tcPr>
          <w:p w14:paraId="608726F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BEFAA8D" w14:textId="78E1880F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1,369,333</w:t>
            </w:r>
          </w:p>
        </w:tc>
        <w:tc>
          <w:tcPr>
            <w:tcW w:w="236" w:type="dxa"/>
          </w:tcPr>
          <w:p w14:paraId="746EB99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3A66F" w14:textId="32FEE64C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669,480</w:t>
            </w:r>
          </w:p>
        </w:tc>
        <w:tc>
          <w:tcPr>
            <w:tcW w:w="236" w:type="dxa"/>
          </w:tcPr>
          <w:p w14:paraId="10A4C778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850396" w14:textId="0D849CB3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674,030</w:t>
            </w:r>
          </w:p>
        </w:tc>
      </w:tr>
    </w:tbl>
    <w:p w14:paraId="63BCF9B6" w14:textId="0811FC4C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6F0053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7E34F5">
        <w:trPr>
          <w:tblHeader/>
        </w:trPr>
        <w:tc>
          <w:tcPr>
            <w:tcW w:w="3240" w:type="pct"/>
          </w:tcPr>
          <w:p w14:paraId="2F86AF8E" w14:textId="77777777" w:rsidR="009F1617" w:rsidRDefault="009F1617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61A91B3C" w:rsidR="005F3918" w:rsidRPr="00FA3B6C" w:rsidRDefault="005F3918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809" w:type="pct"/>
          </w:tcPr>
          <w:p w14:paraId="03B902F1" w14:textId="77777777" w:rsidR="000169C8" w:rsidRPr="00C86D1F" w:rsidRDefault="000169C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C1E3300" w14:textId="77777777" w:rsidR="005F3918" w:rsidRPr="002F24B7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78F63575" w14:textId="77777777" w:rsid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7E34F5">
        <w:trPr>
          <w:tblHeader/>
        </w:trPr>
        <w:tc>
          <w:tcPr>
            <w:tcW w:w="3240" w:type="pct"/>
          </w:tcPr>
          <w:p w14:paraId="46236076" w14:textId="77777777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</w:tcPr>
          <w:p w14:paraId="16C862E3" w14:textId="4618EA3D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79A804" w14:textId="77777777" w:rsidTr="007E34F5">
        <w:tc>
          <w:tcPr>
            <w:tcW w:w="3240" w:type="pct"/>
          </w:tcPr>
          <w:p w14:paraId="5133A73D" w14:textId="72E58BA1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09" w:type="pct"/>
          </w:tcPr>
          <w:p w14:paraId="45A3AB66" w14:textId="77777777" w:rsidR="005F3918" w:rsidRPr="002F24B7" w:rsidRDefault="005F3918" w:rsidP="002A61E4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2F18F17" w14:textId="77777777" w:rsidR="005F3918" w:rsidRPr="002F24B7" w:rsidRDefault="005F3918" w:rsidP="002A61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480B3381" w14:textId="77777777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34F5" w:rsidRPr="00EE17A5" w14:paraId="5C4E40AD" w14:textId="77777777" w:rsidTr="007E34F5">
        <w:tc>
          <w:tcPr>
            <w:tcW w:w="3240" w:type="pct"/>
            <w:vAlign w:val="center"/>
          </w:tcPr>
          <w:p w14:paraId="0B3AE561" w14:textId="4C69ABAD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D7E8158" w14:textId="1875DA33" w:rsidR="005F3918" w:rsidRPr="003236C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36C5">
              <w:rPr>
                <w:rFonts w:asciiTheme="majorBidi" w:hAnsiTheme="majorBidi" w:cstheme="majorBidi"/>
                <w:sz w:val="30"/>
                <w:szCs w:val="30"/>
              </w:rPr>
              <w:t>4,056</w:t>
            </w:r>
          </w:p>
        </w:tc>
        <w:tc>
          <w:tcPr>
            <w:tcW w:w="141" w:type="pct"/>
          </w:tcPr>
          <w:p w14:paraId="214B6D4D" w14:textId="77777777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65ACECED" w14:textId="19FABF71" w:rsidR="005F3918" w:rsidRPr="002F24B7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02704496" w14:textId="77777777" w:rsidTr="007E34F5">
        <w:tc>
          <w:tcPr>
            <w:tcW w:w="3240" w:type="pct"/>
          </w:tcPr>
          <w:p w14:paraId="41A863C7" w14:textId="0CEBF7D3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7C4090BE" w:rsidR="005F3918" w:rsidRPr="003236C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4,056</w:t>
            </w:r>
          </w:p>
        </w:tc>
        <w:tc>
          <w:tcPr>
            <w:tcW w:w="141" w:type="pct"/>
          </w:tcPr>
          <w:p w14:paraId="2DF4373F" w14:textId="77777777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84461" w14:textId="438F1D5B" w:rsidR="005F3918" w:rsidRPr="002F24B7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4F5" w:rsidRPr="00EE17A5" w14:paraId="13529A75" w14:textId="77777777" w:rsidTr="007E34F5">
        <w:tc>
          <w:tcPr>
            <w:tcW w:w="3240" w:type="pct"/>
          </w:tcPr>
          <w:p w14:paraId="43D03098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09" w:type="pct"/>
          </w:tcPr>
          <w:p w14:paraId="24E51A47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5D01D1D5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9DBBF68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7DE73389" w14:textId="77777777" w:rsidTr="007E34F5">
        <w:tc>
          <w:tcPr>
            <w:tcW w:w="3240" w:type="pct"/>
          </w:tcPr>
          <w:p w14:paraId="6EDF147B" w14:textId="7A858DDC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9" w:type="pct"/>
          </w:tcPr>
          <w:p w14:paraId="7F219570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718A601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57A5194D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7E34F5">
        <w:tc>
          <w:tcPr>
            <w:tcW w:w="3240" w:type="pct"/>
          </w:tcPr>
          <w:p w14:paraId="1D2FA6D4" w14:textId="0D457E8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09" w:type="pct"/>
          </w:tcPr>
          <w:p w14:paraId="481FD2C8" w14:textId="7942FA9B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87904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41" w:type="pct"/>
          </w:tcPr>
          <w:p w14:paraId="309BED51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68EC0614" w14:textId="11B6D9CA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7E34F5">
        <w:tc>
          <w:tcPr>
            <w:tcW w:w="3240" w:type="pct"/>
          </w:tcPr>
          <w:p w14:paraId="78D22082" w14:textId="13E490CB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809" w:type="pct"/>
          </w:tcPr>
          <w:p w14:paraId="30360E2B" w14:textId="5B9205A2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87904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1" w:type="pct"/>
          </w:tcPr>
          <w:p w14:paraId="651D14A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7ADAD99" w14:textId="31FA7FCA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7E34F5">
        <w:tc>
          <w:tcPr>
            <w:tcW w:w="3240" w:type="pct"/>
          </w:tcPr>
          <w:p w14:paraId="49DD791B" w14:textId="30B3A620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809" w:type="pct"/>
          </w:tcPr>
          <w:p w14:paraId="507BCF68" w14:textId="0BEEF54A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87904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1" w:type="pct"/>
          </w:tcPr>
          <w:p w14:paraId="3B85326E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7FEC68DE" w14:textId="72053EEC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7E34F5">
        <w:tc>
          <w:tcPr>
            <w:tcW w:w="3240" w:type="pct"/>
          </w:tcPr>
          <w:p w14:paraId="78F53B41" w14:textId="56275E3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809" w:type="pct"/>
          </w:tcPr>
          <w:p w14:paraId="72EF2C4A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1" w:type="pct"/>
          </w:tcPr>
          <w:p w14:paraId="150C122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0B2082A3" w14:textId="77777777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7E34F5">
        <w:tc>
          <w:tcPr>
            <w:tcW w:w="3240" w:type="pct"/>
          </w:tcPr>
          <w:p w14:paraId="2091CE37" w14:textId="5851DCE6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809" w:type="pct"/>
          </w:tcPr>
          <w:p w14:paraId="79526B2E" w14:textId="6944DEC3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2879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72,000</w:t>
            </w:r>
          </w:p>
        </w:tc>
        <w:tc>
          <w:tcPr>
            <w:tcW w:w="141" w:type="pct"/>
          </w:tcPr>
          <w:p w14:paraId="040BE44D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1CC0F929" w14:textId="4E4BDC12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7E34F5">
        <w:tc>
          <w:tcPr>
            <w:tcW w:w="3240" w:type="pct"/>
          </w:tcPr>
          <w:p w14:paraId="139A5472" w14:textId="70A0359E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2A64DA4" w14:textId="1222D89A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2879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1" w:type="pct"/>
          </w:tcPr>
          <w:p w14:paraId="2065FE15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03D13AAF" w14:textId="4F466D96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1A6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7E34F5">
        <w:tc>
          <w:tcPr>
            <w:tcW w:w="3240" w:type="pct"/>
          </w:tcPr>
          <w:p w14:paraId="6302AE05" w14:textId="77777777" w:rsidR="005F3918" w:rsidRPr="002F24B7" w:rsidRDefault="005F3918" w:rsidP="00A1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78DADA11" w14:textId="5D77D478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  <w:r w:rsidRPr="002879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2879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086</w:t>
            </w:r>
          </w:p>
        </w:tc>
        <w:tc>
          <w:tcPr>
            <w:tcW w:w="141" w:type="pct"/>
          </w:tcPr>
          <w:p w14:paraId="7698F602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</w:tcPr>
          <w:p w14:paraId="6522A8E7" w14:textId="5BE70588" w:rsidR="005F3918" w:rsidRPr="00216CD0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F8A733" w14:textId="77777777" w:rsidR="0089048A" w:rsidRPr="006F0053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5847927" w14:textId="6136F309" w:rsidR="008E57A8" w:rsidRPr="002F24B7" w:rsidRDefault="00882924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6F0053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</w:p>
    <w:p w14:paraId="27D6994F" w14:textId="6762EC0F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B1316" w:rsidRPr="0099065C">
        <w:rPr>
          <w:rFonts w:ascii="Angsana New" w:hAnsi="Angsana New" w:cs="Angsana New"/>
          <w:sz w:val="30"/>
          <w:szCs w:val="30"/>
        </w:rPr>
        <w:t>3</w:t>
      </w:r>
      <w:r w:rsidR="00C13139" w:rsidRPr="0099065C">
        <w:rPr>
          <w:rFonts w:ascii="Angsana New" w:hAnsi="Angsana New" w:cs="Angsana New"/>
          <w:sz w:val="30"/>
          <w:szCs w:val="30"/>
        </w:rPr>
        <w:t>1</w:t>
      </w:r>
      <w:r w:rsidR="001F7D56"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139" w:rsidRPr="0099065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F7D56"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99065C">
        <w:rPr>
          <w:rFonts w:ascii="Angsana New" w:hAnsi="Angsana New" w:cs="Angsana New"/>
          <w:sz w:val="30"/>
          <w:szCs w:val="30"/>
        </w:rPr>
        <w:t>256</w:t>
      </w:r>
      <w:r w:rsidR="002F24B7" w:rsidRPr="0099065C">
        <w:rPr>
          <w:rFonts w:ascii="Angsana New" w:hAnsi="Angsana New" w:cs="Angsana New"/>
          <w:sz w:val="30"/>
          <w:szCs w:val="30"/>
        </w:rPr>
        <w:t>7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ถูกค้ำประกันโดยการจดจำนองที่ดิน 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0548445B" w14:textId="1CBD49AF" w:rsidR="008B1316" w:rsidRPr="006F0053" w:rsidRDefault="008B1316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531"/>
        <w:gridCol w:w="270"/>
        <w:gridCol w:w="1529"/>
      </w:tblGrid>
      <w:tr w:rsidR="007E34F5" w:rsidRPr="00EE17A5" w14:paraId="26361566" w14:textId="77777777" w:rsidTr="007E34F5">
        <w:trPr>
          <w:tblHeader/>
        </w:trPr>
        <w:tc>
          <w:tcPr>
            <w:tcW w:w="2714" w:type="pct"/>
          </w:tcPr>
          <w:p w14:paraId="76D86253" w14:textId="77777777" w:rsidR="009F1617" w:rsidRDefault="009F1617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21FCB5D5" w:rsidR="007E34F5" w:rsidRPr="00FA3B6C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A3B6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524" w:type="pct"/>
          </w:tcPr>
          <w:p w14:paraId="380B5FED" w14:textId="77777777" w:rsidR="007E34F5" w:rsidRDefault="007E34F5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7E34F5">
        <w:trPr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7E34F5">
        <w:tc>
          <w:tcPr>
            <w:tcW w:w="2714" w:type="pct"/>
            <w:vAlign w:val="center"/>
          </w:tcPr>
          <w:p w14:paraId="79DF5F18" w14:textId="1EB6A650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</w:tcPr>
          <w:p w14:paraId="095023B8" w14:textId="15FD8A43" w:rsidR="007E34F5" w:rsidRPr="007E34F5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34F5">
              <w:rPr>
                <w:rFonts w:asciiTheme="majorBidi" w:hAnsiTheme="majorBidi" w:cstheme="majorBidi"/>
                <w:sz w:val="30"/>
                <w:szCs w:val="30"/>
              </w:rPr>
              <w:t>57,625</w:t>
            </w:r>
          </w:p>
        </w:tc>
        <w:tc>
          <w:tcPr>
            <w:tcW w:w="143" w:type="pct"/>
          </w:tcPr>
          <w:p w14:paraId="6276F108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center"/>
          </w:tcPr>
          <w:p w14:paraId="080999AD" w14:textId="77777777" w:rsidR="007E34F5" w:rsidRPr="007E34F5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E3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7E34F5">
        <w:tc>
          <w:tcPr>
            <w:tcW w:w="2714" w:type="pct"/>
            <w:vAlign w:val="center"/>
          </w:tcPr>
          <w:p w14:paraId="0BAABD19" w14:textId="3A320C2D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30252A19" w14:textId="3C983947" w:rsidR="007E34F5" w:rsidRPr="007E34F5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34F5">
              <w:rPr>
                <w:rFonts w:asciiTheme="majorBidi" w:hAnsiTheme="majorBidi" w:cstheme="majorBidi"/>
                <w:sz w:val="30"/>
                <w:szCs w:val="30"/>
              </w:rPr>
              <w:t>280,586</w:t>
            </w:r>
          </w:p>
        </w:tc>
        <w:tc>
          <w:tcPr>
            <w:tcW w:w="143" w:type="pct"/>
          </w:tcPr>
          <w:p w14:paraId="1CCCCC87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7CF1E42" w14:textId="3A72037B" w:rsidR="007E34F5" w:rsidRPr="007E34F5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7E3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7E34F5">
        <w:tc>
          <w:tcPr>
            <w:tcW w:w="2714" w:type="pct"/>
          </w:tcPr>
          <w:p w14:paraId="3E1ADCF3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79B2421" w14:textId="6B652791" w:rsidR="007E34F5" w:rsidRPr="003236C5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338,211</w:t>
            </w:r>
          </w:p>
        </w:tc>
        <w:tc>
          <w:tcPr>
            <w:tcW w:w="143" w:type="pct"/>
          </w:tcPr>
          <w:p w14:paraId="05C5D544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34BED" w14:textId="77777777" w:rsidR="007E34F5" w:rsidRPr="002F24B7" w:rsidRDefault="007E34F5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2E89B1" w14:textId="77777777" w:rsidR="006F0053" w:rsidRPr="006F0053" w:rsidRDefault="006F0053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6D93D0D9" w14:textId="2B6091BE" w:rsidR="005151F9" w:rsidRDefault="008E57A8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1316" w:rsidRPr="000A43FC">
        <w:rPr>
          <w:rFonts w:ascii="Angsana New" w:hAnsi="Angsana New" w:cs="Angsana New"/>
          <w:sz w:val="30"/>
          <w:szCs w:val="30"/>
        </w:rPr>
        <w:t>3</w:t>
      </w:r>
      <w:r w:rsidR="00C13139" w:rsidRPr="000A43FC">
        <w:rPr>
          <w:rFonts w:ascii="Angsana New" w:hAnsi="Angsana New" w:cs="Angsana New"/>
          <w:sz w:val="30"/>
          <w:szCs w:val="30"/>
        </w:rPr>
        <w:t>1</w:t>
      </w:r>
      <w:r w:rsidR="001B2E9F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139" w:rsidRPr="000A43F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B2E9F" w:rsidRPr="000A43FC">
        <w:rPr>
          <w:rFonts w:ascii="Angsana New" w:hAnsi="Angsana New" w:cs="Angsana New"/>
          <w:sz w:val="30"/>
          <w:szCs w:val="30"/>
        </w:rPr>
        <w:t>256</w:t>
      </w:r>
      <w:r w:rsidR="000A43FC" w:rsidRPr="000A43FC">
        <w:rPr>
          <w:rFonts w:ascii="Angsana New" w:hAnsi="Angsana New" w:cs="Angsana New"/>
          <w:sz w:val="30"/>
          <w:szCs w:val="30"/>
        </w:rPr>
        <w:t>7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531230" w:rsidRPr="006860EC">
        <w:rPr>
          <w:rFonts w:ascii="Angsana New" w:hAnsi="Angsana New" w:cs="Angsana New"/>
          <w:sz w:val="30"/>
          <w:szCs w:val="30"/>
        </w:rPr>
        <w:t>441</w:t>
      </w:r>
      <w:r w:rsidR="006860EC">
        <w:rPr>
          <w:rFonts w:ascii="Angsana New" w:hAnsi="Angsana New" w:cs="Angsana New"/>
          <w:sz w:val="30"/>
          <w:szCs w:val="30"/>
        </w:rPr>
        <w:t>.00</w:t>
      </w:r>
      <w:r w:rsidR="005F3EF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</w:p>
    <w:p w14:paraId="32C3F287" w14:textId="77777777" w:rsidR="005151F9" w:rsidRDefault="00515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1"/>
    <w:p w14:paraId="08ABF97E" w14:textId="77777777" w:rsidR="008D3B94" w:rsidRPr="000F271E" w:rsidRDefault="008D3B94" w:rsidP="008D3B9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0F271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เหตุการณ์</w:t>
      </w:r>
      <w:r w:rsidRPr="000F271E">
        <w:rPr>
          <w:rFonts w:ascii="Angsana New" w:hAnsi="Angsana New"/>
          <w:b/>
          <w:bCs/>
          <w:sz w:val="30"/>
          <w:szCs w:val="30"/>
          <w:cs/>
        </w:rPr>
        <w:t>ภายหลัง</w:t>
      </w:r>
      <w:r w:rsidRPr="000F271E">
        <w:rPr>
          <w:rFonts w:ascii="Angsana New" w:hAnsi="Angsana New"/>
          <w:b/>
          <w:bCs/>
          <w:spacing w:val="-2"/>
          <w:sz w:val="30"/>
          <w:szCs w:val="30"/>
          <w:cs/>
        </w:rPr>
        <w:t>รอบระยะเวลารายงาน</w:t>
      </w:r>
    </w:p>
    <w:p w14:paraId="488EFC50" w14:textId="77777777" w:rsidR="008D3B94" w:rsidRPr="009405C6" w:rsidRDefault="008D3B94" w:rsidP="008D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F531E" w14:textId="62177D5F" w:rsidR="003A3A25" w:rsidRPr="000136D9" w:rsidRDefault="003A3A25" w:rsidP="003A3A2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36D9">
        <w:rPr>
          <w:rFonts w:asciiTheme="majorBidi" w:hAnsiTheme="majorBidi" w:hint="cs"/>
          <w:sz w:val="30"/>
          <w:szCs w:val="30"/>
          <w:cs/>
        </w:rPr>
        <w:t>ในการประชุมสามัญประจำปีผู้ถือหุ้นของบริษัท</w:t>
      </w:r>
      <w:r>
        <w:rPr>
          <w:rFonts w:asciiTheme="majorBidi" w:hAnsiTheme="majorBidi" w:hint="cs"/>
          <w:sz w:val="30"/>
          <w:szCs w:val="30"/>
          <w:cs/>
        </w:rPr>
        <w:t>ย่อย (บริษัท ฮอนด้ามะลิวัลย์ จำกัด)</w:t>
      </w:r>
      <w:r w:rsidRPr="000136D9">
        <w:rPr>
          <w:rFonts w:asciiTheme="majorBidi" w:hAnsiTheme="majorBidi"/>
          <w:sz w:val="30"/>
          <w:szCs w:val="30"/>
          <w:cs/>
        </w:rPr>
        <w:t xml:space="preserve"> </w:t>
      </w:r>
      <w:r w:rsidRPr="000136D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136D9">
        <w:rPr>
          <w:rFonts w:asciiTheme="majorBidi" w:hAnsiTheme="majorBidi" w:cstheme="majorBidi"/>
          <w:sz w:val="30"/>
          <w:szCs w:val="30"/>
        </w:rPr>
        <w:t xml:space="preserve"> 2</w:t>
      </w:r>
      <w:r>
        <w:rPr>
          <w:rFonts w:asciiTheme="majorBidi" w:hAnsiTheme="majorBidi" w:cstheme="majorBidi"/>
          <w:sz w:val="30"/>
          <w:szCs w:val="30"/>
        </w:rPr>
        <w:t>4</w:t>
      </w:r>
      <w:r w:rsidRPr="000136D9">
        <w:rPr>
          <w:rFonts w:asciiTheme="majorBidi" w:hAnsiTheme="majorBidi"/>
          <w:sz w:val="30"/>
          <w:szCs w:val="30"/>
          <w:cs/>
        </w:rPr>
        <w:t xml:space="preserve"> </w:t>
      </w:r>
      <w:r w:rsidRPr="000136D9">
        <w:rPr>
          <w:rFonts w:asciiTheme="majorBidi" w:hAnsiTheme="majorBidi" w:hint="cs"/>
          <w:sz w:val="30"/>
          <w:szCs w:val="30"/>
          <w:cs/>
        </w:rPr>
        <w:t>เมษายน</w:t>
      </w:r>
      <w:r w:rsidRPr="000136D9">
        <w:rPr>
          <w:rFonts w:asciiTheme="majorBidi" w:hAnsiTheme="majorBidi" w:cstheme="majorBidi"/>
          <w:sz w:val="30"/>
          <w:szCs w:val="30"/>
        </w:rPr>
        <w:t xml:space="preserve"> 2567</w:t>
      </w:r>
      <w:r w:rsidRPr="000136D9">
        <w:rPr>
          <w:rFonts w:asciiTheme="majorBidi" w:hAnsiTheme="majorBidi"/>
          <w:sz w:val="30"/>
          <w:szCs w:val="30"/>
          <w:cs/>
        </w:rPr>
        <w:t xml:space="preserve"> </w:t>
      </w:r>
      <w:r w:rsidRPr="000136D9">
        <w:rPr>
          <w:rFonts w:asciiTheme="majorBidi" w:hAnsiTheme="majorBidi" w:hint="cs"/>
          <w:sz w:val="30"/>
          <w:szCs w:val="30"/>
          <w:cs/>
        </w:rPr>
        <w:t>ผู้ถือหุ้นมีมติอนุมัติการ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จ่ายเงินปันผลสำหรับผลการดำเนินงานประจำปี 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 w:cstheme="majorBidi"/>
          <w:spacing w:val="-4"/>
          <w:sz w:val="30"/>
          <w:szCs w:val="30"/>
        </w:rPr>
        <w:t>1.45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บาท เป็น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จำนวนเงินรวม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 xml:space="preserve"> 8.00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0136D9"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เงินปันผลดังกล่าวมีกำหนดจ่ายให้แก่ผู้ถือหุ้นในเดือนพฤษภาคม </w:t>
      </w:r>
      <w:r w:rsidRPr="000136D9">
        <w:rPr>
          <w:rFonts w:asciiTheme="majorBidi" w:hAnsiTheme="majorBidi" w:cstheme="majorBidi"/>
          <w:sz w:val="30"/>
          <w:szCs w:val="30"/>
        </w:rPr>
        <w:t>2567</w:t>
      </w:r>
    </w:p>
    <w:p w14:paraId="4ADA2610" w14:textId="77777777" w:rsidR="003A3A25" w:rsidRPr="003A3A25" w:rsidRDefault="003A3A25" w:rsidP="003A3A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366F3" w14:textId="34CFF96E" w:rsidR="007D5293" w:rsidRPr="000136D9" w:rsidRDefault="007D5293" w:rsidP="000136D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36D9">
        <w:rPr>
          <w:rFonts w:asciiTheme="majorBidi" w:hAnsiTheme="majorBidi" w:hint="cs"/>
          <w:sz w:val="30"/>
          <w:szCs w:val="30"/>
          <w:cs/>
        </w:rPr>
        <w:t>ในการประชุมสามัญประจำปีผู้ถือหุ้นของบริษัท</w:t>
      </w:r>
      <w:r w:rsidRPr="000136D9">
        <w:rPr>
          <w:rFonts w:asciiTheme="majorBidi" w:hAnsiTheme="majorBidi"/>
          <w:sz w:val="30"/>
          <w:szCs w:val="30"/>
          <w:cs/>
        </w:rPr>
        <w:t xml:space="preserve"> </w:t>
      </w:r>
      <w:r w:rsidRPr="000136D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9405C6" w:rsidRPr="000136D9">
        <w:rPr>
          <w:rFonts w:asciiTheme="majorBidi" w:hAnsiTheme="majorBidi" w:cstheme="majorBidi"/>
          <w:sz w:val="30"/>
          <w:szCs w:val="30"/>
        </w:rPr>
        <w:t xml:space="preserve"> </w:t>
      </w:r>
      <w:r w:rsidRPr="000136D9">
        <w:rPr>
          <w:rFonts w:asciiTheme="majorBidi" w:hAnsiTheme="majorBidi" w:cstheme="majorBidi"/>
          <w:sz w:val="30"/>
          <w:szCs w:val="30"/>
        </w:rPr>
        <w:t>2</w:t>
      </w:r>
      <w:r w:rsidR="003A2235">
        <w:rPr>
          <w:rFonts w:asciiTheme="majorBidi" w:hAnsiTheme="majorBidi" w:cstheme="majorBidi"/>
          <w:sz w:val="30"/>
          <w:szCs w:val="30"/>
        </w:rPr>
        <w:t>4</w:t>
      </w:r>
      <w:r w:rsidRPr="000136D9">
        <w:rPr>
          <w:rFonts w:asciiTheme="majorBidi" w:hAnsiTheme="majorBidi"/>
          <w:sz w:val="30"/>
          <w:szCs w:val="30"/>
          <w:cs/>
        </w:rPr>
        <w:t xml:space="preserve"> </w:t>
      </w:r>
      <w:r w:rsidRPr="000136D9">
        <w:rPr>
          <w:rFonts w:asciiTheme="majorBidi" w:hAnsiTheme="majorBidi" w:hint="cs"/>
          <w:sz w:val="30"/>
          <w:szCs w:val="30"/>
          <w:cs/>
        </w:rPr>
        <w:t>เมษายน</w:t>
      </w:r>
      <w:r w:rsidR="009405C6" w:rsidRPr="000136D9">
        <w:rPr>
          <w:rFonts w:asciiTheme="majorBidi" w:hAnsiTheme="majorBidi" w:cstheme="majorBidi"/>
          <w:sz w:val="30"/>
          <w:szCs w:val="30"/>
        </w:rPr>
        <w:t xml:space="preserve"> </w:t>
      </w:r>
      <w:r w:rsidRPr="000136D9">
        <w:rPr>
          <w:rFonts w:asciiTheme="majorBidi" w:hAnsiTheme="majorBidi" w:cstheme="majorBidi"/>
          <w:sz w:val="30"/>
          <w:szCs w:val="30"/>
        </w:rPr>
        <w:t>256</w:t>
      </w:r>
      <w:r w:rsidR="000F271E" w:rsidRPr="000136D9">
        <w:rPr>
          <w:rFonts w:asciiTheme="majorBidi" w:hAnsiTheme="majorBidi" w:cstheme="majorBidi"/>
          <w:sz w:val="30"/>
          <w:szCs w:val="30"/>
        </w:rPr>
        <w:t>7</w:t>
      </w:r>
      <w:r w:rsidRPr="000136D9">
        <w:rPr>
          <w:rFonts w:asciiTheme="majorBidi" w:hAnsiTheme="majorBidi"/>
          <w:sz w:val="30"/>
          <w:szCs w:val="30"/>
          <w:cs/>
        </w:rPr>
        <w:t xml:space="preserve"> </w:t>
      </w:r>
      <w:r w:rsidRPr="000136D9">
        <w:rPr>
          <w:rFonts w:asciiTheme="majorBidi" w:hAnsiTheme="majorBidi" w:hint="cs"/>
          <w:sz w:val="30"/>
          <w:szCs w:val="30"/>
          <w:cs/>
        </w:rPr>
        <w:t>ผู้ถือหุ้นมีมติ</w:t>
      </w:r>
      <w:r w:rsidR="009405C6" w:rsidRPr="000136D9">
        <w:rPr>
          <w:rFonts w:asciiTheme="majorBidi" w:hAnsiTheme="majorBidi" w:hint="cs"/>
          <w:sz w:val="30"/>
          <w:szCs w:val="30"/>
          <w:cs/>
        </w:rPr>
        <w:t>อนุมัติการ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จ่าย</w:t>
      </w:r>
      <w:r w:rsidR="000136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เงินปันผลสำหรับผลการดำเนินงานประจำปี</w:t>
      </w:r>
      <w:r w:rsidR="009405C6"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F271E" w:rsidRPr="000136D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ในอัตราหุ้นละ</w:t>
      </w:r>
      <w:r w:rsidR="009405C6"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>0.01</w:t>
      </w:r>
      <w:r w:rsidR="009405C6" w:rsidRPr="000136D9">
        <w:rPr>
          <w:rFonts w:asciiTheme="majorBidi" w:hAnsiTheme="majorBidi" w:cstheme="majorBidi"/>
          <w:spacing w:val="-4"/>
          <w:sz w:val="30"/>
          <w:szCs w:val="30"/>
        </w:rPr>
        <w:t>33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บาท เป็นจำนวนเงินรวม</w:t>
      </w:r>
      <w:r w:rsidR="009405C6" w:rsidRPr="000136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0052BB" w:rsidRPr="000136D9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0136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136D9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0136D9"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เงินปันผลดังกล่าวมีกำหนดจ่าย</w:t>
      </w:r>
      <w:r w:rsidR="009405C6" w:rsidRPr="000136D9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0136D9">
        <w:rPr>
          <w:rFonts w:asciiTheme="majorBidi" w:hAnsiTheme="majorBidi" w:cstheme="majorBidi" w:hint="cs"/>
          <w:sz w:val="30"/>
          <w:szCs w:val="30"/>
          <w:cs/>
        </w:rPr>
        <w:t>แก่ผู้ถือหุ้นในเดือนพฤษภาคม</w:t>
      </w:r>
      <w:r w:rsidR="009405C6" w:rsidRPr="000136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136D9">
        <w:rPr>
          <w:rFonts w:asciiTheme="majorBidi" w:hAnsiTheme="majorBidi" w:cstheme="majorBidi"/>
          <w:sz w:val="30"/>
          <w:szCs w:val="30"/>
        </w:rPr>
        <w:t>256</w:t>
      </w:r>
      <w:r w:rsidR="000F271E" w:rsidRPr="000136D9">
        <w:rPr>
          <w:rFonts w:asciiTheme="majorBidi" w:hAnsiTheme="majorBidi" w:cstheme="majorBidi"/>
          <w:sz w:val="30"/>
          <w:szCs w:val="30"/>
        </w:rPr>
        <w:t>7</w:t>
      </w:r>
    </w:p>
    <w:p w14:paraId="1108BBF2" w14:textId="0F68043E" w:rsidR="00634CEC" w:rsidRPr="009405C6" w:rsidRDefault="00634CEC" w:rsidP="007D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sectPr w:rsidR="00634CEC" w:rsidRPr="009405C6" w:rsidSect="00F108E2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5CA12" w14:textId="77777777" w:rsidR="005E62F9" w:rsidRDefault="005E62F9">
      <w:r>
        <w:separator/>
      </w:r>
    </w:p>
  </w:endnote>
  <w:endnote w:type="continuationSeparator" w:id="0">
    <w:p w14:paraId="4C102F1E" w14:textId="77777777" w:rsidR="005E62F9" w:rsidRDefault="005E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A05C" w14:textId="77777777" w:rsidR="005E62F9" w:rsidRDefault="005E62F9">
      <w:r>
        <w:separator/>
      </w:r>
    </w:p>
  </w:footnote>
  <w:footnote w:type="continuationSeparator" w:id="0">
    <w:p w14:paraId="7713EF21" w14:textId="77777777" w:rsidR="005E62F9" w:rsidRDefault="005E6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10944433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A72DF8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72DF8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70696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4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8"/>
  </w:num>
  <w:num w:numId="12" w16cid:durableId="803426969">
    <w:abstractNumId w:val="14"/>
  </w:num>
  <w:num w:numId="13" w16cid:durableId="587036957">
    <w:abstractNumId w:val="28"/>
  </w:num>
  <w:num w:numId="14" w16cid:durableId="473790720">
    <w:abstractNumId w:val="15"/>
  </w:num>
  <w:num w:numId="15" w16cid:durableId="355617292">
    <w:abstractNumId w:val="19"/>
  </w:num>
  <w:num w:numId="16" w16cid:durableId="50273729">
    <w:abstractNumId w:val="17"/>
  </w:num>
  <w:num w:numId="17" w16cid:durableId="2111007035">
    <w:abstractNumId w:val="10"/>
  </w:num>
  <w:num w:numId="18" w16cid:durableId="720206596">
    <w:abstractNumId w:val="26"/>
  </w:num>
  <w:num w:numId="19" w16cid:durableId="1430615758">
    <w:abstractNumId w:val="13"/>
  </w:num>
  <w:num w:numId="20" w16cid:durableId="2005817255">
    <w:abstractNumId w:val="27"/>
  </w:num>
  <w:num w:numId="21" w16cid:durableId="1124809450">
    <w:abstractNumId w:val="11"/>
  </w:num>
  <w:num w:numId="22" w16cid:durableId="1841381919">
    <w:abstractNumId w:val="20"/>
  </w:num>
  <w:num w:numId="23" w16cid:durableId="178586374">
    <w:abstractNumId w:val="16"/>
  </w:num>
  <w:num w:numId="24" w16cid:durableId="1786609281">
    <w:abstractNumId w:val="24"/>
  </w:num>
  <w:num w:numId="25" w16cid:durableId="522134156">
    <w:abstractNumId w:val="32"/>
  </w:num>
  <w:num w:numId="26" w16cid:durableId="385186609">
    <w:abstractNumId w:val="31"/>
  </w:num>
  <w:num w:numId="27" w16cid:durableId="1080129861">
    <w:abstractNumId w:val="12"/>
  </w:num>
  <w:num w:numId="28" w16cid:durableId="868571187">
    <w:abstractNumId w:val="29"/>
  </w:num>
  <w:num w:numId="29" w16cid:durableId="229196890">
    <w:abstractNumId w:val="30"/>
  </w:num>
  <w:num w:numId="30" w16cid:durableId="1345863701">
    <w:abstractNumId w:val="23"/>
  </w:num>
  <w:num w:numId="31" w16cid:durableId="398679020">
    <w:abstractNumId w:val="33"/>
  </w:num>
  <w:num w:numId="32" w16cid:durableId="1657957266">
    <w:abstractNumId w:val="22"/>
  </w:num>
  <w:num w:numId="33" w16cid:durableId="3851060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C7A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0C"/>
    <w:rsid w:val="000E7F6B"/>
    <w:rsid w:val="000F002B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595"/>
    <w:rsid w:val="0012704B"/>
    <w:rsid w:val="001272F9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131D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7722"/>
    <w:rsid w:val="001B0253"/>
    <w:rsid w:val="001B1404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6CD0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0868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41AA"/>
    <w:rsid w:val="003752B0"/>
    <w:rsid w:val="00376438"/>
    <w:rsid w:val="00376C56"/>
    <w:rsid w:val="003772C3"/>
    <w:rsid w:val="00377A2E"/>
    <w:rsid w:val="003819BD"/>
    <w:rsid w:val="00382404"/>
    <w:rsid w:val="0038508F"/>
    <w:rsid w:val="003852E6"/>
    <w:rsid w:val="00386824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235"/>
    <w:rsid w:val="003A28EB"/>
    <w:rsid w:val="003A34F7"/>
    <w:rsid w:val="003A38BE"/>
    <w:rsid w:val="003A3A25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2AE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57A4E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50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E62F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DE2"/>
    <w:rsid w:val="006003D1"/>
    <w:rsid w:val="00600514"/>
    <w:rsid w:val="00600A92"/>
    <w:rsid w:val="00600AB3"/>
    <w:rsid w:val="00602140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550"/>
    <w:rsid w:val="0068692E"/>
    <w:rsid w:val="00686B1C"/>
    <w:rsid w:val="006909D0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353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1E9C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5004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B04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34F5"/>
    <w:rsid w:val="007E3F98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5E50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1EE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DF8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70C"/>
    <w:rsid w:val="00AA4AA1"/>
    <w:rsid w:val="00AA4E81"/>
    <w:rsid w:val="00AA5028"/>
    <w:rsid w:val="00AA608F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E7D4D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996"/>
    <w:rsid w:val="00C903FA"/>
    <w:rsid w:val="00C90BA6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5CE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B7E0C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E0B75"/>
    <w:rsid w:val="00DE2E30"/>
    <w:rsid w:val="00DE3048"/>
    <w:rsid w:val="00DE388C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81E"/>
    <w:rsid w:val="00E96866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935"/>
    <w:rsid w:val="00F26A61"/>
    <w:rsid w:val="00F27CC3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15DE1-05A9-4570-86C5-DC7C0DDBD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466</TotalTime>
  <Pages>8</Pages>
  <Words>1392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44</cp:revision>
  <cp:lastPrinted>2024-05-08T10:13:00Z</cp:lastPrinted>
  <dcterms:created xsi:type="dcterms:W3CDTF">2024-04-30T04:26:00Z</dcterms:created>
  <dcterms:modified xsi:type="dcterms:W3CDTF">2024-05-14T03:49:00Z</dcterms:modified>
</cp:coreProperties>
</file>