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106313" w14:paraId="5D9D80FB" w14:textId="77777777" w:rsidTr="005A623B">
        <w:trPr>
          <w:tblHeader/>
        </w:trPr>
        <w:tc>
          <w:tcPr>
            <w:tcW w:w="1458" w:type="dxa"/>
          </w:tcPr>
          <w:p w14:paraId="12ECA8B8" w14:textId="77777777" w:rsidR="00685193" w:rsidRPr="00106313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1C114555" w14:textId="77777777" w:rsidR="00685193" w:rsidRPr="00106313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106313" w14:paraId="08D3495E" w14:textId="77777777" w:rsidTr="005A623B">
        <w:trPr>
          <w:tblHeader/>
        </w:trPr>
        <w:tc>
          <w:tcPr>
            <w:tcW w:w="1458" w:type="dxa"/>
          </w:tcPr>
          <w:p w14:paraId="7E69F260" w14:textId="77777777" w:rsidR="00CD2B8D" w:rsidRPr="00106313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41843ADF" w14:textId="77777777" w:rsidR="00CD2B8D" w:rsidRPr="00106313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A3EE6" w:rsidRPr="00106313" w14:paraId="1A2DD95D" w14:textId="77777777" w:rsidTr="005A623B">
        <w:tc>
          <w:tcPr>
            <w:tcW w:w="1458" w:type="dxa"/>
          </w:tcPr>
          <w:p w14:paraId="2CB25226" w14:textId="3A05132C" w:rsidR="009A3EE6" w:rsidRPr="00106313" w:rsidRDefault="009A3EE6" w:rsidP="009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14:paraId="50063BB8" w14:textId="4EF3FD97" w:rsidR="009A3EE6" w:rsidRPr="00106313" w:rsidRDefault="009A3EE6" w:rsidP="009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A6859" w:rsidRPr="00106313" w14:paraId="27F66084" w14:textId="77777777" w:rsidTr="005A623B">
        <w:tc>
          <w:tcPr>
            <w:tcW w:w="1458" w:type="dxa"/>
          </w:tcPr>
          <w:p w14:paraId="00CED504" w14:textId="4E006D2D" w:rsidR="00EA6859" w:rsidRPr="00106313" w:rsidRDefault="00EA6859" w:rsidP="00EA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19CEA756" w14:textId="0E7DB60A" w:rsidR="00EA6859" w:rsidRPr="00106313" w:rsidRDefault="0095136F" w:rsidP="00EA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136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95136F" w:rsidRPr="00106313" w14:paraId="707D20E6" w14:textId="77777777" w:rsidTr="005A623B">
        <w:tc>
          <w:tcPr>
            <w:tcW w:w="1458" w:type="dxa"/>
          </w:tcPr>
          <w:p w14:paraId="064CD9B4" w14:textId="3D8219BD" w:rsidR="0095136F" w:rsidRPr="00106313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4D487A00" w14:textId="5221E7D2" w:rsidR="0095136F" w:rsidRPr="00106313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5136F" w:rsidRPr="00106313" w14:paraId="10B9F3E0" w14:textId="77777777" w:rsidTr="005A623B">
        <w:tc>
          <w:tcPr>
            <w:tcW w:w="1458" w:type="dxa"/>
          </w:tcPr>
          <w:p w14:paraId="2571342B" w14:textId="7ABF7C5A" w:rsidR="0095136F" w:rsidRDefault="00BD1945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02EB1CBB" w14:textId="76A483D4" w:rsidR="0095136F" w:rsidRPr="0076015C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  <w:r w:rsidR="008E46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15404"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และสินทรัพย์สิทธิการใช้</w:t>
            </w:r>
          </w:p>
        </w:tc>
      </w:tr>
      <w:tr w:rsidR="0095136F" w:rsidRPr="00106313" w14:paraId="448869B1" w14:textId="77777777" w:rsidTr="005A623B">
        <w:tc>
          <w:tcPr>
            <w:tcW w:w="1458" w:type="dxa"/>
          </w:tcPr>
          <w:p w14:paraId="19CDC65B" w14:textId="2209F4AF" w:rsidR="0095136F" w:rsidRPr="00106313" w:rsidRDefault="00BD1945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063F46B6" w14:textId="09B20954" w:rsidR="0095136F" w:rsidRPr="00106313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5136F" w:rsidRPr="00106313" w14:paraId="1C66C740" w14:textId="77777777" w:rsidTr="005A623B">
        <w:tc>
          <w:tcPr>
            <w:tcW w:w="1458" w:type="dxa"/>
          </w:tcPr>
          <w:p w14:paraId="404B8045" w14:textId="623AE484" w:rsidR="0095136F" w:rsidRPr="00106313" w:rsidRDefault="00BD1945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2B84B028" w14:textId="7670316B" w:rsidR="0095136F" w:rsidRPr="00106313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A15">
              <w:rPr>
                <w:rFonts w:asciiTheme="majorBidi" w:hAnsiTheme="majorBidi"/>
                <w:sz w:val="30"/>
                <w:szCs w:val="30"/>
                <w:cs/>
              </w:rPr>
              <w:t>หุ้น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ซื้อคืน</w:t>
            </w:r>
          </w:p>
        </w:tc>
      </w:tr>
      <w:tr w:rsidR="0095136F" w:rsidRPr="00106313" w14:paraId="198DAA6B" w14:textId="77777777" w:rsidTr="005A623B">
        <w:tc>
          <w:tcPr>
            <w:tcW w:w="1458" w:type="dxa"/>
          </w:tcPr>
          <w:p w14:paraId="2DF69820" w14:textId="0898CF17" w:rsidR="0095136F" w:rsidRPr="00106313" w:rsidRDefault="00BD1945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6836CE1A" w14:textId="2612BE9E" w:rsidR="0095136F" w:rsidRPr="00FA2508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5136F" w:rsidRPr="00106313" w14:paraId="0BCD8749" w14:textId="77777777" w:rsidTr="005A623B">
        <w:tc>
          <w:tcPr>
            <w:tcW w:w="1458" w:type="dxa"/>
          </w:tcPr>
          <w:p w14:paraId="6ACF7EB8" w14:textId="5572CAC7" w:rsidR="0095136F" w:rsidRPr="00106313" w:rsidRDefault="00BD1945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353D4D5C" w14:textId="5EC16195" w:rsidR="0095136F" w:rsidRPr="00106313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5136F" w:rsidRPr="00106313" w14:paraId="55FA8F8A" w14:textId="77777777" w:rsidTr="005A623B">
        <w:tc>
          <w:tcPr>
            <w:tcW w:w="1458" w:type="dxa"/>
          </w:tcPr>
          <w:p w14:paraId="2F044714" w14:textId="5ACA319A" w:rsidR="0095136F" w:rsidRPr="00106313" w:rsidRDefault="00BD1945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5227A53A" w14:textId="3BC9809F" w:rsidR="0095136F" w:rsidRPr="00106313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F5B68" w:rsidRPr="00106313" w14:paraId="2204C447" w14:textId="77777777" w:rsidTr="005A623B">
        <w:tc>
          <w:tcPr>
            <w:tcW w:w="1458" w:type="dxa"/>
          </w:tcPr>
          <w:p w14:paraId="08618970" w14:textId="3195B956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20E23B2C" w14:textId="4618698A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19401A78" w14:textId="77777777" w:rsidTr="005A623B">
        <w:tc>
          <w:tcPr>
            <w:tcW w:w="1458" w:type="dxa"/>
          </w:tcPr>
          <w:p w14:paraId="2BEAA199" w14:textId="43367156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3464133" w14:textId="57F3E8CA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142F1293" w14:textId="77777777" w:rsidTr="005A623B">
        <w:tc>
          <w:tcPr>
            <w:tcW w:w="1458" w:type="dxa"/>
          </w:tcPr>
          <w:p w14:paraId="23E36004" w14:textId="0D6984DF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4E73026" w14:textId="1AA6D5EC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4148D45C" w14:textId="77777777" w:rsidTr="005A623B">
        <w:tc>
          <w:tcPr>
            <w:tcW w:w="1458" w:type="dxa"/>
          </w:tcPr>
          <w:p w14:paraId="6AE65C4E" w14:textId="20BC810E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227017AC" w14:textId="020AC2E5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43B6D84B" w14:textId="77777777" w:rsidTr="005A623B">
        <w:tc>
          <w:tcPr>
            <w:tcW w:w="1458" w:type="dxa"/>
          </w:tcPr>
          <w:p w14:paraId="72206E23" w14:textId="5436A816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12E2E66" w14:textId="41ACAADC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D537231" w14:textId="6D8BC506" w:rsidR="003C6FF5" w:rsidRPr="00106313" w:rsidRDefault="00685193" w:rsidP="0014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</w:rPr>
        <w:br w:type="page"/>
      </w:r>
      <w:r w:rsidR="003C6FF5" w:rsidRPr="0010631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9108E" w:rsidRPr="0010631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C6FF5" w:rsidRPr="00106313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5507C04" w14:textId="77777777" w:rsidR="005417F0" w:rsidRPr="00106313" w:rsidRDefault="005417F0" w:rsidP="001D711F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2BB2AAD4" w14:textId="6C88EEC2" w:rsidR="00F82FDA" w:rsidRPr="00106313" w:rsidRDefault="00F82FDA" w:rsidP="00F8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1D711F" w:rsidRPr="0010631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106313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</w:t>
      </w:r>
      <w:r w:rsidR="00BA44A6" w:rsidRPr="00106313">
        <w:rPr>
          <w:rFonts w:asciiTheme="majorBidi" w:hAnsiTheme="majorBidi" w:cstheme="majorBidi"/>
          <w:sz w:val="30"/>
          <w:szCs w:val="30"/>
          <w:cs/>
        </w:rPr>
        <w:t>คณะ</w:t>
      </w:r>
      <w:r w:rsidRPr="00106313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7E04DE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BA7F8B" w:rsidRPr="007E04DE">
        <w:rPr>
          <w:rFonts w:asciiTheme="majorBidi" w:hAnsiTheme="majorBidi" w:cstheme="majorBidi"/>
          <w:sz w:val="30"/>
          <w:szCs w:val="30"/>
        </w:rPr>
        <w:t xml:space="preserve"> </w:t>
      </w:r>
      <w:r w:rsidR="00877B1A">
        <w:rPr>
          <w:rFonts w:asciiTheme="majorBidi" w:hAnsiTheme="majorBidi" w:cstheme="majorBidi"/>
          <w:sz w:val="30"/>
          <w:szCs w:val="30"/>
        </w:rPr>
        <w:t>10</w:t>
      </w:r>
      <w:r w:rsidR="00BE6CF0" w:rsidRPr="00843F80">
        <w:rPr>
          <w:rFonts w:asciiTheme="majorBidi" w:hAnsiTheme="majorBidi" w:cstheme="majorBidi"/>
          <w:sz w:val="30"/>
          <w:szCs w:val="30"/>
        </w:rPr>
        <w:t xml:space="preserve"> </w:t>
      </w:r>
      <w:r w:rsidR="00BE6CF0" w:rsidRPr="00843F80">
        <w:rPr>
          <w:rFonts w:asciiTheme="majorBidi" w:hAnsiTheme="majorBidi"/>
          <w:sz w:val="30"/>
          <w:szCs w:val="30"/>
          <w:cs/>
        </w:rPr>
        <w:t>พฤษภาคม</w:t>
      </w:r>
      <w:r w:rsidR="00BE6CF0">
        <w:rPr>
          <w:rFonts w:asciiTheme="majorBidi" w:hAnsiTheme="majorBidi"/>
          <w:sz w:val="30"/>
          <w:szCs w:val="30"/>
        </w:rPr>
        <w:t xml:space="preserve"> </w:t>
      </w:r>
      <w:r w:rsidR="0050171C">
        <w:rPr>
          <w:rFonts w:asciiTheme="majorBidi" w:hAnsiTheme="majorBidi" w:cstheme="majorBidi"/>
          <w:sz w:val="30"/>
          <w:szCs w:val="30"/>
        </w:rPr>
        <w:t>256</w:t>
      </w:r>
      <w:r w:rsidR="00BE6CF0">
        <w:rPr>
          <w:rFonts w:asciiTheme="majorBidi" w:hAnsiTheme="majorBidi" w:cstheme="majorBidi"/>
          <w:sz w:val="30"/>
          <w:szCs w:val="30"/>
        </w:rPr>
        <w:t>7</w:t>
      </w:r>
    </w:p>
    <w:p w14:paraId="012C5ED1" w14:textId="77777777" w:rsidR="00A44F0B" w:rsidRPr="00106313" w:rsidRDefault="00A44F0B" w:rsidP="00A44F0B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1E3E29FB" w14:textId="77777777" w:rsidR="003057D6" w:rsidRPr="00106313" w:rsidRDefault="003057D6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</w:t>
      </w:r>
      <w:r w:rsidR="009B7FC7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จัดทำงบการเงิน</w:t>
      </w:r>
      <w:r w:rsidR="004B3674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51DD428C" w14:textId="77777777" w:rsidR="004E5E3C" w:rsidRPr="00106313" w:rsidRDefault="004E5E3C" w:rsidP="004E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33410F" w14:textId="33A8E664" w:rsidR="005E25B8" w:rsidRPr="00106313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  <w:r w:rsidRPr="00E3260D">
        <w:rPr>
          <w:rFonts w:asciiTheme="majorBidi" w:hAnsi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77B1A">
        <w:rPr>
          <w:sz w:val="30"/>
          <w:szCs w:val="30"/>
        </w:rPr>
        <w:t>34</w:t>
      </w:r>
      <w:r w:rsidRPr="007E04DE">
        <w:rPr>
          <w:sz w:val="30"/>
          <w:szCs w:val="30"/>
          <w:cs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 xml:space="preserve">เรื่อง </w:t>
      </w:r>
      <w:r w:rsidRPr="00E3260D">
        <w:rPr>
          <w:rFonts w:asciiTheme="majorBidi" w:hAnsi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3260D">
        <w:rPr>
          <w:rFonts w:asciiTheme="majorBidi" w:hAnsi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7E04DE">
        <w:rPr>
          <w:rFonts w:asciiTheme="majorBidi" w:hAnsiTheme="majorBidi"/>
          <w:sz w:val="30"/>
          <w:szCs w:val="30"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>ๆ เพื่อไม่ให้ซ้ำซ้อนกับข้อมูลที่ได้นำเสนอ</w:t>
      </w:r>
      <w:r>
        <w:rPr>
          <w:rFonts w:asciiTheme="majorBidi" w:hAnsiTheme="majorBidi"/>
          <w:sz w:val="30"/>
          <w:szCs w:val="30"/>
        </w:rPr>
        <w:br/>
      </w:r>
      <w:r w:rsidRPr="00E3260D">
        <w:rPr>
          <w:rFonts w:asciiTheme="majorBidi" w:hAnsiTheme="majorBidi"/>
          <w:sz w:val="30"/>
          <w:szCs w:val="30"/>
          <w:cs/>
        </w:rPr>
        <w:t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>
        <w:rPr>
          <w:rFonts w:asciiTheme="majorBidi" w:hAnsiTheme="majorBidi"/>
          <w:sz w:val="30"/>
          <w:szCs w:val="30"/>
        </w:rPr>
        <w:br/>
      </w:r>
      <w:r w:rsidRPr="00E3260D">
        <w:rPr>
          <w:rFonts w:asciiTheme="majorBidi" w:hAnsiTheme="majorBidi"/>
          <w:sz w:val="30"/>
          <w:szCs w:val="30"/>
          <w:cs/>
        </w:rPr>
        <w:t xml:space="preserve">และบริษัทย่อยสำหรับปีสิ้นสุดวันที่ </w:t>
      </w:r>
      <w:r w:rsidR="007E04DE" w:rsidRPr="007E04DE">
        <w:rPr>
          <w:sz w:val="30"/>
          <w:szCs w:val="30"/>
        </w:rPr>
        <w:t>3</w:t>
      </w:r>
      <w:r w:rsidR="007E04DE">
        <w:rPr>
          <w:sz w:val="30"/>
          <w:szCs w:val="30"/>
        </w:rPr>
        <w:t>1</w:t>
      </w:r>
      <w:r w:rsidRPr="00E3260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E04DE">
        <w:rPr>
          <w:sz w:val="30"/>
          <w:szCs w:val="30"/>
        </w:rPr>
        <w:t>256</w:t>
      </w:r>
      <w:r w:rsidR="00BE6CF0">
        <w:rPr>
          <w:sz w:val="30"/>
          <w:szCs w:val="30"/>
        </w:rPr>
        <w:t>6</w:t>
      </w:r>
    </w:p>
    <w:p w14:paraId="4F53B251" w14:textId="77777777" w:rsidR="005E25B8" w:rsidRPr="00106313" w:rsidRDefault="005E25B8" w:rsidP="005E25B8">
      <w:pPr>
        <w:pStyle w:val="FSBlank"/>
        <w:ind w:left="540"/>
        <w:rPr>
          <w:rFonts w:asciiTheme="majorBidi" w:hAnsiTheme="majorBidi" w:cstheme="majorBidi"/>
          <w:sz w:val="30"/>
          <w:szCs w:val="30"/>
        </w:rPr>
      </w:pPr>
    </w:p>
    <w:p w14:paraId="2B44E609" w14:textId="72CD1FA0" w:rsidR="00FD60FF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  <w:r w:rsidRPr="00E3260D">
        <w:rPr>
          <w:rFonts w:asciiTheme="majorBidi" w:hAnsi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Theme="majorBidi" w:hAnsiTheme="majorBidi"/>
          <w:sz w:val="30"/>
          <w:szCs w:val="30"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E04DE" w:rsidRPr="007E04DE">
        <w:rPr>
          <w:sz w:val="30"/>
          <w:szCs w:val="30"/>
        </w:rPr>
        <w:t>3</w:t>
      </w:r>
      <w:r w:rsidR="007E04DE">
        <w:rPr>
          <w:sz w:val="30"/>
          <w:szCs w:val="30"/>
        </w:rPr>
        <w:t>1</w:t>
      </w:r>
      <w:r w:rsidR="007E04DE" w:rsidRPr="00E3260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E04DE">
        <w:rPr>
          <w:sz w:val="30"/>
          <w:szCs w:val="30"/>
        </w:rPr>
        <w:t>256</w:t>
      </w:r>
      <w:r w:rsidR="00BE6CF0">
        <w:rPr>
          <w:sz w:val="30"/>
          <w:szCs w:val="30"/>
        </w:rPr>
        <w:t>6</w:t>
      </w:r>
    </w:p>
    <w:p w14:paraId="42776AD2" w14:textId="77777777" w:rsidR="00E3260D" w:rsidRPr="00106313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4C30346E" w14:textId="6A6C5AF0" w:rsidR="0095136F" w:rsidRPr="0095136F" w:rsidRDefault="0095136F" w:rsidP="00722B01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136F">
        <w:rPr>
          <w:rFonts w:asciiTheme="majorBidi" w:hAnsiTheme="majorBidi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163EBD33" w14:textId="77777777" w:rsidR="0095136F" w:rsidRDefault="0095136F" w:rsidP="0095136F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</w:p>
    <w:p w14:paraId="59E9981E" w14:textId="6998AB18" w:rsidR="0095136F" w:rsidRDefault="0095136F" w:rsidP="0095136F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  <w:r w:rsidRPr="0095136F">
        <w:rPr>
          <w:rFonts w:asciiTheme="majorBidi" w:hAnsiTheme="majorBidi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95136F">
        <w:rPr>
          <w:rFonts w:asciiTheme="majorBidi" w:hAnsiTheme="majorBidi"/>
          <w:sz w:val="30"/>
          <w:szCs w:val="30"/>
        </w:rPr>
        <w:t xml:space="preserve">12 </w:t>
      </w:r>
      <w:r w:rsidRPr="00E62340">
        <w:rPr>
          <w:rFonts w:asciiTheme="majorBidi" w:hAnsiTheme="majorBidi"/>
          <w:sz w:val="30"/>
          <w:szCs w:val="30"/>
          <w:cs/>
        </w:rPr>
        <w:t>เรื่อง</w:t>
      </w:r>
      <w:r w:rsidR="00BD1945" w:rsidRPr="00E62340">
        <w:rPr>
          <w:rFonts w:asciiTheme="majorBidi" w:hAnsiTheme="majorBidi"/>
          <w:sz w:val="30"/>
          <w:szCs w:val="30"/>
        </w:rPr>
        <w:t xml:space="preserve"> </w:t>
      </w:r>
      <w:r w:rsidRPr="00E62340">
        <w:rPr>
          <w:rFonts w:asciiTheme="majorBidi" w:hAnsiTheme="majorBidi"/>
          <w:sz w:val="30"/>
          <w:szCs w:val="30"/>
          <w:cs/>
        </w:rPr>
        <w:t>ภาษีเงินได้รอการตัดบัญชี</w:t>
      </w:r>
      <w:r w:rsidR="00BD1945" w:rsidRPr="00E62340">
        <w:rPr>
          <w:rFonts w:asciiTheme="majorBidi" w:hAnsiTheme="majorBidi"/>
          <w:sz w:val="30"/>
          <w:szCs w:val="30"/>
        </w:rPr>
        <w:t xml:space="preserve"> </w:t>
      </w:r>
      <w:r w:rsidRPr="0095136F">
        <w:rPr>
          <w:rFonts w:asciiTheme="majorBidi" w:hAnsiTheme="majorBidi"/>
          <w:sz w:val="30"/>
          <w:szCs w:val="30"/>
          <w:cs/>
        </w:rPr>
        <w:t xml:space="preserve">เกี่ยวกับสินทรัพย์และหนี้สินที่เกิดจากรายการเดียวกันตั้งแต่วันที่ </w:t>
      </w:r>
      <w:r w:rsidRPr="0095136F">
        <w:rPr>
          <w:rFonts w:asciiTheme="majorBidi" w:hAnsiTheme="majorBidi"/>
          <w:sz w:val="30"/>
          <w:szCs w:val="30"/>
        </w:rPr>
        <w:t xml:space="preserve">1 </w:t>
      </w:r>
      <w:r w:rsidRPr="0095136F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95136F">
        <w:rPr>
          <w:rFonts w:asciiTheme="majorBidi" w:hAnsiTheme="majorBidi"/>
          <w:sz w:val="30"/>
          <w:szCs w:val="30"/>
        </w:rPr>
        <w:t xml:space="preserve">2567 </w:t>
      </w:r>
      <w:r w:rsidRPr="0095136F">
        <w:rPr>
          <w:rFonts w:asciiTheme="majorBidi" w:hAnsiTheme="majorBidi"/>
          <w:sz w:val="30"/>
          <w:szCs w:val="30"/>
          <w:cs/>
        </w:rPr>
        <w:t>การปรับปรุงดังกล่าวได้ลดขอบเขต</w:t>
      </w:r>
      <w:r>
        <w:rPr>
          <w:rFonts w:asciiTheme="majorBidi" w:hAnsiTheme="majorBidi"/>
          <w:sz w:val="30"/>
          <w:szCs w:val="30"/>
        </w:rPr>
        <w:br/>
      </w:r>
      <w:r w:rsidRPr="0095136F">
        <w:rPr>
          <w:rFonts w:asciiTheme="majorBidi" w:hAnsiTheme="majorBidi"/>
          <w:sz w:val="30"/>
          <w:szCs w:val="30"/>
          <w:cs/>
        </w:rPr>
        <w:t>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</w:t>
      </w:r>
      <w:r>
        <w:rPr>
          <w:rFonts w:asciiTheme="majorBidi" w:hAnsiTheme="majorBidi"/>
          <w:sz w:val="30"/>
          <w:szCs w:val="30"/>
        </w:rPr>
        <w:br/>
      </w:r>
      <w:r w:rsidRPr="0095136F">
        <w:rPr>
          <w:rFonts w:asciiTheme="majorBidi" w:hAnsiTheme="majorBidi"/>
          <w:sz w:val="30"/>
          <w:szCs w:val="30"/>
          <w:cs/>
        </w:rPr>
        <w:t>ที่เท่ากันและหัก</w:t>
      </w:r>
      <w:r w:rsidRPr="007443E9">
        <w:rPr>
          <w:rFonts w:asciiTheme="majorBidi" w:hAnsiTheme="majorBidi"/>
          <w:sz w:val="30"/>
          <w:szCs w:val="30"/>
          <w:cs/>
        </w:rPr>
        <w:t>กลบกัน เช่น สัญญาเช่าและประมาณการค่ารื้อถอน โดยกลุ่มบริษัทต้องรับรู้สินทรัพย์ภาษีเงินได้</w:t>
      </w:r>
      <w:r w:rsidRPr="007443E9">
        <w:rPr>
          <w:rFonts w:asciiTheme="majorBidi" w:hAnsiTheme="majorBidi"/>
          <w:sz w:val="30"/>
          <w:szCs w:val="30"/>
        </w:rPr>
        <w:br/>
      </w:r>
      <w:r w:rsidRPr="007443E9">
        <w:rPr>
          <w:rFonts w:asciiTheme="majorBidi" w:hAnsiTheme="majorBidi"/>
          <w:sz w:val="30"/>
          <w:szCs w:val="30"/>
          <w:cs/>
        </w:rPr>
        <w:t>รอการตัดบัญชีและหนี้สินภาษีเงินได้รอการตัดบัญชีที่เกี่ยวข้องกับ</w:t>
      </w:r>
      <w:r w:rsidRPr="0095136F">
        <w:rPr>
          <w:rFonts w:asciiTheme="majorBidi" w:hAnsiTheme="majorBidi"/>
          <w:sz w:val="30"/>
          <w:szCs w:val="30"/>
          <w:cs/>
        </w:rPr>
        <w:t>สัญญาเช่าและประมาณการค่ารื้อถอนตั้งแต่</w:t>
      </w:r>
      <w:r>
        <w:rPr>
          <w:rFonts w:asciiTheme="majorBidi" w:hAnsiTheme="majorBidi"/>
          <w:sz w:val="30"/>
          <w:szCs w:val="30"/>
        </w:rPr>
        <w:br/>
      </w:r>
      <w:r w:rsidRPr="0095136F">
        <w:rPr>
          <w:rFonts w:asciiTheme="majorBidi" w:hAnsiTheme="majorBidi"/>
          <w:sz w:val="30"/>
          <w:szCs w:val="30"/>
          <w:cs/>
        </w:rPr>
        <w:t>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 กลุ่ม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</w:p>
    <w:p w14:paraId="006D453D" w14:textId="7B05D3F4" w:rsidR="0095136F" w:rsidRDefault="0095136F" w:rsidP="0095136F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</w:p>
    <w:p w14:paraId="29A12A95" w14:textId="5488085E" w:rsidR="0095136F" w:rsidRDefault="0095136F" w:rsidP="0095136F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  <w:r w:rsidRPr="0095136F">
        <w:rPr>
          <w:rFonts w:asciiTheme="majorBidi" w:hAnsiTheme="majorBidi"/>
          <w:sz w:val="30"/>
          <w:szCs w:val="30"/>
          <w:cs/>
        </w:rPr>
        <w:lastRenderedPageBreak/>
        <w:t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</w:t>
      </w:r>
      <w:r>
        <w:rPr>
          <w:rFonts w:asciiTheme="majorBidi" w:hAnsiTheme="majorBidi"/>
          <w:sz w:val="30"/>
          <w:szCs w:val="30"/>
        </w:rPr>
        <w:br/>
      </w:r>
      <w:r w:rsidRPr="0095136F">
        <w:rPr>
          <w:rFonts w:asciiTheme="majorBidi" w:hAnsiTheme="majorBidi"/>
          <w:sz w:val="30"/>
          <w:szCs w:val="30"/>
          <w:cs/>
        </w:rPr>
        <w:t>สัญญา</w:t>
      </w:r>
      <w:r w:rsidRPr="000F2A22">
        <w:rPr>
          <w:rFonts w:asciiTheme="majorBidi" w:hAnsiTheme="majorBidi"/>
          <w:sz w:val="30"/>
          <w:szCs w:val="30"/>
          <w:cs/>
        </w:rPr>
        <w:t>เช่า</w:t>
      </w:r>
      <w:r w:rsidR="007443E9" w:rsidRPr="000F2A22">
        <w:rPr>
          <w:rFonts w:asciiTheme="majorBidi" w:hAnsiTheme="majorBidi" w:hint="cs"/>
          <w:sz w:val="30"/>
          <w:szCs w:val="30"/>
          <w:cs/>
        </w:rPr>
        <w:t xml:space="preserve">รวมถึงประมาณการหนี้สินไม่หมุนเวียนการรื้อถอน </w:t>
      </w:r>
      <w:r w:rsidRPr="000F2A22">
        <w:rPr>
          <w:rFonts w:asciiTheme="majorBidi" w:hAnsiTheme="majorBidi"/>
          <w:sz w:val="30"/>
          <w:szCs w:val="30"/>
          <w:cs/>
        </w:rPr>
        <w:t>และหนี้สินภาษีเงินได้รอการตัดบัญชีที่เกี่ยวข้องกับสินทรัพย์สิทธิการใช้</w:t>
      </w:r>
      <w:r w:rsidR="007443E9" w:rsidRPr="000F2A22">
        <w:rPr>
          <w:rFonts w:asciiTheme="majorBidi" w:hAnsiTheme="majorBidi" w:hint="cs"/>
          <w:sz w:val="30"/>
          <w:szCs w:val="30"/>
          <w:cs/>
        </w:rPr>
        <w:t>รวมถึง</w:t>
      </w:r>
      <w:r w:rsidR="004F54AC" w:rsidRPr="000F2A22">
        <w:rPr>
          <w:rFonts w:asciiTheme="majorBidi" w:hAnsiTheme="majorBidi" w:hint="cs"/>
          <w:sz w:val="30"/>
          <w:szCs w:val="30"/>
          <w:cs/>
        </w:rPr>
        <w:t>ส่วนปรับปร</w:t>
      </w:r>
      <w:r w:rsidR="00723425" w:rsidRPr="000F2A22">
        <w:rPr>
          <w:rFonts w:asciiTheme="majorBidi" w:hAnsiTheme="majorBidi" w:hint="cs"/>
          <w:sz w:val="30"/>
          <w:szCs w:val="30"/>
          <w:cs/>
        </w:rPr>
        <w:t>ุงสิทธิการเช่า</w:t>
      </w:r>
      <w:r w:rsidRPr="000F2A22">
        <w:rPr>
          <w:rFonts w:asciiTheme="majorBidi" w:hAnsiTheme="majorBidi"/>
          <w:sz w:val="30"/>
          <w:szCs w:val="30"/>
          <w:cs/>
        </w:rPr>
        <w:t xml:space="preserve"> อย่างไร</w:t>
      </w:r>
      <w:r w:rsidRPr="0095136F">
        <w:rPr>
          <w:rFonts w:asciiTheme="majorBidi" w:hAnsiTheme="majorBidi"/>
          <w:sz w:val="30"/>
          <w:szCs w:val="30"/>
          <w:cs/>
        </w:rPr>
        <w:t xml:space="preserve">ก็ตามการรับรู้รายการดังกล่าวไม่มีผลกระทบต่องบฐานะการเงิน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95136F">
        <w:rPr>
          <w:rFonts w:asciiTheme="majorBidi" w:hAnsiTheme="majorBidi"/>
          <w:sz w:val="30"/>
          <w:szCs w:val="30"/>
        </w:rPr>
        <w:t xml:space="preserve">12 </w:t>
      </w:r>
      <w:r w:rsidRPr="0095136F">
        <w:rPr>
          <w:rFonts w:asciiTheme="majorBidi" w:hAnsiTheme="majorBidi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95136F">
        <w:rPr>
          <w:rFonts w:asciiTheme="majorBidi" w:hAnsiTheme="majorBidi"/>
          <w:sz w:val="30"/>
          <w:szCs w:val="30"/>
        </w:rPr>
        <w:t xml:space="preserve">1 </w:t>
      </w:r>
      <w:r w:rsidRPr="0095136F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95136F">
        <w:rPr>
          <w:rFonts w:asciiTheme="majorBidi" w:hAnsiTheme="majorBidi"/>
          <w:sz w:val="30"/>
          <w:szCs w:val="30"/>
        </w:rPr>
        <w:t xml:space="preserve">2566 </w:t>
      </w:r>
      <w:r w:rsidRPr="0095136F">
        <w:rPr>
          <w:rFonts w:asciiTheme="majorBidi" w:hAnsiTheme="majorBidi"/>
          <w:sz w:val="30"/>
          <w:szCs w:val="30"/>
          <w:cs/>
        </w:rPr>
        <w:t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150CF437" w14:textId="77777777" w:rsidR="0095136F" w:rsidRPr="0095136F" w:rsidRDefault="0095136F" w:rsidP="0095136F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</w:p>
    <w:p w14:paraId="615023A0" w14:textId="321AE0D6" w:rsidR="00D01D44" w:rsidRPr="00106313" w:rsidRDefault="00605C5A" w:rsidP="00722B01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บุคคล</w:t>
      </w:r>
      <w:r w:rsidR="008321B1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หรือ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กิจการที่เกี่ยวข้องกัน</w:t>
      </w:r>
    </w:p>
    <w:p w14:paraId="5A7399CC" w14:textId="78A1BD80" w:rsidR="00605C5A" w:rsidRPr="0077192F" w:rsidRDefault="00605C5A" w:rsidP="00771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908DA9" w14:textId="08AAF0D6" w:rsidR="00D44A53" w:rsidRPr="00003688" w:rsidRDefault="00D44A53" w:rsidP="00D44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FA778D">
        <w:rPr>
          <w:rFonts w:asciiTheme="majorBidi" w:hAnsiTheme="majorBidi"/>
          <w:sz w:val="30"/>
          <w:szCs w:val="30"/>
          <w:cs/>
        </w:rPr>
        <w:t>ความสัมพันธ์ที่มีกับบริษัทร่วมและบริษัทย่อย</w:t>
      </w:r>
      <w:r w:rsidR="00BD1945">
        <w:rPr>
          <w:rFonts w:asciiTheme="majorBidi" w:hAnsiTheme="majorBidi" w:hint="cs"/>
          <w:sz w:val="30"/>
          <w:szCs w:val="30"/>
          <w:cs/>
        </w:rPr>
        <w:t>ไม่</w:t>
      </w:r>
      <w:r>
        <w:rPr>
          <w:rFonts w:asciiTheme="majorBidi" w:hAnsiTheme="majorBidi" w:hint="cs"/>
          <w:sz w:val="30"/>
          <w:szCs w:val="30"/>
          <w:cs/>
        </w:rPr>
        <w:t>มีการเปลี่ยนแปลงอย่างมีสาระสำคัญ</w:t>
      </w:r>
      <w:r w:rsidR="00BD1945">
        <w:rPr>
          <w:rFonts w:asciiTheme="majorBidi" w:hAnsiTheme="majorBidi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="00BD1945">
        <w:rPr>
          <w:rFonts w:asciiTheme="majorBidi" w:hAnsiTheme="majorBidi"/>
          <w:sz w:val="30"/>
          <w:szCs w:val="30"/>
        </w:rPr>
        <w:t>31</w:t>
      </w:r>
      <w:r w:rsidR="00BD1945"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="00BD1945">
        <w:rPr>
          <w:rFonts w:asciiTheme="majorBidi" w:hAnsiTheme="majorBidi"/>
          <w:sz w:val="30"/>
          <w:szCs w:val="30"/>
        </w:rPr>
        <w:t>2567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 และนโยบายการกำหนดราคาสำหรับรายการกับบุคคลหรือกิจการที่เกี่ยวข้องกันแต่ละประเภท ไม่มีการเปลี่ยนแปลงอย่างมีสาระสำคัญในระหว่างงวด</w:t>
      </w:r>
      <w:r w:rsidR="001E6B1B">
        <w:rPr>
          <w:rFonts w:asciiTheme="majorBidi" w:hAnsiTheme="majorBidi" w:hint="cs"/>
          <w:sz w:val="30"/>
          <w:szCs w:val="30"/>
          <w:cs/>
        </w:rPr>
        <w:t>สาม</w:t>
      </w:r>
      <w:r>
        <w:rPr>
          <w:rFonts w:asciiTheme="majorBidi" w:hAnsiTheme="majorBidi" w:hint="cs"/>
          <w:sz w:val="30"/>
          <w:szCs w:val="30"/>
          <w:cs/>
        </w:rPr>
        <w:t>เดือน</w:t>
      </w:r>
      <w:r w:rsidR="006F2F4C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BE6CF0">
        <w:rPr>
          <w:rFonts w:ascii="Angsana New" w:hAnsi="Angsana New"/>
          <w:sz w:val="30"/>
          <w:szCs w:val="30"/>
        </w:rPr>
        <w:t xml:space="preserve">31 </w:t>
      </w:r>
      <w:r w:rsidR="00BE6CF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45A57">
        <w:rPr>
          <w:rFonts w:ascii="Angsana New" w:hAnsi="Angsana New"/>
          <w:sz w:val="30"/>
          <w:szCs w:val="30"/>
        </w:rPr>
        <w:t>256</w:t>
      </w:r>
      <w:r w:rsidR="00BE6CF0">
        <w:rPr>
          <w:rFonts w:ascii="Angsana New" w:hAnsi="Angsana New"/>
          <w:sz w:val="30"/>
          <w:szCs w:val="30"/>
        </w:rPr>
        <w:t>7</w:t>
      </w:r>
    </w:p>
    <w:p w14:paraId="5DCEE893" w14:textId="2D019CE0" w:rsidR="00A45D43" w:rsidRDefault="00A4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57"/>
        <w:gridCol w:w="13"/>
        <w:gridCol w:w="1072"/>
        <w:gridCol w:w="269"/>
        <w:gridCol w:w="1076"/>
        <w:gridCol w:w="269"/>
        <w:gridCol w:w="1080"/>
      </w:tblGrid>
      <w:tr w:rsidR="00124ED6" w:rsidRPr="0076015C" w14:paraId="50B6B43A" w14:textId="77777777" w:rsidTr="00B279B2">
        <w:trPr>
          <w:tblHeader/>
        </w:trPr>
        <w:tc>
          <w:tcPr>
            <w:tcW w:w="2258" w:type="pct"/>
          </w:tcPr>
          <w:p w14:paraId="643C3C61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4B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2" w:type="pct"/>
            <w:gridSpan w:val="4"/>
          </w:tcPr>
          <w:p w14:paraId="75E53FDC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76CFC6F7" w14:textId="77777777" w:rsidR="00124ED6" w:rsidRPr="0076015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  <w:vAlign w:val="bottom"/>
          </w:tcPr>
          <w:p w14:paraId="1C10EF3D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CF0" w:rsidRPr="0076015C" w14:paraId="14C7AB1F" w14:textId="77777777" w:rsidTr="00B279B2">
        <w:trPr>
          <w:tblHeader/>
        </w:trPr>
        <w:tc>
          <w:tcPr>
            <w:tcW w:w="2258" w:type="pct"/>
          </w:tcPr>
          <w:p w14:paraId="0C2CF056" w14:textId="49E91D15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0" w:type="pct"/>
          </w:tcPr>
          <w:p w14:paraId="330CCFDC" w14:textId="4A0B2911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  <w:gridSpan w:val="2"/>
          </w:tcPr>
          <w:p w14:paraId="0D8F02BE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268E201" w14:textId="31EB31F1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4CB315EE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0D5D35F0" w14:textId="3371D736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BEAEFEF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F038310" w14:textId="6346FC95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24ED6" w:rsidRPr="0076015C" w14:paraId="2139DF0F" w14:textId="77777777" w:rsidTr="00B279B2">
        <w:trPr>
          <w:tblHeader/>
        </w:trPr>
        <w:tc>
          <w:tcPr>
            <w:tcW w:w="2258" w:type="pct"/>
          </w:tcPr>
          <w:p w14:paraId="4AFC817A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8"/>
          </w:tcPr>
          <w:p w14:paraId="54000E85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4ED6" w:rsidRPr="0076015C" w14:paraId="09EB8423" w14:textId="77777777" w:rsidTr="00B279B2">
        <w:tc>
          <w:tcPr>
            <w:tcW w:w="2258" w:type="pct"/>
            <w:vAlign w:val="center"/>
          </w:tcPr>
          <w:p w14:paraId="442EF4A7" w14:textId="77777777" w:rsidR="00124ED6" w:rsidRPr="008628DA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8DA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</w:tcPr>
          <w:p w14:paraId="586C78F8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546994D0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17EDDC8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B0F22EA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EBB3C27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FFF9981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3BB0D516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6CF0" w:rsidRPr="0076015C" w14:paraId="2B2BE191" w14:textId="77777777" w:rsidTr="005F359A">
        <w:tc>
          <w:tcPr>
            <w:tcW w:w="2258" w:type="pct"/>
          </w:tcPr>
          <w:p w14:paraId="2B38EFB5" w14:textId="77777777" w:rsidR="00BE6CF0" w:rsidRPr="008628DA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628D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0" w:type="pct"/>
          </w:tcPr>
          <w:p w14:paraId="4250C70C" w14:textId="575091D5" w:rsidR="00BE6CF0" w:rsidRPr="008628DA" w:rsidRDefault="00121349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2FF0FE76" w14:textId="77777777" w:rsidR="00BE6CF0" w:rsidRPr="008628DA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B5ECC4F" w14:textId="77777777" w:rsidR="00BE6CF0" w:rsidRPr="008628DA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28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ED0CB91" w14:textId="77777777" w:rsidR="00BE6CF0" w:rsidRPr="008628DA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B1E3D7C" w14:textId="21AAD266" w:rsidR="00BE6CF0" w:rsidRPr="008628DA" w:rsidRDefault="00121349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1,409</w:t>
            </w:r>
          </w:p>
        </w:tc>
        <w:tc>
          <w:tcPr>
            <w:tcW w:w="147" w:type="pct"/>
          </w:tcPr>
          <w:p w14:paraId="5229A6A5" w14:textId="77777777" w:rsidR="00BE6CF0" w:rsidRPr="008628DA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2EAF7A9" w14:textId="5CF4CCD1" w:rsidR="00BE6CF0" w:rsidRPr="008628DA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286BA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771 </w:t>
            </w:r>
          </w:p>
        </w:tc>
      </w:tr>
      <w:tr w:rsidR="00BE6CF0" w:rsidRPr="0076015C" w14:paraId="36F7F6D3" w14:textId="77777777" w:rsidTr="005F359A">
        <w:tc>
          <w:tcPr>
            <w:tcW w:w="2258" w:type="pct"/>
          </w:tcPr>
          <w:p w14:paraId="4D7942FA" w14:textId="4B828338" w:rsidR="00BE6CF0" w:rsidRPr="008628DA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628D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40" w:type="pct"/>
          </w:tcPr>
          <w:p w14:paraId="400B5FB7" w14:textId="48F7737E" w:rsidR="00BE6CF0" w:rsidRPr="008628DA" w:rsidRDefault="00121349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0F63C2BB" w14:textId="77777777" w:rsidR="00BE6CF0" w:rsidRPr="008628DA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1322BD9" w14:textId="77777777" w:rsidR="00BE6CF0" w:rsidRPr="008628DA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28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CC8C1E0" w14:textId="77777777" w:rsidR="00BE6CF0" w:rsidRPr="008628DA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CC2A85C" w14:textId="0187F1B6" w:rsidR="00BE6CF0" w:rsidRPr="008628DA" w:rsidRDefault="00121349" w:rsidP="00156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94,667</w:t>
            </w:r>
          </w:p>
        </w:tc>
        <w:tc>
          <w:tcPr>
            <w:tcW w:w="147" w:type="pct"/>
          </w:tcPr>
          <w:p w14:paraId="12C1ABB7" w14:textId="77777777" w:rsidR="00BE6CF0" w:rsidRPr="008628DA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AE53A3D" w14:textId="772DD06B" w:rsidR="00BE6CF0" w:rsidRPr="008628DA" w:rsidRDefault="00BE6CF0" w:rsidP="00156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286BA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99,540 </w:t>
            </w:r>
          </w:p>
        </w:tc>
      </w:tr>
      <w:tr w:rsidR="00124ED6" w:rsidRPr="00124ED6" w14:paraId="6E41C4EF" w14:textId="77777777" w:rsidTr="00B279B2">
        <w:tc>
          <w:tcPr>
            <w:tcW w:w="2258" w:type="pct"/>
          </w:tcPr>
          <w:p w14:paraId="61C4CD20" w14:textId="77777777" w:rsidR="00124ED6" w:rsidRPr="00124ED6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0" w:type="pct"/>
          </w:tcPr>
          <w:p w14:paraId="55FE219C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  <w:gridSpan w:val="2"/>
          </w:tcPr>
          <w:p w14:paraId="115C4779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</w:tcPr>
          <w:p w14:paraId="1C2EB2B8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468AF471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</w:tcPr>
          <w:p w14:paraId="5BD06459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64A6873E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</w:tcPr>
          <w:p w14:paraId="639F385A" w14:textId="77777777" w:rsidR="00124ED6" w:rsidRPr="00124ED6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24ED6" w:rsidRPr="0076015C" w14:paraId="135404AB" w14:textId="77777777" w:rsidTr="00B279B2">
        <w:tc>
          <w:tcPr>
            <w:tcW w:w="2258" w:type="pct"/>
            <w:vAlign w:val="center"/>
          </w:tcPr>
          <w:p w14:paraId="6C2D08C5" w14:textId="77777777" w:rsidR="00124ED6" w:rsidRPr="0076015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0" w:type="pct"/>
          </w:tcPr>
          <w:p w14:paraId="16B668D4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EE038D9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2AF1C0A3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7804F5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262F960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05D7ED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D398946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6CF0" w:rsidRPr="0076015C" w14:paraId="373B809D" w14:textId="77777777" w:rsidTr="007353DA">
        <w:tc>
          <w:tcPr>
            <w:tcW w:w="2258" w:type="pct"/>
          </w:tcPr>
          <w:p w14:paraId="1943DD7B" w14:textId="77777777" w:rsidR="00BE6CF0" w:rsidRPr="0076015C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0" w:type="pct"/>
          </w:tcPr>
          <w:p w14:paraId="5B94647D" w14:textId="58168948" w:rsidR="00BE6CF0" w:rsidRPr="0076015C" w:rsidRDefault="00121349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6E00113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3A9624CC" w14:textId="74A41671" w:rsidR="00BE6CF0" w:rsidRPr="0076015C" w:rsidRDefault="00BE6CF0" w:rsidP="00156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A90F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347 </w:t>
            </w:r>
          </w:p>
        </w:tc>
        <w:tc>
          <w:tcPr>
            <w:tcW w:w="147" w:type="pct"/>
          </w:tcPr>
          <w:p w14:paraId="2D0E795B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F526A55" w14:textId="739D6732" w:rsidR="00BE6CF0" w:rsidRPr="0076015C" w:rsidRDefault="00121349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7C6034A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2790181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6CF0" w:rsidRPr="00124ED6" w14:paraId="0B20C349" w14:textId="77777777" w:rsidTr="00124ED6">
        <w:tc>
          <w:tcPr>
            <w:tcW w:w="2258" w:type="pct"/>
            <w:vAlign w:val="center"/>
          </w:tcPr>
          <w:p w14:paraId="00C1DD35" w14:textId="77777777" w:rsidR="00BE6CF0" w:rsidRPr="00124ED6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540" w:type="pct"/>
          </w:tcPr>
          <w:p w14:paraId="284FE963" w14:textId="77777777" w:rsidR="00BE6CF0" w:rsidRPr="00124ED6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  <w:gridSpan w:val="2"/>
          </w:tcPr>
          <w:p w14:paraId="1CB9381C" w14:textId="77777777" w:rsidR="00BE6CF0" w:rsidRPr="00124ED6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</w:tcPr>
          <w:p w14:paraId="08AA518B" w14:textId="77777777" w:rsidR="00BE6CF0" w:rsidRPr="00124ED6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090708A5" w14:textId="77777777" w:rsidR="00BE6CF0" w:rsidRPr="00124ED6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</w:tcPr>
          <w:p w14:paraId="6DE3542E" w14:textId="77777777" w:rsidR="00BE6CF0" w:rsidRPr="00124ED6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45214DAD" w14:textId="77777777" w:rsidR="00BE6CF0" w:rsidRPr="00124ED6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</w:tcPr>
          <w:p w14:paraId="29ADC9BB" w14:textId="77777777" w:rsidR="00BE6CF0" w:rsidRPr="00124ED6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6CF0" w:rsidRPr="0076015C" w14:paraId="607C2D45" w14:textId="77777777" w:rsidTr="00124ED6">
        <w:tc>
          <w:tcPr>
            <w:tcW w:w="2258" w:type="pct"/>
          </w:tcPr>
          <w:p w14:paraId="02F06B6A" w14:textId="77777777" w:rsidR="00BE6CF0" w:rsidRPr="0076015C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55E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40" w:type="pct"/>
          </w:tcPr>
          <w:p w14:paraId="5C557535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557E58D5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B22C768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048CD6E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FDB71F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7670902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6D18F87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6CF0" w:rsidRPr="0076015C" w14:paraId="10F7E1CA" w14:textId="77777777" w:rsidTr="00124ED6">
        <w:tc>
          <w:tcPr>
            <w:tcW w:w="2258" w:type="pct"/>
          </w:tcPr>
          <w:p w14:paraId="16E19A64" w14:textId="1053034A" w:rsidR="00BE6CF0" w:rsidRPr="0076015C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540" w:type="pct"/>
          </w:tcPr>
          <w:p w14:paraId="67ECBE80" w14:textId="4D9752DD" w:rsidR="00BE6CF0" w:rsidRPr="0076015C" w:rsidRDefault="00121349" w:rsidP="00121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00551BFB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C1F19BD" w14:textId="0810D91F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147" w:type="pct"/>
          </w:tcPr>
          <w:p w14:paraId="302B5249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9008E98" w14:textId="788CD369" w:rsidR="00BE6CF0" w:rsidRPr="0076015C" w:rsidRDefault="00121349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56B090D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6471B87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6CF0" w:rsidRPr="00124ED6" w14:paraId="56313593" w14:textId="77777777" w:rsidTr="00B279B2">
        <w:tc>
          <w:tcPr>
            <w:tcW w:w="2258" w:type="pct"/>
          </w:tcPr>
          <w:p w14:paraId="6CA05654" w14:textId="77777777" w:rsidR="00BE6CF0" w:rsidRPr="00124ED6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0" w:type="pct"/>
          </w:tcPr>
          <w:p w14:paraId="5E1CD8B0" w14:textId="77777777" w:rsidR="00BE6CF0" w:rsidRPr="00124ED6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  <w:gridSpan w:val="2"/>
          </w:tcPr>
          <w:p w14:paraId="13B1C1AA" w14:textId="77777777" w:rsidR="00BE6CF0" w:rsidRPr="00124ED6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</w:tcPr>
          <w:p w14:paraId="255F558D" w14:textId="77777777" w:rsidR="00BE6CF0" w:rsidRPr="00124ED6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5561BDF1" w14:textId="77777777" w:rsidR="00BE6CF0" w:rsidRPr="00124ED6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</w:tcPr>
          <w:p w14:paraId="21C0977A" w14:textId="77777777" w:rsidR="00BE6CF0" w:rsidRPr="00124ED6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747FDD63" w14:textId="77777777" w:rsidR="00BE6CF0" w:rsidRPr="00124ED6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</w:tcPr>
          <w:p w14:paraId="685D1666" w14:textId="77777777" w:rsidR="00BE6CF0" w:rsidRPr="00124ED6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6CF0" w:rsidRPr="0076015C" w14:paraId="31CB701D" w14:textId="77777777" w:rsidTr="00B279B2">
        <w:tc>
          <w:tcPr>
            <w:tcW w:w="2258" w:type="pct"/>
          </w:tcPr>
          <w:p w14:paraId="38E11F2C" w14:textId="77777777" w:rsidR="00BE6CF0" w:rsidRPr="0076015C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0" w:type="pct"/>
          </w:tcPr>
          <w:p w14:paraId="2F759B80" w14:textId="77777777" w:rsidR="00BE6CF0" w:rsidRPr="0076015C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4DDB4009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F347E7F" w14:textId="77777777" w:rsidR="00BE6CF0" w:rsidRPr="0076015C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BE5B730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6B17964" w14:textId="77777777" w:rsidR="00BE6CF0" w:rsidRPr="0076015C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18AB9B6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6203406D" w14:textId="77777777" w:rsidR="00BE6CF0" w:rsidRPr="0076015C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BE6CF0" w:rsidRPr="0076015C" w14:paraId="17996B15" w14:textId="77777777" w:rsidTr="00B279B2">
        <w:tc>
          <w:tcPr>
            <w:tcW w:w="2258" w:type="pct"/>
          </w:tcPr>
          <w:p w14:paraId="6498CC32" w14:textId="77777777" w:rsidR="00BE6CF0" w:rsidRPr="0076015C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0" w:type="pct"/>
          </w:tcPr>
          <w:p w14:paraId="54DE74D4" w14:textId="77777777" w:rsidR="00BE6CF0" w:rsidRPr="0076015C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7534BA9C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2E7EB76" w14:textId="77777777" w:rsidR="00BE6CF0" w:rsidRPr="0076015C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640B9DA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C26AB93" w14:textId="77777777" w:rsidR="00BE6CF0" w:rsidRPr="0076015C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910CE9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1A8E658" w14:textId="77777777" w:rsidR="00BE6CF0" w:rsidRPr="0076015C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6CF0" w:rsidRPr="000A3E8C" w14:paraId="749A2938" w14:textId="77777777" w:rsidTr="00B279B2">
        <w:tc>
          <w:tcPr>
            <w:tcW w:w="2258" w:type="pct"/>
          </w:tcPr>
          <w:p w14:paraId="73ADB614" w14:textId="77777777" w:rsidR="00BE6CF0" w:rsidRPr="00FC56B2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FC56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40" w:type="pct"/>
          </w:tcPr>
          <w:p w14:paraId="6A2F18F8" w14:textId="08CE55A1" w:rsidR="00BE6CF0" w:rsidRPr="003933C8" w:rsidRDefault="003933C8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933C8">
              <w:rPr>
                <w:rFonts w:ascii="Angsana New" w:hAnsi="Angsana New"/>
                <w:sz w:val="30"/>
                <w:szCs w:val="30"/>
              </w:rPr>
              <w:t>1</w:t>
            </w:r>
            <w:r w:rsidR="00E543F6">
              <w:rPr>
                <w:rFonts w:ascii="Angsana New" w:hAnsi="Angsana New"/>
                <w:sz w:val="30"/>
                <w:szCs w:val="30"/>
              </w:rPr>
              <w:t>2</w:t>
            </w:r>
            <w:r w:rsidRPr="003933C8">
              <w:rPr>
                <w:rFonts w:ascii="Angsana New" w:hAnsi="Angsana New"/>
                <w:sz w:val="30"/>
                <w:szCs w:val="30"/>
              </w:rPr>
              <w:t>,</w:t>
            </w:r>
            <w:r w:rsidR="00E543F6">
              <w:rPr>
                <w:rFonts w:ascii="Angsana New" w:hAnsi="Angsana New"/>
                <w:sz w:val="30"/>
                <w:szCs w:val="30"/>
              </w:rPr>
              <w:t>702</w:t>
            </w:r>
          </w:p>
        </w:tc>
        <w:tc>
          <w:tcPr>
            <w:tcW w:w="147" w:type="pct"/>
            <w:gridSpan w:val="2"/>
          </w:tcPr>
          <w:p w14:paraId="2BDDDE1A" w14:textId="77777777" w:rsidR="00BE6CF0" w:rsidRPr="003933C8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99E5685" w14:textId="31290F7F" w:rsidR="00BE6CF0" w:rsidRPr="003933C8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3933C8">
              <w:rPr>
                <w:rFonts w:asciiTheme="majorBidi" w:hAnsiTheme="majorBidi" w:cstheme="majorBidi"/>
                <w:sz w:val="30"/>
                <w:szCs w:val="30"/>
              </w:rPr>
              <w:t>16,591</w:t>
            </w:r>
          </w:p>
        </w:tc>
        <w:tc>
          <w:tcPr>
            <w:tcW w:w="147" w:type="pct"/>
          </w:tcPr>
          <w:p w14:paraId="4A6A2CAB" w14:textId="77777777" w:rsidR="00BE6CF0" w:rsidRPr="003933C8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6407BCD" w14:textId="2F29809A" w:rsidR="00BE6CF0" w:rsidRPr="003933C8" w:rsidRDefault="00E543F6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11,398</w:t>
            </w:r>
          </w:p>
        </w:tc>
        <w:tc>
          <w:tcPr>
            <w:tcW w:w="147" w:type="pct"/>
          </w:tcPr>
          <w:p w14:paraId="52DA65F3" w14:textId="77777777" w:rsidR="00BE6CF0" w:rsidRPr="000A3E8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F860C7F" w14:textId="0CFCA9EC" w:rsidR="00BE6CF0" w:rsidRPr="000A3E8C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70610">
              <w:rPr>
                <w:rFonts w:asciiTheme="majorBidi" w:hAnsiTheme="majorBidi" w:cstheme="majorBidi"/>
                <w:sz w:val="30"/>
                <w:szCs w:val="30"/>
              </w:rPr>
              <w:t>15,495</w:t>
            </w:r>
          </w:p>
        </w:tc>
      </w:tr>
      <w:tr w:rsidR="00BE6CF0" w:rsidRPr="000A3E8C" w14:paraId="7FB474FA" w14:textId="77777777" w:rsidTr="00B279B2">
        <w:tc>
          <w:tcPr>
            <w:tcW w:w="2258" w:type="pct"/>
          </w:tcPr>
          <w:p w14:paraId="592C3550" w14:textId="77777777" w:rsidR="00BE6CF0" w:rsidRPr="00FC56B2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FC56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10063487" w14:textId="0BF8961F" w:rsidR="00BE6CF0" w:rsidRPr="003933C8" w:rsidRDefault="003933C8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3933C8">
              <w:rPr>
                <w:rFonts w:ascii="Angsana New" w:hAnsi="Angsana New"/>
                <w:sz w:val="30"/>
                <w:szCs w:val="30"/>
              </w:rPr>
              <w:t>1,588</w:t>
            </w:r>
          </w:p>
        </w:tc>
        <w:tc>
          <w:tcPr>
            <w:tcW w:w="147" w:type="pct"/>
            <w:gridSpan w:val="2"/>
          </w:tcPr>
          <w:p w14:paraId="5919D930" w14:textId="77777777" w:rsidR="00BE6CF0" w:rsidRPr="003933C8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FADDE7A" w14:textId="48944DFD" w:rsidR="00BE6CF0" w:rsidRPr="003933C8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3933C8">
              <w:rPr>
                <w:rFonts w:asciiTheme="majorBidi" w:hAnsiTheme="majorBidi" w:cstheme="majorBidi"/>
                <w:sz w:val="30"/>
                <w:szCs w:val="30"/>
              </w:rPr>
              <w:t>1,278</w:t>
            </w:r>
          </w:p>
        </w:tc>
        <w:tc>
          <w:tcPr>
            <w:tcW w:w="147" w:type="pct"/>
          </w:tcPr>
          <w:p w14:paraId="5C3CD891" w14:textId="77777777" w:rsidR="00BE6CF0" w:rsidRPr="003933C8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54D223F" w14:textId="72DA34C5" w:rsidR="00BE6CF0" w:rsidRPr="003933C8" w:rsidRDefault="003933C8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3933C8">
              <w:rPr>
                <w:rFonts w:ascii="Angsana New" w:hAnsi="Angsana New"/>
                <w:sz w:val="30"/>
                <w:szCs w:val="30"/>
              </w:rPr>
              <w:t>1,588</w:t>
            </w:r>
          </w:p>
        </w:tc>
        <w:tc>
          <w:tcPr>
            <w:tcW w:w="147" w:type="pct"/>
          </w:tcPr>
          <w:p w14:paraId="1B27901F" w14:textId="77777777" w:rsidR="00BE6CF0" w:rsidRPr="000A3E8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7D0C8CE" w14:textId="717E788B" w:rsidR="00BE6CF0" w:rsidRPr="000A3E8C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70610">
              <w:rPr>
                <w:rFonts w:asciiTheme="majorBidi" w:hAnsiTheme="majorBidi" w:cstheme="majorBidi"/>
                <w:sz w:val="30"/>
                <w:szCs w:val="30"/>
              </w:rPr>
              <w:t>1,269</w:t>
            </w:r>
          </w:p>
        </w:tc>
      </w:tr>
      <w:tr w:rsidR="00BE6CF0" w:rsidRPr="000A3E8C" w14:paraId="118462E9" w14:textId="77777777" w:rsidTr="00B279B2">
        <w:tc>
          <w:tcPr>
            <w:tcW w:w="2258" w:type="pct"/>
          </w:tcPr>
          <w:p w14:paraId="48F89B79" w14:textId="77777777" w:rsidR="00BE6CF0" w:rsidRPr="0076015C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4714628" w14:textId="36967890" w:rsidR="00BE6CF0" w:rsidRPr="003933C8" w:rsidRDefault="003933C8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33C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543F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3933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543F6">
              <w:rPr>
                <w:rFonts w:ascii="Angsana New" w:hAnsi="Angsana New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147" w:type="pct"/>
            <w:gridSpan w:val="2"/>
          </w:tcPr>
          <w:p w14:paraId="089D0DCE" w14:textId="77777777" w:rsidR="00BE6CF0" w:rsidRPr="003933C8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C273DD4" w14:textId="70BF0FF7" w:rsidR="00BE6CF0" w:rsidRPr="003933C8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33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17,869</w:t>
            </w:r>
          </w:p>
        </w:tc>
        <w:tc>
          <w:tcPr>
            <w:tcW w:w="147" w:type="pct"/>
          </w:tcPr>
          <w:p w14:paraId="587BA503" w14:textId="77777777" w:rsidR="00BE6CF0" w:rsidRPr="003933C8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A764A5F" w14:textId="19D04B75" w:rsidR="00BE6CF0" w:rsidRPr="003933C8" w:rsidRDefault="00E543F6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12,986</w:t>
            </w:r>
          </w:p>
        </w:tc>
        <w:tc>
          <w:tcPr>
            <w:tcW w:w="147" w:type="pct"/>
          </w:tcPr>
          <w:p w14:paraId="470FCFAA" w14:textId="77777777" w:rsidR="00BE6CF0" w:rsidRPr="000A3E8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49E8C97" w14:textId="7D5271D7" w:rsidR="00BE6CF0" w:rsidRPr="000A3E8C" w:rsidRDefault="00BE6CF0" w:rsidP="00BE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6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16,764</w:t>
            </w:r>
          </w:p>
        </w:tc>
      </w:tr>
    </w:tbl>
    <w:p w14:paraId="0942D6EF" w14:textId="77777777" w:rsidR="00124ED6" w:rsidRPr="00124ED6" w:rsidRDefault="00124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1171"/>
        <w:gridCol w:w="272"/>
        <w:gridCol w:w="1170"/>
        <w:gridCol w:w="272"/>
        <w:gridCol w:w="1142"/>
        <w:gridCol w:w="241"/>
        <w:gridCol w:w="1139"/>
      </w:tblGrid>
      <w:tr w:rsidR="00BA7F72" w:rsidRPr="000C3304" w14:paraId="037EBE86" w14:textId="77777777" w:rsidTr="006528DA">
        <w:trPr>
          <w:tblHeader/>
        </w:trPr>
        <w:tc>
          <w:tcPr>
            <w:tcW w:w="2056" w:type="pct"/>
          </w:tcPr>
          <w:p w14:paraId="72B8A5EA" w14:textId="77777777" w:rsidR="001F569D" w:rsidRPr="000C3304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14:paraId="30C20176" w14:textId="77777777" w:rsidR="001F569D" w:rsidRPr="000C3304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33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1DBEE4A9" w14:textId="77777777" w:rsidR="001F569D" w:rsidRPr="000C3304" w:rsidRDefault="001F569D" w:rsidP="0054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  <w:vAlign w:val="bottom"/>
          </w:tcPr>
          <w:p w14:paraId="3F56E43D" w14:textId="77777777" w:rsidR="001F569D" w:rsidRPr="000C3304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33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CF0" w:rsidRPr="000C3304" w14:paraId="6896F07E" w14:textId="77777777" w:rsidTr="006528DA">
        <w:trPr>
          <w:tblHeader/>
        </w:trPr>
        <w:tc>
          <w:tcPr>
            <w:tcW w:w="2056" w:type="pct"/>
          </w:tcPr>
          <w:p w14:paraId="0E4C3FA0" w14:textId="4141B2BE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33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638" w:type="pct"/>
          </w:tcPr>
          <w:p w14:paraId="1E319792" w14:textId="4B2F0244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6F908996" w14:textId="77777777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6FB3F9F" w14:textId="44BA5107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C33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3FC4819E" w14:textId="77777777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70AD4F7B" w14:textId="4924580A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14:paraId="43CF0DA8" w14:textId="77777777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94BB620" w14:textId="7C0F14FC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C33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E6CF0" w:rsidRPr="000C3304" w14:paraId="38C59CF6" w14:textId="77777777" w:rsidTr="006528DA">
        <w:trPr>
          <w:tblHeader/>
        </w:trPr>
        <w:tc>
          <w:tcPr>
            <w:tcW w:w="2056" w:type="pct"/>
          </w:tcPr>
          <w:p w14:paraId="305FBD4C" w14:textId="404394B3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33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C33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ณ วันที่</w:t>
            </w:r>
          </w:p>
        </w:tc>
        <w:tc>
          <w:tcPr>
            <w:tcW w:w="638" w:type="pct"/>
          </w:tcPr>
          <w:p w14:paraId="63EDE34D" w14:textId="107A0D43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3835E0E2" w14:textId="77777777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0104C3" w14:textId="142B9C19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70206B54" w14:textId="77777777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26C26217" w14:textId="7CFE8D49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0A39C77A" w14:textId="77777777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5A652DC" w14:textId="42DE2DA5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24ED6" w:rsidRPr="000C3304" w14:paraId="0E37A1A8" w14:textId="77777777" w:rsidTr="006528DA">
        <w:trPr>
          <w:tblHeader/>
        </w:trPr>
        <w:tc>
          <w:tcPr>
            <w:tcW w:w="2056" w:type="pct"/>
          </w:tcPr>
          <w:p w14:paraId="10235772" w14:textId="77777777" w:rsidR="00124ED6" w:rsidRPr="000C3304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4" w:type="pct"/>
            <w:gridSpan w:val="7"/>
          </w:tcPr>
          <w:p w14:paraId="36DE6E3B" w14:textId="77777777" w:rsidR="00124ED6" w:rsidRPr="000C3304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4ED6" w:rsidRPr="00106313" w14:paraId="54BFAC78" w14:textId="77777777" w:rsidTr="006528DA">
        <w:tc>
          <w:tcPr>
            <w:tcW w:w="2056" w:type="pct"/>
          </w:tcPr>
          <w:p w14:paraId="25724B64" w14:textId="28B20C1F" w:rsidR="00124ED6" w:rsidRPr="00106313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638" w:type="pct"/>
          </w:tcPr>
          <w:p w14:paraId="2CC313AC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D666E1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35A4D3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300F962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76C106C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7BEE7AF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31CB065B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385B" w:rsidRPr="00106313" w14:paraId="317A7197" w14:textId="77777777" w:rsidTr="00155B74">
        <w:tc>
          <w:tcPr>
            <w:tcW w:w="2056" w:type="pct"/>
          </w:tcPr>
          <w:p w14:paraId="4AB1F03F" w14:textId="77777777" w:rsidR="0092385B" w:rsidRPr="00106313" w:rsidRDefault="0092385B" w:rsidP="0092385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nil"/>
            </w:tcBorders>
          </w:tcPr>
          <w:p w14:paraId="275A7EB3" w14:textId="3998B861" w:rsidR="0092385B" w:rsidRPr="00106313" w:rsidRDefault="00121349" w:rsidP="0092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629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5BB5C63" w14:textId="77777777" w:rsidR="0092385B" w:rsidRPr="00106313" w:rsidRDefault="0092385B" w:rsidP="00923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</w:tcPr>
          <w:p w14:paraId="0FD4271F" w14:textId="1E1608F9" w:rsidR="0092385B" w:rsidRPr="00106313" w:rsidRDefault="0092385B" w:rsidP="0092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886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ED8BFA" w14:textId="77777777" w:rsidR="0092385B" w:rsidRPr="00106313" w:rsidRDefault="0092385B" w:rsidP="00923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nil"/>
            </w:tcBorders>
          </w:tcPr>
          <w:p w14:paraId="2C1FED1C" w14:textId="3B08C04A" w:rsidR="0092385B" w:rsidRPr="00106313" w:rsidRDefault="00121349" w:rsidP="0092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810"/>
              </w:tabs>
              <w:spacing w:line="240" w:lineRule="auto"/>
              <w:ind w:left="-12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35,529</w:t>
            </w:r>
          </w:p>
        </w:tc>
        <w:tc>
          <w:tcPr>
            <w:tcW w:w="131" w:type="pct"/>
          </w:tcPr>
          <w:p w14:paraId="5FD8053D" w14:textId="77777777" w:rsidR="0092385B" w:rsidRPr="00106313" w:rsidRDefault="0092385B" w:rsidP="00923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7D4DEC98" w14:textId="2DE63563" w:rsidR="0092385B" w:rsidRPr="00106313" w:rsidRDefault="0092385B" w:rsidP="0092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43,065</w:t>
            </w:r>
          </w:p>
        </w:tc>
      </w:tr>
      <w:tr w:rsidR="0092385B" w:rsidRPr="00106313" w14:paraId="69B5F2D7" w14:textId="77777777" w:rsidTr="00155B74">
        <w:tc>
          <w:tcPr>
            <w:tcW w:w="2056" w:type="pct"/>
          </w:tcPr>
          <w:p w14:paraId="67857A62" w14:textId="77777777" w:rsidR="0092385B" w:rsidRPr="00106313" w:rsidRDefault="0092385B" w:rsidP="0092385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6B50242" w14:textId="45895F08" w:rsidR="0092385B" w:rsidRPr="00D31A24" w:rsidRDefault="00121349" w:rsidP="0092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629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9244CBB" w14:textId="77777777" w:rsidR="0092385B" w:rsidRPr="006528DA" w:rsidRDefault="0092385B" w:rsidP="00923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0A088F6" w14:textId="0A13D004" w:rsidR="0092385B" w:rsidRPr="0092385B" w:rsidRDefault="0092385B" w:rsidP="0092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886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38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9B315D8" w14:textId="77777777" w:rsidR="0092385B" w:rsidRPr="006528DA" w:rsidRDefault="0092385B" w:rsidP="00923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659B618" w14:textId="3373631E" w:rsidR="0092385B" w:rsidRPr="00D31A24" w:rsidRDefault="00121349" w:rsidP="0092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35,529</w:t>
            </w:r>
          </w:p>
        </w:tc>
        <w:tc>
          <w:tcPr>
            <w:tcW w:w="131" w:type="pct"/>
          </w:tcPr>
          <w:p w14:paraId="3AAB7A28" w14:textId="77777777" w:rsidR="0092385B" w:rsidRPr="006528DA" w:rsidRDefault="0092385B" w:rsidP="00923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F7A164A" w14:textId="07CE3CF9" w:rsidR="0092385B" w:rsidRPr="00155B74" w:rsidRDefault="0092385B" w:rsidP="0092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43,065</w:t>
            </w:r>
          </w:p>
        </w:tc>
      </w:tr>
      <w:tr w:rsidR="00124ED6" w:rsidRPr="00106313" w14:paraId="32825742" w14:textId="77777777" w:rsidTr="00070610">
        <w:tc>
          <w:tcPr>
            <w:tcW w:w="2056" w:type="pct"/>
            <w:tcBorders>
              <w:bottom w:val="nil"/>
            </w:tcBorders>
          </w:tcPr>
          <w:p w14:paraId="7C4186BC" w14:textId="77777777" w:rsidR="00124ED6" w:rsidRPr="00106313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78DAD494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7E1A1C63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4ABFEE16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01DA007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4B9104CF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57251FE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5DC03A1D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ED6" w:rsidRPr="00106313" w14:paraId="24CA6611" w14:textId="77777777" w:rsidTr="00070610">
        <w:tc>
          <w:tcPr>
            <w:tcW w:w="2056" w:type="pct"/>
            <w:tcBorders>
              <w:top w:val="nil"/>
            </w:tcBorders>
          </w:tcPr>
          <w:p w14:paraId="195B2902" w14:textId="757A1EE6" w:rsidR="00124ED6" w:rsidRPr="00106313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76CB">
              <w:rPr>
                <w:rFonts w:asciiTheme="majorBidi" w:hAnsiTheme="majorBidi" w:cs="Angsana New"/>
                <w:b/>
                <w:bCs/>
                <w:i/>
                <w:iCs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5940FC34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2D1845DC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173CE323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15E283DE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2DE9A06F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76BC926B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3B4A19BE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385B" w:rsidRPr="00106313" w14:paraId="75373B9B" w14:textId="77777777" w:rsidTr="00070610">
        <w:tc>
          <w:tcPr>
            <w:tcW w:w="2056" w:type="pct"/>
            <w:tcBorders>
              <w:bottom w:val="nil"/>
            </w:tcBorders>
          </w:tcPr>
          <w:p w14:paraId="365181F3" w14:textId="77777777" w:rsidR="0092385B" w:rsidRPr="00106313" w:rsidRDefault="0092385B" w:rsidP="0092385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FF31A4C" w14:textId="7D7CF238" w:rsidR="0092385B" w:rsidRPr="00106313" w:rsidRDefault="00121349" w:rsidP="0092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629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5C44B956" w14:textId="77777777" w:rsidR="0092385B" w:rsidRPr="00106313" w:rsidRDefault="0092385B" w:rsidP="00923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3870F74" w14:textId="3D6EEAD8" w:rsidR="0092385B" w:rsidRPr="00106313" w:rsidRDefault="0092385B" w:rsidP="0092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886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7F68AE9A" w14:textId="77777777" w:rsidR="0092385B" w:rsidRPr="00106313" w:rsidRDefault="0092385B" w:rsidP="00923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DFF4580" w14:textId="0E19C40C" w:rsidR="0092385B" w:rsidRPr="00106313" w:rsidRDefault="00121349" w:rsidP="0092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6"/>
              </w:tabs>
              <w:spacing w:line="240" w:lineRule="auto"/>
              <w:ind w:left="-12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1,656</w:t>
            </w:r>
          </w:p>
        </w:tc>
        <w:tc>
          <w:tcPr>
            <w:tcW w:w="131" w:type="pct"/>
            <w:tcBorders>
              <w:bottom w:val="nil"/>
            </w:tcBorders>
          </w:tcPr>
          <w:p w14:paraId="751A2D91" w14:textId="77777777" w:rsidR="0092385B" w:rsidRPr="00106313" w:rsidRDefault="0092385B" w:rsidP="00923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8530D70" w14:textId="67CCD996" w:rsidR="0092385B" w:rsidRPr="00106313" w:rsidRDefault="0092385B" w:rsidP="0092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2,033</w:t>
            </w:r>
          </w:p>
        </w:tc>
      </w:tr>
      <w:tr w:rsidR="0092385B" w:rsidRPr="00106313" w14:paraId="2D40BC9C" w14:textId="77777777" w:rsidTr="00070610">
        <w:tc>
          <w:tcPr>
            <w:tcW w:w="2056" w:type="pct"/>
            <w:tcBorders>
              <w:top w:val="nil"/>
              <w:bottom w:val="nil"/>
              <w:right w:val="nil"/>
            </w:tcBorders>
          </w:tcPr>
          <w:p w14:paraId="19EEDD98" w14:textId="77777777" w:rsidR="0092385B" w:rsidRPr="00106313" w:rsidRDefault="0092385B" w:rsidP="0092385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7D1B4" w14:textId="3D655BE2" w:rsidR="0092385B" w:rsidRPr="00155B74" w:rsidRDefault="00121349" w:rsidP="0092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</w:tcBorders>
          </w:tcPr>
          <w:p w14:paraId="55F4DD27" w14:textId="77777777" w:rsidR="0092385B" w:rsidRPr="006528DA" w:rsidRDefault="0092385B" w:rsidP="00923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DD4F743" w14:textId="63343210" w:rsidR="0092385B" w:rsidRPr="00155B74" w:rsidRDefault="0092385B" w:rsidP="0092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92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5E1E93DD" w14:textId="77777777" w:rsidR="0092385B" w:rsidRPr="006528DA" w:rsidRDefault="0092385B" w:rsidP="00923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561B6CE9" w14:textId="77511AC5" w:rsidR="0092385B" w:rsidRPr="00D31A24" w:rsidRDefault="00121349" w:rsidP="0092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6"/>
              </w:tabs>
              <w:spacing w:line="240" w:lineRule="auto"/>
              <w:ind w:left="-12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1,656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752E087F" w14:textId="77777777" w:rsidR="0092385B" w:rsidRPr="006528DA" w:rsidRDefault="0092385B" w:rsidP="009238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208F8E3" w14:textId="5C7D44FE" w:rsidR="0092385B" w:rsidRPr="00155B74" w:rsidRDefault="0092385B" w:rsidP="0092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2,033</w:t>
            </w:r>
          </w:p>
        </w:tc>
      </w:tr>
      <w:tr w:rsidR="00124ED6" w:rsidRPr="00106313" w14:paraId="64B9DDDE" w14:textId="77777777" w:rsidTr="00070610">
        <w:tc>
          <w:tcPr>
            <w:tcW w:w="2056" w:type="pct"/>
            <w:tcBorders>
              <w:top w:val="nil"/>
              <w:bottom w:val="nil"/>
              <w:right w:val="nil"/>
            </w:tcBorders>
          </w:tcPr>
          <w:p w14:paraId="6BBB4D35" w14:textId="6089EAE8" w:rsidR="00BE6CF0" w:rsidRPr="00106313" w:rsidRDefault="00BE6CF0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8DD721" w14:textId="77777777" w:rsidR="00124ED6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</w:tcBorders>
          </w:tcPr>
          <w:p w14:paraId="5B82BD9E" w14:textId="77777777" w:rsidR="00124ED6" w:rsidRPr="006528DA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nil"/>
            </w:tcBorders>
          </w:tcPr>
          <w:p w14:paraId="41B12BD1" w14:textId="77777777" w:rsidR="00124ED6" w:rsidRPr="00155B74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92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4EACD76" w14:textId="77777777" w:rsidR="00124ED6" w:rsidRPr="006528DA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  <w:bottom w:val="nil"/>
            </w:tcBorders>
          </w:tcPr>
          <w:p w14:paraId="7ED90E37" w14:textId="77777777" w:rsidR="00124ED6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6"/>
              </w:tabs>
              <w:spacing w:line="240" w:lineRule="auto"/>
              <w:ind w:left="-12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680358D4" w14:textId="77777777" w:rsidR="00124ED6" w:rsidRPr="006528DA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nil"/>
            </w:tcBorders>
          </w:tcPr>
          <w:p w14:paraId="637398CD" w14:textId="77777777" w:rsidR="00124ED6" w:rsidRPr="00155B74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6234F" w:rsidRPr="00106313" w14:paraId="73B83A8D" w14:textId="77777777" w:rsidTr="00B208F9">
        <w:tc>
          <w:tcPr>
            <w:tcW w:w="2056" w:type="pct"/>
            <w:tcBorders>
              <w:top w:val="nil"/>
              <w:bottom w:val="nil"/>
            </w:tcBorders>
          </w:tcPr>
          <w:p w14:paraId="7632F84D" w14:textId="204D7E3D" w:rsidR="00D6234F" w:rsidRPr="00106313" w:rsidRDefault="00D6234F" w:rsidP="00D6234F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เงินให้กู้ยืม</w:t>
            </w: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1C6C8C73" w14:textId="6FAC203F" w:rsidR="00D6234F" w:rsidRPr="00155B74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0B54CF9A" w14:textId="77777777" w:rsidR="00D6234F" w:rsidRPr="006528DA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4FAD06C9" w14:textId="14FAAC2E" w:rsidR="00D6234F" w:rsidRPr="00155B74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BEA1D91" w14:textId="77777777" w:rsidR="00D6234F" w:rsidRPr="006528DA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1F7D27A2" w14:textId="5500A65A" w:rsidR="00D6234F" w:rsidRPr="00D31A24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F66312B" w14:textId="77777777" w:rsidR="00D6234F" w:rsidRPr="006528DA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2E7904C1" w14:textId="7E6A7468" w:rsidR="00D6234F" w:rsidRPr="00155B74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6234F" w:rsidRPr="00106313" w14:paraId="24526A8A" w14:textId="77777777" w:rsidTr="00D6234F">
        <w:tc>
          <w:tcPr>
            <w:tcW w:w="2056" w:type="pct"/>
            <w:tcBorders>
              <w:bottom w:val="nil"/>
            </w:tcBorders>
          </w:tcPr>
          <w:p w14:paraId="24934F1A" w14:textId="57F0BA1C" w:rsidR="00D6234F" w:rsidRPr="00106313" w:rsidRDefault="00D6234F" w:rsidP="00D6234F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top w:val="nil"/>
              <w:bottom w:val="single" w:sz="4" w:space="0" w:color="auto"/>
            </w:tcBorders>
          </w:tcPr>
          <w:p w14:paraId="424E58CF" w14:textId="492096BE" w:rsidR="00D6234F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52B1D829" w14:textId="77777777" w:rsidR="00D6234F" w:rsidRPr="006528DA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single" w:sz="4" w:space="0" w:color="auto"/>
            </w:tcBorders>
          </w:tcPr>
          <w:p w14:paraId="0BBE8A5E" w14:textId="0243D74F" w:rsidR="00D6234F" w:rsidRPr="00155B74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27CEFA16" w14:textId="77777777" w:rsidR="00D6234F" w:rsidRPr="006528DA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</w:tcPr>
          <w:p w14:paraId="4A5CF1D6" w14:textId="7FA7B4D5" w:rsidR="00D6234F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386,283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6AB68265" w14:textId="77777777" w:rsidR="00D6234F" w:rsidRPr="006528DA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single" w:sz="4" w:space="0" w:color="auto"/>
            </w:tcBorders>
          </w:tcPr>
          <w:p w14:paraId="76B54CDB" w14:textId="5FD145FE" w:rsidR="00D6234F" w:rsidRPr="005362FA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346,141</w:t>
            </w:r>
          </w:p>
        </w:tc>
      </w:tr>
      <w:tr w:rsidR="00D6234F" w:rsidRPr="00106313" w14:paraId="0030EB8E" w14:textId="77777777" w:rsidTr="00D6234F">
        <w:tc>
          <w:tcPr>
            <w:tcW w:w="2056" w:type="pct"/>
            <w:tcBorders>
              <w:bottom w:val="nil"/>
            </w:tcBorders>
          </w:tcPr>
          <w:p w14:paraId="53F6A01A" w14:textId="0FA8910B" w:rsidR="00D6234F" w:rsidRPr="00106313" w:rsidRDefault="00D6234F" w:rsidP="00D6234F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768E6EE" w14:textId="50D112C2" w:rsidR="00D6234F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E6FF800" w14:textId="77777777" w:rsidR="00D6234F" w:rsidRPr="006528DA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889F30A" w14:textId="7FC98C6A" w:rsidR="00D6234F" w:rsidRPr="00155B74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1F3D94B6" w14:textId="77777777" w:rsidR="00D6234F" w:rsidRPr="006528DA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87EC7F0" w14:textId="721CCCF2" w:rsidR="00D6234F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386,283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2C8F00B" w14:textId="77777777" w:rsidR="00D6234F" w:rsidRPr="006528DA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1ADB622" w14:textId="55EF454B" w:rsidR="00D6234F" w:rsidRPr="005362FA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62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346,141</w:t>
            </w:r>
          </w:p>
        </w:tc>
      </w:tr>
      <w:tr w:rsidR="00D6234F" w:rsidRPr="00106313" w14:paraId="711099CA" w14:textId="77777777" w:rsidTr="00D5630D">
        <w:tc>
          <w:tcPr>
            <w:tcW w:w="2056" w:type="pct"/>
            <w:tcBorders>
              <w:bottom w:val="nil"/>
            </w:tcBorders>
          </w:tcPr>
          <w:p w14:paraId="42D3807C" w14:textId="128728EB" w:rsidR="009568F3" w:rsidRPr="00106313" w:rsidRDefault="009568F3" w:rsidP="00D6234F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46F4E751" w14:textId="77777777" w:rsidR="00D6234F" w:rsidRPr="001678F0" w:rsidRDefault="00D6234F" w:rsidP="00D6234F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C5AF933" w14:textId="77777777" w:rsidR="00D6234F" w:rsidRPr="001678F0" w:rsidRDefault="00D6234F" w:rsidP="00D6234F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0916ED27" w14:textId="77777777" w:rsidR="00D6234F" w:rsidRPr="001678F0" w:rsidRDefault="00D6234F" w:rsidP="00D6234F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F94998E" w14:textId="77777777" w:rsidR="00D6234F" w:rsidRPr="001678F0" w:rsidRDefault="00D6234F" w:rsidP="00D6234F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12D3B2C2" w14:textId="77777777" w:rsidR="00D6234F" w:rsidRPr="001678F0" w:rsidRDefault="00D6234F" w:rsidP="00D6234F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E7D6B9B" w14:textId="77777777" w:rsidR="00D6234F" w:rsidRPr="001678F0" w:rsidRDefault="00D6234F" w:rsidP="00D6234F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0C95FCD1" w14:textId="77777777" w:rsidR="00D6234F" w:rsidRPr="001678F0" w:rsidRDefault="00D6234F" w:rsidP="00D6234F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D6234F" w:rsidRPr="00106313" w14:paraId="3032372D" w14:textId="77777777" w:rsidTr="001678F0">
        <w:tc>
          <w:tcPr>
            <w:tcW w:w="2056" w:type="pct"/>
            <w:tcBorders>
              <w:top w:val="nil"/>
            </w:tcBorders>
          </w:tcPr>
          <w:p w14:paraId="63233981" w14:textId="77777777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5961ED71" w14:textId="77777777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1CDEF141" w14:textId="77777777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2FD9FEFD" w14:textId="77777777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59180879" w14:textId="77777777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0A09FEA0" w14:textId="77777777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3C79EC7C" w14:textId="77777777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2C7218E8" w14:textId="77777777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234F" w:rsidRPr="00106313" w14:paraId="71D0E977" w14:textId="77777777" w:rsidTr="009C775D">
        <w:tc>
          <w:tcPr>
            <w:tcW w:w="2056" w:type="pct"/>
          </w:tcPr>
          <w:p w14:paraId="117B8A59" w14:textId="77777777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vAlign w:val="bottom"/>
          </w:tcPr>
          <w:p w14:paraId="4B77395F" w14:textId="05A03894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148" w:type="pct"/>
          </w:tcPr>
          <w:p w14:paraId="37E0BE77" w14:textId="77777777" w:rsidR="00D6234F" w:rsidRPr="00106313" w:rsidRDefault="00D6234F" w:rsidP="00D6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3F7A39C" w14:textId="69F79E9A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148" w:type="pct"/>
          </w:tcPr>
          <w:p w14:paraId="0E4C8359" w14:textId="77777777" w:rsidR="00D6234F" w:rsidRPr="00106313" w:rsidRDefault="00D6234F" w:rsidP="00D6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857A17C" w14:textId="36795EEC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4DAD5B5" w14:textId="77777777" w:rsidR="00D6234F" w:rsidRPr="00106313" w:rsidRDefault="00D6234F" w:rsidP="00D6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A455B6B" w14:textId="559701FB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234F" w:rsidRPr="00106313" w14:paraId="4B49FB33" w14:textId="77777777" w:rsidTr="00226229">
        <w:tc>
          <w:tcPr>
            <w:tcW w:w="2056" w:type="pct"/>
            <w:tcBorders>
              <w:bottom w:val="nil"/>
            </w:tcBorders>
          </w:tcPr>
          <w:p w14:paraId="76997303" w14:textId="77777777" w:rsidR="00D6234F" w:rsidRPr="00106313" w:rsidRDefault="00D6234F" w:rsidP="00D6234F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E32CC" w14:textId="61207D72" w:rsidR="00D6234F" w:rsidRPr="00155B74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48" w:type="pct"/>
            <w:tcBorders>
              <w:bottom w:val="nil"/>
            </w:tcBorders>
          </w:tcPr>
          <w:p w14:paraId="224FADED" w14:textId="77777777" w:rsidR="00D6234F" w:rsidRPr="006528DA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033A3" w14:textId="5B8C66D1" w:rsidR="00D6234F" w:rsidRPr="00155B74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48" w:type="pct"/>
            <w:tcBorders>
              <w:bottom w:val="nil"/>
            </w:tcBorders>
          </w:tcPr>
          <w:p w14:paraId="7F59EC8C" w14:textId="77777777" w:rsidR="00D6234F" w:rsidRPr="006528DA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7D4AC1F" w14:textId="693B5BC6" w:rsidR="00D6234F" w:rsidRPr="00155B74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tcBorders>
              <w:bottom w:val="nil"/>
            </w:tcBorders>
          </w:tcPr>
          <w:p w14:paraId="74DC0570" w14:textId="77777777" w:rsidR="00D6234F" w:rsidRPr="006528DA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7C99445" w14:textId="1D33D154" w:rsidR="00D6234F" w:rsidRPr="00EB6338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6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6234F" w:rsidRPr="00106313" w14:paraId="120C8D9B" w14:textId="77777777" w:rsidTr="00D5630D">
        <w:tc>
          <w:tcPr>
            <w:tcW w:w="2056" w:type="pct"/>
            <w:tcBorders>
              <w:bottom w:val="nil"/>
            </w:tcBorders>
          </w:tcPr>
          <w:p w14:paraId="743EF054" w14:textId="77777777" w:rsidR="00D6234F" w:rsidRPr="00106313" w:rsidRDefault="00D6234F" w:rsidP="00D6234F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nil"/>
            </w:tcBorders>
            <w:vAlign w:val="bottom"/>
          </w:tcPr>
          <w:p w14:paraId="2D96C991" w14:textId="77777777" w:rsidR="00D6234F" w:rsidRPr="00155B74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14:paraId="0CBF8DAE" w14:textId="77777777" w:rsidR="00D6234F" w:rsidRPr="006528DA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  <w:vAlign w:val="bottom"/>
          </w:tcPr>
          <w:p w14:paraId="2BAB030F" w14:textId="77777777" w:rsidR="00D6234F" w:rsidRPr="00155B74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14:paraId="5AA12ECA" w14:textId="77777777" w:rsidR="00D6234F" w:rsidRPr="006528DA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</w:tcPr>
          <w:p w14:paraId="748CDB23" w14:textId="77777777" w:rsidR="00D6234F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5ABFD329" w14:textId="77777777" w:rsidR="00D6234F" w:rsidRPr="006528DA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nil"/>
            </w:tcBorders>
          </w:tcPr>
          <w:p w14:paraId="0C14B912" w14:textId="77777777" w:rsidR="00D6234F" w:rsidRPr="00EB6338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6234F" w:rsidRPr="00106313" w14:paraId="05A17F28" w14:textId="77777777" w:rsidTr="00A44C1C">
        <w:tc>
          <w:tcPr>
            <w:tcW w:w="2056" w:type="pct"/>
            <w:tcBorders>
              <w:top w:val="nil"/>
              <w:bottom w:val="nil"/>
            </w:tcBorders>
          </w:tcPr>
          <w:p w14:paraId="4713350E" w14:textId="58CFCA68" w:rsidR="00D6234F" w:rsidRPr="00106313" w:rsidRDefault="00D6234F" w:rsidP="00D6234F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ดอกเบี้ยค้างรับ</w:t>
            </w:r>
          </w:p>
        </w:tc>
        <w:tc>
          <w:tcPr>
            <w:tcW w:w="638" w:type="pct"/>
            <w:tcBorders>
              <w:top w:val="nil"/>
              <w:bottom w:val="nil"/>
            </w:tcBorders>
            <w:shd w:val="clear" w:color="auto" w:fill="auto"/>
          </w:tcPr>
          <w:p w14:paraId="46E727F0" w14:textId="77777777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2CF3F177" w14:textId="77777777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25831C74" w14:textId="77777777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31E746CA" w14:textId="77777777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10937326" w14:textId="77777777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03B54263" w14:textId="77777777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5BC091AD" w14:textId="77777777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234F" w:rsidRPr="00106313" w14:paraId="563AFA03" w14:textId="77777777" w:rsidTr="00A44C1C">
        <w:tc>
          <w:tcPr>
            <w:tcW w:w="2056" w:type="pct"/>
            <w:tcBorders>
              <w:top w:val="nil"/>
              <w:bottom w:val="nil"/>
            </w:tcBorders>
          </w:tcPr>
          <w:p w14:paraId="0CA5C197" w14:textId="764A8A36" w:rsidR="00D6234F" w:rsidRPr="00106313" w:rsidRDefault="00D6234F" w:rsidP="00D6234F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38" w:type="pct"/>
            <w:tcBorders>
              <w:top w:val="nil"/>
              <w:bottom w:val="nil"/>
            </w:tcBorders>
            <w:shd w:val="clear" w:color="auto" w:fill="auto"/>
          </w:tcPr>
          <w:p w14:paraId="4E0077C6" w14:textId="4FAD3323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02FFD06F" w14:textId="77777777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2AEBDC36" w14:textId="5E2AD00C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decimal" w:pos="810"/>
                <w:tab w:val="decimal" w:pos="889"/>
              </w:tabs>
              <w:spacing w:line="240" w:lineRule="auto"/>
              <w:ind w:left="-128" w:right="-3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356BCBB4" w14:textId="77777777" w:rsidR="00D6234F" w:rsidRPr="00106313" w:rsidRDefault="00D6234F" w:rsidP="00D6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037278D5" w14:textId="7A72629A" w:rsidR="00D6234F" w:rsidRPr="00106313" w:rsidRDefault="00D6234F" w:rsidP="00D6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9923EF2" w14:textId="77777777" w:rsidR="00D6234F" w:rsidRPr="00106313" w:rsidRDefault="00D6234F" w:rsidP="00D6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5A85B343" w14:textId="29333840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</w:tr>
      <w:tr w:rsidR="00D6234F" w:rsidRPr="00106313" w14:paraId="164AFE17" w14:textId="77777777" w:rsidTr="00316137">
        <w:tc>
          <w:tcPr>
            <w:tcW w:w="2056" w:type="pct"/>
            <w:tcBorders>
              <w:bottom w:val="nil"/>
            </w:tcBorders>
          </w:tcPr>
          <w:p w14:paraId="7C11BE4C" w14:textId="2092858D" w:rsidR="00D6234F" w:rsidRPr="00106313" w:rsidRDefault="00D6234F" w:rsidP="00D6234F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BE7127" w14:textId="428FA03A" w:rsidR="00D6234F" w:rsidRPr="00316137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5807D5A2" w14:textId="77777777" w:rsidR="00D6234F" w:rsidRPr="00316137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B9A58" w14:textId="2B7C464F" w:rsidR="00D6234F" w:rsidRPr="00316137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decimal" w:pos="810"/>
                <w:tab w:val="decimal" w:pos="889"/>
              </w:tabs>
              <w:spacing w:line="240" w:lineRule="auto"/>
              <w:ind w:left="-128" w:right="-3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4F7CEA6C" w14:textId="77777777" w:rsidR="00D6234F" w:rsidRPr="00316137" w:rsidRDefault="00D6234F" w:rsidP="00D6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A23E1" w14:textId="1FAD1FE4" w:rsidR="00D6234F" w:rsidRPr="00316137" w:rsidRDefault="00D6234F" w:rsidP="00D6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131" w:type="pct"/>
            <w:tcBorders>
              <w:bottom w:val="nil"/>
            </w:tcBorders>
          </w:tcPr>
          <w:p w14:paraId="7F7F1EC4" w14:textId="77777777" w:rsidR="00D6234F" w:rsidRPr="00316137" w:rsidRDefault="00D6234F" w:rsidP="00D6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ACC2F9A" w14:textId="35E8C76B" w:rsidR="00D6234F" w:rsidRPr="00316137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</w:tr>
      <w:tr w:rsidR="00D6234F" w:rsidRPr="00106313" w14:paraId="639D6746" w14:textId="77777777" w:rsidTr="00564A4C">
        <w:tc>
          <w:tcPr>
            <w:tcW w:w="2056" w:type="pct"/>
            <w:tcBorders>
              <w:bottom w:val="nil"/>
            </w:tcBorders>
          </w:tcPr>
          <w:p w14:paraId="2DE8E90C" w14:textId="77777777" w:rsidR="00D6234F" w:rsidRPr="00106313" w:rsidRDefault="00D6234F" w:rsidP="00D6234F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41492D" w14:textId="77777777" w:rsidR="00D6234F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72A118B0" w14:textId="77777777" w:rsidR="00D6234F" w:rsidRPr="00316137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3D13DF" w14:textId="77777777" w:rsidR="00D6234F" w:rsidRPr="00316137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decimal" w:pos="810"/>
                <w:tab w:val="decimal" w:pos="889"/>
              </w:tabs>
              <w:spacing w:line="240" w:lineRule="auto"/>
              <w:ind w:left="-128" w:right="-3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27301646" w14:textId="77777777" w:rsidR="00D6234F" w:rsidRPr="00316137" w:rsidRDefault="00D6234F" w:rsidP="00D6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D3411C" w14:textId="77777777" w:rsidR="00D6234F" w:rsidRDefault="00D6234F" w:rsidP="00D6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1575CC88" w14:textId="77777777" w:rsidR="00D6234F" w:rsidRPr="00316137" w:rsidRDefault="00D6234F" w:rsidP="00D62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nil"/>
            </w:tcBorders>
          </w:tcPr>
          <w:p w14:paraId="63342C89" w14:textId="77777777" w:rsidR="00D6234F" w:rsidRPr="00316137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6234F" w:rsidRPr="00106313" w14:paraId="38B7535C" w14:textId="77777777" w:rsidTr="00155B74">
        <w:tc>
          <w:tcPr>
            <w:tcW w:w="2056" w:type="pct"/>
          </w:tcPr>
          <w:p w14:paraId="0B2DB59E" w14:textId="71459FB7" w:rsidR="00D6234F" w:rsidRPr="00106313" w:rsidRDefault="00D6234F" w:rsidP="00D6234F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638" w:type="pct"/>
            <w:tcBorders>
              <w:top w:val="nil"/>
            </w:tcBorders>
            <w:shd w:val="clear" w:color="auto" w:fill="auto"/>
          </w:tcPr>
          <w:p w14:paraId="739D14E9" w14:textId="77777777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C38166B" w14:textId="77777777" w:rsidR="00D6234F" w:rsidRPr="00106313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</w:tcBorders>
            <w:shd w:val="clear" w:color="auto" w:fill="auto"/>
          </w:tcPr>
          <w:p w14:paraId="3EC0F6BD" w14:textId="77777777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BC691D8" w14:textId="77777777" w:rsidR="00D6234F" w:rsidRPr="00106313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</w:tcBorders>
            <w:shd w:val="clear" w:color="auto" w:fill="auto"/>
          </w:tcPr>
          <w:p w14:paraId="5BD5D57F" w14:textId="77777777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56C54A9" w14:textId="77777777" w:rsidR="00D6234F" w:rsidRPr="00106313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</w:tcBorders>
          </w:tcPr>
          <w:p w14:paraId="17F8A3F9" w14:textId="77777777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234F" w:rsidRPr="00106313" w14:paraId="0362CB3D" w14:textId="77777777" w:rsidTr="00977C8A">
        <w:tc>
          <w:tcPr>
            <w:tcW w:w="2056" w:type="pct"/>
          </w:tcPr>
          <w:p w14:paraId="2D8E38C3" w14:textId="77777777" w:rsidR="00D6234F" w:rsidRPr="00106313" w:rsidRDefault="00D6234F" w:rsidP="00D6234F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nil"/>
            </w:tcBorders>
            <w:shd w:val="clear" w:color="auto" w:fill="auto"/>
          </w:tcPr>
          <w:p w14:paraId="44245686" w14:textId="6BF39603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11829AC" w14:textId="77777777" w:rsidR="00D6234F" w:rsidRPr="00106313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shd w:val="clear" w:color="auto" w:fill="auto"/>
          </w:tcPr>
          <w:p w14:paraId="570380E7" w14:textId="28A23373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decimal" w:pos="810"/>
                <w:tab w:val="decimal" w:pos="889"/>
              </w:tabs>
              <w:spacing w:line="240" w:lineRule="auto"/>
              <w:ind w:left="-128" w:right="-3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C74FA74" w14:textId="77777777" w:rsidR="00D6234F" w:rsidRPr="00106313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nil"/>
            </w:tcBorders>
            <w:shd w:val="clear" w:color="auto" w:fill="auto"/>
          </w:tcPr>
          <w:p w14:paraId="6EB91A7D" w14:textId="6F5CA9D1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8A572F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31" w:type="pct"/>
          </w:tcPr>
          <w:p w14:paraId="4E3A3242" w14:textId="77777777" w:rsidR="00D6234F" w:rsidRPr="00106313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29A6E9C4" w14:textId="6B335448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45F">
              <w:rPr>
                <w:rFonts w:asciiTheme="majorBidi" w:hAnsiTheme="majorBidi" w:cstheme="majorBidi"/>
                <w:sz w:val="30"/>
                <w:szCs w:val="30"/>
              </w:rPr>
              <w:t>3,154</w:t>
            </w:r>
          </w:p>
        </w:tc>
      </w:tr>
      <w:tr w:rsidR="00D6234F" w:rsidRPr="00106313" w14:paraId="3BDAE103" w14:textId="77777777" w:rsidTr="00977C8A">
        <w:tc>
          <w:tcPr>
            <w:tcW w:w="2056" w:type="pct"/>
          </w:tcPr>
          <w:p w14:paraId="60F810F8" w14:textId="2A1AC8DD" w:rsidR="00D6234F" w:rsidRPr="00106313" w:rsidRDefault="00D6234F" w:rsidP="00D6234F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27AFD5E2" w14:textId="7ACED531" w:rsidR="00D6234F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FAD0623" w14:textId="77777777" w:rsidR="00D6234F" w:rsidRPr="00106313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4BD127AF" w14:textId="1A881D6A" w:rsidR="00D6234F" w:rsidRPr="00106313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48" w:type="pct"/>
            <w:shd w:val="clear" w:color="auto" w:fill="auto"/>
          </w:tcPr>
          <w:p w14:paraId="31EC3C8B" w14:textId="77777777" w:rsidR="00D6234F" w:rsidRPr="00106313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DB5D6A" w14:textId="3DFDBE81" w:rsidR="00D6234F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09B78D5" w14:textId="77777777" w:rsidR="00D6234F" w:rsidRPr="00106313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7776E99" w14:textId="31D62D2D" w:rsidR="00D6234F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234F" w:rsidRPr="00106313" w14:paraId="54D9E11F" w14:textId="77777777" w:rsidTr="00A45D43">
        <w:tc>
          <w:tcPr>
            <w:tcW w:w="2056" w:type="pct"/>
            <w:tcBorders>
              <w:bottom w:val="nil"/>
            </w:tcBorders>
          </w:tcPr>
          <w:p w14:paraId="0FE2529E" w14:textId="77777777" w:rsidR="00D6234F" w:rsidRPr="00106313" w:rsidRDefault="00D6234F" w:rsidP="00D6234F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88825DA" w14:textId="6BD5AC6A" w:rsidR="00D6234F" w:rsidRPr="006528DA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1A210DB7" w14:textId="77777777" w:rsidR="00D6234F" w:rsidRPr="006528DA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117E027" w14:textId="283118C3" w:rsidR="00D6234F" w:rsidRPr="00155B74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148" w:type="pct"/>
            <w:tcBorders>
              <w:bottom w:val="nil"/>
            </w:tcBorders>
          </w:tcPr>
          <w:p w14:paraId="0BFEF444" w14:textId="77777777" w:rsidR="00D6234F" w:rsidRPr="00155B74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EED7BBE" w14:textId="2EBFE8E1" w:rsidR="00D6234F" w:rsidRPr="00FA5659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8A57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</w:t>
            </w:r>
          </w:p>
        </w:tc>
        <w:tc>
          <w:tcPr>
            <w:tcW w:w="131" w:type="pct"/>
            <w:tcBorders>
              <w:bottom w:val="nil"/>
            </w:tcBorders>
          </w:tcPr>
          <w:p w14:paraId="07B0FF5B" w14:textId="77777777" w:rsidR="00D6234F" w:rsidRPr="00155B74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C410141" w14:textId="2D38AF35" w:rsidR="00D6234F" w:rsidRPr="00155B74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3,154</w:t>
            </w:r>
          </w:p>
        </w:tc>
      </w:tr>
      <w:tr w:rsidR="00D6234F" w:rsidRPr="00106313" w14:paraId="726A72E2" w14:textId="77777777" w:rsidTr="00A45D43">
        <w:tc>
          <w:tcPr>
            <w:tcW w:w="2056" w:type="pct"/>
            <w:tcBorders>
              <w:top w:val="nil"/>
              <w:bottom w:val="nil"/>
            </w:tcBorders>
          </w:tcPr>
          <w:p w14:paraId="42668E4B" w14:textId="05F56A25" w:rsidR="00D6234F" w:rsidRPr="00106313" w:rsidRDefault="00D6234F" w:rsidP="00D6234F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6DA2E4" w14:textId="77777777" w:rsidR="00D6234F" w:rsidRPr="006528DA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500F0840" w14:textId="77777777" w:rsidR="00D6234F" w:rsidRPr="006528DA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BBC702A" w14:textId="77777777" w:rsidR="00D6234F" w:rsidRPr="006528DA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3727F132" w14:textId="77777777" w:rsidR="00D6234F" w:rsidRPr="006528DA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5CE169" w14:textId="77777777" w:rsidR="00D6234F" w:rsidRPr="006528DA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0402F3F" w14:textId="77777777" w:rsidR="00D6234F" w:rsidRPr="006528DA" w:rsidRDefault="00D6234F" w:rsidP="00D6234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nil"/>
            </w:tcBorders>
          </w:tcPr>
          <w:p w14:paraId="09613CE9" w14:textId="77777777" w:rsidR="00D6234F" w:rsidRPr="006528DA" w:rsidRDefault="00D6234F" w:rsidP="00D62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5E5EC99" w14:textId="62673F89" w:rsidR="00101D0E" w:rsidRDefault="009568F3" w:rsidP="00956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เงินให้กู้ยืมกับกิจการที่เกี่ยวข้องกันทั้งหมดไม่มีหลักประกัน</w:t>
      </w:r>
      <w:r w:rsidR="00101D0E">
        <w:rPr>
          <w:rFonts w:asciiTheme="majorBidi" w:hAnsiTheme="majorBidi" w:cstheme="majorBidi"/>
          <w:sz w:val="30"/>
          <w:szCs w:val="30"/>
        </w:rPr>
        <w:br w:type="page"/>
      </w:r>
    </w:p>
    <w:p w14:paraId="244BD7CD" w14:textId="715C2280" w:rsidR="008E3B76" w:rsidRPr="00106313" w:rsidRDefault="00B7441E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</w:t>
      </w:r>
      <w:r w:rsidR="008154D7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8E4656">
        <w:rPr>
          <w:rFonts w:asciiTheme="majorBidi" w:hAnsiTheme="majorBidi" w:cstheme="majorBidi" w:hint="cs"/>
          <w:b/>
          <w:bCs/>
          <w:sz w:val="30"/>
          <w:szCs w:val="30"/>
          <w:cs/>
        </w:rPr>
        <w:t>และ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อุปกรณ์</w:t>
      </w:r>
      <w:r w:rsidR="008E4656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815404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0CA2A2D3" w14:textId="62ECD101" w:rsidR="008E3B76" w:rsidRDefault="008E3B76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21AF24C" w14:textId="5F643C54" w:rsidR="008154D7" w:rsidRPr="002A5AAB" w:rsidRDefault="002A5AAB" w:rsidP="002A5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8154D7" w:rsidRPr="002A5AAB">
        <w:rPr>
          <w:rFonts w:ascii="Angsana New" w:hAnsi="Angsana New"/>
          <w:i/>
          <w:iCs/>
          <w:sz w:val="30"/>
          <w:szCs w:val="30"/>
          <w:cs/>
        </w:rPr>
        <w:t>ที่ดิน อาคารและอุปกรณ์</w:t>
      </w:r>
    </w:p>
    <w:p w14:paraId="56984F44" w14:textId="77777777" w:rsidR="008154D7" w:rsidRDefault="008154D7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7"/>
        <w:gridCol w:w="813"/>
        <w:gridCol w:w="1709"/>
        <w:gridCol w:w="272"/>
        <w:gridCol w:w="2159"/>
      </w:tblGrid>
      <w:tr w:rsidR="00124ED6" w:rsidRPr="00CD4D1B" w14:paraId="0E08B74E" w14:textId="77777777" w:rsidTr="00D6234F">
        <w:trPr>
          <w:trHeight w:val="461"/>
          <w:tblHeader/>
        </w:trPr>
        <w:tc>
          <w:tcPr>
            <w:tcW w:w="2302" w:type="pct"/>
          </w:tcPr>
          <w:p w14:paraId="1BC72ED1" w14:textId="3A1639D4" w:rsidR="00124ED6" w:rsidRPr="008A7132" w:rsidRDefault="00317B90" w:rsidP="00B279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124ED6"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443" w:type="pct"/>
          </w:tcPr>
          <w:p w14:paraId="435BC7B1" w14:textId="4771B49A" w:rsidR="00124ED6" w:rsidRPr="00CD4D1B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1" w:type="pct"/>
            <w:hideMark/>
          </w:tcPr>
          <w:p w14:paraId="33089AE2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C2A91D0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</w:tcPr>
          <w:p w14:paraId="3828BDDE" w14:textId="77777777" w:rsidR="00124ED6" w:rsidRPr="00CD4D1B" w:rsidRDefault="00124ED6" w:rsidP="00B279B2"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4ED6" w:rsidRPr="008A7132" w14:paraId="6C2F9EEA" w14:textId="77777777" w:rsidTr="00D6234F">
        <w:trPr>
          <w:tblHeader/>
        </w:trPr>
        <w:tc>
          <w:tcPr>
            <w:tcW w:w="2302" w:type="pct"/>
          </w:tcPr>
          <w:p w14:paraId="7F6CF403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</w:tcPr>
          <w:p w14:paraId="11DA1EA3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5" w:type="pct"/>
            <w:gridSpan w:val="3"/>
            <w:hideMark/>
          </w:tcPr>
          <w:p w14:paraId="77D61D51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3742"/>
                <w:tab w:val="left" w:pos="720"/>
                <w:tab w:val="left" w:pos="1516"/>
                <w:tab w:val="left" w:pos="3406"/>
              </w:tabs>
              <w:spacing w:after="0" w:line="240" w:lineRule="auto"/>
              <w:ind w:left="-734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4ED6" w:rsidRPr="008A7132" w14:paraId="027A7F47" w14:textId="77777777" w:rsidTr="00D6234F">
        <w:trPr>
          <w:tblHeader/>
        </w:trPr>
        <w:tc>
          <w:tcPr>
            <w:tcW w:w="2302" w:type="pct"/>
            <w:hideMark/>
          </w:tcPr>
          <w:p w14:paraId="79F065D3" w14:textId="6FB61D29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9568F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443" w:type="pct"/>
          </w:tcPr>
          <w:p w14:paraId="167F425F" w14:textId="77777777" w:rsidR="00124ED6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2B21ED96" w14:textId="4ECDB674" w:rsidR="00124ED6" w:rsidRPr="008A7132" w:rsidRDefault="00877B1A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45,949</w:t>
            </w:r>
          </w:p>
        </w:tc>
        <w:tc>
          <w:tcPr>
            <w:tcW w:w="148" w:type="pct"/>
          </w:tcPr>
          <w:p w14:paraId="4FA45A60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6F2BE845" w14:textId="56010F45" w:rsidR="00124ED6" w:rsidRPr="008A7132" w:rsidRDefault="00877B1A" w:rsidP="00B17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2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2,625</w:t>
            </w:r>
          </w:p>
        </w:tc>
      </w:tr>
      <w:tr w:rsidR="00124ED6" w:rsidRPr="008A7132" w14:paraId="6EF5526D" w14:textId="77777777" w:rsidTr="00D6234F">
        <w:trPr>
          <w:tblHeader/>
        </w:trPr>
        <w:tc>
          <w:tcPr>
            <w:tcW w:w="2302" w:type="pct"/>
          </w:tcPr>
          <w:p w14:paraId="307182F6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443" w:type="pct"/>
          </w:tcPr>
          <w:p w14:paraId="0DB9EBBE" w14:textId="6447A594" w:rsidR="00124ED6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1" w:type="pct"/>
          </w:tcPr>
          <w:p w14:paraId="3095905F" w14:textId="4AE90803" w:rsidR="00124ED6" w:rsidRPr="008A7132" w:rsidRDefault="00877B1A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(5,832)</w:t>
            </w:r>
          </w:p>
        </w:tc>
        <w:tc>
          <w:tcPr>
            <w:tcW w:w="148" w:type="pct"/>
          </w:tcPr>
          <w:p w14:paraId="74D056C3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779D7744" w14:textId="68E52E09" w:rsidR="00124ED6" w:rsidRPr="008A7132" w:rsidRDefault="00877B1A" w:rsidP="0077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AA0518A" w14:textId="1D2F7A3B" w:rsidR="003B1905" w:rsidRDefault="003B1905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1515F8B" w14:textId="32D06D13" w:rsidR="00835A05" w:rsidRDefault="00835A05" w:rsidP="00A4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76015C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14:paraId="40014987" w14:textId="17BB097F" w:rsidR="00762410" w:rsidRDefault="00762410" w:rsidP="00E7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529"/>
        <w:gridCol w:w="272"/>
        <w:gridCol w:w="2159"/>
      </w:tblGrid>
      <w:tr w:rsidR="00124ED6" w:rsidRPr="008A7132" w14:paraId="07918237" w14:textId="77777777" w:rsidTr="00B279B2">
        <w:trPr>
          <w:trHeight w:val="461"/>
          <w:tblHeader/>
        </w:trPr>
        <w:tc>
          <w:tcPr>
            <w:tcW w:w="2843" w:type="pct"/>
          </w:tcPr>
          <w:p w14:paraId="17C42924" w14:textId="633947B7" w:rsidR="00124ED6" w:rsidRPr="008A7132" w:rsidRDefault="00317B90" w:rsidP="00B279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833" w:type="pct"/>
            <w:hideMark/>
          </w:tcPr>
          <w:p w14:paraId="5B6AFE9A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2B64073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</w:tcPr>
          <w:p w14:paraId="14D341D7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4ED6" w:rsidRPr="008A7132" w14:paraId="2531AD47" w14:textId="77777777" w:rsidTr="00B279B2">
        <w:trPr>
          <w:tblHeader/>
        </w:trPr>
        <w:tc>
          <w:tcPr>
            <w:tcW w:w="2843" w:type="pct"/>
          </w:tcPr>
          <w:p w14:paraId="743D38CA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7" w:type="pct"/>
            <w:gridSpan w:val="3"/>
            <w:hideMark/>
          </w:tcPr>
          <w:p w14:paraId="6BB8A227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3742"/>
                <w:tab w:val="left" w:pos="720"/>
                <w:tab w:val="left" w:pos="1516"/>
                <w:tab w:val="left" w:pos="3406"/>
              </w:tabs>
              <w:spacing w:after="0" w:line="240" w:lineRule="auto"/>
              <w:ind w:left="-734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4ED6" w:rsidRPr="008A7132" w14:paraId="4EF1C077" w14:textId="77777777" w:rsidTr="00B279B2">
        <w:trPr>
          <w:tblHeader/>
        </w:trPr>
        <w:tc>
          <w:tcPr>
            <w:tcW w:w="2843" w:type="pct"/>
          </w:tcPr>
          <w:p w14:paraId="7DD1410D" w14:textId="5F871CD1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="00B208F9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33" w:type="pct"/>
          </w:tcPr>
          <w:p w14:paraId="5FB97BC5" w14:textId="1409603E" w:rsidR="00124ED6" w:rsidRPr="008A7132" w:rsidRDefault="00AE12E8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76,067</w:t>
            </w:r>
          </w:p>
        </w:tc>
        <w:tc>
          <w:tcPr>
            <w:tcW w:w="148" w:type="pct"/>
          </w:tcPr>
          <w:p w14:paraId="69CE0BB5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20A4021C" w14:textId="46BDE4E4" w:rsidR="00124ED6" w:rsidRPr="008A7132" w:rsidRDefault="00AE12E8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5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4ED6" w:rsidRPr="008A7132" w14:paraId="6C1522B4" w14:textId="77777777" w:rsidTr="00B279B2">
        <w:trPr>
          <w:tblHeader/>
        </w:trPr>
        <w:tc>
          <w:tcPr>
            <w:tcW w:w="2843" w:type="pct"/>
          </w:tcPr>
          <w:p w14:paraId="2B717C55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33" w:type="pct"/>
          </w:tcPr>
          <w:p w14:paraId="3BBBA052" w14:textId="285D04C3" w:rsidR="00124ED6" w:rsidRPr="008A7132" w:rsidRDefault="009568F3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14286">
              <w:rPr>
                <w:rFonts w:asciiTheme="majorBidi" w:hAnsiTheme="majorBidi" w:cstheme="majorBidi"/>
                <w:sz w:val="30"/>
                <w:szCs w:val="30"/>
              </w:rPr>
              <w:t>3,445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280242A8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79C3EAD7" w14:textId="568C3ACE" w:rsidR="00124ED6" w:rsidRPr="008A7132" w:rsidRDefault="00AE12E8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5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D680D59" w14:textId="1BD502B9" w:rsidR="00124ED6" w:rsidRDefault="00124ED6" w:rsidP="00E7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81B6DCB" w14:textId="26893243" w:rsidR="00835A05" w:rsidRDefault="00835A05" w:rsidP="00835A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EE0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กลุ่มบริษัทเช่าพื้นที่เป็นระยะเวลา </w:t>
      </w:r>
      <w:r w:rsidRPr="00C81EE0">
        <w:rPr>
          <w:rFonts w:asciiTheme="majorBidi" w:hAnsiTheme="majorBidi" w:cstheme="majorBidi"/>
          <w:sz w:val="30"/>
          <w:szCs w:val="30"/>
        </w:rPr>
        <w:t xml:space="preserve">3 </w:t>
      </w:r>
      <w:r w:rsidRPr="00C81EE0">
        <w:rPr>
          <w:rFonts w:asciiTheme="majorBidi" w:hAnsiTheme="majorBidi" w:cstheme="majorBidi" w:hint="cs"/>
          <w:sz w:val="30"/>
          <w:szCs w:val="30"/>
          <w:cs/>
        </w:rPr>
        <w:t>ปี โดยมีสิทธิต่ออายุสัญญาเช่าเมื่อสิ้นสุดอายุสัญญา และค่าเช่าผันแปรตามอายุสัญญา ค่าเช่ากำหนดชำระเป็นรายเดือนตามอัตราที่ระบุไว้ในสัญญา</w:t>
      </w:r>
    </w:p>
    <w:p w14:paraId="7374F016" w14:textId="77777777" w:rsidR="00D63C2D" w:rsidRDefault="00D63C2D" w:rsidP="00D63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4E20F4B" w14:textId="69DD8CF1" w:rsidR="005534D1" w:rsidRPr="00C81EE0" w:rsidRDefault="00316966" w:rsidP="00D63C2D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EE0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</w:t>
      </w:r>
      <w:r w:rsidR="005E6FE0" w:rsidRPr="00C81EE0">
        <w:rPr>
          <w:rFonts w:asciiTheme="majorBidi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2F7195DA" w14:textId="77777777" w:rsidR="00316966" w:rsidRPr="00C81EE0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45AD9F7" w14:textId="04FB1731" w:rsidR="000A0823" w:rsidRPr="00C81EE0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81EE0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ส่วนงานธุรกิจ</w:t>
      </w:r>
    </w:p>
    <w:p w14:paraId="52CED3CE" w14:textId="77777777" w:rsidR="000A0823" w:rsidRPr="00C81EE0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38E8B5C" w14:textId="398223BA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พิจารณา</w:t>
      </w:r>
      <w:r w:rsidRPr="00106313">
        <w:rPr>
          <w:rFonts w:asciiTheme="majorBidi" w:hAnsiTheme="majorBidi" w:cstheme="majorBidi"/>
          <w:sz w:val="30"/>
          <w:szCs w:val="30"/>
          <w:cs/>
        </w:rPr>
        <w:t>ว่ากลุ่มบริษัทดำเนินกิจการในส่วนงานธุรกิจเดียวคือธุรกิจร้านอาหาร ดังนั้น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จ</w:t>
      </w:r>
      <w:r w:rsidR="003A785C" w:rsidRPr="00106313">
        <w:rPr>
          <w:rFonts w:asciiTheme="majorBidi" w:hAnsiTheme="majorBidi" w:cstheme="majorBidi"/>
          <w:sz w:val="30"/>
          <w:szCs w:val="30"/>
          <w:cs/>
        </w:rPr>
        <w:t>ึ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งมีส่วนงานที่รายงาน</w:t>
      </w:r>
      <w:r w:rsidRPr="00106313">
        <w:rPr>
          <w:rFonts w:asciiTheme="majorBidi" w:hAnsiTheme="majorBidi" w:cstheme="majorBidi"/>
          <w:sz w:val="30"/>
          <w:szCs w:val="30"/>
          <w:cs/>
        </w:rPr>
        <w:t>เพียงส่วนงานเดียว</w:t>
      </w:r>
    </w:p>
    <w:p w14:paraId="41F2BBB7" w14:textId="41AEA2D3" w:rsidR="007D51A9" w:rsidRDefault="007D51A9" w:rsidP="00541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354DDD" w14:textId="15F3B851" w:rsidR="00316966" w:rsidRPr="00106313" w:rsidRDefault="00316966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ส่วนงานภูมิศาสตร์</w:t>
      </w:r>
    </w:p>
    <w:p w14:paraId="78F8F9AA" w14:textId="77777777" w:rsidR="00316966" w:rsidRPr="00106313" w:rsidRDefault="00316966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FE781BD" w14:textId="66C1F5ED" w:rsidR="00B208F9" w:rsidRDefault="00316966" w:rsidP="00B2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3C3BFB78" w14:textId="0692AB5A" w:rsidR="00B208F9" w:rsidRDefault="00B208F9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3C453E4" w14:textId="77777777" w:rsidR="00B208F9" w:rsidRDefault="00B2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919481C" w14:textId="417C9343" w:rsidR="00EB7C96" w:rsidRDefault="00316966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p w14:paraId="632A49FA" w14:textId="6254467B" w:rsidR="007D51A9" w:rsidRDefault="007D51A9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3B029E" w:rsidRPr="0076015C" w14:paraId="1FC72827" w14:textId="77777777" w:rsidTr="00B279B2">
        <w:tc>
          <w:tcPr>
            <w:tcW w:w="2199" w:type="pct"/>
          </w:tcPr>
          <w:p w14:paraId="1944E0F7" w14:textId="77777777" w:rsidR="003B029E" w:rsidRPr="0076015C" w:rsidRDefault="003B029E" w:rsidP="00B279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027714D0" w14:textId="77777777" w:rsidR="003B029E" w:rsidRPr="0076015C" w:rsidRDefault="003B029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D662211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4235A9FD" w14:textId="77777777" w:rsidR="003B029E" w:rsidRPr="0076015C" w:rsidRDefault="003B029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7B90" w:rsidRPr="0076015C" w14:paraId="6A897707" w14:textId="77777777" w:rsidTr="00B279B2">
        <w:tc>
          <w:tcPr>
            <w:tcW w:w="2199" w:type="pct"/>
          </w:tcPr>
          <w:p w14:paraId="365C2075" w14:textId="46701747" w:rsidR="00317B90" w:rsidRPr="0076015C" w:rsidRDefault="00317B90" w:rsidP="00317B9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สาม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มีนาคม</w:t>
            </w:r>
          </w:p>
        </w:tc>
        <w:tc>
          <w:tcPr>
            <w:tcW w:w="591" w:type="pct"/>
            <w:shd w:val="clear" w:color="auto" w:fill="auto"/>
          </w:tcPr>
          <w:p w14:paraId="0755FC81" w14:textId="105DDF1A" w:rsidR="00317B90" w:rsidRPr="0076015C" w:rsidRDefault="00317B90" w:rsidP="003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08C485BB" w14:textId="77777777" w:rsidR="00317B90" w:rsidRPr="0076015C" w:rsidRDefault="00317B90" w:rsidP="003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64B187E" w14:textId="6EDF4140" w:rsidR="00317B90" w:rsidRPr="0076015C" w:rsidRDefault="00317B90" w:rsidP="003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39F79781" w14:textId="77777777" w:rsidR="00317B90" w:rsidRPr="0076015C" w:rsidRDefault="00317B90" w:rsidP="003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6A7C01E8" w14:textId="4901F7FE" w:rsidR="00317B90" w:rsidRPr="0076015C" w:rsidRDefault="00317B90" w:rsidP="003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32621D83" w14:textId="77777777" w:rsidR="00317B90" w:rsidRPr="0076015C" w:rsidRDefault="00317B90" w:rsidP="003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9130A92" w14:textId="1A155C81" w:rsidR="00317B90" w:rsidRPr="0076015C" w:rsidRDefault="00317B90" w:rsidP="003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B029E" w:rsidRPr="0076015C" w14:paraId="53E82AC2" w14:textId="77777777" w:rsidTr="00B279B2">
        <w:tc>
          <w:tcPr>
            <w:tcW w:w="2199" w:type="pct"/>
          </w:tcPr>
          <w:p w14:paraId="36A82847" w14:textId="77777777" w:rsidR="003B029E" w:rsidRPr="0076015C" w:rsidRDefault="003B029E" w:rsidP="00B279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6C1DF260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029E" w:rsidRPr="0076015C" w14:paraId="258E9A3E" w14:textId="77777777" w:rsidTr="00B279B2">
        <w:tc>
          <w:tcPr>
            <w:tcW w:w="2199" w:type="pct"/>
          </w:tcPr>
          <w:p w14:paraId="0CBD453F" w14:textId="77777777" w:rsidR="003B029E" w:rsidRPr="0076015C" w:rsidRDefault="003B029E" w:rsidP="00B279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54164386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5294A03" w14:textId="77777777" w:rsidR="003B029E" w:rsidRPr="0076015C" w:rsidRDefault="003B029E" w:rsidP="00B279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C09493A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B4B24E4" w14:textId="77777777" w:rsidR="003B029E" w:rsidRPr="0076015C" w:rsidRDefault="003B029E" w:rsidP="00B279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CD30B1B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75DE134" w14:textId="77777777" w:rsidR="003B029E" w:rsidRPr="0076015C" w:rsidRDefault="003B029E" w:rsidP="00B279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27954BED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2731" w:rsidRPr="0076015C" w14:paraId="0956B4C1" w14:textId="77777777" w:rsidTr="00B87897">
        <w:tc>
          <w:tcPr>
            <w:tcW w:w="2199" w:type="pct"/>
          </w:tcPr>
          <w:p w14:paraId="6ABFF983" w14:textId="22C0AB53" w:rsidR="00A02731" w:rsidRPr="00796ACB" w:rsidRDefault="00A02731" w:rsidP="00A0273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96ACB">
              <w:rPr>
                <w:rFonts w:ascii="Angsana New" w:hAnsi="Angsana New" w:cs="Angsana New" w:hint="cs"/>
                <w:cs/>
                <w:lang w:val="en-US"/>
              </w:rPr>
              <w:t>รายได้จากการขายอาหาร</w:t>
            </w:r>
            <w:r>
              <w:rPr>
                <w:rFonts w:ascii="Angsana New" w:hAnsi="Angsana New" w:cs="Angsana New" w:hint="cs"/>
                <w:cs/>
                <w:lang w:val="en-US"/>
              </w:rPr>
              <w:t>และเครื่องดื่ม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4113F" w14:textId="25DF6768" w:rsidR="00A02731" w:rsidRPr="0076015C" w:rsidRDefault="00A02731" w:rsidP="00A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805,833 </w:t>
            </w:r>
          </w:p>
        </w:tc>
        <w:tc>
          <w:tcPr>
            <w:tcW w:w="129" w:type="pct"/>
            <w:shd w:val="clear" w:color="auto" w:fill="auto"/>
          </w:tcPr>
          <w:p w14:paraId="1FA684FE" w14:textId="77777777" w:rsidR="00A02731" w:rsidRPr="0076015C" w:rsidRDefault="00A02731" w:rsidP="00A027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8B55A" w14:textId="177D7CCD" w:rsidR="00A02731" w:rsidRPr="0076015C" w:rsidRDefault="00A02731" w:rsidP="00A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753,5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  <w:shd w:val="clear" w:color="auto" w:fill="auto"/>
          </w:tcPr>
          <w:p w14:paraId="4A62168F" w14:textId="77777777" w:rsidR="00A02731" w:rsidRPr="0076015C" w:rsidRDefault="00A02731" w:rsidP="00A027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0085620" w14:textId="0B720FE3" w:rsidR="00A02731" w:rsidRPr="0076015C" w:rsidRDefault="00A02731" w:rsidP="00A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ADCCBDC" w14:textId="77777777" w:rsidR="00A02731" w:rsidRPr="0076015C" w:rsidRDefault="00A02731" w:rsidP="00A027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1385A6A5" w14:textId="77777777" w:rsidR="00A02731" w:rsidRPr="0076015C" w:rsidRDefault="00A02731" w:rsidP="00A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2731" w:rsidRPr="0076015C" w14:paraId="5E497682" w14:textId="77777777" w:rsidTr="00272E07">
        <w:tc>
          <w:tcPr>
            <w:tcW w:w="2199" w:type="pct"/>
          </w:tcPr>
          <w:p w14:paraId="77664D88" w14:textId="2A8D9013" w:rsidR="00A02731" w:rsidRPr="00796ACB" w:rsidRDefault="00A02731" w:rsidP="00A0273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96ACB">
              <w:rPr>
                <w:rFonts w:ascii="Angsana New" w:hAnsi="Angsana New" w:cs="Angsana New" w:hint="cs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9549E" w14:textId="05D13664" w:rsidR="00A02731" w:rsidRPr="0076015C" w:rsidRDefault="00A02731" w:rsidP="00A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189,404 </w:t>
            </w:r>
          </w:p>
        </w:tc>
        <w:tc>
          <w:tcPr>
            <w:tcW w:w="129" w:type="pct"/>
            <w:shd w:val="clear" w:color="auto" w:fill="auto"/>
          </w:tcPr>
          <w:p w14:paraId="22EFEEC4" w14:textId="77777777" w:rsidR="00A02731" w:rsidRPr="0076015C" w:rsidRDefault="00A02731" w:rsidP="00A027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7A5F9" w14:textId="13ED471C" w:rsidR="00A02731" w:rsidRDefault="00A02731" w:rsidP="00A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133,260 </w:t>
            </w:r>
          </w:p>
        </w:tc>
        <w:tc>
          <w:tcPr>
            <w:tcW w:w="147" w:type="pct"/>
            <w:shd w:val="clear" w:color="auto" w:fill="auto"/>
          </w:tcPr>
          <w:p w14:paraId="5F973A51" w14:textId="77777777" w:rsidR="00A02731" w:rsidRPr="0076015C" w:rsidRDefault="00A02731" w:rsidP="00A027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7A50EBD" w14:textId="31D8325C" w:rsidR="00A02731" w:rsidRPr="0076015C" w:rsidRDefault="00A02731" w:rsidP="00A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2335648" w14:textId="77777777" w:rsidR="00A02731" w:rsidRPr="0076015C" w:rsidRDefault="00A02731" w:rsidP="00A027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2681D808" w14:textId="080C2D5B" w:rsidR="00A02731" w:rsidRDefault="00A02731" w:rsidP="00A02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5239" w:rsidRPr="0076015C" w14:paraId="749F460B" w14:textId="77777777" w:rsidTr="00B87897">
        <w:tc>
          <w:tcPr>
            <w:tcW w:w="2199" w:type="pct"/>
          </w:tcPr>
          <w:p w14:paraId="5E60F50D" w14:textId="77777777" w:rsidR="00B25239" w:rsidRPr="0076015C" w:rsidRDefault="00B25239" w:rsidP="00B2523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shd w:val="clear" w:color="auto" w:fill="auto"/>
          </w:tcPr>
          <w:p w14:paraId="48A5E29E" w14:textId="1E92A73F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19,120</w:t>
            </w:r>
          </w:p>
        </w:tc>
        <w:tc>
          <w:tcPr>
            <w:tcW w:w="129" w:type="pct"/>
            <w:shd w:val="clear" w:color="auto" w:fill="auto"/>
          </w:tcPr>
          <w:p w14:paraId="1EF39AA5" w14:textId="77777777" w:rsidR="00B25239" w:rsidRPr="0076015C" w:rsidRDefault="00B25239" w:rsidP="00B252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2807E37" w14:textId="007A2C21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19,895</w:t>
            </w:r>
          </w:p>
        </w:tc>
        <w:tc>
          <w:tcPr>
            <w:tcW w:w="147" w:type="pct"/>
            <w:shd w:val="clear" w:color="auto" w:fill="auto"/>
          </w:tcPr>
          <w:p w14:paraId="1676C865" w14:textId="77777777" w:rsidR="00B25239" w:rsidRPr="0076015C" w:rsidRDefault="00B25239" w:rsidP="00B252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5F277F3" w14:textId="0330B99F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1F08B08" w14:textId="77777777" w:rsidR="00B25239" w:rsidRPr="0076015C" w:rsidRDefault="00B25239" w:rsidP="00B252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24127F02" w14:textId="7F4DAF59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5239" w:rsidRPr="0076015C" w14:paraId="191000DF" w14:textId="77777777" w:rsidTr="00384489">
        <w:tc>
          <w:tcPr>
            <w:tcW w:w="2199" w:type="pct"/>
          </w:tcPr>
          <w:p w14:paraId="1D4EF76E" w14:textId="401D8502" w:rsidR="00B25239" w:rsidRPr="0076015C" w:rsidRDefault="00B25239" w:rsidP="00B2523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91" w:type="pct"/>
            <w:shd w:val="clear" w:color="auto" w:fill="auto"/>
          </w:tcPr>
          <w:p w14:paraId="7976EBEF" w14:textId="5E42CEE1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24619C5" w14:textId="77777777" w:rsidR="00B25239" w:rsidRPr="0076015C" w:rsidRDefault="00B25239" w:rsidP="00B252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65794C6" w14:textId="72E1A142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8F35395" w14:textId="77777777" w:rsidR="00B25239" w:rsidRPr="0076015C" w:rsidRDefault="00B25239" w:rsidP="00B252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09DA6B4D" w14:textId="716A2979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94,667</w:t>
            </w:r>
          </w:p>
        </w:tc>
        <w:tc>
          <w:tcPr>
            <w:tcW w:w="130" w:type="pct"/>
          </w:tcPr>
          <w:p w14:paraId="1B53193B" w14:textId="77777777" w:rsidR="00B25239" w:rsidRPr="0076015C" w:rsidRDefault="00B25239" w:rsidP="00B252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FB9F02" w14:textId="10C601D8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99,540</w:t>
            </w:r>
          </w:p>
        </w:tc>
      </w:tr>
      <w:tr w:rsidR="00B25239" w:rsidRPr="0076015C" w14:paraId="6C94C033" w14:textId="77777777" w:rsidTr="00B279B2">
        <w:tc>
          <w:tcPr>
            <w:tcW w:w="2199" w:type="pct"/>
          </w:tcPr>
          <w:p w14:paraId="15FE2921" w14:textId="77777777" w:rsidR="00B25239" w:rsidRPr="0076015C" w:rsidRDefault="00B25239" w:rsidP="00B2523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27CA0B8" w14:textId="607E695F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1,014,357</w:t>
            </w:r>
          </w:p>
        </w:tc>
        <w:tc>
          <w:tcPr>
            <w:tcW w:w="129" w:type="pct"/>
          </w:tcPr>
          <w:p w14:paraId="122E827F" w14:textId="77777777" w:rsidR="00B25239" w:rsidRPr="0076015C" w:rsidRDefault="00B25239" w:rsidP="00B252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D50F8D6" w14:textId="3C5E092F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906,665</w:t>
            </w:r>
          </w:p>
        </w:tc>
        <w:tc>
          <w:tcPr>
            <w:tcW w:w="147" w:type="pct"/>
          </w:tcPr>
          <w:p w14:paraId="4666F425" w14:textId="77777777" w:rsidR="00B25239" w:rsidRPr="0076015C" w:rsidRDefault="00B25239" w:rsidP="00B252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6B11770" w14:textId="2AA58AEB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94,667</w:t>
            </w:r>
          </w:p>
        </w:tc>
        <w:tc>
          <w:tcPr>
            <w:tcW w:w="130" w:type="pct"/>
          </w:tcPr>
          <w:p w14:paraId="02DD2864" w14:textId="77777777" w:rsidR="00B25239" w:rsidRPr="0076015C" w:rsidRDefault="00B25239" w:rsidP="00B252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9632BD0" w14:textId="0D862870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99,540</w:t>
            </w:r>
          </w:p>
        </w:tc>
      </w:tr>
      <w:tr w:rsidR="00B25239" w:rsidRPr="0076015C" w14:paraId="726B36BF" w14:textId="77777777" w:rsidTr="00051887">
        <w:trPr>
          <w:trHeight w:val="276"/>
        </w:trPr>
        <w:tc>
          <w:tcPr>
            <w:tcW w:w="2199" w:type="pct"/>
          </w:tcPr>
          <w:p w14:paraId="0D22C246" w14:textId="77777777" w:rsidR="00B25239" w:rsidRPr="0076015C" w:rsidRDefault="00B25239" w:rsidP="00B2523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0983AE81" w14:textId="77777777" w:rsidR="00B25239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BCA51BF" w14:textId="77777777" w:rsidR="00B25239" w:rsidRPr="0076015C" w:rsidRDefault="00B25239" w:rsidP="00B252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3BAEDFC8" w14:textId="77777777" w:rsidR="00B25239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ECBDBDD" w14:textId="77777777" w:rsidR="00B25239" w:rsidRPr="0076015C" w:rsidRDefault="00B25239" w:rsidP="00B252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2DBE8FD1" w14:textId="77777777" w:rsidR="00B25239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2A0194D" w14:textId="77777777" w:rsidR="00B25239" w:rsidRPr="0076015C" w:rsidRDefault="00B25239" w:rsidP="00B252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52F74051" w14:textId="77777777" w:rsidR="00B25239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5239" w:rsidRPr="0076015C" w14:paraId="25ACD2CB" w14:textId="77777777" w:rsidTr="00B279B2">
        <w:tc>
          <w:tcPr>
            <w:tcW w:w="2199" w:type="pct"/>
          </w:tcPr>
          <w:p w14:paraId="554DF231" w14:textId="77777777" w:rsidR="00B25239" w:rsidRPr="0076015C" w:rsidRDefault="00B25239" w:rsidP="00B2523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2A513604" w14:textId="77777777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89206BB" w14:textId="77777777" w:rsidR="00B25239" w:rsidRPr="0076015C" w:rsidRDefault="00B25239" w:rsidP="00B252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518EE27" w14:textId="77777777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8752D2E" w14:textId="77777777" w:rsidR="00B25239" w:rsidRPr="0076015C" w:rsidRDefault="00B25239" w:rsidP="00B252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252FD7A" w14:textId="77777777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4D2FAE7" w14:textId="77777777" w:rsidR="00B25239" w:rsidRPr="0076015C" w:rsidRDefault="00B25239" w:rsidP="00B252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CF031A0" w14:textId="77777777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239" w:rsidRPr="0076015C" w14:paraId="51F83DBD" w14:textId="77777777" w:rsidTr="00EC16C1">
        <w:tc>
          <w:tcPr>
            <w:tcW w:w="2199" w:type="pct"/>
          </w:tcPr>
          <w:p w14:paraId="721F7F66" w14:textId="77777777" w:rsidR="00B25239" w:rsidRPr="0076015C" w:rsidRDefault="00B25239" w:rsidP="00B2523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75B19" w14:textId="132DD500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1,011,747</w:t>
            </w:r>
          </w:p>
        </w:tc>
        <w:tc>
          <w:tcPr>
            <w:tcW w:w="129" w:type="pct"/>
            <w:shd w:val="clear" w:color="auto" w:fill="auto"/>
          </w:tcPr>
          <w:p w14:paraId="411EAF6A" w14:textId="77777777" w:rsidR="00B25239" w:rsidRPr="0076015C" w:rsidRDefault="00B25239" w:rsidP="00B252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13C4D79" w14:textId="6B74E82E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903,105</w:t>
            </w:r>
          </w:p>
        </w:tc>
        <w:tc>
          <w:tcPr>
            <w:tcW w:w="147" w:type="pct"/>
            <w:shd w:val="clear" w:color="auto" w:fill="auto"/>
          </w:tcPr>
          <w:p w14:paraId="1174FE3D" w14:textId="77777777" w:rsidR="00B25239" w:rsidRPr="0076015C" w:rsidRDefault="00B25239" w:rsidP="00B252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A377C" w14:textId="213C8BE3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A3F7B45" w14:textId="77777777" w:rsidR="00B25239" w:rsidRPr="0076015C" w:rsidRDefault="00B25239" w:rsidP="00B252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0068DD23" w14:textId="77777777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5239" w:rsidRPr="0076015C" w14:paraId="7F4BECBD" w14:textId="77777777" w:rsidTr="00EC16C1">
        <w:trPr>
          <w:trHeight w:val="290"/>
        </w:trPr>
        <w:tc>
          <w:tcPr>
            <w:tcW w:w="2199" w:type="pct"/>
          </w:tcPr>
          <w:p w14:paraId="3B655414" w14:textId="77777777" w:rsidR="00B25239" w:rsidRPr="0076015C" w:rsidRDefault="00B25239" w:rsidP="00B2523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75204" w14:textId="1E0357C4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2,610</w:t>
            </w:r>
          </w:p>
        </w:tc>
        <w:tc>
          <w:tcPr>
            <w:tcW w:w="129" w:type="pct"/>
            <w:shd w:val="clear" w:color="auto" w:fill="auto"/>
          </w:tcPr>
          <w:p w14:paraId="65F2399E" w14:textId="77777777" w:rsidR="00B25239" w:rsidRPr="0076015C" w:rsidRDefault="00B25239" w:rsidP="00B252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8995E42" w14:textId="6E1E5E05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3,560</w:t>
            </w:r>
          </w:p>
        </w:tc>
        <w:tc>
          <w:tcPr>
            <w:tcW w:w="147" w:type="pct"/>
            <w:shd w:val="clear" w:color="auto" w:fill="auto"/>
          </w:tcPr>
          <w:p w14:paraId="4EC1C71E" w14:textId="77777777" w:rsidR="00B25239" w:rsidRPr="0076015C" w:rsidRDefault="00B25239" w:rsidP="00B252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0AC20" w14:textId="5FFCA567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94,667</w:t>
            </w:r>
          </w:p>
        </w:tc>
        <w:tc>
          <w:tcPr>
            <w:tcW w:w="130" w:type="pct"/>
          </w:tcPr>
          <w:p w14:paraId="63D84CD8" w14:textId="77777777" w:rsidR="00B25239" w:rsidRPr="0076015C" w:rsidRDefault="00B25239" w:rsidP="00B252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C08F92B" w14:textId="38EE3D0A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99,540</w:t>
            </w:r>
          </w:p>
        </w:tc>
      </w:tr>
      <w:tr w:rsidR="00B25239" w:rsidRPr="0076015C" w14:paraId="7829E3C7" w14:textId="77777777" w:rsidTr="00B279B2">
        <w:tc>
          <w:tcPr>
            <w:tcW w:w="2199" w:type="pct"/>
          </w:tcPr>
          <w:p w14:paraId="1EC61442" w14:textId="77777777" w:rsidR="00B25239" w:rsidRPr="0076015C" w:rsidRDefault="00B25239" w:rsidP="00B2523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003FCB9" w14:textId="67599919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1,014,357</w:t>
            </w:r>
          </w:p>
        </w:tc>
        <w:tc>
          <w:tcPr>
            <w:tcW w:w="129" w:type="pct"/>
          </w:tcPr>
          <w:p w14:paraId="24030965" w14:textId="77777777" w:rsidR="00B25239" w:rsidRPr="0076015C" w:rsidRDefault="00B25239" w:rsidP="00B252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38C2669" w14:textId="7D5F98D6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906,665</w:t>
            </w:r>
          </w:p>
        </w:tc>
        <w:tc>
          <w:tcPr>
            <w:tcW w:w="147" w:type="pct"/>
          </w:tcPr>
          <w:p w14:paraId="52AA3EE5" w14:textId="77777777" w:rsidR="00B25239" w:rsidRPr="0076015C" w:rsidRDefault="00B25239" w:rsidP="00B252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83BAC3C" w14:textId="61EE28E0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94,667</w:t>
            </w:r>
          </w:p>
        </w:tc>
        <w:tc>
          <w:tcPr>
            <w:tcW w:w="130" w:type="pct"/>
          </w:tcPr>
          <w:p w14:paraId="544B59DB" w14:textId="77777777" w:rsidR="00B25239" w:rsidRPr="0076015C" w:rsidRDefault="00B25239" w:rsidP="00B252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9C2FB27" w14:textId="264C740A" w:rsidR="00B25239" w:rsidRPr="0076015C" w:rsidRDefault="00B25239" w:rsidP="00B25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99,540</w:t>
            </w:r>
          </w:p>
        </w:tc>
      </w:tr>
    </w:tbl>
    <w:p w14:paraId="5620C103" w14:textId="16E9AF97" w:rsidR="003B029E" w:rsidRDefault="003B029E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7AEF3F6" w14:textId="4F23939E" w:rsidR="00172359" w:rsidRPr="00C92729" w:rsidRDefault="00DE3A15" w:rsidP="00172359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E3A15">
        <w:rPr>
          <w:rFonts w:asciiTheme="majorBidi" w:hAnsiTheme="majorBidi"/>
          <w:b/>
          <w:bCs/>
          <w:sz w:val="30"/>
          <w:szCs w:val="30"/>
          <w:cs/>
        </w:rPr>
        <w:t>หุ้น</w:t>
      </w:r>
      <w:r>
        <w:rPr>
          <w:rFonts w:asciiTheme="majorBidi" w:hAnsiTheme="majorBidi" w:hint="cs"/>
          <w:b/>
          <w:bCs/>
          <w:sz w:val="30"/>
          <w:szCs w:val="30"/>
          <w:cs/>
        </w:rPr>
        <w:t>ทุน</w:t>
      </w:r>
      <w:r w:rsidR="0059327C" w:rsidRPr="00C92729">
        <w:rPr>
          <w:rFonts w:asciiTheme="majorBidi" w:hAnsiTheme="majorBidi" w:cstheme="majorBidi" w:hint="cs"/>
          <w:b/>
          <w:bCs/>
          <w:sz w:val="30"/>
          <w:szCs w:val="30"/>
          <w:cs/>
        </w:rPr>
        <w:t>ซื้อคืน</w:t>
      </w:r>
    </w:p>
    <w:p w14:paraId="67A09D5D" w14:textId="4B1BBF3F" w:rsidR="0054170E" w:rsidRDefault="0054170E" w:rsidP="0059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3A9A076" w14:textId="6D7A6654" w:rsidR="0059327C" w:rsidRPr="009568F3" w:rsidRDefault="0059327C" w:rsidP="00956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D40EA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การซื้อหุ้นคืน</w:t>
      </w:r>
    </w:p>
    <w:p w14:paraId="5AD4EBD1" w14:textId="77777777" w:rsidR="009568F3" w:rsidRPr="009568F3" w:rsidRDefault="009568F3" w:rsidP="0059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284B9CB" w14:textId="59E17337" w:rsidR="0059327C" w:rsidRDefault="0059327C" w:rsidP="0059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D40EA">
        <w:rPr>
          <w:rFonts w:asciiTheme="majorBidi" w:hAnsiTheme="majorBidi" w:cstheme="majorBidi"/>
          <w:sz w:val="30"/>
          <w:szCs w:val="30"/>
          <w:cs/>
        </w:rPr>
        <w:t>ในการประชุมคณะกรรมการของบริษัท เมื่อวันที่</w:t>
      </w:r>
      <w:r w:rsidRPr="00BD40EA">
        <w:rPr>
          <w:rFonts w:asciiTheme="majorBidi" w:hAnsiTheme="majorBidi" w:cstheme="majorBidi"/>
          <w:sz w:val="30"/>
          <w:szCs w:val="30"/>
        </w:rPr>
        <w:t xml:space="preserve"> 19 </w:t>
      </w:r>
      <w:r w:rsidRPr="00BD40EA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BD40EA">
        <w:rPr>
          <w:rFonts w:asciiTheme="majorBidi" w:hAnsiTheme="majorBidi" w:cstheme="majorBidi"/>
          <w:sz w:val="30"/>
          <w:szCs w:val="30"/>
        </w:rPr>
        <w:t xml:space="preserve"> 2567 </w:t>
      </w:r>
      <w:r w:rsidRPr="00BD40EA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คณะกรรมการมีมติอนุมัติให้บริษัทซื้อหุ้นคืน เพื่อการบริหารทางการเงิน</w:t>
      </w:r>
      <w:r w:rsidRPr="00BD40EA">
        <w:rPr>
          <w:rFonts w:asciiTheme="majorBidi" w:hAnsiTheme="majorBidi" w:cstheme="majorBidi"/>
          <w:sz w:val="30"/>
          <w:szCs w:val="30"/>
        </w:rPr>
        <w:t> (Treasury S</w:t>
      </w:r>
      <w:r w:rsidR="004F54AC">
        <w:rPr>
          <w:rFonts w:asciiTheme="majorBidi" w:hAnsiTheme="majorBidi" w:cstheme="majorBidi"/>
          <w:sz w:val="30"/>
          <w:szCs w:val="30"/>
        </w:rPr>
        <w:t>hare</w:t>
      </w:r>
      <w:r w:rsidR="00723425">
        <w:rPr>
          <w:rFonts w:asciiTheme="majorBidi" w:hAnsiTheme="majorBidi" w:cstheme="majorBidi"/>
          <w:sz w:val="30"/>
          <w:szCs w:val="30"/>
        </w:rPr>
        <w:t>s</w:t>
      </w:r>
      <w:r w:rsidRPr="00BD40EA">
        <w:rPr>
          <w:rFonts w:asciiTheme="majorBidi" w:hAnsiTheme="majorBidi" w:cstheme="majorBidi"/>
          <w:sz w:val="30"/>
          <w:szCs w:val="30"/>
        </w:rPr>
        <w:t xml:space="preserve">) </w:t>
      </w:r>
      <w:r w:rsidRPr="00BD40EA">
        <w:rPr>
          <w:rFonts w:asciiTheme="majorBidi" w:hAnsiTheme="majorBidi" w:cstheme="majorBidi"/>
          <w:sz w:val="30"/>
          <w:szCs w:val="30"/>
          <w:cs/>
        </w:rPr>
        <w:t xml:space="preserve">ภายในวงเงินสูงสุดไม่เกิน </w:t>
      </w:r>
      <w:r w:rsidRPr="00BD40EA">
        <w:rPr>
          <w:rFonts w:asciiTheme="majorBidi" w:hAnsiTheme="majorBidi" w:cstheme="majorBidi"/>
          <w:sz w:val="30"/>
          <w:szCs w:val="30"/>
        </w:rPr>
        <w:t xml:space="preserve">30 </w:t>
      </w:r>
      <w:r w:rsidRPr="00BD40EA">
        <w:rPr>
          <w:rFonts w:asciiTheme="majorBidi" w:hAnsiTheme="majorBidi" w:cstheme="majorBidi"/>
          <w:sz w:val="30"/>
          <w:szCs w:val="30"/>
          <w:cs/>
        </w:rPr>
        <w:t>ล้านบาท และจำนวนหุ้นที่จะซื้อคืนไม่เกิน</w:t>
      </w:r>
      <w:r w:rsidRPr="00BD40EA">
        <w:rPr>
          <w:rFonts w:asciiTheme="majorBidi" w:hAnsiTheme="majorBidi" w:cstheme="majorBidi"/>
          <w:sz w:val="30"/>
          <w:szCs w:val="30"/>
        </w:rPr>
        <w:t xml:space="preserve"> 3 </w:t>
      </w:r>
      <w:r w:rsidRPr="00BD40EA">
        <w:rPr>
          <w:rFonts w:asciiTheme="majorBidi" w:hAnsiTheme="majorBidi" w:cstheme="majorBidi"/>
          <w:sz w:val="30"/>
          <w:szCs w:val="30"/>
          <w:cs/>
        </w:rPr>
        <w:t>ล้านหุ้น หรือคิดเป็นไม่เกินร้อยละ</w:t>
      </w:r>
      <w:r w:rsidRPr="00BD40EA">
        <w:rPr>
          <w:rFonts w:asciiTheme="majorBidi" w:hAnsiTheme="majorBidi" w:cstheme="majorBidi"/>
          <w:sz w:val="30"/>
          <w:szCs w:val="30"/>
        </w:rPr>
        <w:t xml:space="preserve"> 1 </w:t>
      </w:r>
      <w:r w:rsidRPr="00BD40EA">
        <w:rPr>
          <w:rFonts w:asciiTheme="majorBidi" w:hAnsiTheme="majorBidi" w:cstheme="majorBidi"/>
          <w:sz w:val="30"/>
          <w:szCs w:val="30"/>
          <w:cs/>
        </w:rPr>
        <w:t xml:space="preserve">ของหุ้นที่จำหน่ายได้แล้วทั้งหมด โดยจะเป็นการเข้าซื้อในตลาดหลักทรัพย์แห่งประเทศไทย และมีกำหนดระยะเวลาที่จะซื้อหุ้นคืนภายใน </w:t>
      </w:r>
      <w:r w:rsidRPr="00BD40EA">
        <w:rPr>
          <w:rFonts w:asciiTheme="majorBidi" w:hAnsiTheme="majorBidi" w:cstheme="majorBidi"/>
          <w:sz w:val="30"/>
          <w:szCs w:val="30"/>
        </w:rPr>
        <w:t xml:space="preserve">6 </w:t>
      </w:r>
      <w:r w:rsidRPr="00BD40EA">
        <w:rPr>
          <w:rFonts w:asciiTheme="majorBidi" w:hAnsiTheme="majorBidi" w:cstheme="majorBidi"/>
          <w:sz w:val="30"/>
          <w:szCs w:val="30"/>
          <w:cs/>
        </w:rPr>
        <w:t>เดือน นับตั้งแต่วันที่</w:t>
      </w:r>
      <w:r w:rsidRPr="00BD40EA">
        <w:rPr>
          <w:rFonts w:asciiTheme="majorBidi" w:hAnsiTheme="majorBidi" w:cstheme="majorBidi"/>
          <w:sz w:val="30"/>
          <w:szCs w:val="30"/>
        </w:rPr>
        <w:t xml:space="preserve"> 24 </w:t>
      </w:r>
      <w:r w:rsidRPr="00BD40EA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BD40EA">
        <w:rPr>
          <w:rFonts w:asciiTheme="majorBidi" w:hAnsiTheme="majorBidi" w:cstheme="majorBidi"/>
          <w:sz w:val="30"/>
          <w:szCs w:val="30"/>
        </w:rPr>
        <w:t xml:space="preserve"> 2567 </w:t>
      </w:r>
      <w:r w:rsidRPr="00BD40EA">
        <w:rPr>
          <w:rFonts w:asciiTheme="majorBidi" w:hAnsiTheme="majorBidi" w:cstheme="majorBidi"/>
          <w:sz w:val="30"/>
          <w:szCs w:val="30"/>
          <w:cs/>
        </w:rPr>
        <w:t>ถึงวันที่</w:t>
      </w:r>
      <w:r w:rsidRPr="00BD40EA">
        <w:rPr>
          <w:rFonts w:asciiTheme="majorBidi" w:hAnsiTheme="majorBidi" w:cstheme="majorBidi"/>
          <w:sz w:val="30"/>
          <w:szCs w:val="30"/>
        </w:rPr>
        <w:t xml:space="preserve"> 23 </w:t>
      </w:r>
      <w:r w:rsidRPr="00BD40EA">
        <w:rPr>
          <w:rFonts w:asciiTheme="majorBidi" w:hAnsiTheme="majorBidi" w:cstheme="majorBidi"/>
          <w:sz w:val="30"/>
          <w:szCs w:val="30"/>
          <w:cs/>
        </w:rPr>
        <w:t>กรกฎาคม</w:t>
      </w:r>
      <w:r w:rsidRPr="00BD40EA">
        <w:rPr>
          <w:rFonts w:asciiTheme="majorBidi" w:hAnsiTheme="majorBidi" w:cstheme="majorBidi"/>
          <w:sz w:val="30"/>
          <w:szCs w:val="30"/>
        </w:rPr>
        <w:t> 2567</w:t>
      </w:r>
    </w:p>
    <w:p w14:paraId="6BA1250A" w14:textId="2016EC44" w:rsidR="00B208F9" w:rsidRDefault="00B208F9" w:rsidP="0059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826398A" w14:textId="4027B903" w:rsidR="009568F3" w:rsidRDefault="009568F3" w:rsidP="00956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ในระหว่างงวดสามเดือนสิ้นสุด</w:t>
      </w:r>
      <w:r w:rsidR="00557AE3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บริษัทได้เข้าซื้อหุ้นคืนจำนวน</w:t>
      </w:r>
      <w:r>
        <w:rPr>
          <w:rFonts w:asciiTheme="majorBidi" w:hAnsiTheme="majorBidi" w:cstheme="majorBidi"/>
          <w:sz w:val="30"/>
          <w:szCs w:val="30"/>
        </w:rPr>
        <w:t xml:space="preserve"> 886,200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หุ้น (คิดเป็น </w:t>
      </w:r>
      <w:r>
        <w:rPr>
          <w:rFonts w:asciiTheme="majorBidi" w:hAnsiTheme="majorBidi" w:cstheme="majorBidi"/>
          <w:sz w:val="30"/>
          <w:szCs w:val="30"/>
        </w:rPr>
        <w:t>0.3%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ของหุ้น</w:t>
      </w:r>
      <w:r w:rsidR="00557AE3">
        <w:rPr>
          <w:rFonts w:asciiTheme="majorBidi" w:hAnsiTheme="majorBidi" w:cstheme="majorBidi" w:hint="cs"/>
          <w:sz w:val="30"/>
          <w:szCs w:val="30"/>
          <w:cs/>
        </w:rPr>
        <w:t>สามัญ</w:t>
      </w:r>
      <w:r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57AE3">
        <w:rPr>
          <w:rFonts w:asciiTheme="majorBidi" w:hAnsiTheme="majorBidi" w:cstheme="majorBidi" w:hint="cs"/>
          <w:sz w:val="30"/>
          <w:szCs w:val="30"/>
          <w:cs/>
        </w:rPr>
        <w:t>รวม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7.61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2A72BB74" w14:textId="0E8E2750" w:rsidR="00B208F9" w:rsidRDefault="00B208F9" w:rsidP="0059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E86D730" w14:textId="15FA564F" w:rsidR="00B208F9" w:rsidRDefault="00B208F9" w:rsidP="0059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FCDD091" w14:textId="55C72989" w:rsidR="00B208F9" w:rsidRDefault="00B208F9" w:rsidP="0059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314AF1E" w14:textId="263C0536" w:rsidR="00D26529" w:rsidRPr="00106313" w:rsidRDefault="004775ED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B8F09C8" w14:textId="77777777" w:rsidR="00D26529" w:rsidRPr="0084152A" w:rsidRDefault="00D26529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E710C8" w14:textId="77777777" w:rsidR="00E43404" w:rsidRPr="009154DB" w:rsidRDefault="00E43404" w:rsidP="00E43404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9154D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B8D83" w14:textId="77777777" w:rsidR="00E43404" w:rsidRPr="0084152A" w:rsidRDefault="00E43404" w:rsidP="00E434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4A71297" w14:textId="77CC1BC6" w:rsidR="0054170E" w:rsidRDefault="00E43404" w:rsidP="0054170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6313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6C52749C" w14:textId="4B9BEF20" w:rsidR="00D5630D" w:rsidRDefault="00D56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2F52538" w14:textId="77777777" w:rsidR="00813404" w:rsidRPr="00106313" w:rsidRDefault="00813404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1A191D1" w14:textId="16FD60A5" w:rsidR="004775ED" w:rsidRPr="0084152A" w:rsidRDefault="004775ED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99"/>
        <w:gridCol w:w="274"/>
        <w:gridCol w:w="1798"/>
      </w:tblGrid>
      <w:tr w:rsidR="00C74157" w:rsidRPr="00106313" w14:paraId="1755EFC9" w14:textId="77777777" w:rsidTr="00AE0227">
        <w:trPr>
          <w:tblHeader/>
        </w:trPr>
        <w:tc>
          <w:tcPr>
            <w:tcW w:w="2892" w:type="pct"/>
            <w:shd w:val="clear" w:color="auto" w:fill="auto"/>
          </w:tcPr>
          <w:p w14:paraId="14D562A3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935C089" w14:textId="779D1409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17B90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317B90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17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80" w:type="pct"/>
            <w:shd w:val="clear" w:color="auto" w:fill="auto"/>
          </w:tcPr>
          <w:p w14:paraId="7E281FE2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45C1251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3B3798F3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shd w:val="clear" w:color="auto" w:fill="auto"/>
          </w:tcPr>
          <w:p w14:paraId="5EF36EDA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BF09376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3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74157" w:rsidRPr="00106313" w14:paraId="7F9BA256" w14:textId="77777777" w:rsidTr="00AE0227">
        <w:trPr>
          <w:tblHeader/>
        </w:trPr>
        <w:tc>
          <w:tcPr>
            <w:tcW w:w="2892" w:type="pct"/>
          </w:tcPr>
          <w:p w14:paraId="56DCA44C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8" w:type="pct"/>
            <w:gridSpan w:val="3"/>
          </w:tcPr>
          <w:p w14:paraId="6997CCE0" w14:textId="77777777" w:rsidR="00C74157" w:rsidRPr="00106313" w:rsidRDefault="00C74157" w:rsidP="00AE02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06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74157" w:rsidRPr="00106313" w14:paraId="76A1230D" w14:textId="77777777" w:rsidTr="00AE0227">
        <w:tc>
          <w:tcPr>
            <w:tcW w:w="2892" w:type="pct"/>
          </w:tcPr>
          <w:p w14:paraId="10AFABD7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80" w:type="pct"/>
          </w:tcPr>
          <w:p w14:paraId="3E600E7A" w14:textId="77777777" w:rsidR="00C74157" w:rsidRPr="00106313" w:rsidRDefault="00C74157" w:rsidP="00AE02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6184114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</w:tcPr>
          <w:p w14:paraId="6B855F2D" w14:textId="77777777" w:rsidR="00C74157" w:rsidRPr="00106313" w:rsidRDefault="00C74157" w:rsidP="00AE02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157" w:rsidRPr="000505F0" w14:paraId="605721D2" w14:textId="77777777" w:rsidTr="00AE0227">
        <w:tc>
          <w:tcPr>
            <w:tcW w:w="2892" w:type="pct"/>
          </w:tcPr>
          <w:p w14:paraId="1ECAA488" w14:textId="15ECA6DB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  <w:r w:rsidR="0081540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เช่า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6C428" w14:textId="2A196356" w:rsidR="00C74157" w:rsidRPr="000505F0" w:rsidRDefault="00B13661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6,595</w:t>
            </w:r>
          </w:p>
        </w:tc>
        <w:tc>
          <w:tcPr>
            <w:tcW w:w="149" w:type="pct"/>
          </w:tcPr>
          <w:p w14:paraId="077008B4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A9085" w14:textId="19A851B6" w:rsidR="00C74157" w:rsidRPr="000505F0" w:rsidRDefault="00B13661" w:rsidP="00B13661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2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</w:tr>
      <w:tr w:rsidR="00C74157" w:rsidRPr="000505F0" w14:paraId="127268F8" w14:textId="77777777" w:rsidTr="00AE0227">
        <w:tc>
          <w:tcPr>
            <w:tcW w:w="2892" w:type="pct"/>
          </w:tcPr>
          <w:p w14:paraId="09B95786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F682D" w14:textId="5E6EAEEA" w:rsidR="00C74157" w:rsidRPr="000505F0" w:rsidRDefault="00B13661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149" w:type="pct"/>
          </w:tcPr>
          <w:p w14:paraId="352C5E8A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3A5F5" w14:textId="655CAAA7" w:rsidR="00C74157" w:rsidRPr="000505F0" w:rsidRDefault="00B13661" w:rsidP="000332C7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2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</w:tr>
      <w:tr w:rsidR="00C74157" w:rsidRPr="000505F0" w14:paraId="31711328" w14:textId="77777777" w:rsidTr="0054170E">
        <w:tc>
          <w:tcPr>
            <w:tcW w:w="2892" w:type="pct"/>
          </w:tcPr>
          <w:p w14:paraId="4A31B814" w14:textId="4D2A70D3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6FBAC5" w14:textId="1C91E177" w:rsidR="00C74157" w:rsidRPr="000505F0" w:rsidRDefault="00B13661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49" w:type="pct"/>
          </w:tcPr>
          <w:p w14:paraId="095CF9CD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7E60B" w14:textId="2F0BBBC2" w:rsidR="00C74157" w:rsidRPr="000505F0" w:rsidRDefault="00B13661" w:rsidP="000332C7">
            <w:pPr>
              <w:pStyle w:val="acctfourfigures"/>
              <w:tabs>
                <w:tab w:val="clear" w:pos="765"/>
                <w:tab w:val="decimal" w:pos="1323"/>
                <w:tab w:val="decimal" w:pos="1510"/>
              </w:tabs>
              <w:spacing w:line="240" w:lineRule="auto"/>
              <w:ind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74157" w:rsidRPr="000505F0" w14:paraId="7AFF7AA0" w14:textId="77777777" w:rsidTr="005E3893">
        <w:tc>
          <w:tcPr>
            <w:tcW w:w="2892" w:type="pct"/>
          </w:tcPr>
          <w:p w14:paraId="59F8B33B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500C623" w14:textId="4EDC1202" w:rsidR="00C74157" w:rsidRPr="000505F0" w:rsidRDefault="00B13661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7,380</w:t>
            </w:r>
          </w:p>
        </w:tc>
        <w:tc>
          <w:tcPr>
            <w:tcW w:w="149" w:type="pct"/>
          </w:tcPr>
          <w:p w14:paraId="79BDEF2C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8D6F9C" w14:textId="3CEEF1E5" w:rsidR="00C74157" w:rsidRPr="000505F0" w:rsidRDefault="00B13661" w:rsidP="000332C7">
            <w:pPr>
              <w:pStyle w:val="acctfourfigures"/>
              <w:tabs>
                <w:tab w:val="clear" w:pos="765"/>
              </w:tabs>
              <w:spacing w:line="240" w:lineRule="auto"/>
              <w:ind w:right="2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</w:t>
            </w:r>
          </w:p>
        </w:tc>
      </w:tr>
      <w:tr w:rsidR="00D5630D" w:rsidRPr="000505F0" w14:paraId="4A84AF83" w14:textId="77777777" w:rsidTr="005E3893">
        <w:tc>
          <w:tcPr>
            <w:tcW w:w="2892" w:type="pct"/>
          </w:tcPr>
          <w:p w14:paraId="1F312AF4" w14:textId="77777777" w:rsidR="00D5630D" w:rsidRPr="00106313" w:rsidRDefault="00D5630D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4999D3" w14:textId="77777777" w:rsidR="00D5630D" w:rsidRDefault="00D5630D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E9EFC8E" w14:textId="77777777" w:rsidR="00D5630D" w:rsidRPr="00106313" w:rsidRDefault="00D5630D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4BC9AC" w14:textId="77777777" w:rsidR="00D5630D" w:rsidRDefault="00D5630D" w:rsidP="000332C7">
            <w:pPr>
              <w:pStyle w:val="acctfourfigures"/>
              <w:tabs>
                <w:tab w:val="clear" w:pos="765"/>
              </w:tabs>
              <w:spacing w:line="240" w:lineRule="auto"/>
              <w:ind w:right="2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4157" w:rsidRPr="00106313" w14:paraId="76C4F6E3" w14:textId="77777777" w:rsidTr="00AE0227">
        <w:tc>
          <w:tcPr>
            <w:tcW w:w="2892" w:type="pct"/>
          </w:tcPr>
          <w:p w14:paraId="1FA8B1CD" w14:textId="77777777" w:rsidR="00C74157" w:rsidRPr="009154DB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54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154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80" w:type="pct"/>
          </w:tcPr>
          <w:p w14:paraId="25B9CD1B" w14:textId="77777777" w:rsidR="00C74157" w:rsidRPr="00106313" w:rsidRDefault="00C7415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3FE5129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</w:tcPr>
          <w:p w14:paraId="2E7C6F42" w14:textId="77777777" w:rsidR="00C74157" w:rsidRPr="00106313" w:rsidRDefault="00C7415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157" w:rsidRPr="000505F0" w14:paraId="1D43FEC2" w14:textId="77777777" w:rsidTr="00AE0227">
        <w:tc>
          <w:tcPr>
            <w:tcW w:w="2892" w:type="pct"/>
          </w:tcPr>
          <w:p w14:paraId="7D406057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CEFCE" w14:textId="4243672E" w:rsidR="00C74157" w:rsidRPr="000505F0" w:rsidRDefault="00B13661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15,798</w:t>
            </w:r>
          </w:p>
        </w:tc>
        <w:tc>
          <w:tcPr>
            <w:tcW w:w="149" w:type="pct"/>
          </w:tcPr>
          <w:p w14:paraId="50487199" w14:textId="77777777" w:rsidR="00C74157" w:rsidRPr="000505F0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AEA87" w14:textId="208DE0BD" w:rsidR="00C74157" w:rsidRPr="000505F0" w:rsidRDefault="00B13661" w:rsidP="00A4187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</w:tr>
      <w:tr w:rsidR="00C74157" w:rsidRPr="000505F0" w14:paraId="552EF45B" w14:textId="77777777" w:rsidTr="00AE0227">
        <w:tc>
          <w:tcPr>
            <w:tcW w:w="2892" w:type="pct"/>
          </w:tcPr>
          <w:p w14:paraId="5491176A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C2D86" w14:textId="035073B0" w:rsidR="00C74157" w:rsidRPr="000505F0" w:rsidRDefault="00B13661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64,502</w:t>
            </w:r>
          </w:p>
        </w:tc>
        <w:tc>
          <w:tcPr>
            <w:tcW w:w="149" w:type="pct"/>
          </w:tcPr>
          <w:p w14:paraId="68AB5CB9" w14:textId="77777777" w:rsidR="00C74157" w:rsidRPr="000505F0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10664" w14:textId="35C217D2" w:rsidR="00C74157" w:rsidRPr="000505F0" w:rsidRDefault="00B13661" w:rsidP="00A4187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</w:tr>
      <w:tr w:rsidR="00C74157" w:rsidRPr="000505F0" w14:paraId="54E61F80" w14:textId="77777777" w:rsidTr="00AE0227">
        <w:tc>
          <w:tcPr>
            <w:tcW w:w="2892" w:type="pct"/>
          </w:tcPr>
          <w:p w14:paraId="05613296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E4AB4" w14:textId="2F21D8FD" w:rsidR="00C74157" w:rsidRPr="000505F0" w:rsidRDefault="00B13661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149" w:type="pct"/>
          </w:tcPr>
          <w:p w14:paraId="76E4CDA7" w14:textId="77777777" w:rsidR="00C74157" w:rsidRPr="000505F0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28005" w14:textId="60A380EF" w:rsidR="00C74157" w:rsidRPr="000505F0" w:rsidRDefault="00B13661" w:rsidP="00A41878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3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74157" w:rsidRPr="000505F0" w14:paraId="1891783E" w14:textId="77777777" w:rsidTr="00AE0227">
        <w:tc>
          <w:tcPr>
            <w:tcW w:w="2892" w:type="pct"/>
          </w:tcPr>
          <w:p w14:paraId="1B53499E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BFD40" w14:textId="3DE813C4" w:rsidR="00C74157" w:rsidRPr="000505F0" w:rsidRDefault="00B13661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439,497</w:t>
            </w:r>
          </w:p>
        </w:tc>
        <w:tc>
          <w:tcPr>
            <w:tcW w:w="149" w:type="pct"/>
          </w:tcPr>
          <w:p w14:paraId="496F6BB2" w14:textId="77777777" w:rsidR="00C74157" w:rsidRPr="000505F0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8377A3" w14:textId="0B4B1A93" w:rsidR="00C74157" w:rsidRPr="000505F0" w:rsidRDefault="00B13661" w:rsidP="00A41878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3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74157" w:rsidRPr="000505F0" w14:paraId="5EC64717" w14:textId="77777777" w:rsidTr="0054170E">
        <w:tc>
          <w:tcPr>
            <w:tcW w:w="2892" w:type="pct"/>
          </w:tcPr>
          <w:p w14:paraId="1FBE95B4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81D030" w14:textId="6AC19F04" w:rsidR="00C74157" w:rsidRPr="000505F0" w:rsidRDefault="00B13661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6,735</w:t>
            </w:r>
          </w:p>
        </w:tc>
        <w:tc>
          <w:tcPr>
            <w:tcW w:w="149" w:type="pct"/>
          </w:tcPr>
          <w:p w14:paraId="281CAB50" w14:textId="77777777" w:rsidR="00C74157" w:rsidRPr="000505F0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E4E8DD" w14:textId="03C17EFB" w:rsidR="00C74157" w:rsidRPr="000505F0" w:rsidRDefault="00B13661" w:rsidP="00A4187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3,248</w:t>
            </w:r>
          </w:p>
        </w:tc>
      </w:tr>
      <w:tr w:rsidR="00C74157" w:rsidRPr="000505F0" w14:paraId="116FF4B7" w14:textId="77777777" w:rsidTr="005E3893">
        <w:tc>
          <w:tcPr>
            <w:tcW w:w="2892" w:type="pct"/>
          </w:tcPr>
          <w:p w14:paraId="77A23144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48FDD5" w14:textId="445A1EAE" w:rsidR="00C74157" w:rsidRPr="000505F0" w:rsidRDefault="00B13661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526,932</w:t>
            </w:r>
          </w:p>
        </w:tc>
        <w:tc>
          <w:tcPr>
            <w:tcW w:w="149" w:type="pct"/>
            <w:vAlign w:val="bottom"/>
          </w:tcPr>
          <w:p w14:paraId="1F3E9F3C" w14:textId="77777777" w:rsidR="00C74157" w:rsidRPr="000505F0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6F85E2" w14:textId="3127AC47" w:rsidR="00C74157" w:rsidRPr="000505F0" w:rsidRDefault="00B13661" w:rsidP="00A4187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3,922</w:t>
            </w:r>
          </w:p>
        </w:tc>
      </w:tr>
    </w:tbl>
    <w:p w14:paraId="117168FE" w14:textId="309CD010" w:rsidR="003B1905" w:rsidRDefault="003B1905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B2C22A8" w14:textId="77777777" w:rsidR="009568F3" w:rsidRDefault="00956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774A496" w14:textId="6E1C8BDC" w:rsidR="002F67FC" w:rsidRPr="00106313" w:rsidRDefault="009568F3" w:rsidP="002F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2F67FC">
        <w:rPr>
          <w:rFonts w:asciiTheme="majorBidi" w:hAnsiTheme="majorBidi" w:cstheme="majorBidi"/>
          <w:b/>
          <w:bCs/>
          <w:sz w:val="30"/>
          <w:szCs w:val="30"/>
        </w:rPr>
        <w:tab/>
      </w:r>
      <w:r w:rsidR="002F67FC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258E236" w14:textId="492D83FA" w:rsidR="002F67FC" w:rsidRDefault="002F67FC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74C1117" w14:textId="77777777" w:rsidR="00F076DB" w:rsidRPr="00B377B0" w:rsidRDefault="00F076DB" w:rsidP="00F07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B377B0">
        <w:rPr>
          <w:rFonts w:ascii="Angsana New" w:hAnsi="Angsana New" w:hint="cs"/>
          <w:i/>
          <w:iCs/>
          <w:sz w:val="30"/>
          <w:szCs w:val="30"/>
          <w:cs/>
        </w:rPr>
        <w:t xml:space="preserve">การอนุมัติจ่ายเงินปันผลประจำปี </w:t>
      </w:r>
      <w:r w:rsidRPr="00B377B0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6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ของบริษัท</w:t>
      </w:r>
    </w:p>
    <w:p w14:paraId="6C38931E" w14:textId="77777777" w:rsidR="00F076DB" w:rsidRPr="00A06237" w:rsidRDefault="00F076DB" w:rsidP="00F076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5"/>
        <w:jc w:val="thaiDistribute"/>
        <w:rPr>
          <w:rFonts w:ascii="Angsana New" w:hAnsi="Angsana New"/>
          <w:sz w:val="24"/>
          <w:szCs w:val="24"/>
        </w:rPr>
      </w:pPr>
    </w:p>
    <w:p w14:paraId="25EE1580" w14:textId="3C41445B" w:rsidR="003C1DE7" w:rsidRDefault="00F076DB" w:rsidP="009B6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377B0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B377B0">
        <w:rPr>
          <w:rFonts w:ascii="Angsana New" w:hAnsi="Angsana New" w:hint="cs"/>
          <w:sz w:val="30"/>
          <w:szCs w:val="30"/>
          <w:cs/>
        </w:rPr>
        <w:t>ประชุม</w:t>
      </w:r>
      <w:r w:rsidR="00A86534">
        <w:rPr>
          <w:rFonts w:ascii="Angsana New" w:hAnsi="Angsana New" w:hint="cs"/>
          <w:sz w:val="30"/>
          <w:szCs w:val="30"/>
          <w:cs/>
        </w:rPr>
        <w:t>ผู้ถือหุ้นสามัญประจำปี</w:t>
      </w:r>
      <w:r w:rsidRPr="00B377B0">
        <w:rPr>
          <w:rFonts w:ascii="Angsana New" w:hAnsi="Angsana New" w:hint="cs"/>
          <w:sz w:val="30"/>
          <w:szCs w:val="30"/>
          <w:cs/>
        </w:rPr>
        <w:t xml:space="preserve">ของบริษัท เมื่อวันที่ </w:t>
      </w:r>
      <w:r>
        <w:rPr>
          <w:rFonts w:ascii="Angsana New" w:hAnsi="Angsana New"/>
          <w:sz w:val="30"/>
          <w:szCs w:val="30"/>
        </w:rPr>
        <w:t>2</w:t>
      </w:r>
      <w:r w:rsidR="00F17304">
        <w:rPr>
          <w:rFonts w:ascii="Angsana New" w:hAnsi="Angsana New"/>
          <w:sz w:val="30"/>
          <w:szCs w:val="30"/>
        </w:rPr>
        <w:t>5</w:t>
      </w:r>
      <w:r w:rsidRPr="00B377B0">
        <w:rPr>
          <w:rFonts w:ascii="Angsana New" w:hAnsi="Angsana New"/>
          <w:sz w:val="30"/>
          <w:szCs w:val="30"/>
        </w:rPr>
        <w:t xml:space="preserve"> </w:t>
      </w:r>
      <w:r w:rsidR="00F17304">
        <w:rPr>
          <w:rFonts w:ascii="Angsana New" w:hAnsi="Angsana New" w:hint="cs"/>
          <w:sz w:val="30"/>
          <w:szCs w:val="30"/>
          <w:cs/>
        </w:rPr>
        <w:t>เมษายน</w:t>
      </w:r>
      <w:r w:rsidRPr="00B377B0">
        <w:rPr>
          <w:rFonts w:ascii="Angsana New" w:hAnsi="Angsana New" w:hint="cs"/>
          <w:sz w:val="30"/>
          <w:szCs w:val="30"/>
          <w:cs/>
        </w:rPr>
        <w:t xml:space="preserve"> </w:t>
      </w:r>
      <w:r w:rsidRPr="00B377B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B377B0">
        <w:rPr>
          <w:rFonts w:ascii="Angsana New" w:hAnsi="Angsana New"/>
          <w:sz w:val="30"/>
          <w:szCs w:val="30"/>
        </w:rPr>
        <w:t xml:space="preserve"> </w:t>
      </w:r>
      <w:r w:rsidR="00BB4630">
        <w:rPr>
          <w:rFonts w:ascii="Angsana New" w:hAnsi="Angsana New" w:hint="cs"/>
          <w:sz w:val="30"/>
          <w:szCs w:val="30"/>
          <w:cs/>
        </w:rPr>
        <w:t>ผู้ถือหุ้น</w:t>
      </w:r>
      <w:r w:rsidRPr="00B377B0">
        <w:rPr>
          <w:rFonts w:ascii="Angsana New" w:hAnsi="Angsana New" w:hint="cs"/>
          <w:sz w:val="30"/>
          <w:szCs w:val="30"/>
          <w:cs/>
        </w:rPr>
        <w:t>มีมติอนุมัติจ่ายเงินปันผล</w:t>
      </w:r>
      <w:r w:rsidR="00BB4630">
        <w:rPr>
          <w:rFonts w:ascii="Angsana New" w:hAnsi="Angsana New" w:hint="cs"/>
          <w:sz w:val="30"/>
          <w:szCs w:val="30"/>
          <w:cs/>
        </w:rPr>
        <w:t>สำห</w:t>
      </w:r>
      <w:r w:rsidR="00CE3036">
        <w:rPr>
          <w:rFonts w:ascii="Angsana New" w:hAnsi="Angsana New" w:hint="cs"/>
          <w:sz w:val="30"/>
          <w:szCs w:val="30"/>
          <w:cs/>
        </w:rPr>
        <w:t>รั</w:t>
      </w:r>
      <w:r w:rsidR="00BB4630">
        <w:rPr>
          <w:rFonts w:ascii="Angsana New" w:hAnsi="Angsana New" w:hint="cs"/>
          <w:sz w:val="30"/>
          <w:szCs w:val="30"/>
          <w:cs/>
        </w:rPr>
        <w:t>บผลประกอบการปี</w:t>
      </w:r>
      <w:r w:rsidR="00BB4630">
        <w:rPr>
          <w:rFonts w:ascii="Angsana New" w:hAnsi="Angsana New"/>
          <w:sz w:val="30"/>
          <w:szCs w:val="30"/>
        </w:rPr>
        <w:t xml:space="preserve"> 2566</w:t>
      </w:r>
      <w:r w:rsidRPr="00B377B0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5124F974" w14:textId="77777777" w:rsidR="009B6FBD" w:rsidRPr="009B6FBD" w:rsidRDefault="009B6FBD" w:rsidP="009B6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070"/>
        <w:gridCol w:w="1800"/>
        <w:gridCol w:w="270"/>
        <w:gridCol w:w="1350"/>
      </w:tblGrid>
      <w:tr w:rsidR="003C1DE7" w:rsidRPr="00865A82" w14:paraId="0020F07E" w14:textId="77777777" w:rsidTr="00D75E51">
        <w:trPr>
          <w:tblHeader/>
        </w:trPr>
        <w:tc>
          <w:tcPr>
            <w:tcW w:w="3510" w:type="dxa"/>
            <w:vAlign w:val="bottom"/>
          </w:tcPr>
          <w:p w14:paraId="755EC3C5" w14:textId="77777777" w:rsidR="003C1DE7" w:rsidRPr="00865A82" w:rsidRDefault="003C1DE7" w:rsidP="00D7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F89660F" w14:textId="77777777" w:rsidR="003C1DE7" w:rsidRPr="00865A82" w:rsidRDefault="003C1DE7" w:rsidP="00D7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651D3346" w14:textId="77777777" w:rsidR="003C1DE7" w:rsidRPr="00865A82" w:rsidRDefault="003C1DE7" w:rsidP="00D7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2C44FEDD" w14:textId="77777777" w:rsidR="003C1DE7" w:rsidRPr="00865A82" w:rsidRDefault="003C1DE7" w:rsidP="00D7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DF2367B" w14:textId="77777777" w:rsidR="003C1DE7" w:rsidRPr="00865A82" w:rsidDel="00D43E7A" w:rsidRDefault="003C1DE7" w:rsidP="00D7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C1DE7" w:rsidRPr="00865A82" w14:paraId="1E57AA05" w14:textId="77777777" w:rsidTr="00D75E51">
        <w:trPr>
          <w:tblHeader/>
        </w:trPr>
        <w:tc>
          <w:tcPr>
            <w:tcW w:w="3510" w:type="dxa"/>
          </w:tcPr>
          <w:p w14:paraId="0AB6C328" w14:textId="77777777" w:rsidR="003C1DE7" w:rsidRPr="00865A82" w:rsidRDefault="003C1DE7" w:rsidP="00D7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20697D8C" w14:textId="77777777" w:rsidR="003C1DE7" w:rsidRPr="00865A82" w:rsidRDefault="003C1DE7" w:rsidP="00D7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A022591" w14:textId="77777777" w:rsidR="003C1DE7" w:rsidRPr="00865A82" w:rsidRDefault="003C1DE7" w:rsidP="00D7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F67DB5F" w14:textId="77777777" w:rsidR="003C1DE7" w:rsidRPr="00865A82" w:rsidRDefault="003C1DE7" w:rsidP="00D7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578360" w14:textId="77777777" w:rsidR="003C1DE7" w:rsidRPr="00865A82" w:rsidRDefault="003C1DE7" w:rsidP="00D7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3C1DE7" w:rsidRPr="00865A82" w14:paraId="0ABF7A38" w14:textId="77777777" w:rsidTr="00D75E51">
        <w:tc>
          <w:tcPr>
            <w:tcW w:w="3510" w:type="dxa"/>
          </w:tcPr>
          <w:p w14:paraId="24223D20" w14:textId="77777777" w:rsidR="003C1DE7" w:rsidRPr="00865A82" w:rsidRDefault="003C1DE7" w:rsidP="00D7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070" w:type="dxa"/>
            <w:shd w:val="clear" w:color="auto" w:fill="auto"/>
          </w:tcPr>
          <w:p w14:paraId="508FB267" w14:textId="77777777" w:rsidR="003C1DE7" w:rsidRPr="00865A82" w:rsidRDefault="003C1DE7" w:rsidP="00D7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3BBFD56" w14:textId="77777777" w:rsidR="003C1DE7" w:rsidRPr="00865A82" w:rsidRDefault="003C1DE7" w:rsidP="00D7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29B37" w14:textId="77777777" w:rsidR="003C1DE7" w:rsidRPr="00865A82" w:rsidRDefault="003C1DE7" w:rsidP="00D7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39780D" w14:textId="77777777" w:rsidR="003C1DE7" w:rsidRPr="00865A82" w:rsidRDefault="003C1DE7" w:rsidP="00D7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1DE7" w:rsidRPr="00865A82" w14:paraId="32142718" w14:textId="77777777" w:rsidTr="00D75E51">
        <w:tc>
          <w:tcPr>
            <w:tcW w:w="3510" w:type="dxa"/>
          </w:tcPr>
          <w:p w14:paraId="6EC0749B" w14:textId="77777777" w:rsidR="003C1DE7" w:rsidRPr="00865A82" w:rsidRDefault="003C1DE7" w:rsidP="00D7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2070" w:type="dxa"/>
            <w:shd w:val="clear" w:color="auto" w:fill="auto"/>
          </w:tcPr>
          <w:p w14:paraId="68465C56" w14:textId="3733B149" w:rsidR="003C1DE7" w:rsidRPr="00865A82" w:rsidRDefault="003C1DE7" w:rsidP="00D7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6E513D29" w14:textId="77777777" w:rsidR="003C1DE7" w:rsidRPr="00865A82" w:rsidRDefault="003C1DE7" w:rsidP="00D7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3DA439A4" w14:textId="77777777" w:rsidR="003C1DE7" w:rsidRPr="00865A82" w:rsidRDefault="003C1DE7" w:rsidP="00D7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442A35" w14:textId="77777777" w:rsidR="003C1DE7" w:rsidRPr="00865A82" w:rsidRDefault="003C1DE7" w:rsidP="00D7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90,000</w:t>
            </w:r>
          </w:p>
        </w:tc>
      </w:tr>
    </w:tbl>
    <w:p w14:paraId="7CFB09DB" w14:textId="4E53AF71" w:rsidR="00B13661" w:rsidRPr="00C3041C" w:rsidRDefault="00B13661" w:rsidP="003C1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sectPr w:rsidR="00B13661" w:rsidRPr="00C3041C" w:rsidSect="0057728F">
      <w:headerReference w:type="default" r:id="rId11"/>
      <w:footerReference w:type="default" r:id="rId12"/>
      <w:pgSz w:w="11909" w:h="16834" w:code="9"/>
      <w:pgMar w:top="576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9143B" w14:textId="77777777" w:rsidR="00811D3E" w:rsidRDefault="00811D3E" w:rsidP="004956B4">
      <w:r>
        <w:separator/>
      </w:r>
    </w:p>
  </w:endnote>
  <w:endnote w:type="continuationSeparator" w:id="0">
    <w:p w14:paraId="4D8FA922" w14:textId="77777777" w:rsidR="00811D3E" w:rsidRDefault="00811D3E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9588281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9D8755" w14:textId="77777777" w:rsidR="004F32EF" w:rsidRPr="005A0BA5" w:rsidRDefault="004F32EF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3ECAB" w14:textId="77777777" w:rsidR="00811D3E" w:rsidRDefault="00811D3E" w:rsidP="004956B4">
      <w:r>
        <w:separator/>
      </w:r>
    </w:p>
  </w:footnote>
  <w:footnote w:type="continuationSeparator" w:id="0">
    <w:p w14:paraId="79ADF20C" w14:textId="77777777" w:rsidR="00811D3E" w:rsidRDefault="00811D3E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9F384" w14:textId="77777777" w:rsidR="00533095" w:rsidRDefault="00533095" w:rsidP="005C4C77">
    <w:pPr>
      <w:pStyle w:val="acctmainheading"/>
      <w:tabs>
        <w:tab w:val="left" w:pos="90"/>
      </w:tabs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4A4FF142" w14:textId="77777777" w:rsidR="00533095" w:rsidRPr="00401060" w:rsidRDefault="00533095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77E756CD" w14:textId="6025B719" w:rsidR="00533095" w:rsidRPr="00FE5A92" w:rsidRDefault="00BE6CF0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843F80">
      <w:rPr>
        <w:rFonts w:ascii="Angsana New" w:hAnsi="Angsana New"/>
        <w:bCs/>
        <w:iCs/>
        <w:sz w:val="32"/>
        <w:szCs w:val="32"/>
        <w:lang w:bidi="th-TH"/>
      </w:rPr>
      <w:t xml:space="preserve">31 </w:t>
    </w:r>
    <w:r w:rsidRPr="00843F80">
      <w:rPr>
        <w:rFonts w:ascii="Angsana New" w:hAnsi="Angsana New" w:hint="cs"/>
        <w:bCs/>
        <w:i/>
        <w:sz w:val="32"/>
        <w:szCs w:val="32"/>
        <w:cs/>
        <w:lang w:bidi="th-TH"/>
      </w:rPr>
      <w:t>มีนาคม</w:t>
    </w:r>
    <w:r w:rsidRPr="00843F80">
      <w:rPr>
        <w:rFonts w:ascii="Angsana New" w:hAnsi="Angsana New" w:hint="cs"/>
        <w:bCs/>
        <w:iCs/>
        <w:sz w:val="32"/>
        <w:szCs w:val="32"/>
        <w:cs/>
        <w:lang w:bidi="th-TH"/>
      </w:rPr>
      <w:t xml:space="preserve"> </w:t>
    </w:r>
    <w:r w:rsidR="00843F80" w:rsidRPr="00843F80">
      <w:rPr>
        <w:rFonts w:ascii="Angsana New" w:hAnsi="Angsana New"/>
        <w:bCs/>
        <w:iCs/>
        <w:sz w:val="32"/>
        <w:szCs w:val="32"/>
        <w:lang w:val="en-US" w:bidi="th-TH"/>
      </w:rPr>
      <w:t>256</w:t>
    </w:r>
    <w:r>
      <w:rPr>
        <w:rFonts w:ascii="Angsana New" w:hAnsi="Angsana New"/>
        <w:bCs/>
        <w:iCs/>
        <w:sz w:val="32"/>
        <w:szCs w:val="32"/>
        <w:lang w:val="en-US" w:bidi="th-TH"/>
      </w:rPr>
      <w:t>7</w:t>
    </w:r>
    <w:r w:rsidR="00533095" w:rsidRPr="00843F80">
      <w:rPr>
        <w:rFonts w:ascii="Angsana New" w:hAnsi="Angsana New" w:hint="cs"/>
        <w:bCs/>
        <w:i/>
        <w:sz w:val="32"/>
        <w:szCs w:val="32"/>
        <w:cs/>
        <w:lang w:bidi="th-TH"/>
      </w:rPr>
      <w:t xml:space="preserve"> </w:t>
    </w:r>
    <w:r w:rsidR="00533095">
      <w:rPr>
        <w:rFonts w:ascii="Angsana New" w:hAnsi="Angsana New" w:hint="cs"/>
        <w:bCs/>
        <w:i/>
        <w:sz w:val="32"/>
        <w:szCs w:val="32"/>
        <w:cs/>
        <w:lang w:bidi="th-TH"/>
      </w:rPr>
      <w:t>(ไม่ได้ตรวจสอบ)</w:t>
    </w:r>
  </w:p>
  <w:p w14:paraId="00F9F0E9" w14:textId="77777777" w:rsidR="00533095" w:rsidRPr="00F611ED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22966A3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3179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D1551"/>
    <w:multiLevelType w:val="hybridMultilevel"/>
    <w:tmpl w:val="C34A6A52"/>
    <w:lvl w:ilvl="0" w:tplc="11FEA2E6">
      <w:start w:val="27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D6E4686"/>
    <w:multiLevelType w:val="hybridMultilevel"/>
    <w:tmpl w:val="E44CB2FC"/>
    <w:lvl w:ilvl="0" w:tplc="7E1EA44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E024A5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7665C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C930BF3E"/>
    <w:lvl w:ilvl="0" w:tplc="64B605B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916C14"/>
    <w:multiLevelType w:val="hybridMultilevel"/>
    <w:tmpl w:val="D126168A"/>
    <w:lvl w:ilvl="0" w:tplc="FFFFFFFF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D2338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542404655">
    <w:abstractNumId w:val="6"/>
  </w:num>
  <w:num w:numId="2" w16cid:durableId="1047489262">
    <w:abstractNumId w:val="5"/>
  </w:num>
  <w:num w:numId="3" w16cid:durableId="165101723">
    <w:abstractNumId w:val="7"/>
  </w:num>
  <w:num w:numId="4" w16cid:durableId="243078576">
    <w:abstractNumId w:val="3"/>
  </w:num>
  <w:num w:numId="5" w16cid:durableId="695039733">
    <w:abstractNumId w:val="2"/>
  </w:num>
  <w:num w:numId="6" w16cid:durableId="1924488021">
    <w:abstractNumId w:val="0"/>
  </w:num>
  <w:num w:numId="7" w16cid:durableId="828330766">
    <w:abstractNumId w:val="1"/>
  </w:num>
  <w:num w:numId="8" w16cid:durableId="454787055">
    <w:abstractNumId w:val="4"/>
  </w:num>
  <w:num w:numId="9" w16cid:durableId="362707474">
    <w:abstractNumId w:val="21"/>
  </w:num>
  <w:num w:numId="10" w16cid:durableId="1154105001">
    <w:abstractNumId w:val="17"/>
  </w:num>
  <w:num w:numId="11" w16cid:durableId="958337222">
    <w:abstractNumId w:val="38"/>
  </w:num>
  <w:num w:numId="12" w16cid:durableId="1031221270">
    <w:abstractNumId w:val="22"/>
  </w:num>
  <w:num w:numId="13" w16cid:durableId="457185919">
    <w:abstractNumId w:val="45"/>
  </w:num>
  <w:num w:numId="14" w16cid:durableId="1725522033">
    <w:abstractNumId w:val="9"/>
  </w:num>
  <w:num w:numId="15" w16cid:durableId="801578294">
    <w:abstractNumId w:val="24"/>
  </w:num>
  <w:num w:numId="16" w16cid:durableId="380983741">
    <w:abstractNumId w:val="42"/>
  </w:num>
  <w:num w:numId="17" w16cid:durableId="2072804859">
    <w:abstractNumId w:val="26"/>
  </w:num>
  <w:num w:numId="18" w16cid:durableId="1844512333">
    <w:abstractNumId w:val="31"/>
  </w:num>
  <w:num w:numId="19" w16cid:durableId="1485270003">
    <w:abstractNumId w:val="36"/>
  </w:num>
  <w:num w:numId="20" w16cid:durableId="1037050325">
    <w:abstractNumId w:val="41"/>
  </w:num>
  <w:num w:numId="21" w16cid:durableId="1524661005">
    <w:abstractNumId w:val="28"/>
  </w:num>
  <w:num w:numId="22" w16cid:durableId="1567063222">
    <w:abstractNumId w:val="19"/>
  </w:num>
  <w:num w:numId="23" w16cid:durableId="990520970">
    <w:abstractNumId w:val="14"/>
  </w:num>
  <w:num w:numId="24" w16cid:durableId="2139176525">
    <w:abstractNumId w:val="37"/>
  </w:num>
  <w:num w:numId="25" w16cid:durableId="1132216">
    <w:abstractNumId w:val="43"/>
  </w:num>
  <w:num w:numId="26" w16cid:durableId="1802726395">
    <w:abstractNumId w:val="30"/>
  </w:num>
  <w:num w:numId="27" w16cid:durableId="1473407652">
    <w:abstractNumId w:val="29"/>
  </w:num>
  <w:num w:numId="28" w16cid:durableId="1102846236">
    <w:abstractNumId w:val="46"/>
  </w:num>
  <w:num w:numId="29" w16cid:durableId="319774421">
    <w:abstractNumId w:val="8"/>
  </w:num>
  <w:num w:numId="30" w16cid:durableId="1791512612">
    <w:abstractNumId w:val="44"/>
  </w:num>
  <w:num w:numId="31" w16cid:durableId="1761096684">
    <w:abstractNumId w:val="18"/>
  </w:num>
  <w:num w:numId="32" w16cid:durableId="1907375133">
    <w:abstractNumId w:val="32"/>
  </w:num>
  <w:num w:numId="33" w16cid:durableId="1156725480">
    <w:abstractNumId w:val="35"/>
  </w:num>
  <w:num w:numId="34" w16cid:durableId="1057775138">
    <w:abstractNumId w:val="27"/>
  </w:num>
  <w:num w:numId="35" w16cid:durableId="310062256">
    <w:abstractNumId w:val="34"/>
  </w:num>
  <w:num w:numId="36" w16cid:durableId="1507868037">
    <w:abstractNumId w:val="10"/>
  </w:num>
  <w:num w:numId="37" w16cid:durableId="872616695">
    <w:abstractNumId w:val="47"/>
  </w:num>
  <w:num w:numId="38" w16cid:durableId="580022414">
    <w:abstractNumId w:val="23"/>
  </w:num>
  <w:num w:numId="39" w16cid:durableId="1583099343">
    <w:abstractNumId w:val="16"/>
  </w:num>
  <w:num w:numId="40" w16cid:durableId="1781337618">
    <w:abstractNumId w:val="33"/>
  </w:num>
  <w:num w:numId="41" w16cid:durableId="1923949458">
    <w:abstractNumId w:val="13"/>
  </w:num>
  <w:num w:numId="42" w16cid:durableId="1637760634">
    <w:abstractNumId w:val="15"/>
  </w:num>
  <w:num w:numId="43" w16cid:durableId="983969728">
    <w:abstractNumId w:val="11"/>
  </w:num>
  <w:num w:numId="44" w16cid:durableId="1166748548">
    <w:abstractNumId w:val="40"/>
  </w:num>
  <w:num w:numId="45" w16cid:durableId="1906716068">
    <w:abstractNumId w:val="20"/>
  </w:num>
  <w:num w:numId="46" w16cid:durableId="1255549513">
    <w:abstractNumId w:val="12"/>
  </w:num>
  <w:num w:numId="47" w16cid:durableId="506289646">
    <w:abstractNumId w:val="25"/>
  </w:num>
  <w:num w:numId="48" w16cid:durableId="27226112">
    <w:abstractNumId w:val="3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24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513"/>
    <w:rsid w:val="00004E9C"/>
    <w:rsid w:val="000051B6"/>
    <w:rsid w:val="00005541"/>
    <w:rsid w:val="00005A60"/>
    <w:rsid w:val="00005AAF"/>
    <w:rsid w:val="00005B2E"/>
    <w:rsid w:val="00006302"/>
    <w:rsid w:val="00006328"/>
    <w:rsid w:val="00006761"/>
    <w:rsid w:val="00006BA5"/>
    <w:rsid w:val="00006BC9"/>
    <w:rsid w:val="00006C50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64E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6C"/>
    <w:rsid w:val="000248DE"/>
    <w:rsid w:val="00024CCA"/>
    <w:rsid w:val="00024FA6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2C7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F49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7047"/>
    <w:rsid w:val="0003724B"/>
    <w:rsid w:val="00037564"/>
    <w:rsid w:val="00037B04"/>
    <w:rsid w:val="00037B98"/>
    <w:rsid w:val="00037BD9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1B2B"/>
    <w:rsid w:val="000422B0"/>
    <w:rsid w:val="0004266D"/>
    <w:rsid w:val="00042B76"/>
    <w:rsid w:val="00042CEB"/>
    <w:rsid w:val="000433D2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C6B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7C3"/>
    <w:rsid w:val="00050156"/>
    <w:rsid w:val="000502A1"/>
    <w:rsid w:val="000502EB"/>
    <w:rsid w:val="000505F0"/>
    <w:rsid w:val="00050965"/>
    <w:rsid w:val="0005098D"/>
    <w:rsid w:val="00050C8A"/>
    <w:rsid w:val="00050EE5"/>
    <w:rsid w:val="000512D8"/>
    <w:rsid w:val="00051636"/>
    <w:rsid w:val="00051887"/>
    <w:rsid w:val="00051B10"/>
    <w:rsid w:val="00051C05"/>
    <w:rsid w:val="0005210B"/>
    <w:rsid w:val="00052656"/>
    <w:rsid w:val="000527A7"/>
    <w:rsid w:val="000527C7"/>
    <w:rsid w:val="00052B57"/>
    <w:rsid w:val="00052DEF"/>
    <w:rsid w:val="00052E8F"/>
    <w:rsid w:val="000530ED"/>
    <w:rsid w:val="00053435"/>
    <w:rsid w:val="000535E3"/>
    <w:rsid w:val="0005360A"/>
    <w:rsid w:val="00053B2B"/>
    <w:rsid w:val="00053DBC"/>
    <w:rsid w:val="000544D1"/>
    <w:rsid w:val="0005462F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3C8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57DA1"/>
    <w:rsid w:val="00060646"/>
    <w:rsid w:val="00060795"/>
    <w:rsid w:val="000609F7"/>
    <w:rsid w:val="00060C2A"/>
    <w:rsid w:val="00060C8F"/>
    <w:rsid w:val="00060D24"/>
    <w:rsid w:val="00061278"/>
    <w:rsid w:val="00061340"/>
    <w:rsid w:val="00061461"/>
    <w:rsid w:val="0006147E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610"/>
    <w:rsid w:val="00070708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2C4C"/>
    <w:rsid w:val="000730CF"/>
    <w:rsid w:val="000730D4"/>
    <w:rsid w:val="000731EF"/>
    <w:rsid w:val="0007345D"/>
    <w:rsid w:val="0007386D"/>
    <w:rsid w:val="0007390B"/>
    <w:rsid w:val="00073A03"/>
    <w:rsid w:val="00073D03"/>
    <w:rsid w:val="00073DB7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C39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622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788"/>
    <w:rsid w:val="00096AD8"/>
    <w:rsid w:val="00096B30"/>
    <w:rsid w:val="00096B4A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48F"/>
    <w:rsid w:val="000A490D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90E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304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B26"/>
    <w:rsid w:val="000C5E7F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0FC7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B9E"/>
    <w:rsid w:val="000D5F44"/>
    <w:rsid w:val="000D5FAB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88F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21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5C9"/>
    <w:rsid w:val="000F1BE3"/>
    <w:rsid w:val="000F21C0"/>
    <w:rsid w:val="000F2307"/>
    <w:rsid w:val="000F23CE"/>
    <w:rsid w:val="000F2613"/>
    <w:rsid w:val="000F270F"/>
    <w:rsid w:val="000F27F3"/>
    <w:rsid w:val="000F2899"/>
    <w:rsid w:val="000F2A22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255"/>
    <w:rsid w:val="0010143A"/>
    <w:rsid w:val="00101714"/>
    <w:rsid w:val="00101B2D"/>
    <w:rsid w:val="00101D07"/>
    <w:rsid w:val="00101D0E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313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639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85F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6CB"/>
    <w:rsid w:val="00117776"/>
    <w:rsid w:val="001179CF"/>
    <w:rsid w:val="00117FA8"/>
    <w:rsid w:val="00120126"/>
    <w:rsid w:val="0012012C"/>
    <w:rsid w:val="00120302"/>
    <w:rsid w:val="001203E0"/>
    <w:rsid w:val="00120735"/>
    <w:rsid w:val="00120E1B"/>
    <w:rsid w:val="00121271"/>
    <w:rsid w:val="00121349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4ED6"/>
    <w:rsid w:val="00125041"/>
    <w:rsid w:val="00125080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735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467"/>
    <w:rsid w:val="0013678D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649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71F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112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458"/>
    <w:rsid w:val="00153516"/>
    <w:rsid w:val="001535E8"/>
    <w:rsid w:val="00153A35"/>
    <w:rsid w:val="00153D72"/>
    <w:rsid w:val="0015435C"/>
    <w:rsid w:val="001543A8"/>
    <w:rsid w:val="001549A4"/>
    <w:rsid w:val="00154CB0"/>
    <w:rsid w:val="00154CC4"/>
    <w:rsid w:val="00154ECD"/>
    <w:rsid w:val="00154EDF"/>
    <w:rsid w:val="0015520F"/>
    <w:rsid w:val="001552F7"/>
    <w:rsid w:val="00155B74"/>
    <w:rsid w:val="00156022"/>
    <w:rsid w:val="001564DB"/>
    <w:rsid w:val="0015664A"/>
    <w:rsid w:val="00156735"/>
    <w:rsid w:val="001567FB"/>
    <w:rsid w:val="0015696E"/>
    <w:rsid w:val="00156CA4"/>
    <w:rsid w:val="00156E7B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5F8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6EA"/>
    <w:rsid w:val="0016677E"/>
    <w:rsid w:val="0016696C"/>
    <w:rsid w:val="001669CD"/>
    <w:rsid w:val="00166C2A"/>
    <w:rsid w:val="00166C44"/>
    <w:rsid w:val="00166F19"/>
    <w:rsid w:val="00167029"/>
    <w:rsid w:val="0016711F"/>
    <w:rsid w:val="001678F0"/>
    <w:rsid w:val="00170686"/>
    <w:rsid w:val="001707BE"/>
    <w:rsid w:val="001707C5"/>
    <w:rsid w:val="001707E4"/>
    <w:rsid w:val="00170879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359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C73"/>
    <w:rsid w:val="0018232A"/>
    <w:rsid w:val="001825B6"/>
    <w:rsid w:val="001826C1"/>
    <w:rsid w:val="001829C5"/>
    <w:rsid w:val="00182A0E"/>
    <w:rsid w:val="00182CC3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350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091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AF5"/>
    <w:rsid w:val="001A5D50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FA7"/>
    <w:rsid w:val="001B2FFF"/>
    <w:rsid w:val="001B301B"/>
    <w:rsid w:val="001B3183"/>
    <w:rsid w:val="001B3ADC"/>
    <w:rsid w:val="001B3B3A"/>
    <w:rsid w:val="001B3F49"/>
    <w:rsid w:val="001B41B5"/>
    <w:rsid w:val="001B4217"/>
    <w:rsid w:val="001B4A59"/>
    <w:rsid w:val="001B4ADD"/>
    <w:rsid w:val="001B4F0E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85F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DD6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4E44"/>
    <w:rsid w:val="001C53F4"/>
    <w:rsid w:val="001C56F6"/>
    <w:rsid w:val="001C57C5"/>
    <w:rsid w:val="001C59EE"/>
    <w:rsid w:val="001C5A39"/>
    <w:rsid w:val="001C5D85"/>
    <w:rsid w:val="001C5F16"/>
    <w:rsid w:val="001C605D"/>
    <w:rsid w:val="001C628B"/>
    <w:rsid w:val="001C674F"/>
    <w:rsid w:val="001C67EE"/>
    <w:rsid w:val="001C6992"/>
    <w:rsid w:val="001C76D7"/>
    <w:rsid w:val="001C7826"/>
    <w:rsid w:val="001C78C4"/>
    <w:rsid w:val="001D0408"/>
    <w:rsid w:val="001D0585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EA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D0"/>
    <w:rsid w:val="001E4A3B"/>
    <w:rsid w:val="001E4B11"/>
    <w:rsid w:val="001E4CEC"/>
    <w:rsid w:val="001E4E7A"/>
    <w:rsid w:val="001E4EDE"/>
    <w:rsid w:val="001E52AD"/>
    <w:rsid w:val="001E57CE"/>
    <w:rsid w:val="001E59BD"/>
    <w:rsid w:val="001E59FB"/>
    <w:rsid w:val="001E5DCE"/>
    <w:rsid w:val="001E5ECE"/>
    <w:rsid w:val="001E5FA6"/>
    <w:rsid w:val="001E60F6"/>
    <w:rsid w:val="001E6666"/>
    <w:rsid w:val="001E6A0C"/>
    <w:rsid w:val="001E6B1B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1FB6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69D"/>
    <w:rsid w:val="001F5862"/>
    <w:rsid w:val="001F589B"/>
    <w:rsid w:val="001F59E6"/>
    <w:rsid w:val="001F5C1C"/>
    <w:rsid w:val="001F5C62"/>
    <w:rsid w:val="001F5FF5"/>
    <w:rsid w:val="001F637B"/>
    <w:rsid w:val="001F64ED"/>
    <w:rsid w:val="001F64FC"/>
    <w:rsid w:val="001F6761"/>
    <w:rsid w:val="001F68D6"/>
    <w:rsid w:val="001F69DF"/>
    <w:rsid w:val="001F6B27"/>
    <w:rsid w:val="001F6DB0"/>
    <w:rsid w:val="001F6DFD"/>
    <w:rsid w:val="001F7016"/>
    <w:rsid w:val="001F70AC"/>
    <w:rsid w:val="001F724C"/>
    <w:rsid w:val="001F7317"/>
    <w:rsid w:val="001F74F5"/>
    <w:rsid w:val="001F758F"/>
    <w:rsid w:val="001F7C4D"/>
    <w:rsid w:val="001F7CC4"/>
    <w:rsid w:val="001F7DED"/>
    <w:rsid w:val="001F7EDE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038"/>
    <w:rsid w:val="002032A6"/>
    <w:rsid w:val="002032E0"/>
    <w:rsid w:val="00203512"/>
    <w:rsid w:val="002037DD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581"/>
    <w:rsid w:val="0021363E"/>
    <w:rsid w:val="0021377A"/>
    <w:rsid w:val="00213BB0"/>
    <w:rsid w:val="00213CCA"/>
    <w:rsid w:val="00213D3C"/>
    <w:rsid w:val="00213FCE"/>
    <w:rsid w:val="00214186"/>
    <w:rsid w:val="002143C3"/>
    <w:rsid w:val="00214401"/>
    <w:rsid w:val="002146DC"/>
    <w:rsid w:val="00214702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2B1A"/>
    <w:rsid w:val="0022312B"/>
    <w:rsid w:val="0022329B"/>
    <w:rsid w:val="0022381A"/>
    <w:rsid w:val="00224264"/>
    <w:rsid w:val="0022474A"/>
    <w:rsid w:val="0022474E"/>
    <w:rsid w:val="00224799"/>
    <w:rsid w:val="00224CD0"/>
    <w:rsid w:val="002254D3"/>
    <w:rsid w:val="002255A5"/>
    <w:rsid w:val="002255E6"/>
    <w:rsid w:val="00225CB2"/>
    <w:rsid w:val="00225FD6"/>
    <w:rsid w:val="00226229"/>
    <w:rsid w:val="002263C1"/>
    <w:rsid w:val="002269C7"/>
    <w:rsid w:val="00226E2F"/>
    <w:rsid w:val="00226E70"/>
    <w:rsid w:val="00226FB3"/>
    <w:rsid w:val="00227456"/>
    <w:rsid w:val="002276FE"/>
    <w:rsid w:val="002277A7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9D6"/>
    <w:rsid w:val="00230D0A"/>
    <w:rsid w:val="00230D38"/>
    <w:rsid w:val="00231142"/>
    <w:rsid w:val="00231242"/>
    <w:rsid w:val="00231367"/>
    <w:rsid w:val="002313A5"/>
    <w:rsid w:val="0023180A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2F53"/>
    <w:rsid w:val="00233095"/>
    <w:rsid w:val="00233213"/>
    <w:rsid w:val="002333EA"/>
    <w:rsid w:val="00233725"/>
    <w:rsid w:val="00233947"/>
    <w:rsid w:val="00233C2A"/>
    <w:rsid w:val="0023404B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287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A7F"/>
    <w:rsid w:val="00251AC6"/>
    <w:rsid w:val="00251CA3"/>
    <w:rsid w:val="00251CC3"/>
    <w:rsid w:val="00252079"/>
    <w:rsid w:val="00252245"/>
    <w:rsid w:val="0025228A"/>
    <w:rsid w:val="002525DB"/>
    <w:rsid w:val="002525EC"/>
    <w:rsid w:val="0025263A"/>
    <w:rsid w:val="002527C9"/>
    <w:rsid w:val="002528B0"/>
    <w:rsid w:val="0025290F"/>
    <w:rsid w:val="00252931"/>
    <w:rsid w:val="00252A8F"/>
    <w:rsid w:val="00252BAA"/>
    <w:rsid w:val="002534A0"/>
    <w:rsid w:val="0025388D"/>
    <w:rsid w:val="002538F6"/>
    <w:rsid w:val="002539E1"/>
    <w:rsid w:val="00253B54"/>
    <w:rsid w:val="00254341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DA8"/>
    <w:rsid w:val="00257E26"/>
    <w:rsid w:val="00257E2F"/>
    <w:rsid w:val="00260536"/>
    <w:rsid w:val="00260555"/>
    <w:rsid w:val="0026075B"/>
    <w:rsid w:val="00260B87"/>
    <w:rsid w:val="00260CAC"/>
    <w:rsid w:val="002610D2"/>
    <w:rsid w:val="00261372"/>
    <w:rsid w:val="002613E8"/>
    <w:rsid w:val="00261408"/>
    <w:rsid w:val="00261A8D"/>
    <w:rsid w:val="00261D7C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6C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6F00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605C"/>
    <w:rsid w:val="002864D7"/>
    <w:rsid w:val="002865E9"/>
    <w:rsid w:val="00286939"/>
    <w:rsid w:val="002869B5"/>
    <w:rsid w:val="00286B83"/>
    <w:rsid w:val="00286BA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688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A4C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5C9C"/>
    <w:rsid w:val="00295DCC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FF"/>
    <w:rsid w:val="002A240F"/>
    <w:rsid w:val="002A2D6E"/>
    <w:rsid w:val="002A2DB6"/>
    <w:rsid w:val="002A2E52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165"/>
    <w:rsid w:val="002A55AE"/>
    <w:rsid w:val="002A5AAB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185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ED"/>
    <w:rsid w:val="002C41C9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3A2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AA"/>
    <w:rsid w:val="002D3817"/>
    <w:rsid w:val="002D3F1A"/>
    <w:rsid w:val="002D44E2"/>
    <w:rsid w:val="002D46DF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150"/>
    <w:rsid w:val="002E41A6"/>
    <w:rsid w:val="002E41C9"/>
    <w:rsid w:val="002E4364"/>
    <w:rsid w:val="002E4586"/>
    <w:rsid w:val="002E4745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32F"/>
    <w:rsid w:val="002F1CD1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6EE"/>
    <w:rsid w:val="002F575F"/>
    <w:rsid w:val="002F5B55"/>
    <w:rsid w:val="002F64F8"/>
    <w:rsid w:val="002F67FC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788"/>
    <w:rsid w:val="003078BD"/>
    <w:rsid w:val="00307C6D"/>
    <w:rsid w:val="00307E2A"/>
    <w:rsid w:val="00310368"/>
    <w:rsid w:val="0031062C"/>
    <w:rsid w:val="00310C96"/>
    <w:rsid w:val="00310D95"/>
    <w:rsid w:val="00310F35"/>
    <w:rsid w:val="003112E2"/>
    <w:rsid w:val="003113C2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CD6"/>
    <w:rsid w:val="00315DB8"/>
    <w:rsid w:val="00316137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17B90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18C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82B"/>
    <w:rsid w:val="003278F3"/>
    <w:rsid w:val="003278F8"/>
    <w:rsid w:val="00327A0C"/>
    <w:rsid w:val="00327D78"/>
    <w:rsid w:val="0033007D"/>
    <w:rsid w:val="00330584"/>
    <w:rsid w:val="00330605"/>
    <w:rsid w:val="00330693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D84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4B6"/>
    <w:rsid w:val="00345648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99B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72B"/>
    <w:rsid w:val="00360C3B"/>
    <w:rsid w:val="00360D81"/>
    <w:rsid w:val="003613F2"/>
    <w:rsid w:val="00361C6D"/>
    <w:rsid w:val="0036210D"/>
    <w:rsid w:val="00362765"/>
    <w:rsid w:val="00362996"/>
    <w:rsid w:val="00362F0C"/>
    <w:rsid w:val="0036322F"/>
    <w:rsid w:val="00363559"/>
    <w:rsid w:val="0036361C"/>
    <w:rsid w:val="003639A1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965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2CBE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4F99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982"/>
    <w:rsid w:val="00384C76"/>
    <w:rsid w:val="00385050"/>
    <w:rsid w:val="00385A99"/>
    <w:rsid w:val="00385F92"/>
    <w:rsid w:val="00385FA0"/>
    <w:rsid w:val="00386065"/>
    <w:rsid w:val="003868EA"/>
    <w:rsid w:val="003869BF"/>
    <w:rsid w:val="00386BAF"/>
    <w:rsid w:val="00386CC9"/>
    <w:rsid w:val="00386D6E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A45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3C8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6384"/>
    <w:rsid w:val="00396505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115"/>
    <w:rsid w:val="003A2433"/>
    <w:rsid w:val="003A24B2"/>
    <w:rsid w:val="003A25BE"/>
    <w:rsid w:val="003A27C0"/>
    <w:rsid w:val="003A2B70"/>
    <w:rsid w:val="003A2BF0"/>
    <w:rsid w:val="003A2D02"/>
    <w:rsid w:val="003A3009"/>
    <w:rsid w:val="003A308F"/>
    <w:rsid w:val="003A371A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29E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05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DE7"/>
    <w:rsid w:val="003C1EF5"/>
    <w:rsid w:val="003C1EFF"/>
    <w:rsid w:val="003C20AF"/>
    <w:rsid w:val="003C2161"/>
    <w:rsid w:val="003C2570"/>
    <w:rsid w:val="003C275F"/>
    <w:rsid w:val="003C411D"/>
    <w:rsid w:val="003C47FE"/>
    <w:rsid w:val="003C4AFA"/>
    <w:rsid w:val="003C4B28"/>
    <w:rsid w:val="003C4C0F"/>
    <w:rsid w:val="003C4CD3"/>
    <w:rsid w:val="003C4FFB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0FA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783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E21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4B"/>
    <w:rsid w:val="003E375E"/>
    <w:rsid w:val="003E3C95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0A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2D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5EEA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543"/>
    <w:rsid w:val="00401741"/>
    <w:rsid w:val="00401AD5"/>
    <w:rsid w:val="00401BD4"/>
    <w:rsid w:val="00401EE8"/>
    <w:rsid w:val="00401F22"/>
    <w:rsid w:val="0040219F"/>
    <w:rsid w:val="004021B9"/>
    <w:rsid w:val="004022AB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3FD7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3D88"/>
    <w:rsid w:val="00413FAE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A99"/>
    <w:rsid w:val="00423BF6"/>
    <w:rsid w:val="00423FDD"/>
    <w:rsid w:val="00424254"/>
    <w:rsid w:val="0042434E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095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B2F"/>
    <w:rsid w:val="00435BF3"/>
    <w:rsid w:val="00435F35"/>
    <w:rsid w:val="00435FC2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2D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3C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6B7"/>
    <w:rsid w:val="004569BA"/>
    <w:rsid w:val="00456A2B"/>
    <w:rsid w:val="00456B3E"/>
    <w:rsid w:val="00456BBD"/>
    <w:rsid w:val="00456E09"/>
    <w:rsid w:val="00456E7A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05"/>
    <w:rsid w:val="004654D2"/>
    <w:rsid w:val="0046560F"/>
    <w:rsid w:val="00465637"/>
    <w:rsid w:val="00465CBB"/>
    <w:rsid w:val="00465F06"/>
    <w:rsid w:val="004660E9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4F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BD5"/>
    <w:rsid w:val="00475CBB"/>
    <w:rsid w:val="00475E65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2F8B"/>
    <w:rsid w:val="00483165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2D4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2F6"/>
    <w:rsid w:val="0048764D"/>
    <w:rsid w:val="004878E6"/>
    <w:rsid w:val="00487A00"/>
    <w:rsid w:val="00487C06"/>
    <w:rsid w:val="00487DCB"/>
    <w:rsid w:val="00487FBE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7A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1EA4"/>
    <w:rsid w:val="004A2099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106"/>
    <w:rsid w:val="004A67AD"/>
    <w:rsid w:val="004A693B"/>
    <w:rsid w:val="004A6A7D"/>
    <w:rsid w:val="004A6B04"/>
    <w:rsid w:val="004A6F37"/>
    <w:rsid w:val="004A6F59"/>
    <w:rsid w:val="004A7086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EC7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96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D6F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2E3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8B"/>
    <w:rsid w:val="004E2EA5"/>
    <w:rsid w:val="004E2F00"/>
    <w:rsid w:val="004E2F9D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006"/>
    <w:rsid w:val="004E41DA"/>
    <w:rsid w:val="004E435D"/>
    <w:rsid w:val="004E43B2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A0D"/>
    <w:rsid w:val="004F2DD7"/>
    <w:rsid w:val="004F32EF"/>
    <w:rsid w:val="004F3A98"/>
    <w:rsid w:val="004F3EDA"/>
    <w:rsid w:val="004F3F02"/>
    <w:rsid w:val="004F43D0"/>
    <w:rsid w:val="004F4656"/>
    <w:rsid w:val="004F4708"/>
    <w:rsid w:val="004F4AD0"/>
    <w:rsid w:val="004F4DBF"/>
    <w:rsid w:val="004F4F14"/>
    <w:rsid w:val="004F549C"/>
    <w:rsid w:val="004F54A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50007C"/>
    <w:rsid w:val="0050019D"/>
    <w:rsid w:val="00501105"/>
    <w:rsid w:val="0050171C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827"/>
    <w:rsid w:val="005048C1"/>
    <w:rsid w:val="005049B9"/>
    <w:rsid w:val="00504BF4"/>
    <w:rsid w:val="00504C7C"/>
    <w:rsid w:val="00504CA2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2"/>
    <w:rsid w:val="005077D6"/>
    <w:rsid w:val="00507D92"/>
    <w:rsid w:val="00510B7A"/>
    <w:rsid w:val="00510DC3"/>
    <w:rsid w:val="00510E4E"/>
    <w:rsid w:val="005110C0"/>
    <w:rsid w:val="00511172"/>
    <w:rsid w:val="00511270"/>
    <w:rsid w:val="005112AF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BBB"/>
    <w:rsid w:val="00516CBB"/>
    <w:rsid w:val="00517046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53E"/>
    <w:rsid w:val="005329C5"/>
    <w:rsid w:val="00532CEE"/>
    <w:rsid w:val="00532E85"/>
    <w:rsid w:val="00533095"/>
    <w:rsid w:val="005330A8"/>
    <w:rsid w:val="0053347D"/>
    <w:rsid w:val="0053357C"/>
    <w:rsid w:val="00533A13"/>
    <w:rsid w:val="00533A66"/>
    <w:rsid w:val="00533DDA"/>
    <w:rsid w:val="005342D3"/>
    <w:rsid w:val="00534320"/>
    <w:rsid w:val="005343B2"/>
    <w:rsid w:val="0053450F"/>
    <w:rsid w:val="005348D5"/>
    <w:rsid w:val="00535426"/>
    <w:rsid w:val="0053550F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0E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80D"/>
    <w:rsid w:val="00544CF7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3B6"/>
    <w:rsid w:val="0054673F"/>
    <w:rsid w:val="00546A28"/>
    <w:rsid w:val="00546F31"/>
    <w:rsid w:val="0054714D"/>
    <w:rsid w:val="0054726C"/>
    <w:rsid w:val="005473B3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AE3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06E"/>
    <w:rsid w:val="00564291"/>
    <w:rsid w:val="0056443C"/>
    <w:rsid w:val="0056490C"/>
    <w:rsid w:val="00564A4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A04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2D7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156"/>
    <w:rsid w:val="005763F3"/>
    <w:rsid w:val="00576827"/>
    <w:rsid w:val="00577134"/>
    <w:rsid w:val="0057728F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0FD2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5C8"/>
    <w:rsid w:val="00586653"/>
    <w:rsid w:val="00586752"/>
    <w:rsid w:val="005869A5"/>
    <w:rsid w:val="00586A94"/>
    <w:rsid w:val="00586DC8"/>
    <w:rsid w:val="005870FC"/>
    <w:rsid w:val="00587244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27C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DD1"/>
    <w:rsid w:val="005B1E0F"/>
    <w:rsid w:val="005B1FE5"/>
    <w:rsid w:val="005B2413"/>
    <w:rsid w:val="005B2767"/>
    <w:rsid w:val="005B27A5"/>
    <w:rsid w:val="005B2A72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0AE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5B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C93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2F7"/>
    <w:rsid w:val="005E041F"/>
    <w:rsid w:val="005E0554"/>
    <w:rsid w:val="005E066E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2FE"/>
    <w:rsid w:val="005E3471"/>
    <w:rsid w:val="005E3523"/>
    <w:rsid w:val="005E3893"/>
    <w:rsid w:val="005E393F"/>
    <w:rsid w:val="005E3A55"/>
    <w:rsid w:val="005E3B7B"/>
    <w:rsid w:val="005E3C22"/>
    <w:rsid w:val="005E3DBE"/>
    <w:rsid w:val="005E433D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99A"/>
    <w:rsid w:val="005F1C3E"/>
    <w:rsid w:val="005F1D1B"/>
    <w:rsid w:val="005F287D"/>
    <w:rsid w:val="005F2AAE"/>
    <w:rsid w:val="005F3218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836"/>
    <w:rsid w:val="005F7A8D"/>
    <w:rsid w:val="005F7ACF"/>
    <w:rsid w:val="005F7C6A"/>
    <w:rsid w:val="005F7E02"/>
    <w:rsid w:val="005F7EFC"/>
    <w:rsid w:val="00600006"/>
    <w:rsid w:val="00600024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0D4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801"/>
    <w:rsid w:val="00606B86"/>
    <w:rsid w:val="00606C30"/>
    <w:rsid w:val="00606D77"/>
    <w:rsid w:val="00606F62"/>
    <w:rsid w:val="00607226"/>
    <w:rsid w:val="00607761"/>
    <w:rsid w:val="006078C6"/>
    <w:rsid w:val="006102CE"/>
    <w:rsid w:val="0061056C"/>
    <w:rsid w:val="0061057F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1E00"/>
    <w:rsid w:val="00612065"/>
    <w:rsid w:val="0061208E"/>
    <w:rsid w:val="00612235"/>
    <w:rsid w:val="00612488"/>
    <w:rsid w:val="006124D3"/>
    <w:rsid w:val="00612759"/>
    <w:rsid w:val="0061276A"/>
    <w:rsid w:val="00612B49"/>
    <w:rsid w:val="00612F1C"/>
    <w:rsid w:val="006130B5"/>
    <w:rsid w:val="00613309"/>
    <w:rsid w:val="0061341D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CDB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995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CED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AAD"/>
    <w:rsid w:val="00646D42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8DA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E23"/>
    <w:rsid w:val="00661544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1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D"/>
    <w:rsid w:val="006769AE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4A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34"/>
    <w:rsid w:val="00696492"/>
    <w:rsid w:val="006969DE"/>
    <w:rsid w:val="00696F64"/>
    <w:rsid w:val="00696FD3"/>
    <w:rsid w:val="006971F5"/>
    <w:rsid w:val="00697306"/>
    <w:rsid w:val="00697540"/>
    <w:rsid w:val="006A02BD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1CD"/>
    <w:rsid w:val="006B24B6"/>
    <w:rsid w:val="006B2775"/>
    <w:rsid w:val="006B2B83"/>
    <w:rsid w:val="006B2BC6"/>
    <w:rsid w:val="006B2C29"/>
    <w:rsid w:val="006B2F77"/>
    <w:rsid w:val="006B3239"/>
    <w:rsid w:val="006B3316"/>
    <w:rsid w:val="006B3368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BC"/>
    <w:rsid w:val="006B4EC0"/>
    <w:rsid w:val="006B57E2"/>
    <w:rsid w:val="006B58B5"/>
    <w:rsid w:val="006B59C9"/>
    <w:rsid w:val="006B5AAF"/>
    <w:rsid w:val="006B5B1D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D84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D9A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C96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2F4C"/>
    <w:rsid w:val="006F30B0"/>
    <w:rsid w:val="006F30EA"/>
    <w:rsid w:val="006F33C2"/>
    <w:rsid w:val="006F360E"/>
    <w:rsid w:val="006F389F"/>
    <w:rsid w:val="006F38D3"/>
    <w:rsid w:val="006F3A1E"/>
    <w:rsid w:val="006F3E11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B68"/>
    <w:rsid w:val="006F5CD8"/>
    <w:rsid w:val="006F5D19"/>
    <w:rsid w:val="006F65EC"/>
    <w:rsid w:val="006F66F2"/>
    <w:rsid w:val="006F67ED"/>
    <w:rsid w:val="006F6885"/>
    <w:rsid w:val="006F6915"/>
    <w:rsid w:val="006F6958"/>
    <w:rsid w:val="006F699D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2289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D34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43D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7B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EB1"/>
    <w:rsid w:val="00721FAE"/>
    <w:rsid w:val="0072200A"/>
    <w:rsid w:val="00722268"/>
    <w:rsid w:val="007223F0"/>
    <w:rsid w:val="00722547"/>
    <w:rsid w:val="00722B01"/>
    <w:rsid w:val="00722DA1"/>
    <w:rsid w:val="00722DDC"/>
    <w:rsid w:val="00722EE4"/>
    <w:rsid w:val="007233E1"/>
    <w:rsid w:val="00723425"/>
    <w:rsid w:val="007236D3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32C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2A1C"/>
    <w:rsid w:val="0073322B"/>
    <w:rsid w:val="00733326"/>
    <w:rsid w:val="00733594"/>
    <w:rsid w:val="00733A18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42"/>
    <w:rsid w:val="007400C5"/>
    <w:rsid w:val="007400D7"/>
    <w:rsid w:val="007400E6"/>
    <w:rsid w:val="00740308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3E9"/>
    <w:rsid w:val="00744A16"/>
    <w:rsid w:val="00744B1D"/>
    <w:rsid w:val="00744B82"/>
    <w:rsid w:val="007450B6"/>
    <w:rsid w:val="007450BB"/>
    <w:rsid w:val="007455FA"/>
    <w:rsid w:val="0074562B"/>
    <w:rsid w:val="00745D39"/>
    <w:rsid w:val="00745E67"/>
    <w:rsid w:val="00745EF4"/>
    <w:rsid w:val="0074602F"/>
    <w:rsid w:val="007463A1"/>
    <w:rsid w:val="00746430"/>
    <w:rsid w:val="00746489"/>
    <w:rsid w:val="007464E0"/>
    <w:rsid w:val="007466E0"/>
    <w:rsid w:val="007467B5"/>
    <w:rsid w:val="0074684B"/>
    <w:rsid w:val="00746A4C"/>
    <w:rsid w:val="00746B38"/>
    <w:rsid w:val="00746FA9"/>
    <w:rsid w:val="00747005"/>
    <w:rsid w:val="0074717E"/>
    <w:rsid w:val="00747298"/>
    <w:rsid w:val="007479F6"/>
    <w:rsid w:val="00747C52"/>
    <w:rsid w:val="00747F84"/>
    <w:rsid w:val="007500FB"/>
    <w:rsid w:val="0075042E"/>
    <w:rsid w:val="007508F2"/>
    <w:rsid w:val="00750990"/>
    <w:rsid w:val="00750B89"/>
    <w:rsid w:val="00750E4C"/>
    <w:rsid w:val="00750F5A"/>
    <w:rsid w:val="0075101F"/>
    <w:rsid w:val="00751947"/>
    <w:rsid w:val="00751D27"/>
    <w:rsid w:val="007520A0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D28"/>
    <w:rsid w:val="00755090"/>
    <w:rsid w:val="00755268"/>
    <w:rsid w:val="00755543"/>
    <w:rsid w:val="0075557E"/>
    <w:rsid w:val="007557A8"/>
    <w:rsid w:val="0075588B"/>
    <w:rsid w:val="00755954"/>
    <w:rsid w:val="00755AA3"/>
    <w:rsid w:val="00755B49"/>
    <w:rsid w:val="00755D06"/>
    <w:rsid w:val="00755E98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919"/>
    <w:rsid w:val="00761A34"/>
    <w:rsid w:val="00761C02"/>
    <w:rsid w:val="00761E10"/>
    <w:rsid w:val="007624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892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192F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1E2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77D5E"/>
    <w:rsid w:val="0078015C"/>
    <w:rsid w:val="00780198"/>
    <w:rsid w:val="00780334"/>
    <w:rsid w:val="007804B9"/>
    <w:rsid w:val="0078058C"/>
    <w:rsid w:val="007806D4"/>
    <w:rsid w:val="00780B58"/>
    <w:rsid w:val="00780E33"/>
    <w:rsid w:val="00780FE7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8E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C23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ACB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5B"/>
    <w:rsid w:val="007A01DA"/>
    <w:rsid w:val="007A0212"/>
    <w:rsid w:val="007A0519"/>
    <w:rsid w:val="007A0663"/>
    <w:rsid w:val="007A0686"/>
    <w:rsid w:val="007A0BEB"/>
    <w:rsid w:val="007A0E0B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78"/>
    <w:rsid w:val="007A1EBE"/>
    <w:rsid w:val="007A1FA4"/>
    <w:rsid w:val="007A2070"/>
    <w:rsid w:val="007A21CB"/>
    <w:rsid w:val="007A237A"/>
    <w:rsid w:val="007A2A5F"/>
    <w:rsid w:val="007A2B92"/>
    <w:rsid w:val="007A2B9A"/>
    <w:rsid w:val="007A3001"/>
    <w:rsid w:val="007A30D0"/>
    <w:rsid w:val="007A3300"/>
    <w:rsid w:val="007A33DD"/>
    <w:rsid w:val="007A3757"/>
    <w:rsid w:val="007A37FD"/>
    <w:rsid w:val="007A39DE"/>
    <w:rsid w:val="007A3BD8"/>
    <w:rsid w:val="007A3BF4"/>
    <w:rsid w:val="007A4366"/>
    <w:rsid w:val="007A464A"/>
    <w:rsid w:val="007A4704"/>
    <w:rsid w:val="007A4765"/>
    <w:rsid w:val="007A489A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8F1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4D19"/>
    <w:rsid w:val="007B4F71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A75"/>
    <w:rsid w:val="007C1FF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1A9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AD5"/>
    <w:rsid w:val="007E0331"/>
    <w:rsid w:val="007E049C"/>
    <w:rsid w:val="007E04DE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5BD"/>
    <w:rsid w:val="007E2E62"/>
    <w:rsid w:val="007E2FD1"/>
    <w:rsid w:val="007E307A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AB3"/>
    <w:rsid w:val="007E5F4B"/>
    <w:rsid w:val="007E62AF"/>
    <w:rsid w:val="007E64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615"/>
    <w:rsid w:val="007F366C"/>
    <w:rsid w:val="007F391C"/>
    <w:rsid w:val="007F39C1"/>
    <w:rsid w:val="007F3B82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7F78C7"/>
    <w:rsid w:val="008001AF"/>
    <w:rsid w:val="00800416"/>
    <w:rsid w:val="008009CB"/>
    <w:rsid w:val="00800CD9"/>
    <w:rsid w:val="00800D77"/>
    <w:rsid w:val="00800F99"/>
    <w:rsid w:val="0080120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7DE"/>
    <w:rsid w:val="0081197D"/>
    <w:rsid w:val="00811B8E"/>
    <w:rsid w:val="00811D3E"/>
    <w:rsid w:val="0081234F"/>
    <w:rsid w:val="008123C8"/>
    <w:rsid w:val="008124C5"/>
    <w:rsid w:val="00812582"/>
    <w:rsid w:val="00812702"/>
    <w:rsid w:val="00812951"/>
    <w:rsid w:val="00812994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04"/>
    <w:rsid w:val="008154B6"/>
    <w:rsid w:val="008154D7"/>
    <w:rsid w:val="008155A5"/>
    <w:rsid w:val="00815629"/>
    <w:rsid w:val="00815748"/>
    <w:rsid w:val="008157F1"/>
    <w:rsid w:val="008159E7"/>
    <w:rsid w:val="00815AB8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446"/>
    <w:rsid w:val="00817531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7D3"/>
    <w:rsid w:val="00827B1D"/>
    <w:rsid w:val="00827C70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639"/>
    <w:rsid w:val="00832E62"/>
    <w:rsid w:val="00833114"/>
    <w:rsid w:val="0083311C"/>
    <w:rsid w:val="008331A1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05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52A"/>
    <w:rsid w:val="00841ADB"/>
    <w:rsid w:val="00841CD6"/>
    <w:rsid w:val="00841F16"/>
    <w:rsid w:val="00842167"/>
    <w:rsid w:val="0084224E"/>
    <w:rsid w:val="00842CE4"/>
    <w:rsid w:val="00842D32"/>
    <w:rsid w:val="00842FE6"/>
    <w:rsid w:val="00843333"/>
    <w:rsid w:val="008433D3"/>
    <w:rsid w:val="008434CA"/>
    <w:rsid w:val="00843724"/>
    <w:rsid w:val="00843DE6"/>
    <w:rsid w:val="00843F80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47CFA"/>
    <w:rsid w:val="0085051B"/>
    <w:rsid w:val="00850565"/>
    <w:rsid w:val="00850648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179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8DA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67FF5"/>
    <w:rsid w:val="00870041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A28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DAA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318"/>
    <w:rsid w:val="008766FC"/>
    <w:rsid w:val="00877164"/>
    <w:rsid w:val="0087751C"/>
    <w:rsid w:val="00877646"/>
    <w:rsid w:val="00877819"/>
    <w:rsid w:val="008778BA"/>
    <w:rsid w:val="00877A49"/>
    <w:rsid w:val="00877A6F"/>
    <w:rsid w:val="00877B1A"/>
    <w:rsid w:val="00877B80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1FD7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3D0E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5E8F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3E0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541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1AB"/>
    <w:rsid w:val="008A52B2"/>
    <w:rsid w:val="008A54B6"/>
    <w:rsid w:val="008A54D5"/>
    <w:rsid w:val="008A55D9"/>
    <w:rsid w:val="008A572F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B92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456"/>
    <w:rsid w:val="008C35A6"/>
    <w:rsid w:val="008C3ACE"/>
    <w:rsid w:val="008C4BC9"/>
    <w:rsid w:val="008C4D78"/>
    <w:rsid w:val="008C52A8"/>
    <w:rsid w:val="008C53D8"/>
    <w:rsid w:val="008C545D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6E"/>
    <w:rsid w:val="008D03A7"/>
    <w:rsid w:val="008D0C2D"/>
    <w:rsid w:val="008D0C83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0B6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04"/>
    <w:rsid w:val="008E4656"/>
    <w:rsid w:val="008E46A7"/>
    <w:rsid w:val="008E4D44"/>
    <w:rsid w:val="008E5053"/>
    <w:rsid w:val="008E5157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28A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B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A7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7D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E13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4DB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9C4"/>
    <w:rsid w:val="00916A92"/>
    <w:rsid w:val="00916AD4"/>
    <w:rsid w:val="00916B2E"/>
    <w:rsid w:val="00916EB8"/>
    <w:rsid w:val="00917004"/>
    <w:rsid w:val="00917058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74"/>
    <w:rsid w:val="009236C5"/>
    <w:rsid w:val="0092385B"/>
    <w:rsid w:val="0092390E"/>
    <w:rsid w:val="00923A28"/>
    <w:rsid w:val="00923A8A"/>
    <w:rsid w:val="009242EF"/>
    <w:rsid w:val="00924518"/>
    <w:rsid w:val="00924943"/>
    <w:rsid w:val="009249B7"/>
    <w:rsid w:val="00924B33"/>
    <w:rsid w:val="00924B51"/>
    <w:rsid w:val="00924F83"/>
    <w:rsid w:val="00925233"/>
    <w:rsid w:val="0092559F"/>
    <w:rsid w:val="00925747"/>
    <w:rsid w:val="0092588E"/>
    <w:rsid w:val="00925937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3F9C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68"/>
    <w:rsid w:val="00936ECC"/>
    <w:rsid w:val="0093713F"/>
    <w:rsid w:val="0093745A"/>
    <w:rsid w:val="009400B3"/>
    <w:rsid w:val="0094067B"/>
    <w:rsid w:val="00940750"/>
    <w:rsid w:val="009407AA"/>
    <w:rsid w:val="00940A13"/>
    <w:rsid w:val="00940CC3"/>
    <w:rsid w:val="00941062"/>
    <w:rsid w:val="0094121F"/>
    <w:rsid w:val="00941429"/>
    <w:rsid w:val="00941943"/>
    <w:rsid w:val="00941947"/>
    <w:rsid w:val="00941A2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B84"/>
    <w:rsid w:val="00950F4C"/>
    <w:rsid w:val="009511BF"/>
    <w:rsid w:val="0095136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86E"/>
    <w:rsid w:val="00952933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8F3"/>
    <w:rsid w:val="00956BD5"/>
    <w:rsid w:val="00956D42"/>
    <w:rsid w:val="00957064"/>
    <w:rsid w:val="009570D1"/>
    <w:rsid w:val="009571C2"/>
    <w:rsid w:val="009572C0"/>
    <w:rsid w:val="009573F4"/>
    <w:rsid w:val="009574B4"/>
    <w:rsid w:val="00957717"/>
    <w:rsid w:val="009579A2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B6F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40"/>
    <w:rsid w:val="0097376C"/>
    <w:rsid w:val="0097384E"/>
    <w:rsid w:val="00973BE6"/>
    <w:rsid w:val="00973CBD"/>
    <w:rsid w:val="00974001"/>
    <w:rsid w:val="00974155"/>
    <w:rsid w:val="0097441E"/>
    <w:rsid w:val="00974696"/>
    <w:rsid w:val="00974967"/>
    <w:rsid w:val="00974DAA"/>
    <w:rsid w:val="00974E6A"/>
    <w:rsid w:val="00974FC5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2B"/>
    <w:rsid w:val="00977B61"/>
    <w:rsid w:val="00977C8A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4DD9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4F14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45"/>
    <w:rsid w:val="009A0165"/>
    <w:rsid w:val="009A0459"/>
    <w:rsid w:val="009A04F3"/>
    <w:rsid w:val="009A0568"/>
    <w:rsid w:val="009A08C6"/>
    <w:rsid w:val="009A0ACA"/>
    <w:rsid w:val="009A0D64"/>
    <w:rsid w:val="009A11BA"/>
    <w:rsid w:val="009A11E2"/>
    <w:rsid w:val="009A131A"/>
    <w:rsid w:val="009A14B5"/>
    <w:rsid w:val="009A1541"/>
    <w:rsid w:val="009A1AEA"/>
    <w:rsid w:val="009A1D75"/>
    <w:rsid w:val="009A1ED0"/>
    <w:rsid w:val="009A1EF9"/>
    <w:rsid w:val="009A2067"/>
    <w:rsid w:val="009A20A2"/>
    <w:rsid w:val="009A232C"/>
    <w:rsid w:val="009A2622"/>
    <w:rsid w:val="009A2737"/>
    <w:rsid w:val="009A2B8C"/>
    <w:rsid w:val="009A2BE8"/>
    <w:rsid w:val="009A2C89"/>
    <w:rsid w:val="009A3048"/>
    <w:rsid w:val="009A3794"/>
    <w:rsid w:val="009A37EA"/>
    <w:rsid w:val="009A389F"/>
    <w:rsid w:val="009A3A1B"/>
    <w:rsid w:val="009A3C4F"/>
    <w:rsid w:val="009A3EB9"/>
    <w:rsid w:val="009A3EE6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26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6FB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7E"/>
    <w:rsid w:val="009C192F"/>
    <w:rsid w:val="009C1933"/>
    <w:rsid w:val="009C1B92"/>
    <w:rsid w:val="009C205D"/>
    <w:rsid w:val="009C20AF"/>
    <w:rsid w:val="009C2210"/>
    <w:rsid w:val="009C267A"/>
    <w:rsid w:val="009C273F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911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1F07"/>
    <w:rsid w:val="009E239D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B4C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5D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1"/>
    <w:rsid w:val="00A02735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CD2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E97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5EE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DD8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88F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49A"/>
    <w:rsid w:val="00A41637"/>
    <w:rsid w:val="00A41878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1C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5D43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7CA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252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44C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42E"/>
    <w:rsid w:val="00A66552"/>
    <w:rsid w:val="00A666EB"/>
    <w:rsid w:val="00A6676D"/>
    <w:rsid w:val="00A66AEF"/>
    <w:rsid w:val="00A66EE9"/>
    <w:rsid w:val="00A67290"/>
    <w:rsid w:val="00A672A7"/>
    <w:rsid w:val="00A67676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F37"/>
    <w:rsid w:val="00A730B2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534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66A"/>
    <w:rsid w:val="00A907E6"/>
    <w:rsid w:val="00A90AA5"/>
    <w:rsid w:val="00A90AE0"/>
    <w:rsid w:val="00A90E52"/>
    <w:rsid w:val="00A90EA1"/>
    <w:rsid w:val="00A90FA5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260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AB"/>
    <w:rsid w:val="00AA0DC1"/>
    <w:rsid w:val="00AA148F"/>
    <w:rsid w:val="00AA1AAF"/>
    <w:rsid w:val="00AA1AC1"/>
    <w:rsid w:val="00AA1B1A"/>
    <w:rsid w:val="00AA1B67"/>
    <w:rsid w:val="00AA1B6A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88E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AD1"/>
    <w:rsid w:val="00AB4D32"/>
    <w:rsid w:val="00AB53BD"/>
    <w:rsid w:val="00AB5450"/>
    <w:rsid w:val="00AB5784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2D9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2E8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288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1EE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661"/>
    <w:rsid w:val="00B139AA"/>
    <w:rsid w:val="00B13ADB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700E"/>
    <w:rsid w:val="00B1741D"/>
    <w:rsid w:val="00B17504"/>
    <w:rsid w:val="00B17673"/>
    <w:rsid w:val="00B17F48"/>
    <w:rsid w:val="00B17F72"/>
    <w:rsid w:val="00B20163"/>
    <w:rsid w:val="00B202B9"/>
    <w:rsid w:val="00B2052D"/>
    <w:rsid w:val="00B205B2"/>
    <w:rsid w:val="00B20658"/>
    <w:rsid w:val="00B20676"/>
    <w:rsid w:val="00B208F9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0A2"/>
    <w:rsid w:val="00B24566"/>
    <w:rsid w:val="00B247C3"/>
    <w:rsid w:val="00B24ABC"/>
    <w:rsid w:val="00B24F32"/>
    <w:rsid w:val="00B25239"/>
    <w:rsid w:val="00B252CA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6C3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CD"/>
    <w:rsid w:val="00B37EF2"/>
    <w:rsid w:val="00B37F48"/>
    <w:rsid w:val="00B4035E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523"/>
    <w:rsid w:val="00B42622"/>
    <w:rsid w:val="00B42986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2C0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51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6E2"/>
    <w:rsid w:val="00B71794"/>
    <w:rsid w:val="00B7194B"/>
    <w:rsid w:val="00B71ABE"/>
    <w:rsid w:val="00B71C29"/>
    <w:rsid w:val="00B71CF5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9C3"/>
    <w:rsid w:val="00B76C3A"/>
    <w:rsid w:val="00B773FE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B26"/>
    <w:rsid w:val="00B87DCA"/>
    <w:rsid w:val="00B87FB5"/>
    <w:rsid w:val="00B9029E"/>
    <w:rsid w:val="00B904B7"/>
    <w:rsid w:val="00B905CA"/>
    <w:rsid w:val="00B90771"/>
    <w:rsid w:val="00B9093C"/>
    <w:rsid w:val="00B90E6A"/>
    <w:rsid w:val="00B90FBF"/>
    <w:rsid w:val="00B91851"/>
    <w:rsid w:val="00B9189E"/>
    <w:rsid w:val="00B91B99"/>
    <w:rsid w:val="00B91F87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3D6C"/>
    <w:rsid w:val="00B94816"/>
    <w:rsid w:val="00B94913"/>
    <w:rsid w:val="00B94A08"/>
    <w:rsid w:val="00B94EC0"/>
    <w:rsid w:val="00B94F5E"/>
    <w:rsid w:val="00B94F91"/>
    <w:rsid w:val="00B94FB4"/>
    <w:rsid w:val="00B952BC"/>
    <w:rsid w:val="00B9561A"/>
    <w:rsid w:val="00B95681"/>
    <w:rsid w:val="00B95907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A42"/>
    <w:rsid w:val="00BA3212"/>
    <w:rsid w:val="00BA322A"/>
    <w:rsid w:val="00BA38C3"/>
    <w:rsid w:val="00BA39F8"/>
    <w:rsid w:val="00BA3A11"/>
    <w:rsid w:val="00BA418B"/>
    <w:rsid w:val="00BA44A6"/>
    <w:rsid w:val="00BA46D0"/>
    <w:rsid w:val="00BA4717"/>
    <w:rsid w:val="00BA480C"/>
    <w:rsid w:val="00BA4C79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72"/>
    <w:rsid w:val="00BA7F8B"/>
    <w:rsid w:val="00BA7F98"/>
    <w:rsid w:val="00BB003E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630"/>
    <w:rsid w:val="00BB4A56"/>
    <w:rsid w:val="00BB4C4A"/>
    <w:rsid w:val="00BB4CCC"/>
    <w:rsid w:val="00BB4DC2"/>
    <w:rsid w:val="00BB50D3"/>
    <w:rsid w:val="00BB5160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B53"/>
    <w:rsid w:val="00BB6CBE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41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45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5F9"/>
    <w:rsid w:val="00BD765D"/>
    <w:rsid w:val="00BD7DC1"/>
    <w:rsid w:val="00BE0897"/>
    <w:rsid w:val="00BE10FC"/>
    <w:rsid w:val="00BE11D0"/>
    <w:rsid w:val="00BE12C6"/>
    <w:rsid w:val="00BE13C4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5026"/>
    <w:rsid w:val="00BE513E"/>
    <w:rsid w:val="00BE545B"/>
    <w:rsid w:val="00BE6274"/>
    <w:rsid w:val="00BE6314"/>
    <w:rsid w:val="00BE644D"/>
    <w:rsid w:val="00BE6CF0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2FD0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B99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95A"/>
    <w:rsid w:val="00C06B02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9EA"/>
    <w:rsid w:val="00C12A2D"/>
    <w:rsid w:val="00C12C8C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121"/>
    <w:rsid w:val="00C142B3"/>
    <w:rsid w:val="00C142BF"/>
    <w:rsid w:val="00C14303"/>
    <w:rsid w:val="00C1471B"/>
    <w:rsid w:val="00C14B47"/>
    <w:rsid w:val="00C14B61"/>
    <w:rsid w:val="00C14D4A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6C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227"/>
    <w:rsid w:val="00C3041C"/>
    <w:rsid w:val="00C30DEF"/>
    <w:rsid w:val="00C310AE"/>
    <w:rsid w:val="00C3119F"/>
    <w:rsid w:val="00C31453"/>
    <w:rsid w:val="00C31745"/>
    <w:rsid w:val="00C31A98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A57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4C4"/>
    <w:rsid w:val="00C51670"/>
    <w:rsid w:val="00C51C98"/>
    <w:rsid w:val="00C51C9D"/>
    <w:rsid w:val="00C51FDB"/>
    <w:rsid w:val="00C5206A"/>
    <w:rsid w:val="00C52329"/>
    <w:rsid w:val="00C5265F"/>
    <w:rsid w:val="00C52713"/>
    <w:rsid w:val="00C5288E"/>
    <w:rsid w:val="00C528E0"/>
    <w:rsid w:val="00C528F4"/>
    <w:rsid w:val="00C52A1D"/>
    <w:rsid w:val="00C52BAB"/>
    <w:rsid w:val="00C52D04"/>
    <w:rsid w:val="00C52F58"/>
    <w:rsid w:val="00C52FE3"/>
    <w:rsid w:val="00C53475"/>
    <w:rsid w:val="00C53567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D9A"/>
    <w:rsid w:val="00C610A0"/>
    <w:rsid w:val="00C61424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199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44D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245A"/>
    <w:rsid w:val="00C72651"/>
    <w:rsid w:val="00C72697"/>
    <w:rsid w:val="00C727D5"/>
    <w:rsid w:val="00C72EE5"/>
    <w:rsid w:val="00C72EF3"/>
    <w:rsid w:val="00C73058"/>
    <w:rsid w:val="00C7336C"/>
    <w:rsid w:val="00C73C94"/>
    <w:rsid w:val="00C73E75"/>
    <w:rsid w:val="00C74058"/>
    <w:rsid w:val="00C74157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2B7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C1"/>
    <w:rsid w:val="00C81EE0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5F21"/>
    <w:rsid w:val="00C86356"/>
    <w:rsid w:val="00C869BB"/>
    <w:rsid w:val="00C869F4"/>
    <w:rsid w:val="00C86C23"/>
    <w:rsid w:val="00C86DCF"/>
    <w:rsid w:val="00C86FCE"/>
    <w:rsid w:val="00C870F9"/>
    <w:rsid w:val="00C8756C"/>
    <w:rsid w:val="00C87765"/>
    <w:rsid w:val="00C87A87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29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40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B43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1C3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93"/>
    <w:rsid w:val="00CD1FCE"/>
    <w:rsid w:val="00CD2375"/>
    <w:rsid w:val="00CD27ED"/>
    <w:rsid w:val="00CD2819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D1B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6F2F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FF2"/>
    <w:rsid w:val="00CE3036"/>
    <w:rsid w:val="00CE307B"/>
    <w:rsid w:val="00CE322D"/>
    <w:rsid w:val="00CE330A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5C8E"/>
    <w:rsid w:val="00CE6225"/>
    <w:rsid w:val="00CE6A53"/>
    <w:rsid w:val="00CE6C3C"/>
    <w:rsid w:val="00CE705A"/>
    <w:rsid w:val="00CE73EA"/>
    <w:rsid w:val="00CE75A2"/>
    <w:rsid w:val="00CE787C"/>
    <w:rsid w:val="00CE7B1E"/>
    <w:rsid w:val="00CE7C02"/>
    <w:rsid w:val="00CE7C84"/>
    <w:rsid w:val="00CF010D"/>
    <w:rsid w:val="00CF04C2"/>
    <w:rsid w:val="00CF0930"/>
    <w:rsid w:val="00CF0B93"/>
    <w:rsid w:val="00CF0EF0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24"/>
    <w:rsid w:val="00D063D5"/>
    <w:rsid w:val="00D066F0"/>
    <w:rsid w:val="00D06715"/>
    <w:rsid w:val="00D0671C"/>
    <w:rsid w:val="00D068E0"/>
    <w:rsid w:val="00D06C04"/>
    <w:rsid w:val="00D06C37"/>
    <w:rsid w:val="00D072CB"/>
    <w:rsid w:val="00D07C45"/>
    <w:rsid w:val="00D07FC2"/>
    <w:rsid w:val="00D10088"/>
    <w:rsid w:val="00D10230"/>
    <w:rsid w:val="00D102B1"/>
    <w:rsid w:val="00D10385"/>
    <w:rsid w:val="00D10604"/>
    <w:rsid w:val="00D107C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8A8"/>
    <w:rsid w:val="00D16EEC"/>
    <w:rsid w:val="00D16F9C"/>
    <w:rsid w:val="00D1713B"/>
    <w:rsid w:val="00D172C8"/>
    <w:rsid w:val="00D1731E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08B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969"/>
    <w:rsid w:val="00D24B3D"/>
    <w:rsid w:val="00D24E19"/>
    <w:rsid w:val="00D25613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A24"/>
    <w:rsid w:val="00D31C91"/>
    <w:rsid w:val="00D3212D"/>
    <w:rsid w:val="00D32187"/>
    <w:rsid w:val="00D32406"/>
    <w:rsid w:val="00D3247E"/>
    <w:rsid w:val="00D32E66"/>
    <w:rsid w:val="00D3302B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363"/>
    <w:rsid w:val="00D443D3"/>
    <w:rsid w:val="00D449B1"/>
    <w:rsid w:val="00D44A53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58C"/>
    <w:rsid w:val="00D5463D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30D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9E8"/>
    <w:rsid w:val="00D57A0A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F8"/>
    <w:rsid w:val="00D6234F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C2D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B11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2CB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151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3B4A"/>
    <w:rsid w:val="00D93FAB"/>
    <w:rsid w:val="00D942D7"/>
    <w:rsid w:val="00D946E4"/>
    <w:rsid w:val="00D94A96"/>
    <w:rsid w:val="00D94E14"/>
    <w:rsid w:val="00D94F13"/>
    <w:rsid w:val="00D94F66"/>
    <w:rsid w:val="00D94FC6"/>
    <w:rsid w:val="00D95100"/>
    <w:rsid w:val="00D95436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1FF0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2F4D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882"/>
    <w:rsid w:val="00DA49A9"/>
    <w:rsid w:val="00DA4D56"/>
    <w:rsid w:val="00DA522D"/>
    <w:rsid w:val="00DA5277"/>
    <w:rsid w:val="00DA52AF"/>
    <w:rsid w:val="00DA5688"/>
    <w:rsid w:val="00DA572E"/>
    <w:rsid w:val="00DA5B07"/>
    <w:rsid w:val="00DA5BBF"/>
    <w:rsid w:val="00DA5C29"/>
    <w:rsid w:val="00DA5CC5"/>
    <w:rsid w:val="00DA5DC6"/>
    <w:rsid w:val="00DA5F2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2DCD"/>
    <w:rsid w:val="00DB312D"/>
    <w:rsid w:val="00DB3609"/>
    <w:rsid w:val="00DB38CA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22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4E0"/>
    <w:rsid w:val="00DC261E"/>
    <w:rsid w:val="00DC2B0B"/>
    <w:rsid w:val="00DC2BB3"/>
    <w:rsid w:val="00DC2D33"/>
    <w:rsid w:val="00DC2DAB"/>
    <w:rsid w:val="00DC31D4"/>
    <w:rsid w:val="00DC3484"/>
    <w:rsid w:val="00DC3565"/>
    <w:rsid w:val="00DC3584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D96"/>
    <w:rsid w:val="00DC6F2D"/>
    <w:rsid w:val="00DC70ED"/>
    <w:rsid w:val="00DC74AE"/>
    <w:rsid w:val="00DC75A0"/>
    <w:rsid w:val="00DC7752"/>
    <w:rsid w:val="00DC78C0"/>
    <w:rsid w:val="00DC79C5"/>
    <w:rsid w:val="00DC7BF9"/>
    <w:rsid w:val="00DC7E7E"/>
    <w:rsid w:val="00DD02BE"/>
    <w:rsid w:val="00DD02FC"/>
    <w:rsid w:val="00DD056B"/>
    <w:rsid w:val="00DD063C"/>
    <w:rsid w:val="00DD06BF"/>
    <w:rsid w:val="00DD06D0"/>
    <w:rsid w:val="00DD0835"/>
    <w:rsid w:val="00DD0925"/>
    <w:rsid w:val="00DD0BA3"/>
    <w:rsid w:val="00DD0D0F"/>
    <w:rsid w:val="00DD0D78"/>
    <w:rsid w:val="00DD0E72"/>
    <w:rsid w:val="00DD10E2"/>
    <w:rsid w:val="00DD11DB"/>
    <w:rsid w:val="00DD1541"/>
    <w:rsid w:val="00DD16DB"/>
    <w:rsid w:val="00DD1863"/>
    <w:rsid w:val="00DD186A"/>
    <w:rsid w:val="00DD19DB"/>
    <w:rsid w:val="00DD1B71"/>
    <w:rsid w:val="00DD1FD4"/>
    <w:rsid w:val="00DD236D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15"/>
    <w:rsid w:val="00DE3AB8"/>
    <w:rsid w:val="00DE3AC3"/>
    <w:rsid w:val="00DE405F"/>
    <w:rsid w:val="00DE417D"/>
    <w:rsid w:val="00DE43F1"/>
    <w:rsid w:val="00DE456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911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887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4E11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19"/>
    <w:rsid w:val="00DF7FC1"/>
    <w:rsid w:val="00E0024D"/>
    <w:rsid w:val="00E0038B"/>
    <w:rsid w:val="00E00400"/>
    <w:rsid w:val="00E008CA"/>
    <w:rsid w:val="00E00B8D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AAC"/>
    <w:rsid w:val="00E12BDC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286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60D"/>
    <w:rsid w:val="00E327D0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973"/>
    <w:rsid w:val="00E33B51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6E32"/>
    <w:rsid w:val="00E36F7C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162"/>
    <w:rsid w:val="00E43404"/>
    <w:rsid w:val="00E441C6"/>
    <w:rsid w:val="00E44248"/>
    <w:rsid w:val="00E445B6"/>
    <w:rsid w:val="00E449DA"/>
    <w:rsid w:val="00E44DE3"/>
    <w:rsid w:val="00E45034"/>
    <w:rsid w:val="00E45053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3F6"/>
    <w:rsid w:val="00E5447B"/>
    <w:rsid w:val="00E5448C"/>
    <w:rsid w:val="00E54517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EEB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340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463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716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CE0"/>
    <w:rsid w:val="00E72EC1"/>
    <w:rsid w:val="00E73928"/>
    <w:rsid w:val="00E73BB5"/>
    <w:rsid w:val="00E73CD9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13C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03"/>
    <w:rsid w:val="00E862AE"/>
    <w:rsid w:val="00E864C1"/>
    <w:rsid w:val="00E8659F"/>
    <w:rsid w:val="00E86684"/>
    <w:rsid w:val="00E868D9"/>
    <w:rsid w:val="00E86BF7"/>
    <w:rsid w:val="00E86C37"/>
    <w:rsid w:val="00E87572"/>
    <w:rsid w:val="00E87599"/>
    <w:rsid w:val="00E87725"/>
    <w:rsid w:val="00E8775D"/>
    <w:rsid w:val="00E87D92"/>
    <w:rsid w:val="00E87E10"/>
    <w:rsid w:val="00E90083"/>
    <w:rsid w:val="00E901A5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1F13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BDF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C79"/>
    <w:rsid w:val="00E97F4C"/>
    <w:rsid w:val="00EA00F1"/>
    <w:rsid w:val="00EA02D9"/>
    <w:rsid w:val="00EA093A"/>
    <w:rsid w:val="00EA0AF1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2998"/>
    <w:rsid w:val="00EA33CC"/>
    <w:rsid w:val="00EA34F5"/>
    <w:rsid w:val="00EA3680"/>
    <w:rsid w:val="00EA3984"/>
    <w:rsid w:val="00EA4161"/>
    <w:rsid w:val="00EA436A"/>
    <w:rsid w:val="00EA4438"/>
    <w:rsid w:val="00EA46E3"/>
    <w:rsid w:val="00EA486E"/>
    <w:rsid w:val="00EA49B6"/>
    <w:rsid w:val="00EA4A90"/>
    <w:rsid w:val="00EA4B1C"/>
    <w:rsid w:val="00EA4B9F"/>
    <w:rsid w:val="00EA5397"/>
    <w:rsid w:val="00EA5868"/>
    <w:rsid w:val="00EA588D"/>
    <w:rsid w:val="00EA5D2B"/>
    <w:rsid w:val="00EA5D8A"/>
    <w:rsid w:val="00EA641F"/>
    <w:rsid w:val="00EA6859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38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B7C96"/>
    <w:rsid w:val="00EC00AF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C8B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4D2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BEA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7AF"/>
    <w:rsid w:val="00EE413C"/>
    <w:rsid w:val="00EE434C"/>
    <w:rsid w:val="00EE43BE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CC4"/>
    <w:rsid w:val="00EF2DE6"/>
    <w:rsid w:val="00EF2F70"/>
    <w:rsid w:val="00EF303A"/>
    <w:rsid w:val="00EF3383"/>
    <w:rsid w:val="00EF34A3"/>
    <w:rsid w:val="00EF35A6"/>
    <w:rsid w:val="00EF392A"/>
    <w:rsid w:val="00EF3CAA"/>
    <w:rsid w:val="00EF3F9E"/>
    <w:rsid w:val="00EF43B9"/>
    <w:rsid w:val="00EF43BC"/>
    <w:rsid w:val="00EF43E0"/>
    <w:rsid w:val="00EF4A72"/>
    <w:rsid w:val="00EF4C47"/>
    <w:rsid w:val="00EF4E6D"/>
    <w:rsid w:val="00EF5622"/>
    <w:rsid w:val="00EF5B44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2FD"/>
    <w:rsid w:val="00F00416"/>
    <w:rsid w:val="00F005F0"/>
    <w:rsid w:val="00F008CF"/>
    <w:rsid w:val="00F00BCE"/>
    <w:rsid w:val="00F00E90"/>
    <w:rsid w:val="00F00EE2"/>
    <w:rsid w:val="00F0131D"/>
    <w:rsid w:val="00F013BB"/>
    <w:rsid w:val="00F015F7"/>
    <w:rsid w:val="00F01F20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6D3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6DB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502"/>
    <w:rsid w:val="00F136AC"/>
    <w:rsid w:val="00F1372D"/>
    <w:rsid w:val="00F13AC3"/>
    <w:rsid w:val="00F13C5B"/>
    <w:rsid w:val="00F13D55"/>
    <w:rsid w:val="00F14492"/>
    <w:rsid w:val="00F1490F"/>
    <w:rsid w:val="00F14B62"/>
    <w:rsid w:val="00F15291"/>
    <w:rsid w:val="00F1531B"/>
    <w:rsid w:val="00F157A9"/>
    <w:rsid w:val="00F15998"/>
    <w:rsid w:val="00F159E8"/>
    <w:rsid w:val="00F15A16"/>
    <w:rsid w:val="00F15A8D"/>
    <w:rsid w:val="00F15B27"/>
    <w:rsid w:val="00F15BDB"/>
    <w:rsid w:val="00F15C94"/>
    <w:rsid w:val="00F15D94"/>
    <w:rsid w:val="00F15F15"/>
    <w:rsid w:val="00F160FE"/>
    <w:rsid w:val="00F1621E"/>
    <w:rsid w:val="00F165E3"/>
    <w:rsid w:val="00F16638"/>
    <w:rsid w:val="00F1679E"/>
    <w:rsid w:val="00F167E7"/>
    <w:rsid w:val="00F16B3B"/>
    <w:rsid w:val="00F16BB0"/>
    <w:rsid w:val="00F172FD"/>
    <w:rsid w:val="00F17304"/>
    <w:rsid w:val="00F1748A"/>
    <w:rsid w:val="00F175A6"/>
    <w:rsid w:val="00F175AD"/>
    <w:rsid w:val="00F1775D"/>
    <w:rsid w:val="00F1798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2F9"/>
    <w:rsid w:val="00F249DA"/>
    <w:rsid w:val="00F24B49"/>
    <w:rsid w:val="00F24B4F"/>
    <w:rsid w:val="00F24BDD"/>
    <w:rsid w:val="00F24C0D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5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493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93E"/>
    <w:rsid w:val="00F47A06"/>
    <w:rsid w:val="00F47B08"/>
    <w:rsid w:val="00F47C85"/>
    <w:rsid w:val="00F47CCD"/>
    <w:rsid w:val="00F47F70"/>
    <w:rsid w:val="00F50077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4C5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3D"/>
    <w:rsid w:val="00F5326D"/>
    <w:rsid w:val="00F532CD"/>
    <w:rsid w:val="00F53727"/>
    <w:rsid w:val="00F53B35"/>
    <w:rsid w:val="00F53B9F"/>
    <w:rsid w:val="00F53E26"/>
    <w:rsid w:val="00F54153"/>
    <w:rsid w:val="00F5422C"/>
    <w:rsid w:val="00F5451A"/>
    <w:rsid w:val="00F548FA"/>
    <w:rsid w:val="00F5499B"/>
    <w:rsid w:val="00F551DC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D17"/>
    <w:rsid w:val="00F56F5E"/>
    <w:rsid w:val="00F57217"/>
    <w:rsid w:val="00F5724A"/>
    <w:rsid w:val="00F57485"/>
    <w:rsid w:val="00F57638"/>
    <w:rsid w:val="00F57893"/>
    <w:rsid w:val="00F57A0C"/>
    <w:rsid w:val="00F57A45"/>
    <w:rsid w:val="00F57CD7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8C4"/>
    <w:rsid w:val="00F649A2"/>
    <w:rsid w:val="00F64A78"/>
    <w:rsid w:val="00F64E0B"/>
    <w:rsid w:val="00F6535A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77FB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5DC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603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39C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08"/>
    <w:rsid w:val="00FA25D0"/>
    <w:rsid w:val="00FA27F4"/>
    <w:rsid w:val="00FA29A7"/>
    <w:rsid w:val="00FA2BB5"/>
    <w:rsid w:val="00FA2C48"/>
    <w:rsid w:val="00FA2C60"/>
    <w:rsid w:val="00FA2DDE"/>
    <w:rsid w:val="00FA2DE7"/>
    <w:rsid w:val="00FA2E7F"/>
    <w:rsid w:val="00FA302B"/>
    <w:rsid w:val="00FA35C3"/>
    <w:rsid w:val="00FA3845"/>
    <w:rsid w:val="00FA3D72"/>
    <w:rsid w:val="00FA43DF"/>
    <w:rsid w:val="00FA478E"/>
    <w:rsid w:val="00FA4839"/>
    <w:rsid w:val="00FA48E6"/>
    <w:rsid w:val="00FA4B87"/>
    <w:rsid w:val="00FA4C11"/>
    <w:rsid w:val="00FA4FDD"/>
    <w:rsid w:val="00FA5273"/>
    <w:rsid w:val="00FA54DF"/>
    <w:rsid w:val="00FA5542"/>
    <w:rsid w:val="00FA5659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4"/>
    <w:rsid w:val="00FB27EF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675"/>
    <w:rsid w:val="00FB77D8"/>
    <w:rsid w:val="00FB781A"/>
    <w:rsid w:val="00FB799A"/>
    <w:rsid w:val="00FB7D71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734"/>
    <w:rsid w:val="00FC1D0B"/>
    <w:rsid w:val="00FC1E21"/>
    <w:rsid w:val="00FC20EF"/>
    <w:rsid w:val="00FC21B2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8D3"/>
    <w:rsid w:val="00FC4CDE"/>
    <w:rsid w:val="00FC5624"/>
    <w:rsid w:val="00FC56B2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573"/>
    <w:rsid w:val="00FC7831"/>
    <w:rsid w:val="00FC7A88"/>
    <w:rsid w:val="00FC7BD3"/>
    <w:rsid w:val="00FC7DB3"/>
    <w:rsid w:val="00FD0226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6E8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72E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8A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E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AA769A-D7B9-4CF4-AD29-461F4D591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210773-5A9E-469A-8D8F-96F7E54917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D34832-B290-4E9C-BE09-46085C603676}">
  <ds:schemaRefs>
    <ds:schemaRef ds:uri="f6ba49b0-bcda-4796-8236-5b5cc1493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05716746-add9-412a-97a9-1b5167d151a3"/>
    <ds:schemaRef ds:uri="4243d5be-521d-4052-81ca-f0f31ea6f2da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3319B8F-7BDF-4333-A719-0EC8FAAB10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8</Pages>
  <Words>1632</Words>
  <Characters>6699</Characters>
  <Application>Microsoft Office Word</Application>
  <DocSecurity>0</DocSecurity>
  <Lines>55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2024-05-09T07:37:00Z</cp:lastPrinted>
  <dcterms:created xsi:type="dcterms:W3CDTF">2024-05-09T10:35:00Z</dcterms:created>
  <dcterms:modified xsi:type="dcterms:W3CDTF">2024-05-09T10:37:00Z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