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9E0819" w:rsidRDefault="00CE1E58" w:rsidP="009E0819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9E081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E081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E081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9E0819" w:rsidRDefault="00CE1E58" w:rsidP="009E0819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FF85110" w14:textId="4A829B7B" w:rsidR="006C46B2" w:rsidRPr="009E0819" w:rsidRDefault="006C46B2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7CA779CB" w:rsidR="00CE1E58" w:rsidRPr="009E0819" w:rsidRDefault="00CE1E5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9E0819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6F1A3AAE" w14:textId="6AB575AC" w:rsidR="00AE20AF" w:rsidRPr="009E0819" w:rsidRDefault="00AE20AF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01E3432B" w14:textId="3E653DA4" w:rsidR="009655C3" w:rsidRPr="009E0819" w:rsidRDefault="00CE1E5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9E0819" w:rsidRDefault="004A669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9E0819" w:rsidRDefault="00DD4626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9E0819" w:rsidRDefault="00D301E1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9E0819" w:rsidRDefault="00D301E1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9E0819" w:rsidRDefault="00393784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9E0819" w:rsidRDefault="00B30343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9E0819" w:rsidRDefault="00844C5B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9E0819" w:rsidRDefault="00290012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9E0819" w:rsidRDefault="00DC794B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E6D4AF5" w14:textId="458D44C9" w:rsidR="005628B5" w:rsidRPr="009E0819" w:rsidRDefault="006B1550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140724" w:rsidRPr="009E0819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140724"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140724" w:rsidRPr="009E0819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6BAF5C0A" w14:textId="4E11726F" w:rsidR="00DD4626" w:rsidRPr="009E0819" w:rsidRDefault="00DD4626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9E0819" w:rsidRDefault="006C73F9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C16AE6" w14:textId="08566663" w:rsidR="00D5414D" w:rsidRPr="009E0819" w:rsidRDefault="00D5414D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2F51746" w:rsidR="00D53E5F" w:rsidRDefault="00D53E5F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E081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F8A865C" w14:textId="596CCFCC" w:rsidR="00B734B4" w:rsidRPr="009E0819" w:rsidRDefault="00B734B4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D329CDA" w14:textId="050CF2F2" w:rsidR="00E57CFF" w:rsidRPr="009E0819" w:rsidRDefault="00844C5B" w:rsidP="009E0819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/>
        </w:rPr>
        <w:tab/>
      </w:r>
    </w:p>
    <w:p w14:paraId="69B800C7" w14:textId="77777777" w:rsidR="0025275A" w:rsidRPr="009E0819" w:rsidRDefault="002371CF" w:rsidP="009E0819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9E0819">
        <w:rPr>
          <w:rFonts w:ascii="Angsana New" w:hAnsi="Angsana New" w:cs="Angsana New"/>
          <w:b/>
          <w:bCs/>
        </w:rPr>
        <w:br w:type="page"/>
      </w:r>
      <w:r w:rsidR="0025275A" w:rsidRPr="009E0819">
        <w:rPr>
          <w:rFonts w:ascii="Angsana New" w:hAnsi="Angsana New" w:cs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4B6B6A" w:rsidRPr="009E0819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9E0819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9E0819" w:rsidRDefault="0025275A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3B505B" w14:textId="610C3BB1" w:rsidR="0025275A" w:rsidRPr="009E0819" w:rsidRDefault="0025275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9E0819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9E0819">
        <w:rPr>
          <w:rFonts w:ascii="Angsana New" w:hAnsi="Angsana New"/>
          <w:sz w:val="30"/>
          <w:szCs w:val="30"/>
          <w:cs/>
        </w:rPr>
        <w:t>นี้</w:t>
      </w:r>
      <w:r w:rsidRPr="009E081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9E0819">
        <w:rPr>
          <w:rFonts w:ascii="Angsana New" w:hAnsi="Angsana New"/>
          <w:sz w:val="30"/>
          <w:szCs w:val="30"/>
          <w:cs/>
        </w:rPr>
        <w:t>ติ</w:t>
      </w:r>
      <w:r w:rsidR="00C67B97" w:rsidRPr="009E081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9E0819">
        <w:rPr>
          <w:rFonts w:ascii="Angsana New" w:hAnsi="Angsana New"/>
          <w:sz w:val="30"/>
          <w:szCs w:val="30"/>
          <w:cs/>
        </w:rPr>
        <w:t>จาก</w:t>
      </w:r>
      <w:r w:rsidR="00723C61" w:rsidRPr="009E0819">
        <w:rPr>
          <w:rFonts w:ascii="Angsana New" w:hAnsi="Angsana New" w:hint="cs"/>
          <w:sz w:val="30"/>
          <w:szCs w:val="30"/>
          <w:cs/>
        </w:rPr>
        <w:t>คณะ</w:t>
      </w:r>
      <w:r w:rsidR="006322AD" w:rsidRPr="009E081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9E0819">
        <w:rPr>
          <w:rFonts w:ascii="Angsana New" w:hAnsi="Angsana New"/>
          <w:sz w:val="30"/>
          <w:szCs w:val="30"/>
          <w:cs/>
        </w:rPr>
        <w:t>วันที่</w:t>
      </w:r>
      <w:r w:rsidR="00E56400" w:rsidRPr="009E0819">
        <w:rPr>
          <w:rFonts w:ascii="Angsana New" w:hAnsi="Angsana New"/>
          <w:sz w:val="30"/>
          <w:szCs w:val="30"/>
        </w:rPr>
        <w:t xml:space="preserve"> 14 </w:t>
      </w:r>
      <w:r w:rsidR="00E56400" w:rsidRPr="009E0819">
        <w:rPr>
          <w:rFonts w:ascii="Angsana New" w:hAnsi="Angsana New" w:hint="cs"/>
          <w:sz w:val="30"/>
          <w:szCs w:val="30"/>
          <w:cs/>
        </w:rPr>
        <w:t>พฤษภาคม</w:t>
      </w:r>
      <w:r w:rsidR="00E56400" w:rsidRPr="009E0819">
        <w:rPr>
          <w:rFonts w:ascii="Angsana New" w:hAnsi="Angsana New"/>
          <w:sz w:val="30"/>
          <w:szCs w:val="30"/>
          <w:cs/>
        </w:rPr>
        <w:t xml:space="preserve"> </w:t>
      </w:r>
      <w:r w:rsidR="00E56400" w:rsidRPr="009E0819">
        <w:rPr>
          <w:rFonts w:ascii="Angsana New" w:hAnsi="Angsana New"/>
          <w:sz w:val="30"/>
          <w:szCs w:val="30"/>
        </w:rPr>
        <w:t>2567</w:t>
      </w:r>
    </w:p>
    <w:p w14:paraId="57867631" w14:textId="77777777" w:rsidR="00E66B73" w:rsidRPr="009E0819" w:rsidRDefault="00E66B73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70EFB3" w14:textId="4754105C" w:rsidR="00A24763" w:rsidRPr="009E0819" w:rsidRDefault="00A24763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29BB6ABA" w14:textId="77777777" w:rsidR="006C46B2" w:rsidRPr="009E0819" w:rsidRDefault="006C46B2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FA37D1" w14:textId="77777777" w:rsidR="006C46B2" w:rsidRPr="009E0819" w:rsidRDefault="006C46B2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9E0819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9E0819">
        <w:rPr>
          <w:rFonts w:ascii="Angsana New" w:hAnsi="Angsana New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มหาชน)</w:t>
      </w:r>
      <w:r w:rsidRPr="009E0819">
        <w:rPr>
          <w:rFonts w:ascii="Angsana New" w:hAnsi="Angsana New"/>
          <w:sz w:val="30"/>
          <w:szCs w:val="30"/>
        </w:rPr>
        <w:t xml:space="preserve"> “</w:t>
      </w:r>
      <w:r w:rsidRPr="009E0819">
        <w:rPr>
          <w:rFonts w:ascii="Angsana New" w:hAnsi="Angsana New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</w:rPr>
        <w:t xml:space="preserve">” </w:t>
      </w:r>
      <w:r w:rsidRPr="009E081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9E0819">
        <w:rPr>
          <w:rFonts w:ascii="Angsana New" w:hAnsi="Angsana New"/>
          <w:sz w:val="30"/>
          <w:szCs w:val="30"/>
          <w:cs/>
        </w:rPr>
        <w:t>ในประเทศ</w:t>
      </w:r>
      <w:r w:rsidRPr="009E0819">
        <w:rPr>
          <w:rFonts w:ascii="Angsana New" w:hAnsi="Angsana New" w:hint="cs"/>
          <w:sz w:val="30"/>
          <w:szCs w:val="30"/>
          <w:cs/>
        </w:rPr>
        <w:t>ไทย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9E0819">
        <w:rPr>
          <w:rFonts w:ascii="Angsana New" w:hAnsi="Angsana New" w:hint="cs"/>
          <w:sz w:val="30"/>
          <w:szCs w:val="30"/>
          <w:cs/>
        </w:rPr>
        <w:t xml:space="preserve"> </w:t>
      </w:r>
      <w:bookmarkStart w:id="0" w:name="_Hlk24672387"/>
      <w:r w:rsidRPr="009E08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E0819">
        <w:rPr>
          <w:rFonts w:ascii="Angsana New" w:hAnsi="Angsana New"/>
          <w:sz w:val="30"/>
          <w:szCs w:val="30"/>
        </w:rPr>
        <w:t>10</w:t>
      </w:r>
      <w:r w:rsidRPr="009E081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9E0819">
        <w:rPr>
          <w:rFonts w:ascii="Angsana New" w:hAnsi="Angsana New"/>
          <w:sz w:val="30"/>
          <w:szCs w:val="30"/>
        </w:rPr>
        <w:t xml:space="preserve">2562 </w:t>
      </w:r>
      <w:r w:rsidRPr="009E0819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1" w:name="_Hlk24672360"/>
      <w:r w:rsidRPr="009E0819">
        <w:rPr>
          <w:rFonts w:ascii="Angsana New" w:hAnsi="Angsana New"/>
          <w:sz w:val="30"/>
          <w:szCs w:val="30"/>
          <w:cs/>
        </w:rPr>
        <w:t>ของบริษัท</w:t>
      </w:r>
      <w:bookmarkEnd w:id="0"/>
      <w:bookmarkEnd w:id="1"/>
      <w:r w:rsidRPr="009E0819">
        <w:rPr>
          <w:rFonts w:ascii="Angsana New" w:hAnsi="Angsana New"/>
          <w:sz w:val="30"/>
          <w:szCs w:val="30"/>
          <w:cs/>
        </w:rPr>
        <w:t>ตั้งอยู่</w:t>
      </w:r>
      <w:r w:rsidRPr="009E0819">
        <w:rPr>
          <w:rFonts w:ascii="Angsana New" w:hAnsi="Angsana New" w:hint="cs"/>
          <w:sz w:val="30"/>
          <w:szCs w:val="30"/>
          <w:cs/>
        </w:rPr>
        <w:t>เลขที่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1</w:t>
      </w:r>
      <w:r w:rsidRPr="009E0819">
        <w:rPr>
          <w:rFonts w:ascii="Angsana New" w:hAnsi="Angsana New"/>
          <w:sz w:val="30"/>
          <w:szCs w:val="30"/>
          <w:cs/>
        </w:rPr>
        <w:t xml:space="preserve">  </w:t>
      </w:r>
      <w:r w:rsidRPr="009E0819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ชั้น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54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ถนนสาทรใต้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แขวงยานนาวา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เขตสาทร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</w:p>
    <w:p w14:paraId="3B3C0306" w14:textId="77777777" w:rsidR="006C46B2" w:rsidRPr="009E0819" w:rsidRDefault="006C46B2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4839D" w14:textId="014427AC" w:rsidR="00C8565E" w:rsidRPr="009E0819" w:rsidRDefault="00C8565E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2" w:name="_Hlk32174630"/>
      <w:r w:rsidRPr="009E0819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6B63F6" w:rsidRPr="009E0819">
        <w:rPr>
          <w:rFonts w:ascii="Angsana New" w:hAnsi="Angsana New" w:hint="cs"/>
          <w:sz w:val="30"/>
          <w:szCs w:val="30"/>
          <w:cs/>
        </w:rPr>
        <w:t>งวด</w:t>
      </w:r>
      <w:r w:rsidRPr="009E0819">
        <w:rPr>
          <w:rFonts w:ascii="Angsana New" w:hAnsi="Angsana New"/>
          <w:sz w:val="30"/>
          <w:szCs w:val="30"/>
          <w:cs/>
        </w:rPr>
        <w:t xml:space="preserve"> ได้แก่ บริษัท ทีซีซี บริหารธุรกิจ จำกัด ซึ่งเป็นนิติบุคคลที่จัดตั้งขึ้นในประเทศไทย (ถือหุ้นร้อยละ </w:t>
      </w:r>
      <w:r w:rsidRPr="009E0819">
        <w:rPr>
          <w:rFonts w:ascii="Angsana New" w:hAnsi="Angsana New"/>
          <w:sz w:val="30"/>
          <w:szCs w:val="30"/>
        </w:rPr>
        <w:t>44.99</w:t>
      </w:r>
      <w:r w:rsidRPr="009E0819">
        <w:rPr>
          <w:rFonts w:ascii="Angsana New" w:hAnsi="Angsana New"/>
          <w:sz w:val="30"/>
          <w:szCs w:val="30"/>
          <w:cs/>
        </w:rPr>
        <w:t>) และบริษัท ทีซีซี รีเทล จำกัด ซึ่งเป็นนิติบุคคลที่จัดตั้งขึ้นในประเทศไทย (ถือหุ้น</w:t>
      </w:r>
      <w:r w:rsidRPr="009E0819">
        <w:rPr>
          <w:rFonts w:ascii="Angsana New" w:hAnsi="Angsana New"/>
          <w:sz w:val="30"/>
          <w:szCs w:val="30"/>
        </w:rPr>
        <w:br/>
      </w:r>
      <w:r w:rsidRPr="009E0819">
        <w:rPr>
          <w:rFonts w:ascii="Angsana New" w:hAnsi="Angsana New"/>
          <w:sz w:val="30"/>
          <w:szCs w:val="30"/>
          <w:cs/>
        </w:rPr>
        <w:t xml:space="preserve">ร้อยละ </w:t>
      </w:r>
      <w:r w:rsidRPr="009E0819">
        <w:rPr>
          <w:rFonts w:ascii="Angsana New" w:hAnsi="Angsana New"/>
          <w:sz w:val="30"/>
          <w:szCs w:val="30"/>
        </w:rPr>
        <w:t>30.01</w:t>
      </w:r>
      <w:r w:rsidRPr="009E0819">
        <w:rPr>
          <w:rFonts w:ascii="Angsana New" w:hAnsi="Angsana New"/>
          <w:sz w:val="30"/>
          <w:szCs w:val="30"/>
          <w:cs/>
        </w:rPr>
        <w:t xml:space="preserve">) </w:t>
      </w:r>
    </w:p>
    <w:bookmarkEnd w:id="2"/>
    <w:p w14:paraId="7F046A57" w14:textId="77777777" w:rsidR="00A24763" w:rsidRPr="009E0819" w:rsidRDefault="00A24763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9E0819" w:rsidRDefault="00E66B73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9E0819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9E0819" w:rsidRDefault="001001BD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2ACB5" w14:textId="226DE9E0" w:rsidR="00716186" w:rsidRPr="009E0819" w:rsidRDefault="007C1B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9E0819">
        <w:rPr>
          <w:rFonts w:ascii="Angsana New" w:hAnsi="Angsana New"/>
          <w:sz w:val="30"/>
          <w:szCs w:val="30"/>
        </w:rPr>
        <w:t>34</w:t>
      </w:r>
      <w:r w:rsidRPr="009E0819">
        <w:rPr>
          <w:rFonts w:ascii="Angsana New" w:hAnsi="Angsana New"/>
          <w:sz w:val="30"/>
          <w:szCs w:val="30"/>
          <w:cs/>
        </w:rPr>
        <w:t xml:space="preserve"> เรื่อง </w:t>
      </w:r>
      <w:r w:rsidRPr="009E081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E081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9E0819"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</w:t>
      </w:r>
      <w:r w:rsidR="001C0ABD" w:rsidRPr="009E0819">
        <w:rPr>
          <w:rFonts w:ascii="Angsana New" w:hAnsi="Angsana New"/>
          <w:sz w:val="30"/>
          <w:szCs w:val="30"/>
          <w:cs/>
        </w:rPr>
        <w:t xml:space="preserve"> </w:t>
      </w:r>
      <w:r w:rsidR="001C0ABD" w:rsidRPr="009E0819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9E0819">
        <w:rPr>
          <w:rFonts w:ascii="Angsana New" w:hAnsi="Angsana New"/>
          <w:sz w:val="30"/>
          <w:szCs w:val="30"/>
          <w:cs/>
        </w:rPr>
        <w:t xml:space="preserve"> </w:t>
      </w:r>
      <w:r w:rsidR="001C0ABD" w:rsidRPr="009E0819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9E0819">
        <w:rPr>
          <w:rFonts w:ascii="Angsana New" w:hAnsi="Angsana New"/>
          <w:sz w:val="30"/>
          <w:szCs w:val="30"/>
          <w:cs/>
        </w:rPr>
        <w:t xml:space="preserve"> </w:t>
      </w:r>
      <w:r w:rsidR="001C0ABD" w:rsidRPr="009E0819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9E0819">
        <w:rPr>
          <w:rFonts w:ascii="Angsana New" w:hAnsi="Angsana New"/>
          <w:sz w:val="30"/>
          <w:szCs w:val="30"/>
          <w:cs/>
        </w:rPr>
        <w:t xml:space="preserve"> </w:t>
      </w:r>
      <w:r w:rsidR="008710C1" w:rsidRPr="009E0819">
        <w:rPr>
          <w:rFonts w:ascii="Angsana New" w:hAnsi="Angsana New"/>
          <w:sz w:val="30"/>
          <w:szCs w:val="30"/>
        </w:rPr>
        <w:t>31</w:t>
      </w:r>
      <w:r w:rsidR="001C0ABD" w:rsidRPr="009E0819">
        <w:rPr>
          <w:rFonts w:ascii="Angsana New" w:hAnsi="Angsana New"/>
          <w:sz w:val="30"/>
          <w:szCs w:val="30"/>
          <w:cs/>
        </w:rPr>
        <w:t xml:space="preserve"> </w:t>
      </w:r>
      <w:r w:rsidR="001C0ABD" w:rsidRPr="009E0819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9E0819">
        <w:rPr>
          <w:rFonts w:ascii="Angsana New" w:hAnsi="Angsana New"/>
          <w:sz w:val="30"/>
          <w:szCs w:val="30"/>
          <w:cs/>
        </w:rPr>
        <w:t xml:space="preserve"> </w:t>
      </w:r>
      <w:r w:rsidR="008710C1" w:rsidRPr="009E0819">
        <w:rPr>
          <w:rFonts w:ascii="Angsana New" w:hAnsi="Angsana New"/>
          <w:sz w:val="30"/>
          <w:szCs w:val="30"/>
        </w:rPr>
        <w:t>256</w:t>
      </w:r>
      <w:r w:rsidR="00D35E70" w:rsidRPr="009E0819">
        <w:rPr>
          <w:rFonts w:ascii="Angsana New" w:hAnsi="Angsana New"/>
          <w:sz w:val="30"/>
          <w:szCs w:val="30"/>
        </w:rPr>
        <w:t>6</w:t>
      </w:r>
    </w:p>
    <w:p w14:paraId="7C686CDC" w14:textId="77777777" w:rsidR="007C1BA3" w:rsidRPr="009E0819" w:rsidRDefault="007C1BA3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2538FE" w14:textId="5F1FCDF3" w:rsidR="00D20D56" w:rsidRPr="009E0819" w:rsidRDefault="00ED72B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ab/>
      </w:r>
      <w:r w:rsidR="00FC2B6F" w:rsidRPr="009E0819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FC2B6F" w:rsidRPr="009E0819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FC2B6F" w:rsidRPr="009E0819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FC2B6F" w:rsidRPr="009E0819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FC2B6F" w:rsidRPr="009E0819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FC2B6F" w:rsidRPr="009E0819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8710C1" w:rsidRPr="009E0819">
        <w:rPr>
          <w:rFonts w:ascii="Angsana New" w:hAnsi="Angsana New"/>
          <w:sz w:val="30"/>
          <w:szCs w:val="30"/>
        </w:rPr>
        <w:t>31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FC2B6F" w:rsidRPr="009E0819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9E0819">
        <w:rPr>
          <w:rFonts w:ascii="Angsana New" w:hAnsi="Angsana New"/>
          <w:sz w:val="30"/>
          <w:szCs w:val="30"/>
          <w:cs/>
        </w:rPr>
        <w:t xml:space="preserve"> </w:t>
      </w:r>
      <w:r w:rsidR="008710C1" w:rsidRPr="009E0819">
        <w:rPr>
          <w:rFonts w:ascii="Angsana New" w:hAnsi="Angsana New"/>
          <w:sz w:val="30"/>
          <w:szCs w:val="30"/>
        </w:rPr>
        <w:t>256</w:t>
      </w:r>
      <w:r w:rsidR="00D35E70" w:rsidRPr="009E0819">
        <w:rPr>
          <w:rFonts w:ascii="Angsana New" w:hAnsi="Angsana New"/>
          <w:sz w:val="30"/>
          <w:szCs w:val="30"/>
        </w:rPr>
        <w:t>6</w:t>
      </w:r>
    </w:p>
    <w:p w14:paraId="25A6B865" w14:textId="77777777" w:rsidR="00C8565E" w:rsidRPr="009E0819" w:rsidRDefault="00C8565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BF8E49" w14:textId="0CEE1BA1" w:rsidR="00AE20AF" w:rsidRPr="009E0819" w:rsidRDefault="00AE20AF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0EC256E2" w14:textId="77777777" w:rsidR="00AE20AF" w:rsidRPr="009E0819" w:rsidRDefault="00AE20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6C15574D" w14:textId="77777777" w:rsidR="003B0B83" w:rsidRPr="009E0819" w:rsidRDefault="003B0B83" w:rsidP="009E0819">
      <w:pPr>
        <w:spacing w:line="221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i/>
          <w:iCs/>
          <w:sz w:val="30"/>
          <w:szCs w:val="30"/>
          <w:cs/>
        </w:rPr>
        <w:t>การซื้อบริษัทย่อย</w:t>
      </w:r>
    </w:p>
    <w:p w14:paraId="09C30629" w14:textId="77777777" w:rsidR="003B0B83" w:rsidRPr="009E0819" w:rsidRDefault="003B0B83" w:rsidP="009E0819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F25E3" w14:textId="7B9591CD" w:rsidR="003B0B83" w:rsidRPr="009E0819" w:rsidRDefault="00062E38" w:rsidP="009E0819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11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พฤษภาคม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2566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ทีซีซี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โฮเทล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แอสเสท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9E0819">
        <w:rPr>
          <w:rFonts w:ascii="Angsana New" w:hAnsi="Angsana New"/>
          <w:sz w:val="30"/>
          <w:szCs w:val="30"/>
          <w:cs/>
        </w:rPr>
        <w:t xml:space="preserve"> 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และ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แอสเสท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เวิรด์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รีเทล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ได้เข้าซื้อส่วนได้เสียในสัดส่วนร้อยละ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100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ของทุนที่ออกและชำระแล้วของกิจการที่เกี่ยวข้องกัน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7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ส่งผลให้กลุ่มบริษัทมีอำนาจควบคุมในบริษัทที่ถูกเข้าซื้อ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แผนการซื้อหุ้นดังกล่าวได้รับอนุมัติจากที่ประชุมผู้ถือหุ้นเมื่อวันที่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10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กรกฎาคม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2563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23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เมษายน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2564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และวันที่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22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เมษายน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2565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บริษัทที่ถูกเข้าซื้อ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665EC19E" w14:textId="77777777" w:rsidR="00062E38" w:rsidRPr="009E0819" w:rsidRDefault="00062E38" w:rsidP="009E0819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A4F0FE" w14:textId="4CCACC0E" w:rsidR="001752BA" w:rsidRPr="009E0819" w:rsidRDefault="006B63F6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อควาทีคย์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พัทยา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วัฒนทรัพย์พัฒนา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3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1CBE153F" w14:textId="30C1C022" w:rsidR="001752BA" w:rsidRPr="009E0819" w:rsidRDefault="006B63F6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เจริญกรุง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แอสเสท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เอเชียติ๊ก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โฮเต็ล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คอลเลคชั่น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4341C49D" w14:textId="78095D8B" w:rsidR="001752BA" w:rsidRPr="009E0819" w:rsidRDefault="006B63F6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โครงการ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ลาซาล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ไลฟ์สไตล์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ดิเวลลอปเมนท์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4D2093C0" w14:textId="61A722B4" w:rsidR="001752BA" w:rsidRPr="009E0819" w:rsidRDefault="006B63F6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โกลเด้นไตรแองเกิ้ล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โฮเทลส์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เวิลด์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 xml:space="preserve">9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6F529C63" w14:textId="46801AF3" w:rsidR="001752BA" w:rsidRPr="009E0819" w:rsidRDefault="006B63F6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ทรงวาด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1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รีเทล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เวิลด์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5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3B96C374" w14:textId="2B71F517" w:rsidR="00CF5D2B" w:rsidRPr="009E0819" w:rsidRDefault="00CF5D2B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ทรงวาด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 xml:space="preserve">2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วาไรตี้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แอสเซ็ท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 xml:space="preserve">1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4F467115" w14:textId="31028306" w:rsidR="001752BA" w:rsidRPr="009E0819" w:rsidRDefault="00CF5D2B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เจริญกรุง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ลักซูรี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โฮเทล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อิมม์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โฮเต็ล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เจริญกรุง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>)</w:t>
      </w:r>
    </w:p>
    <w:p w14:paraId="0EE93A12" w14:textId="01444C9A" w:rsidR="003B0B83" w:rsidRPr="009E0819" w:rsidRDefault="003B0B83" w:rsidP="009E0819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B362DC" w14:textId="4DA763BF" w:rsidR="00701BE6" w:rsidRPr="009E0819" w:rsidRDefault="00062E38" w:rsidP="009E0819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11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พฤษภาคม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2566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กลุ่มบริษัทจ่ายเงินจำนวน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766.37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ล้านบาทสำหรับการซื้อหุ้นของบริษัทดังกล่าวและให้บริษัทที่ถูกซื้อกู้ยืมเงินจำนวน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2,887.60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ล้านบาทเพื่อจ่ายชำระคืนเงินกู้ยืมจากผู้ถือหุ้นเดิมที่บริษัทที่ถูกซื้อมีอยู่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ณ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วันที่เข้าซื้อธุรกิจ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11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กรกฎาคม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2566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กลุ่มบริษัทได้จ่ายเงินเพิ่มเติมสำหรับการซื้อหุ้นของบริษัทดังกล่าวจำนวน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0.93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ล้านบาท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รวมการจ่ายเงินทั้งหมดเป็นจำนวน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C46B2" w:rsidRPr="009E0819">
        <w:rPr>
          <w:rFonts w:ascii="Angsana New" w:hAnsi="Angsana New"/>
          <w:sz w:val="30"/>
          <w:szCs w:val="30"/>
        </w:rPr>
        <w:t>3,654.90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ล้านบาท</w:t>
      </w:r>
      <w:r w:rsidRPr="009E0819">
        <w:rPr>
          <w:rFonts w:ascii="Angsana New" w:hAnsi="Angsana New"/>
          <w:sz w:val="30"/>
          <w:szCs w:val="30"/>
          <w:cs/>
        </w:rPr>
        <w:t xml:space="preserve">   </w:t>
      </w:r>
    </w:p>
    <w:p w14:paraId="149C5365" w14:textId="77777777" w:rsidR="00062E38" w:rsidRPr="009E0819" w:rsidRDefault="00062E38" w:rsidP="009E0819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4760982" w14:textId="77777777" w:rsidR="002A113A" w:rsidRPr="009E0819" w:rsidRDefault="002A113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E0819">
        <w:rPr>
          <w:rFonts w:ascii="Angsana New" w:hAnsi="Angsana New"/>
          <w:sz w:val="30"/>
          <w:szCs w:val="30"/>
          <w:cs/>
        </w:rPr>
        <w:br w:type="page"/>
      </w:r>
    </w:p>
    <w:p w14:paraId="0DE3F5FE" w14:textId="1069C34D" w:rsidR="003B0B83" w:rsidRPr="009E0819" w:rsidRDefault="003B0B83" w:rsidP="009E0819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5C72EE71" w14:textId="77777777" w:rsidR="00BB4001" w:rsidRPr="009E0819" w:rsidRDefault="00BB4001" w:rsidP="009E0819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83"/>
        <w:gridCol w:w="1247"/>
        <w:gridCol w:w="283"/>
        <w:gridCol w:w="1337"/>
        <w:gridCol w:w="283"/>
        <w:gridCol w:w="1337"/>
        <w:gridCol w:w="284"/>
        <w:gridCol w:w="1281"/>
      </w:tblGrid>
      <w:tr w:rsidR="0075704B" w:rsidRPr="009E0819" w14:paraId="4FA07B95" w14:textId="77777777" w:rsidTr="00CA5D2B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05434199" w14:textId="63B892D6" w:rsidR="0075704B" w:rsidRPr="009E0819" w:rsidRDefault="0075704B" w:rsidP="009E0819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br w:type="page"/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383778" w14:textId="77777777" w:rsidR="0075704B" w:rsidRPr="009E0819" w:rsidRDefault="0075704B" w:rsidP="009E0819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7CDEFF8" w14:textId="77777777" w:rsidR="0075704B" w:rsidRPr="009E0819" w:rsidRDefault="0075704B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37CAF346" w14:textId="227BC181" w:rsidR="0075704B" w:rsidRPr="009E0819" w:rsidRDefault="0075704B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E3A66C" w14:textId="77777777" w:rsidR="0075704B" w:rsidRPr="009E0819" w:rsidRDefault="0075704B" w:rsidP="009E0819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B6574CC" w14:textId="77777777" w:rsidR="0075704B" w:rsidRPr="009E0819" w:rsidRDefault="0075704B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2010F705" w14:textId="6E3E8C47" w:rsidR="0075704B" w:rsidRPr="009E0819" w:rsidRDefault="0075704B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E14F30" w14:textId="77777777" w:rsidR="0075704B" w:rsidRPr="009E0819" w:rsidRDefault="0075704B" w:rsidP="009E0819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0C5F14A" w14:textId="77777777" w:rsidR="0075704B" w:rsidRPr="009E0819" w:rsidRDefault="0075704B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  <w:p w14:paraId="0E83DAC4" w14:textId="64C65782" w:rsidR="0075704B" w:rsidRPr="009E0819" w:rsidRDefault="0075704B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6C4414" w14:textId="77777777" w:rsidR="0075704B" w:rsidRPr="009E0819" w:rsidRDefault="0075704B" w:rsidP="009E0819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5FFC11E" w14:textId="3C04F974" w:rsidR="0075704B" w:rsidRPr="009E0819" w:rsidRDefault="0014693A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</w:tr>
      <w:tr w:rsidR="003B0B83" w:rsidRPr="009E0819" w14:paraId="76387787" w14:textId="77777777" w:rsidTr="00CA5D2B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5AB1DB3E" w14:textId="77777777" w:rsidR="003B0B83" w:rsidRPr="009E0819" w:rsidRDefault="003B0B83" w:rsidP="009E0819">
            <w:pPr>
              <w:spacing w:line="216" w:lineRule="auto"/>
              <w:ind w:left="-108" w:right="-108" w:firstLine="108"/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34CABD" w14:textId="77777777" w:rsidR="003B0B83" w:rsidRPr="009E0819" w:rsidRDefault="003B0B83" w:rsidP="009E0819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852A01C" w14:textId="77777777" w:rsidR="003B0B83" w:rsidRPr="009E0819" w:rsidRDefault="003B0B83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517EF" w14:textId="77777777" w:rsidR="003B0B83" w:rsidRPr="009E0819" w:rsidRDefault="003B0B83" w:rsidP="009E0819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2" w:type="dxa"/>
            <w:gridSpan w:val="5"/>
            <w:shd w:val="clear" w:color="auto" w:fill="auto"/>
            <w:vAlign w:val="bottom"/>
          </w:tcPr>
          <w:p w14:paraId="7E03E36B" w14:textId="77777777" w:rsidR="003B0B83" w:rsidRPr="009E0819" w:rsidRDefault="003B0B83" w:rsidP="009E0819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001" w:rsidRPr="009E0819" w14:paraId="2E149834" w14:textId="77777777" w:rsidTr="00CF5D2B">
        <w:trPr>
          <w:trHeight w:val="20"/>
        </w:trPr>
        <w:tc>
          <w:tcPr>
            <w:tcW w:w="3150" w:type="dxa"/>
          </w:tcPr>
          <w:p w14:paraId="6F4E7964" w14:textId="17BFD2C0" w:rsidR="00BB4001" w:rsidRPr="009E0819" w:rsidRDefault="00CF5D2B" w:rsidP="009E0819">
            <w:pPr>
              <w:spacing w:line="264" w:lineRule="auto"/>
              <w:ind w:left="158" w:right="-115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อควาทีคย์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พัทยา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วัฒนทรัพย์พัฒนา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093DB34" w14:textId="77777777" w:rsidR="00BB4001" w:rsidRPr="009E0819" w:rsidRDefault="00BB4001" w:rsidP="009E0819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334D26B1" w14:textId="31BDC964" w:rsidR="00BB4001" w:rsidRPr="009E0819" w:rsidRDefault="00BB4001" w:rsidP="009E0819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vAlign w:val="bottom"/>
          </w:tcPr>
          <w:p w14:paraId="31D2351C" w14:textId="77777777" w:rsidR="00BB4001" w:rsidRPr="009E0819" w:rsidRDefault="00BB4001" w:rsidP="009E0819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684C40B8" w14:textId="3487E3E5" w:rsidR="00BB4001" w:rsidRPr="009E0819" w:rsidRDefault="00864C2C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936,</w:t>
            </w:r>
            <w:r w:rsidR="00264582" w:rsidRPr="009E0819">
              <w:rPr>
                <w:rFonts w:ascii="Angsana New" w:hAnsi="Angsana New"/>
                <w:sz w:val="30"/>
                <w:szCs w:val="30"/>
              </w:rPr>
              <w:t>816</w:t>
            </w:r>
            <w:r w:rsidR="00BB4001" w:rsidRPr="009E081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505BD2F8" w14:textId="77777777" w:rsidR="00BB4001" w:rsidRPr="009E0819" w:rsidRDefault="00BB4001" w:rsidP="009E0819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6DB96528" w14:textId="445BD6F1" w:rsidR="00BB4001" w:rsidRPr="009E0819" w:rsidRDefault="00BB4001" w:rsidP="009E0819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864C2C" w:rsidRPr="009E0819">
              <w:rPr>
                <w:rFonts w:ascii="Angsana New" w:hAnsi="Angsana New"/>
                <w:sz w:val="30"/>
                <w:szCs w:val="30"/>
              </w:rPr>
              <w:t>1,000,796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7C6AB367" w14:textId="77777777" w:rsidR="00BB4001" w:rsidRPr="009E0819" w:rsidRDefault="00BB4001" w:rsidP="009E0819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24716AA2" w14:textId="720AAFB5" w:rsidR="00BB4001" w:rsidRPr="009E0819" w:rsidRDefault="00BB4001" w:rsidP="009E0819">
            <w:pPr>
              <w:tabs>
                <w:tab w:val="clear" w:pos="680"/>
                <w:tab w:val="clear" w:pos="907"/>
                <w:tab w:val="left" w:pos="667"/>
              </w:tabs>
              <w:spacing w:line="264" w:lineRule="auto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     (6</w:t>
            </w:r>
            <w:r w:rsidR="001F7315" w:rsidRPr="009E0819">
              <w:rPr>
                <w:rFonts w:ascii="Angsana New" w:hAnsi="Angsana New"/>
                <w:sz w:val="30"/>
                <w:szCs w:val="30"/>
              </w:rPr>
              <w:t>3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>,</w:t>
            </w:r>
            <w:r w:rsidR="001F7315" w:rsidRPr="009E0819">
              <w:rPr>
                <w:rFonts w:ascii="Angsana New" w:hAnsi="Angsana New"/>
                <w:sz w:val="30"/>
                <w:szCs w:val="30"/>
              </w:rPr>
              <w:t>980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81E5B" w:rsidRPr="009E0819" w14:paraId="53748575" w14:textId="77777777" w:rsidTr="00CF5D2B">
        <w:trPr>
          <w:trHeight w:val="20"/>
        </w:trPr>
        <w:tc>
          <w:tcPr>
            <w:tcW w:w="3150" w:type="dxa"/>
          </w:tcPr>
          <w:p w14:paraId="0D32193E" w14:textId="422C7AAB" w:rsidR="00281E5B" w:rsidRPr="009E0819" w:rsidRDefault="00CF5D2B" w:rsidP="009E0819">
            <w:pPr>
              <w:spacing w:line="264" w:lineRule="auto"/>
              <w:ind w:left="158" w:right="-115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เอดับบลิวซี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เจริญกรุง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แอสเสท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เอเชียติ๊ก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คอลเลคชั่น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55FF1F96" w14:textId="77777777" w:rsidR="00281E5B" w:rsidRPr="009E0819" w:rsidRDefault="00281E5B" w:rsidP="009E0819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083F27D1" w14:textId="77777777" w:rsidR="00281E5B" w:rsidRPr="009E0819" w:rsidRDefault="00281E5B" w:rsidP="009E0819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6BA2F2" w14:textId="7D0D749A" w:rsidR="00281E5B" w:rsidRPr="009E0819" w:rsidRDefault="00281E5B" w:rsidP="009E0819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vAlign w:val="bottom"/>
          </w:tcPr>
          <w:p w14:paraId="3756F582" w14:textId="77777777" w:rsidR="00281E5B" w:rsidRPr="009E0819" w:rsidRDefault="00281E5B" w:rsidP="009E0819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E153CAB" w14:textId="30537315" w:rsidR="00281E5B" w:rsidRPr="009E0819" w:rsidRDefault="00864C2C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1,22</w:t>
            </w:r>
            <w:r w:rsidR="00264582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sz w:val="30"/>
                <w:szCs w:val="30"/>
              </w:rPr>
              <w:t>,</w:t>
            </w:r>
            <w:r w:rsidR="00181BD1" w:rsidRPr="009E0819">
              <w:rPr>
                <w:rFonts w:ascii="Angsana New" w:hAnsi="Angsana New"/>
                <w:sz w:val="30"/>
                <w:szCs w:val="30"/>
              </w:rPr>
              <w:t>380</w:t>
            </w:r>
            <w:r w:rsidR="00281E5B" w:rsidRPr="009E081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2FC527B1" w14:textId="77777777" w:rsidR="00281E5B" w:rsidRPr="009E0819" w:rsidRDefault="00281E5B" w:rsidP="009E0819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3990744A" w14:textId="0E15782A" w:rsidR="00281E5B" w:rsidRPr="009E0819" w:rsidRDefault="00864C2C" w:rsidP="009E0819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1,168,048</w:t>
            </w:r>
            <w:r w:rsidR="00281E5B" w:rsidRPr="009E081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75C9FD31" w14:textId="77777777" w:rsidR="00281E5B" w:rsidRPr="009E0819" w:rsidRDefault="00281E5B" w:rsidP="009E0819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3195F2AC" w14:textId="77777777" w:rsidR="00281E5B" w:rsidRPr="009E0819" w:rsidRDefault="00281E5B" w:rsidP="009E0819">
            <w:pPr>
              <w:tabs>
                <w:tab w:val="clear" w:pos="907"/>
                <w:tab w:val="left" w:pos="93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03377C" w14:textId="22CD828F" w:rsidR="00281E5B" w:rsidRPr="009E0819" w:rsidRDefault="006524C0" w:rsidP="009E0819">
            <w:pPr>
              <w:tabs>
                <w:tab w:val="clear" w:pos="907"/>
                <w:tab w:val="left" w:pos="84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1E5B" w:rsidRPr="009E0819">
              <w:rPr>
                <w:rFonts w:ascii="Angsana New" w:hAnsi="Angsana New" w:hint="cs"/>
                <w:sz w:val="30"/>
                <w:szCs w:val="30"/>
              </w:rPr>
              <w:t>5</w:t>
            </w:r>
            <w:r w:rsidR="00BC2924" w:rsidRPr="009E0819">
              <w:rPr>
                <w:rFonts w:ascii="Angsana New" w:hAnsi="Angsana New"/>
                <w:sz w:val="30"/>
                <w:szCs w:val="30"/>
              </w:rPr>
              <w:t>3</w:t>
            </w:r>
            <w:r w:rsidR="00281E5B" w:rsidRPr="009E0819">
              <w:rPr>
                <w:rFonts w:ascii="Angsana New" w:hAnsi="Angsana New" w:hint="cs"/>
                <w:sz w:val="30"/>
                <w:szCs w:val="30"/>
              </w:rPr>
              <w:t>,</w:t>
            </w:r>
            <w:r w:rsidR="00BC2924" w:rsidRPr="009E0819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BB4001" w:rsidRPr="009E0819" w14:paraId="1B5EAB83" w14:textId="77777777" w:rsidTr="00CF5D2B">
        <w:trPr>
          <w:trHeight w:val="20"/>
        </w:trPr>
        <w:tc>
          <w:tcPr>
            <w:tcW w:w="3150" w:type="dxa"/>
          </w:tcPr>
          <w:p w14:paraId="7C07C10C" w14:textId="4B30FAAD" w:rsidR="00BB4001" w:rsidRPr="009E0819" w:rsidRDefault="00CF5D2B" w:rsidP="009E0819">
            <w:pPr>
              <w:spacing w:line="216" w:lineRule="auto"/>
              <w:ind w:left="160" w:right="-108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ลาซาล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ไลฟ์สไตล์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ดิเวลลอปเมนท์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วรรณทรัพย์พัฒนา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5085E5D1" w14:textId="77777777" w:rsidR="00BB4001" w:rsidRPr="009E0819" w:rsidRDefault="00BB4001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751A7045" w14:textId="399B5754" w:rsidR="00BB4001" w:rsidRPr="009E0819" w:rsidRDefault="00BB4001" w:rsidP="009E0819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vAlign w:val="bottom"/>
          </w:tcPr>
          <w:p w14:paraId="12520B2B" w14:textId="77777777" w:rsidR="00BB4001" w:rsidRPr="009E0819" w:rsidRDefault="00BB4001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7365953B" w14:textId="622B7BB7" w:rsidR="00BB4001" w:rsidRPr="009E0819" w:rsidRDefault="00864C2C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86,</w:t>
            </w:r>
            <w:r w:rsidR="00AC0C01" w:rsidRPr="009E0819">
              <w:rPr>
                <w:rFonts w:ascii="Angsana New" w:hAnsi="Angsana New"/>
                <w:sz w:val="30"/>
                <w:szCs w:val="30"/>
              </w:rPr>
              <w:t>805</w:t>
            </w:r>
            <w:r w:rsidR="00BB4001" w:rsidRPr="009E081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1B1AFC89" w14:textId="77777777" w:rsidR="00BB4001" w:rsidRPr="009E0819" w:rsidRDefault="00BB4001" w:rsidP="009E0819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E7F7E0B" w14:textId="7A2011E5" w:rsidR="00BB4001" w:rsidRPr="009E0819" w:rsidRDefault="00BB4001" w:rsidP="009E0819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864C2C" w:rsidRPr="009E0819">
              <w:rPr>
                <w:rFonts w:ascii="Angsana New" w:hAnsi="Angsana New"/>
                <w:sz w:val="30"/>
                <w:szCs w:val="30"/>
              </w:rPr>
              <w:t>121,447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1C13235F" w14:textId="77777777" w:rsidR="00BB4001" w:rsidRPr="009E0819" w:rsidRDefault="00BB4001" w:rsidP="009E0819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3DA91A31" w14:textId="29E5A586" w:rsidR="00BB4001" w:rsidRPr="009E0819" w:rsidRDefault="00BB4001" w:rsidP="009E0819">
            <w:pPr>
              <w:tabs>
                <w:tab w:val="clear" w:pos="680"/>
                <w:tab w:val="clear" w:pos="907"/>
                <w:tab w:val="left" w:pos="66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  (</w:t>
            </w:r>
            <w:r w:rsidR="00864C2C" w:rsidRPr="009E0819">
              <w:rPr>
                <w:rFonts w:ascii="Angsana New" w:hAnsi="Angsana New"/>
                <w:sz w:val="30"/>
                <w:szCs w:val="30"/>
              </w:rPr>
              <w:t>34,</w:t>
            </w:r>
            <w:r w:rsidR="00BC2924" w:rsidRPr="009E0819">
              <w:rPr>
                <w:rFonts w:ascii="Angsana New" w:hAnsi="Angsana New"/>
                <w:sz w:val="30"/>
                <w:szCs w:val="30"/>
              </w:rPr>
              <w:t>64</w:t>
            </w:r>
            <w:r w:rsidR="003749F1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B4EA8" w:rsidRPr="009E0819" w14:paraId="0F132CF4" w14:textId="77777777" w:rsidTr="00CF5D2B">
        <w:trPr>
          <w:trHeight w:val="20"/>
        </w:trPr>
        <w:tc>
          <w:tcPr>
            <w:tcW w:w="3150" w:type="dxa"/>
          </w:tcPr>
          <w:p w14:paraId="24D61046" w14:textId="5E7F42EB" w:rsidR="00FB4EA8" w:rsidRPr="009E0819" w:rsidRDefault="00CF5D2B" w:rsidP="009E0819">
            <w:pPr>
              <w:spacing w:line="216" w:lineRule="auto"/>
              <w:ind w:left="160" w:right="-108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เอดับเบิ้ลยูซี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โกลเด้นไตรแองเกิ้ล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โฮเทลส์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>9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33B0E05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4B959F52" w14:textId="3E92744E" w:rsidR="00FB4EA8" w:rsidRPr="009E0819" w:rsidRDefault="00FB4EA8" w:rsidP="009E0819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vAlign w:val="bottom"/>
          </w:tcPr>
          <w:p w14:paraId="460DEDE5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F6C539E" w14:textId="0A6C1A90" w:rsidR="00FB4EA8" w:rsidRPr="009E0819" w:rsidRDefault="00FB4EA8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C2C" w:rsidRPr="009E0819">
              <w:rPr>
                <w:rFonts w:ascii="Angsana New" w:hAnsi="Angsana New"/>
                <w:sz w:val="30"/>
                <w:szCs w:val="30"/>
              </w:rPr>
              <w:t>44</w:t>
            </w:r>
            <w:r w:rsidR="00AC0C01" w:rsidRPr="009E0819">
              <w:rPr>
                <w:rFonts w:ascii="Angsana New" w:hAnsi="Angsana New"/>
                <w:sz w:val="30"/>
                <w:szCs w:val="30"/>
              </w:rPr>
              <w:t>6</w:t>
            </w:r>
            <w:r w:rsidR="00864C2C" w:rsidRPr="009E0819">
              <w:rPr>
                <w:rFonts w:ascii="Angsana New" w:hAnsi="Angsana New"/>
                <w:sz w:val="30"/>
                <w:szCs w:val="30"/>
              </w:rPr>
              <w:t>,</w:t>
            </w:r>
            <w:r w:rsidR="00AC0C01" w:rsidRPr="009E0819">
              <w:rPr>
                <w:rFonts w:ascii="Angsana New" w:hAnsi="Angsana New"/>
                <w:sz w:val="30"/>
                <w:szCs w:val="30"/>
              </w:rPr>
              <w:t>382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19D09DAE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733DE869" w14:textId="53479772" w:rsidR="00FB4EA8" w:rsidRPr="009E0819" w:rsidRDefault="00864C2C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243,065</w:t>
            </w:r>
          </w:p>
        </w:tc>
        <w:tc>
          <w:tcPr>
            <w:tcW w:w="284" w:type="dxa"/>
            <w:vAlign w:val="bottom"/>
          </w:tcPr>
          <w:p w14:paraId="2909F9EF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7EC60DFA" w14:textId="50B6494F" w:rsidR="00FB4EA8" w:rsidRPr="009E0819" w:rsidRDefault="00FB4EA8" w:rsidP="009E0819">
            <w:pPr>
              <w:tabs>
                <w:tab w:val="clear" w:pos="90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20</w:t>
            </w:r>
            <w:r w:rsidR="00C17C30" w:rsidRPr="009E0819">
              <w:rPr>
                <w:rFonts w:ascii="Angsana New" w:hAnsi="Angsana New"/>
                <w:sz w:val="30"/>
                <w:szCs w:val="30"/>
              </w:rPr>
              <w:t>3</w:t>
            </w:r>
            <w:r w:rsidR="00864C2C" w:rsidRPr="009E0819">
              <w:rPr>
                <w:rFonts w:ascii="Angsana New" w:hAnsi="Angsana New"/>
                <w:sz w:val="30"/>
                <w:szCs w:val="30"/>
              </w:rPr>
              <w:t>,</w:t>
            </w:r>
            <w:r w:rsidR="00C17C30" w:rsidRPr="009E0819">
              <w:rPr>
                <w:rFonts w:ascii="Angsana New" w:hAnsi="Angsana New"/>
                <w:sz w:val="30"/>
                <w:szCs w:val="30"/>
              </w:rPr>
              <w:t>317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B4EA8" w:rsidRPr="009E0819" w14:paraId="66F7782A" w14:textId="77777777" w:rsidTr="00CF5D2B">
        <w:trPr>
          <w:trHeight w:val="20"/>
        </w:trPr>
        <w:tc>
          <w:tcPr>
            <w:tcW w:w="3150" w:type="dxa"/>
          </w:tcPr>
          <w:p w14:paraId="09825B97" w14:textId="02A02F34" w:rsidR="00FB4EA8" w:rsidRPr="009E0819" w:rsidRDefault="00CF5D2B" w:rsidP="009E0819">
            <w:pPr>
              <w:spacing w:line="216" w:lineRule="auto"/>
              <w:ind w:left="160" w:right="-108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เอดับบลิวซี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ทรงวาด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พร๊อพเพอร์ตี้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5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69005D90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4E124680" w14:textId="7FF83814" w:rsidR="00FB4EA8" w:rsidRPr="009E0819" w:rsidRDefault="00FB4EA8" w:rsidP="009E0819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vAlign w:val="bottom"/>
          </w:tcPr>
          <w:p w14:paraId="2E278E51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3E8B8FE5" w14:textId="7A99DAEB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204,579</w:t>
            </w:r>
          </w:p>
        </w:tc>
        <w:tc>
          <w:tcPr>
            <w:tcW w:w="283" w:type="dxa"/>
            <w:vAlign w:val="bottom"/>
          </w:tcPr>
          <w:p w14:paraId="0B1C0F33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4E7FC42F" w14:textId="15437F6F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332,309</w:t>
            </w:r>
          </w:p>
        </w:tc>
        <w:tc>
          <w:tcPr>
            <w:tcW w:w="284" w:type="dxa"/>
            <w:vAlign w:val="bottom"/>
          </w:tcPr>
          <w:p w14:paraId="169622CE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18C2099D" w14:textId="339EA98F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(127,730)</w:t>
            </w:r>
          </w:p>
        </w:tc>
      </w:tr>
      <w:tr w:rsidR="00FB4EA8" w:rsidRPr="009E0819" w14:paraId="4734DD0D" w14:textId="77777777" w:rsidTr="00CF5D2B">
        <w:trPr>
          <w:trHeight w:val="20"/>
        </w:trPr>
        <w:tc>
          <w:tcPr>
            <w:tcW w:w="3150" w:type="dxa"/>
          </w:tcPr>
          <w:p w14:paraId="75BA9268" w14:textId="37070FDF" w:rsidR="00FB4EA8" w:rsidRPr="009E0819" w:rsidRDefault="00CF5D2B" w:rsidP="009E0819">
            <w:pPr>
              <w:spacing w:line="216" w:lineRule="auto"/>
              <w:ind w:left="160" w:right="-108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เอดับบลิวซี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ทรงวาด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พร๊อพเพอร์ตี้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br/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วาไรตี้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118FA635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4EE7EDA2" w14:textId="6B7E297C" w:rsidR="00FB4EA8" w:rsidRPr="009E0819" w:rsidRDefault="00FB4EA8" w:rsidP="009E0819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vAlign w:val="bottom"/>
          </w:tcPr>
          <w:p w14:paraId="32944A67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7DF71021" w14:textId="7AC1E75E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453,</w:t>
            </w:r>
            <w:r w:rsidR="00E5306D" w:rsidRPr="009E0819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83" w:type="dxa"/>
            <w:vAlign w:val="bottom"/>
          </w:tcPr>
          <w:p w14:paraId="0A32C378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58818146" w14:textId="3096677A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705,755</w:t>
            </w:r>
          </w:p>
        </w:tc>
        <w:tc>
          <w:tcPr>
            <w:tcW w:w="284" w:type="dxa"/>
            <w:vAlign w:val="bottom"/>
          </w:tcPr>
          <w:p w14:paraId="7B493A7C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4355A201" w14:textId="2642097E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(25</w:t>
            </w:r>
            <w:r w:rsidR="001F7315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>,</w:t>
            </w:r>
            <w:r w:rsidR="001F7315" w:rsidRPr="009E0819">
              <w:rPr>
                <w:rFonts w:ascii="Angsana New" w:hAnsi="Angsana New"/>
                <w:sz w:val="30"/>
                <w:szCs w:val="30"/>
              </w:rPr>
              <w:t>182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4EA8" w:rsidRPr="009E0819" w14:paraId="5B2F6B29" w14:textId="77777777" w:rsidTr="00CF5D2B">
        <w:trPr>
          <w:trHeight w:val="20"/>
        </w:trPr>
        <w:tc>
          <w:tcPr>
            <w:tcW w:w="3150" w:type="dxa"/>
          </w:tcPr>
          <w:p w14:paraId="264B2096" w14:textId="62F89778" w:rsidR="00FB4EA8" w:rsidRPr="009E0819" w:rsidRDefault="00CF5D2B" w:rsidP="009E0819">
            <w:pPr>
              <w:spacing w:line="216" w:lineRule="auto"/>
              <w:ind w:left="160" w:right="-108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เจริญกรุง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ลักซูรี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br/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ดีเวลลอปเมนท์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เดิมชื่อ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อิมม์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เจริญกรุง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2B2DE19A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bottom"/>
          </w:tcPr>
          <w:p w14:paraId="1A3492E3" w14:textId="68822849" w:rsidR="00FB4EA8" w:rsidRPr="009E0819" w:rsidRDefault="00FB4EA8" w:rsidP="009E0819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  <w:vAlign w:val="bottom"/>
          </w:tcPr>
          <w:p w14:paraId="6DF3BBF2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A7E1692" w14:textId="7DC4788E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305,3</w:t>
            </w:r>
            <w:r w:rsidR="00E5306D" w:rsidRPr="009E081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3" w:type="dxa"/>
            <w:vAlign w:val="bottom"/>
          </w:tcPr>
          <w:p w14:paraId="1234A8FF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943FCD5" w14:textId="7D7A54BC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273,301</w:t>
            </w:r>
          </w:p>
        </w:tc>
        <w:tc>
          <w:tcPr>
            <w:tcW w:w="284" w:type="dxa"/>
            <w:vAlign w:val="bottom"/>
          </w:tcPr>
          <w:p w14:paraId="104721B7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3E53503" w14:textId="7C37EAC2" w:rsidR="00FB4EA8" w:rsidRPr="009E0819" w:rsidRDefault="006524C0" w:rsidP="009E0819">
            <w:pPr>
              <w:tabs>
                <w:tab w:val="clear" w:pos="907"/>
                <w:tab w:val="left" w:pos="84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32,0</w:t>
            </w:r>
            <w:r w:rsidR="008A3D35" w:rsidRPr="009E0819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FB4EA8" w:rsidRPr="009E0819" w14:paraId="1232FB46" w14:textId="77777777" w:rsidTr="00130558">
        <w:trPr>
          <w:trHeight w:val="20"/>
        </w:trPr>
        <w:tc>
          <w:tcPr>
            <w:tcW w:w="3150" w:type="dxa"/>
          </w:tcPr>
          <w:p w14:paraId="1EF87D96" w14:textId="0FAC0288" w:rsidR="00FB4EA8" w:rsidRPr="009E0819" w:rsidRDefault="00FB4EA8" w:rsidP="009E0819">
            <w:pPr>
              <w:spacing w:line="216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3DF6AFD8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BC4CED4" w14:textId="77777777" w:rsidR="00FB4EA8" w:rsidRPr="009E0819" w:rsidRDefault="00FB4EA8" w:rsidP="009E0819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3F814C" w14:textId="77777777" w:rsidR="00FB4EA8" w:rsidRPr="009E0819" w:rsidRDefault="00FB4EA8" w:rsidP="009E0819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074FF1C4" w14:textId="20A1C969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3,65</w:t>
            </w:r>
            <w:r w:rsidR="008A3D35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3D35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83" w:type="dxa"/>
          </w:tcPr>
          <w:p w14:paraId="20FAA5AD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AB29D89" w14:textId="01661BB9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3,844,721</w:t>
            </w:r>
          </w:p>
        </w:tc>
        <w:tc>
          <w:tcPr>
            <w:tcW w:w="284" w:type="dxa"/>
          </w:tcPr>
          <w:p w14:paraId="415279BF" w14:textId="77777777" w:rsidR="00FB4EA8" w:rsidRPr="009E0819" w:rsidRDefault="00FB4EA8" w:rsidP="009E0819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4155A39" w14:textId="10F42107" w:rsidR="00FB4EA8" w:rsidRPr="009E0819" w:rsidRDefault="006524C0" w:rsidP="009E0819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8A3D35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3D35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9192DB1" w14:textId="6C985BF8" w:rsidR="003B0B83" w:rsidRPr="009E0819" w:rsidRDefault="003B0B83" w:rsidP="009E0819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2CBF68" w14:textId="77777777" w:rsidR="00CF5D2B" w:rsidRPr="009E0819" w:rsidRDefault="00CF5D2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E0819">
        <w:rPr>
          <w:rFonts w:ascii="Angsana New" w:hAnsi="Angsana New"/>
          <w:sz w:val="30"/>
          <w:szCs w:val="30"/>
          <w:cs/>
        </w:rPr>
        <w:br w:type="page"/>
      </w:r>
    </w:p>
    <w:p w14:paraId="117034F7" w14:textId="2863291B" w:rsidR="00CF5D2B" w:rsidRPr="009E0819" w:rsidRDefault="00CF5D2B" w:rsidP="009E0819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line="221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ผลกระทบของ</w:t>
      </w:r>
      <w:r w:rsidRPr="009E0819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9E0819">
        <w:rPr>
          <w:rFonts w:ascii="Angsana New" w:hAnsi="Angsana New" w:hint="cs"/>
          <w:sz w:val="30"/>
          <w:szCs w:val="30"/>
          <w:cs/>
        </w:rPr>
        <w:t>ต่องบกำไรขาดทุน</w:t>
      </w:r>
      <w:r w:rsidRPr="009E0819">
        <w:rPr>
          <w:rFonts w:ascii="Angsana New" w:hAnsi="Angsana New"/>
          <w:sz w:val="30"/>
          <w:szCs w:val="30"/>
          <w:cs/>
        </w:rPr>
        <w:t>เบ็ดเสร็จสำหรับ</w:t>
      </w:r>
      <w:r w:rsidRPr="009E0819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Pr="009E0819">
        <w:rPr>
          <w:rFonts w:ascii="Angsana New" w:hAnsi="Angsana New"/>
          <w:sz w:val="30"/>
          <w:szCs w:val="30"/>
        </w:rPr>
        <w:t>31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2566</w:t>
      </w:r>
      <w:r w:rsidRPr="009E0819">
        <w:rPr>
          <w:rFonts w:ascii="Angsana New" w:hAnsi="Angsana New" w:hint="cs"/>
          <w:sz w:val="30"/>
          <w:szCs w:val="30"/>
          <w:cs/>
        </w:rPr>
        <w:t xml:space="preserve"> ของกลุ่มบริษัทมีดังนี้</w:t>
      </w:r>
    </w:p>
    <w:p w14:paraId="3E463CD6" w14:textId="5B13F9CE" w:rsidR="00CC4408" w:rsidRPr="009E0819" w:rsidRDefault="00CC440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AE20AF" w:rsidRPr="009E0819" w14:paraId="1723CDDE" w14:textId="77777777" w:rsidTr="001B4300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739DD343" w14:textId="36C7E612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08BEB49E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20AF" w:rsidRPr="009E0819" w14:paraId="33416373" w14:textId="77777777" w:rsidTr="001B4300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539D8787" w14:textId="2BBD0EA7" w:rsidR="00AE20AF" w:rsidRPr="009E0819" w:rsidRDefault="00263C61" w:rsidP="009E0819">
            <w:pPr>
              <w:tabs>
                <w:tab w:val="clear" w:pos="227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26820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7A27EC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202659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A27EC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26820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6523A0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C14AC50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231DDB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9E08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E3D1527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86154A7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48F9828E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7124D0A" w14:textId="77777777" w:rsidR="00AE20AF" w:rsidRPr="009E0819" w:rsidRDefault="00AE20AF" w:rsidP="009E0819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04224F1B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AE20AF" w:rsidRPr="009E0819" w14:paraId="72FA481A" w14:textId="77777777" w:rsidTr="001B4300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6E9105CC" w14:textId="77777777" w:rsidR="00AE20AF" w:rsidRPr="009E0819" w:rsidRDefault="00AE20AF" w:rsidP="009E0819">
            <w:pPr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846D7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08E276F5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E20AF" w:rsidRPr="009E0819" w14:paraId="03A164F3" w14:textId="77777777" w:rsidTr="001B430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6AD0902" w14:textId="77777777" w:rsidR="00AE20AF" w:rsidRPr="009E0819" w:rsidRDefault="00AE20AF" w:rsidP="009E081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373F3312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E970CDD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3D52D29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3432648C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4822DC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66DF6C9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A62CE" w:rsidRPr="009E0819" w14:paraId="1280C6C7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61AA6F47" w14:textId="77777777" w:rsidR="00CA62CE" w:rsidRPr="009E0819" w:rsidRDefault="00CA62CE" w:rsidP="009E081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627BEF0D" w14:textId="77777777" w:rsidR="00CA62CE" w:rsidRPr="009E0819" w:rsidRDefault="00CA62CE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35B21D3" w14:textId="77777777" w:rsidR="0014326A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78EB404" w14:textId="13579E28" w:rsidR="00CA62CE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2,715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CE5AE" w14:textId="77777777" w:rsidR="00CA62CE" w:rsidRPr="009E0819" w:rsidRDefault="00CA62CE" w:rsidP="009E0819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6241116" w14:textId="5A99FB4E" w:rsidR="00CA62CE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  <w:r w:rsidR="00CA49E3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060C4" w14:textId="77777777" w:rsidR="00CA62CE" w:rsidRPr="009E0819" w:rsidRDefault="00CA62CE" w:rsidP="009E0819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99A222" w14:textId="77777777" w:rsidR="0014326A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97D2EFF" w14:textId="2D75479C" w:rsidR="00CA62CE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2,71</w:t>
            </w:r>
            <w:r w:rsidR="00CA49E3">
              <w:rPr>
                <w:rFonts w:ascii="Angsana New" w:hAnsi="Angsana New"/>
                <w:sz w:val="30"/>
                <w:szCs w:val="30"/>
              </w:rPr>
              <w:t>7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A62CE" w:rsidRPr="009E0819" w14:paraId="28C26CB7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71568779" w14:textId="77777777" w:rsidR="00CA62CE" w:rsidRPr="009E0819" w:rsidRDefault="00CA62CE" w:rsidP="009E081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1F981C3A" w14:textId="77777777" w:rsidR="00CA62CE" w:rsidRPr="009E0819" w:rsidRDefault="00CA62CE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7FACDF" w14:textId="4AEBA6DC" w:rsidR="00CA62CE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83</w:t>
            </w:r>
            <w:r w:rsidR="003A0F97" w:rsidRPr="009E081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217ABA6" w14:textId="77777777" w:rsidR="00CA62CE" w:rsidRPr="009E0819" w:rsidRDefault="00CA62CE" w:rsidP="009E0819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120C178" w14:textId="58CA3357" w:rsidR="00CA62CE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CA49E3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0AADAFB" w14:textId="77777777" w:rsidR="00CA62CE" w:rsidRPr="009E0819" w:rsidRDefault="00CA62CE" w:rsidP="009E0819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9FA67B" w14:textId="126EBD6D" w:rsidR="00CA62CE" w:rsidRPr="009E0819" w:rsidRDefault="00F00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326A" w:rsidRPr="009E0819">
              <w:rPr>
                <w:rFonts w:ascii="Angsana New" w:hAnsi="Angsana New"/>
                <w:sz w:val="30"/>
                <w:szCs w:val="30"/>
              </w:rPr>
              <w:t>83</w:t>
            </w:r>
            <w:r w:rsidR="00CA49E3">
              <w:rPr>
                <w:rFonts w:ascii="Angsana New" w:hAnsi="Angsana New"/>
                <w:sz w:val="30"/>
                <w:szCs w:val="30"/>
              </w:rPr>
              <w:t>5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A62CE" w:rsidRPr="009E0819" w14:paraId="33859BA9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45D16C84" w14:textId="77777777" w:rsidR="00CA62CE" w:rsidRPr="009E0819" w:rsidRDefault="00CA62CE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0E3CDB19" w14:textId="77777777" w:rsidR="00CA62CE" w:rsidRPr="009E0819" w:rsidRDefault="00CA62CE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FAE0B13" w14:textId="45B1C347" w:rsidR="00CA62CE" w:rsidRPr="009E0819" w:rsidRDefault="00F00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326A" w:rsidRPr="009E0819">
              <w:rPr>
                <w:rFonts w:ascii="Angsana New" w:hAnsi="Angsana New"/>
                <w:sz w:val="30"/>
                <w:szCs w:val="30"/>
              </w:rPr>
              <w:t>5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62EBAC32" w14:textId="77777777" w:rsidR="00CA62CE" w:rsidRPr="009E0819" w:rsidRDefault="00CA62CE" w:rsidP="009E08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639E145" w14:textId="340B7E10" w:rsidR="00CA62CE" w:rsidRPr="009E0819" w:rsidRDefault="0014326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             -   </w:t>
            </w:r>
          </w:p>
        </w:tc>
        <w:tc>
          <w:tcPr>
            <w:tcW w:w="236" w:type="dxa"/>
            <w:shd w:val="clear" w:color="auto" w:fill="auto"/>
          </w:tcPr>
          <w:p w14:paraId="7583C524" w14:textId="77777777" w:rsidR="00CA62CE" w:rsidRPr="009E0819" w:rsidRDefault="00CA62CE" w:rsidP="009E0819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2EF54E" w14:textId="28320F4A" w:rsidR="00CA62CE" w:rsidRPr="009E0819" w:rsidRDefault="00F00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326A" w:rsidRPr="009E0819">
              <w:rPr>
                <w:rFonts w:ascii="Angsana New" w:hAnsi="Angsana New"/>
                <w:sz w:val="30"/>
                <w:szCs w:val="30"/>
              </w:rPr>
              <w:t>5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90C9E" w:rsidRPr="009E0819" w14:paraId="7FFCA1D1" w14:textId="77777777" w:rsidTr="001B4300">
        <w:trPr>
          <w:trHeight w:val="60"/>
        </w:trPr>
        <w:tc>
          <w:tcPr>
            <w:tcW w:w="4680" w:type="dxa"/>
            <w:shd w:val="clear" w:color="auto" w:fill="auto"/>
          </w:tcPr>
          <w:p w14:paraId="5388BA3D" w14:textId="77777777" w:rsidR="00890C9E" w:rsidRPr="009E0819" w:rsidRDefault="00890C9E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3F5D94A5" w14:textId="77777777" w:rsidR="00890C9E" w:rsidRPr="009E0819" w:rsidRDefault="00890C9E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41C59A8" w14:textId="05A8D6B8" w:rsidR="00890C9E" w:rsidRPr="009E0819" w:rsidRDefault="00E31E6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07F0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="000377FA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EA84218" w14:textId="77777777" w:rsidR="00890C9E" w:rsidRPr="009E0819" w:rsidRDefault="00890C9E" w:rsidP="009E08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7FC782C" w14:textId="3225CC8F" w:rsidR="00890C9E" w:rsidRPr="009E0819" w:rsidRDefault="00D007F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0377FA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B9B0794" w14:textId="77777777" w:rsidR="00890C9E" w:rsidRPr="009E0819" w:rsidRDefault="00890C9E" w:rsidP="009E0819">
            <w:pPr>
              <w:tabs>
                <w:tab w:val="decimal" w:pos="648"/>
                <w:tab w:val="decimal" w:pos="974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7E7935" w14:textId="167D65E7" w:rsidR="00890C9E" w:rsidRPr="009E0819" w:rsidRDefault="00E31E6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07F0" w:rsidRPr="009E0819">
              <w:rPr>
                <w:rFonts w:ascii="Angsana New" w:hAnsi="Angsana New"/>
                <w:sz w:val="30"/>
                <w:szCs w:val="30"/>
              </w:rPr>
              <w:t>13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90C9E" w:rsidRPr="009E0819" w14:paraId="61FAAD81" w14:textId="77777777" w:rsidTr="001B4300">
        <w:trPr>
          <w:trHeight w:val="60"/>
        </w:trPr>
        <w:tc>
          <w:tcPr>
            <w:tcW w:w="4680" w:type="dxa"/>
            <w:shd w:val="clear" w:color="auto" w:fill="auto"/>
          </w:tcPr>
          <w:p w14:paraId="19D8DEA4" w14:textId="77777777" w:rsidR="00890C9E" w:rsidRPr="009E0819" w:rsidRDefault="00890C9E" w:rsidP="009E0819">
            <w:pPr>
              <w:tabs>
                <w:tab w:val="left" w:pos="342"/>
              </w:tabs>
              <w:spacing w:line="240" w:lineRule="auto"/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2FE1FC0A" w14:textId="77777777" w:rsidR="00890C9E" w:rsidRPr="009E0819" w:rsidRDefault="00890C9E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964D16" w14:textId="77777777" w:rsidR="00E31E6D" w:rsidRPr="009E0819" w:rsidRDefault="00E31E6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B8EE9E5" w14:textId="463E7EE1" w:rsidR="00890C9E" w:rsidRPr="009E0819" w:rsidRDefault="00E31E6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D007F0" w:rsidRPr="009E0819">
              <w:rPr>
                <w:rFonts w:ascii="Angsana New" w:hAnsi="Angsana New"/>
                <w:sz w:val="30"/>
                <w:szCs w:val="30"/>
              </w:rPr>
              <w:t xml:space="preserve">220 </w:t>
            </w:r>
          </w:p>
        </w:tc>
        <w:tc>
          <w:tcPr>
            <w:tcW w:w="284" w:type="dxa"/>
            <w:shd w:val="clear" w:color="auto" w:fill="auto"/>
          </w:tcPr>
          <w:p w14:paraId="04AFBD01" w14:textId="77777777" w:rsidR="00890C9E" w:rsidRPr="009E0819" w:rsidRDefault="00890C9E" w:rsidP="009E081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2756D" w14:textId="0DD27790" w:rsidR="00890C9E" w:rsidRPr="009E0819" w:rsidRDefault="00D007F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            102 </w:t>
            </w:r>
          </w:p>
        </w:tc>
        <w:tc>
          <w:tcPr>
            <w:tcW w:w="236" w:type="dxa"/>
            <w:shd w:val="clear" w:color="auto" w:fill="auto"/>
          </w:tcPr>
          <w:p w14:paraId="448FBAED" w14:textId="77777777" w:rsidR="00890C9E" w:rsidRPr="009E0819" w:rsidRDefault="00890C9E" w:rsidP="009E0819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D71AB62" w14:textId="77777777" w:rsidR="0080212E" w:rsidRPr="009E0819" w:rsidRDefault="008021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902F841" w14:textId="2F182C8B" w:rsidR="00890C9E" w:rsidRPr="009E0819" w:rsidRDefault="008021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D007F0" w:rsidRPr="009E0819">
              <w:rPr>
                <w:rFonts w:ascii="Angsana New" w:hAnsi="Angsana New"/>
                <w:sz w:val="30"/>
                <w:szCs w:val="30"/>
              </w:rPr>
              <w:t>322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90C9E" w:rsidRPr="009E0819" w14:paraId="22A1A5A3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68DF0A2C" w14:textId="77777777" w:rsidR="00890C9E" w:rsidRPr="009E0819" w:rsidRDefault="00890C9E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4F9631CB" w14:textId="77777777" w:rsidR="00890C9E" w:rsidRPr="009E0819" w:rsidRDefault="00890C9E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12398" w14:textId="022ABB8D" w:rsidR="00890C9E" w:rsidRPr="009E0819" w:rsidRDefault="00061D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4,78</w:t>
            </w:r>
            <w:r w:rsidR="001B4300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6BF58CE" w14:textId="77777777" w:rsidR="00890C9E" w:rsidRPr="009E0819" w:rsidRDefault="00890C9E" w:rsidP="009E0819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EC7D5" w14:textId="41D5CC92" w:rsidR="00890C9E" w:rsidRPr="009E0819" w:rsidRDefault="004938A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61D66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1B4300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304E690" w14:textId="77777777" w:rsidR="00890C9E" w:rsidRPr="009E0819" w:rsidRDefault="00890C9E" w:rsidP="009E0819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DCDEB" w14:textId="37813D1A" w:rsidR="00890C9E" w:rsidRPr="009E0819" w:rsidRDefault="004938A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61D66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 w:rsidR="00817AC0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9E0819" w14:paraId="71A329DB" w14:textId="77777777" w:rsidTr="001B430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E5C32F6" w14:textId="77777777" w:rsidR="00AE20AF" w:rsidRPr="009E0819" w:rsidRDefault="00AE20AF" w:rsidP="009E081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221BCB8E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1F5CC54E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 w:firstLine="2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509F616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2A327F0A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6E405C53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3622D71C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9E0819" w14:paraId="1965F1A2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1B89AADA" w14:textId="77777777" w:rsidR="00AE20AF" w:rsidRPr="009E0819" w:rsidRDefault="00AE20AF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0B6C1D14" w14:textId="77777777" w:rsidR="00AE20AF" w:rsidRPr="009E0819" w:rsidRDefault="00AE20AF" w:rsidP="009E081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4DA43E5D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0F9552C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68453539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17CD68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262FF8BB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5E9" w:rsidRPr="009E0819" w14:paraId="12A27702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76F38334" w14:textId="77777777" w:rsidR="001D25E9" w:rsidRPr="009E0819" w:rsidRDefault="001D25E9" w:rsidP="009E081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76FD5A4C" w14:textId="77777777" w:rsidR="001D25E9" w:rsidRPr="009E0819" w:rsidRDefault="001D25E9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026B2F" w14:textId="77777777" w:rsidR="003A0C41" w:rsidRPr="009E0819" w:rsidRDefault="003A0C4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E11EA" w14:textId="21BCC764" w:rsidR="001D25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41443" w:rsidRPr="009E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2F822509" w14:textId="77777777" w:rsidR="001D25E9" w:rsidRPr="009E0819" w:rsidRDefault="001D25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58C0694" w14:textId="77777777" w:rsidR="003A0C41" w:rsidRPr="009E0819" w:rsidRDefault="003A0C4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39AD2" w14:textId="667135D5" w:rsidR="001D25E9" w:rsidRPr="009E0819" w:rsidRDefault="00E4144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5EAD"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046F"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6E727E2" w14:textId="77777777" w:rsidR="001D25E9" w:rsidRPr="009E0819" w:rsidRDefault="001D25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CA3016" w14:textId="77777777" w:rsidR="003A0C41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CF1C86A" w14:textId="0FCB0320" w:rsidR="001D25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13415" w:rsidRPr="009E081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71E06" w:rsidRPr="009E0819" w14:paraId="17F001DF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7DBC3BCC" w14:textId="77777777" w:rsidR="00871E06" w:rsidRPr="009E0819" w:rsidRDefault="00871E06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394F0A87" w14:textId="77777777" w:rsidR="00871E06" w:rsidRPr="009E0819" w:rsidRDefault="00871E06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53BBFB" w14:textId="7C49070B" w:rsidR="00871E06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F5F44FB" w14:textId="77777777" w:rsidR="00871E06" w:rsidRPr="009E0819" w:rsidRDefault="00871E06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4E61EE2" w14:textId="5E1B68A5" w:rsidR="00871E06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B3BABCE" w14:textId="77777777" w:rsidR="00871E06" w:rsidRPr="009E0819" w:rsidRDefault="00871E06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3AC04B" w14:textId="734649AF" w:rsidR="00871E06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329E9" w:rsidRPr="009E0819" w14:paraId="3668715F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6D848EF7" w14:textId="77777777" w:rsidR="005329E9" w:rsidRPr="009E0819" w:rsidRDefault="005329E9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116D9A76" w14:textId="77777777" w:rsidR="005329E9" w:rsidRPr="009E0819" w:rsidRDefault="005329E9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B56BE" w14:textId="53C30C53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7CB8180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533FA78" w14:textId="43FB2D4D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61CA7E2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615E38" w14:textId="26651BF1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329E9" w:rsidRPr="009E0819" w14:paraId="02BABAAF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5FD219FC" w14:textId="77777777" w:rsidR="005329E9" w:rsidRPr="009E0819" w:rsidRDefault="005329E9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1A3BB589" w14:textId="77777777" w:rsidR="005329E9" w:rsidRPr="009E0819" w:rsidRDefault="005329E9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00C34" w14:textId="702F854A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FD11304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2D33820" w14:textId="7526695C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C1CFBE3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F8329F" w14:textId="2F6AE14E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329E9" w:rsidRPr="009E0819" w14:paraId="7C900A97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50987289" w14:textId="77777777" w:rsidR="005329E9" w:rsidRPr="009E0819" w:rsidRDefault="005329E9" w:rsidP="009E081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36EDD00" w14:textId="77777777" w:rsidR="005329E9" w:rsidRPr="009E0819" w:rsidRDefault="005329E9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0EA58" w14:textId="3D6994E5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935EAD" w:rsidRPr="009E081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CCB054A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396C11F" w14:textId="01EDD36B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63E0" w:rsidRPr="009E08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97BA8EA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0BED00" w14:textId="73D12139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370E" w:rsidRPr="009E0819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813415" w:rsidRPr="009E081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329E9" w:rsidRPr="009E0819" w14:paraId="555433B4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3CF32AC8" w14:textId="77777777" w:rsidR="005329E9" w:rsidRPr="009E0819" w:rsidRDefault="005329E9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57BD1219" w14:textId="77777777" w:rsidR="005329E9" w:rsidRPr="009E0819" w:rsidRDefault="005329E9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6C21F3" w14:textId="5AFE061E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</w:t>
            </w:r>
            <w:r w:rsidR="00B9370E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1B4300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E5F2B16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04D398" w14:textId="5E620A8C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41443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8363793" w14:textId="77777777" w:rsidR="005329E9" w:rsidRPr="009E0819" w:rsidRDefault="005329E9" w:rsidP="009E08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2FED593" w14:textId="06E544A6" w:rsidR="005329E9" w:rsidRPr="009E0819" w:rsidRDefault="00D6046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</w:t>
            </w:r>
            <w:r w:rsidR="00B9370E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813415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AE20AF" w:rsidRPr="009E0819" w14:paraId="431498A3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1A506F4A" w14:textId="77777777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center"/>
          </w:tcPr>
          <w:p w14:paraId="1ACA16C4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D82F79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61A21FBA" w14:textId="77777777" w:rsidR="00AE20AF" w:rsidRPr="009E0819" w:rsidRDefault="00AE20AF" w:rsidP="009E0819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3A81C8E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35C4257" w14:textId="77777777" w:rsidR="00AE20AF" w:rsidRPr="009E0819" w:rsidRDefault="00AE20AF" w:rsidP="009E0819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569B36A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10BC" w:rsidRPr="009E0819" w14:paraId="15060ECA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083088B9" w14:textId="77777777" w:rsidR="00E310BC" w:rsidRPr="009E0819" w:rsidRDefault="00E310B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48F9DD13" w14:textId="77777777" w:rsidR="00E310BC" w:rsidRPr="009E0819" w:rsidRDefault="00E310B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A300C3" w14:textId="78E85805" w:rsidR="00E310BC" w:rsidRPr="009E0819" w:rsidRDefault="008F0CC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</w:t>
            </w:r>
            <w:r w:rsidR="001B4300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C611107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62D731BA" w14:textId="596D67FC" w:rsidR="00E310BC" w:rsidRPr="009E0819" w:rsidRDefault="008F0CC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</w:t>
            </w:r>
            <w:r w:rsidR="001B4300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49B93E5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85A48A" w14:textId="64FABBCE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F0CC8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</w:t>
            </w:r>
            <w:r w:rsidR="0083484F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310BC" w:rsidRPr="009E0819" w14:paraId="727BC7CE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247207E4" w14:textId="77777777" w:rsidR="00E310BC" w:rsidRPr="009E0819" w:rsidRDefault="00E310B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45A58B9F" w14:textId="77777777" w:rsidR="00E310BC" w:rsidRPr="009E0819" w:rsidRDefault="00E310B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EA2BC6" w14:textId="174DBC73" w:rsidR="00E310BC" w:rsidRPr="009E0819" w:rsidRDefault="008F0CC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          (37</w:t>
            </w:r>
            <w:r w:rsidR="001B4300" w:rsidRPr="009E081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49E430B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67EB711" w14:textId="54FFACA9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F0CC8" w:rsidRPr="009E08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4300" w:rsidRPr="009E08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41D841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11D742" w14:textId="7722515E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F0CC8" w:rsidRPr="009E0819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13415" w:rsidRPr="009E081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10BC" w:rsidRPr="009E0819" w14:paraId="7D3C73E9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11AD18F5" w14:textId="77777777" w:rsidR="00E310BC" w:rsidRPr="009E0819" w:rsidRDefault="00E310B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38A330DE" w14:textId="77777777" w:rsidR="00E310BC" w:rsidRPr="009E0819" w:rsidRDefault="00E310B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968186" w14:textId="46A0B4B4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</w:t>
            </w:r>
            <w:r w:rsidR="008F0CC8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 w:rsidR="00813415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F3D975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EA26F0" w14:textId="18A9843D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63F1F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8202F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DE478F7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10162EA" w14:textId="751EF309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</w:t>
            </w:r>
            <w:r w:rsidR="008F0CC8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813415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310BC" w:rsidRPr="009E0819" w14:paraId="359F8A97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1337A7BC" w14:textId="77777777" w:rsidR="00E310BC" w:rsidRPr="009E0819" w:rsidRDefault="00E310BC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592A94F6" w14:textId="77777777" w:rsidR="00E310BC" w:rsidRPr="009E0819" w:rsidRDefault="00E310B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A18E03" w14:textId="5094A868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F0CC8" w:rsidRPr="009E0819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DD1F177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293D0B" w14:textId="2C785EF4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(20)</w:t>
            </w:r>
          </w:p>
        </w:tc>
        <w:tc>
          <w:tcPr>
            <w:tcW w:w="236" w:type="dxa"/>
          </w:tcPr>
          <w:p w14:paraId="5B17AE87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68F6196" w14:textId="26860367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8F0CC8" w:rsidRPr="009E0819"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10BC" w:rsidRPr="009E0819" w14:paraId="0AE91915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44948731" w14:textId="133F3568" w:rsidR="00E310BC" w:rsidRPr="009E0819" w:rsidRDefault="00E310B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9E0819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1132F75" w14:textId="77777777" w:rsidR="00E310BC" w:rsidRPr="009E0819" w:rsidRDefault="00E310B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104803" w14:textId="46106E31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</w:t>
            </w:r>
            <w:r w:rsidR="008F0CC8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813415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A770E3" w14:textId="77777777" w:rsidR="00E310BC" w:rsidRPr="009E0819" w:rsidRDefault="00E310BC" w:rsidP="009E08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9A2671E" w14:textId="2EF2A4BE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0F65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8202F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65ABBA6" w14:textId="77777777" w:rsidR="00E310BC" w:rsidRPr="009E0819" w:rsidRDefault="00E310BC" w:rsidP="009E0819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894C" w14:textId="295C5504" w:rsidR="00E310BC" w:rsidRPr="009E0819" w:rsidRDefault="00AD4D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</w:t>
            </w:r>
            <w:r w:rsidR="008F0CC8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813415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9E0819" w14:paraId="69386DB1" w14:textId="77777777" w:rsidTr="001B430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B73E065" w14:textId="77777777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17744B26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373BD14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29A505" w14:textId="77777777" w:rsidR="00AE20AF" w:rsidRPr="009E0819" w:rsidRDefault="00AE20AF" w:rsidP="009E0819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5AAC9B37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CB6420" w14:textId="77777777" w:rsidR="00AE20AF" w:rsidRPr="009E0819" w:rsidRDefault="00AE20AF" w:rsidP="009E0819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57CCDC9E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9E0819" w14:paraId="3162F77D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34D50667" w14:textId="124D041F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6B6374DB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186F4C9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169AD59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1E2BD925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336218F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1EB21882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30C" w:rsidRPr="009E0819" w14:paraId="41C2CE57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3CBD3C18" w14:textId="77777777" w:rsidR="009C130C" w:rsidRPr="009E0819" w:rsidRDefault="009C130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42B73BB6" w14:textId="77777777" w:rsidR="009C130C" w:rsidRPr="009E0819" w:rsidRDefault="009C130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7A8A8A" w14:textId="77777777" w:rsidR="009C130C" w:rsidRPr="009E0819" w:rsidRDefault="009C130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21864F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14:paraId="132A44B1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99F26C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47F5F4F2" w14:textId="77777777" w:rsidR="009C130C" w:rsidRPr="009E0819" w:rsidRDefault="009C130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30C" w:rsidRPr="009E0819" w14:paraId="551424B5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6972C50E" w14:textId="77777777" w:rsidR="009C130C" w:rsidRPr="009E0819" w:rsidRDefault="009C130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72FEA80A" w14:textId="77777777" w:rsidR="009C130C" w:rsidRPr="009E0819" w:rsidRDefault="009C130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816E70" w14:textId="0DE74155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0A8C" w:rsidRPr="009E0819">
              <w:rPr>
                <w:rFonts w:ascii="Angsana New" w:hAnsi="Angsana New"/>
                <w:sz w:val="30"/>
                <w:szCs w:val="30"/>
              </w:rPr>
              <w:t>9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6767A42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7A3CF8F6" w14:textId="402DA702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1027DE0C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647E1C64" w14:textId="10FD24DE" w:rsidR="009C130C" w:rsidRPr="009E0819" w:rsidRDefault="0023593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9</w:t>
            </w:r>
            <w:r w:rsidR="008A0E42"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C130C" w:rsidRPr="009E0819" w14:paraId="06A0743F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00D121AE" w14:textId="77777777" w:rsidR="009C130C" w:rsidRPr="009E0819" w:rsidRDefault="009C130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205AF3B" w14:textId="77777777" w:rsidR="009C130C" w:rsidRPr="009E0819" w:rsidRDefault="009C130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C3F7D7" w14:textId="77777777" w:rsidR="008A0E4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F204BEA" w14:textId="60F6F1AA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10A8C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50D4185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B22BC82" w14:textId="77777777" w:rsidR="008A0E4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189792A4" w14:textId="1F07D929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9E152DB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7E5D60" w14:textId="77777777" w:rsidR="008A0E4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43454A8" w14:textId="65F521C2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3593C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130C" w:rsidRPr="009E0819" w14:paraId="29D252C3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549845BD" w14:textId="77777777" w:rsidR="009C130C" w:rsidRPr="009E0819" w:rsidRDefault="009C130C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0B84DFB" w14:textId="77777777" w:rsidR="009C130C" w:rsidRPr="009E0819" w:rsidRDefault="009C130C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AF02CC" w14:textId="77777777" w:rsidR="008A0E4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948CB8" w14:textId="035559CF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10A8C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2E75679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53CDC5B9" w14:textId="77777777" w:rsidR="008A0E4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ED1B72" w14:textId="3A0B050E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642ED29" w14:textId="77777777" w:rsidR="009C130C" w:rsidRPr="009E0819" w:rsidRDefault="009C130C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1764855" w14:textId="77777777" w:rsidR="008A0E4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911B55" w14:textId="5AB37D21" w:rsidR="009C130C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3593C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273C2" w:rsidRPr="009E0819" w14:paraId="75B5104A" w14:textId="77777777" w:rsidTr="001B430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BB97CDA" w14:textId="63F8D7D2" w:rsidR="00D273C2" w:rsidRPr="009E0819" w:rsidRDefault="00D273C2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5F7AD5B" w14:textId="77777777" w:rsidR="00D273C2" w:rsidRPr="009E0819" w:rsidRDefault="00D273C2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C2670F" w14:textId="118E3F9B" w:rsidR="00D273C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3593C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1F86C9C" w14:textId="77777777" w:rsidR="00D273C2" w:rsidRPr="009E0819" w:rsidRDefault="00D273C2" w:rsidP="009E08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26B856B" w14:textId="6AFC75B8" w:rsidR="00D273C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1EA57AD" w14:textId="77777777" w:rsidR="00D273C2" w:rsidRPr="009E0819" w:rsidRDefault="00D273C2" w:rsidP="009E08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3260B7" w14:textId="1AFFFC0A" w:rsidR="00D273C2" w:rsidRPr="009E0819" w:rsidRDefault="008A0E4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3593C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273C2" w:rsidRPr="009E0819" w14:paraId="131F2570" w14:textId="77777777" w:rsidTr="001B430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E3ECF7C" w14:textId="7C2C5ECF" w:rsidR="00D273C2" w:rsidRPr="009E0819" w:rsidRDefault="00D273C2" w:rsidP="009E081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AAA9168" w14:textId="77777777" w:rsidR="00D273C2" w:rsidRPr="009E0819" w:rsidRDefault="00D273C2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8EF97" w14:textId="3BA1D1D4" w:rsidR="00D273C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7775BC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A50A47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22C3F29" w14:textId="77777777" w:rsidR="00D273C2" w:rsidRPr="009E0819" w:rsidRDefault="00D273C2" w:rsidP="009E081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67FD06E" w14:textId="676CED13" w:rsidR="00D273C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</w:t>
            </w:r>
            <w:r w:rsidR="00550ACD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06BB8D8" w14:textId="77777777" w:rsidR="00D273C2" w:rsidRPr="009E0819" w:rsidRDefault="00D273C2" w:rsidP="009E0819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F9F08BD" w14:textId="2027DA38" w:rsidR="00D273C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7775BC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A50A47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9E0819" w14:paraId="7EA2DF4E" w14:textId="77777777" w:rsidTr="001B4300">
        <w:trPr>
          <w:trHeight w:val="98"/>
        </w:trPr>
        <w:tc>
          <w:tcPr>
            <w:tcW w:w="4680" w:type="dxa"/>
            <w:shd w:val="clear" w:color="auto" w:fill="auto"/>
          </w:tcPr>
          <w:p w14:paraId="2CEBE705" w14:textId="77777777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10A8088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AF1D9D1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B3DFCDE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441AB79A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025899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050DD4A1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E20AF" w:rsidRPr="009E0819" w14:paraId="4A1BF71A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495DA3BA" w14:textId="77777777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85F0218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E01F4B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41D7283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68BEE580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E775E80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4715022" w14:textId="77777777" w:rsidR="00AE20AF" w:rsidRPr="009E0819" w:rsidRDefault="00AE20AF" w:rsidP="009E0819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7887" w:rsidRPr="009E0819" w14:paraId="47D5A329" w14:textId="77777777" w:rsidTr="001B4300">
        <w:trPr>
          <w:trHeight w:val="173"/>
        </w:trPr>
        <w:tc>
          <w:tcPr>
            <w:tcW w:w="4680" w:type="dxa"/>
            <w:shd w:val="clear" w:color="auto" w:fill="auto"/>
          </w:tcPr>
          <w:p w14:paraId="2DE3769D" w14:textId="77777777" w:rsidR="002D7887" w:rsidRPr="009E0819" w:rsidRDefault="002D7887" w:rsidP="009E0819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A4A3A88" w14:textId="77777777" w:rsidR="002D7887" w:rsidRPr="009E0819" w:rsidRDefault="002D7887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B4308C" w14:textId="6B955A22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EF196F" w:rsidRPr="009E0819">
              <w:rPr>
                <w:rFonts w:ascii="Angsana New" w:hAnsi="Angsana New"/>
                <w:sz w:val="30"/>
                <w:szCs w:val="30"/>
              </w:rPr>
              <w:t>42</w:t>
            </w:r>
            <w:r w:rsidR="00724B66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7B74D18" w14:textId="77777777" w:rsidR="002D7887" w:rsidRPr="009E0819" w:rsidRDefault="002D7887" w:rsidP="009E081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E154A38" w14:textId="2CC880B2" w:rsidR="002D7887" w:rsidRPr="009E0819" w:rsidRDefault="008A04E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  <w:r w:rsidR="006E69B2"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1CCF82C" w14:textId="77777777" w:rsidR="002D7887" w:rsidRPr="009E0819" w:rsidRDefault="002D7887" w:rsidP="009E081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5981CF" w14:textId="4FC9FDE8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EF196F" w:rsidRPr="009E0819">
              <w:rPr>
                <w:rFonts w:ascii="Angsana New" w:hAnsi="Angsana New"/>
                <w:sz w:val="30"/>
                <w:szCs w:val="30"/>
              </w:rPr>
              <w:t>42</w:t>
            </w:r>
            <w:r w:rsidR="00A50A47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01F22" w:rsidRPr="009E0819" w14:paraId="63A2A015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69E1483D" w14:textId="77777777" w:rsidR="00201F22" w:rsidRPr="009E0819" w:rsidRDefault="00201F22" w:rsidP="009E0819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29D3F08" w14:textId="77777777" w:rsidR="00201F22" w:rsidRPr="009E0819" w:rsidRDefault="00201F22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36F861" w14:textId="77777777" w:rsidR="006E69B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587B47A" w14:textId="452C86AA" w:rsidR="00201F2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22238A5C" w14:textId="77777777" w:rsidR="00201F22" w:rsidRPr="009E0819" w:rsidRDefault="00201F22" w:rsidP="009E0819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784E273" w14:textId="77777777" w:rsidR="006E69B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87FB454" w14:textId="4FE38C29" w:rsidR="00201F2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550ACD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635CA3D" w14:textId="77777777" w:rsidR="00201F22" w:rsidRPr="009E0819" w:rsidRDefault="00201F22" w:rsidP="009E0819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39B138" w14:textId="77777777" w:rsidR="006E69B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9C6A31" w14:textId="6FF042A5" w:rsidR="00201F2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550ACD" w:rsidRPr="009E0819">
              <w:rPr>
                <w:rFonts w:ascii="Angsana New" w:hAnsi="Angsana New"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01F22" w:rsidRPr="009E0819" w14:paraId="5EDEACB3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70E42E00" w14:textId="4ADFC959" w:rsidR="00201F22" w:rsidRPr="009E0819" w:rsidRDefault="00201F22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CC5B72C" w14:textId="77777777" w:rsidR="00201F22" w:rsidRPr="009E0819" w:rsidRDefault="00201F22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1118E2" w14:textId="1F350981" w:rsidR="00201F2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EF196F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724B66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52F4605B" w14:textId="77777777" w:rsidR="00201F22" w:rsidRPr="009E0819" w:rsidRDefault="00201F22" w:rsidP="009E08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04215D20" w14:textId="76727F3E" w:rsidR="00201F2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F196F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A04E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EFE54D8" w14:textId="77777777" w:rsidR="00201F22" w:rsidRPr="009E0819" w:rsidRDefault="00201F22" w:rsidP="009E08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E098922" w14:textId="0B61BB6F" w:rsidR="00201F2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EF196F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724B66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9E0819" w14:paraId="4EE8A68B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1F943695" w14:textId="77777777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13FEA6A8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4C3B2C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86CD0B" w14:textId="77777777" w:rsidR="00AE20AF" w:rsidRPr="009E0819" w:rsidRDefault="00AE20AF" w:rsidP="009E0819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1C74F278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D86A668" w14:textId="77777777" w:rsidR="00AE20AF" w:rsidRPr="009E0819" w:rsidRDefault="00AE20AF" w:rsidP="009E0819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1AAC231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887" w:rsidRPr="009E0819" w14:paraId="71D45C83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4E4A0D0B" w14:textId="77777777" w:rsidR="002D7887" w:rsidRPr="009E0819" w:rsidRDefault="002D7887" w:rsidP="009E0819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9E34414" w14:textId="77777777" w:rsidR="002D7887" w:rsidRPr="009E0819" w:rsidRDefault="002D7887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76803" w14:textId="54DEEDBE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B16965" w:rsidRPr="009E0819">
              <w:rPr>
                <w:rFonts w:ascii="Angsana New" w:hAnsi="Angsana New"/>
                <w:sz w:val="30"/>
                <w:szCs w:val="30"/>
              </w:rPr>
              <w:t>42</w:t>
            </w:r>
            <w:r w:rsidR="00724B66" w:rsidRPr="009E0819">
              <w:rPr>
                <w:rFonts w:ascii="Angsana New" w:hAnsi="Angsana New"/>
                <w:sz w:val="30"/>
                <w:szCs w:val="30"/>
              </w:rPr>
              <w:t>9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D1E3680" w14:textId="77777777" w:rsidR="002D7887" w:rsidRPr="009E0819" w:rsidRDefault="002D7887" w:rsidP="009E081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B1D8645" w14:textId="313B832B" w:rsidR="002D7887" w:rsidRPr="009E0819" w:rsidRDefault="006C5F9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B4E0A2" w14:textId="77777777" w:rsidR="002D7887" w:rsidRPr="009E0819" w:rsidRDefault="002D7887" w:rsidP="009E081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1A58FB" w14:textId="5C6E0362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1,</w:t>
            </w:r>
            <w:r w:rsidR="006C5F9C" w:rsidRPr="009E0819">
              <w:rPr>
                <w:rFonts w:ascii="Angsana New" w:hAnsi="Angsana New"/>
                <w:sz w:val="30"/>
                <w:szCs w:val="30"/>
              </w:rPr>
              <w:t>429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D7887" w:rsidRPr="009E0819" w14:paraId="5740F232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7AEE0ACB" w14:textId="77777777" w:rsidR="002D7887" w:rsidRPr="009E0819" w:rsidRDefault="002D7887" w:rsidP="009E0819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1920FBAB" w14:textId="77777777" w:rsidR="002D7887" w:rsidRPr="009E0819" w:rsidRDefault="002D7887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7CB0E" w14:textId="77777777" w:rsidR="006E69B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1639495" w14:textId="136A9FF9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0447DA38" w14:textId="77777777" w:rsidR="002D7887" w:rsidRPr="009E0819" w:rsidRDefault="002D7887" w:rsidP="009E0819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63269D0" w14:textId="77777777" w:rsidR="006E69B2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38B51C3" w14:textId="54B6BD06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5F9C" w:rsidRPr="009E0819">
              <w:rPr>
                <w:rFonts w:ascii="Angsana New" w:hAnsi="Angsana New"/>
                <w:sz w:val="30"/>
                <w:szCs w:val="30"/>
              </w:rPr>
              <w:t>72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2CC8141" w14:textId="77777777" w:rsidR="002D7887" w:rsidRPr="009E0819" w:rsidRDefault="002D7887" w:rsidP="009E0819">
            <w:pPr>
              <w:tabs>
                <w:tab w:val="decimal" w:pos="748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AA5FDE" w14:textId="77777777" w:rsidR="00B16965" w:rsidRPr="009E0819" w:rsidRDefault="00B1696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A87652B" w14:textId="2B8EB6F5" w:rsidR="002D7887" w:rsidRPr="009E0819" w:rsidRDefault="006C5F9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2D7887" w:rsidRPr="009E0819" w14:paraId="2EDCF7B4" w14:textId="77777777" w:rsidTr="001B4300">
        <w:trPr>
          <w:trHeight w:val="20"/>
        </w:trPr>
        <w:tc>
          <w:tcPr>
            <w:tcW w:w="4680" w:type="dxa"/>
            <w:shd w:val="clear" w:color="auto" w:fill="auto"/>
          </w:tcPr>
          <w:p w14:paraId="71983E41" w14:textId="5F64B227" w:rsidR="002D7887" w:rsidRPr="009E0819" w:rsidRDefault="002D7887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8993880" w14:textId="77777777" w:rsidR="002D7887" w:rsidRPr="009E0819" w:rsidRDefault="002D7887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196E21" w14:textId="3D9568BD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B16965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724B66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4FA2A38E" w14:textId="77777777" w:rsidR="002D7887" w:rsidRPr="009E0819" w:rsidRDefault="002D7887" w:rsidP="009E08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D6967F0" w14:textId="27BEA39B" w:rsidR="002D7887" w:rsidRPr="009E0819" w:rsidRDefault="00B1696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2538F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3FC52480" w14:textId="77777777" w:rsidR="002D7887" w:rsidRPr="009E0819" w:rsidRDefault="002D7887" w:rsidP="009E081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91612D4" w14:textId="1624A2E1" w:rsidR="002D7887" w:rsidRPr="009E0819" w:rsidRDefault="006E69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B16965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724B66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9E0819" w14:paraId="035FEF73" w14:textId="77777777" w:rsidTr="001B4300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6E178011" w14:textId="77777777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98F78D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055D9AF1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30DC44C" w14:textId="77777777" w:rsidR="00AE20AF" w:rsidRPr="009E0819" w:rsidRDefault="00AE20AF" w:rsidP="009E0819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2309303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C84E096" w14:textId="77777777" w:rsidR="00AE20AF" w:rsidRPr="009E0819" w:rsidRDefault="00AE20AF" w:rsidP="009E0819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0A8B622" w14:textId="77777777" w:rsidR="00AE20AF" w:rsidRPr="009E0819" w:rsidRDefault="00AE20A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9E0819" w14:paraId="09720FE4" w14:textId="77777777" w:rsidTr="001B4300">
        <w:trPr>
          <w:trHeight w:val="66"/>
        </w:trPr>
        <w:tc>
          <w:tcPr>
            <w:tcW w:w="4680" w:type="dxa"/>
            <w:shd w:val="clear" w:color="auto" w:fill="auto"/>
          </w:tcPr>
          <w:p w14:paraId="1271D1FE" w14:textId="77777777" w:rsidR="00AE20AF" w:rsidRPr="009E0819" w:rsidRDefault="00AE20AF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391AE21" w14:textId="77777777" w:rsidR="00AE20AF" w:rsidRPr="009E0819" w:rsidRDefault="00AE20AF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6D1EBF2" w14:textId="426C7106" w:rsidR="00AE20AF" w:rsidRPr="009E0819" w:rsidRDefault="005560C5" w:rsidP="006E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</w:t>
            </w:r>
            <w:r w:rsidR="002409A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0444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E559973" w14:textId="77777777" w:rsidR="00AE20AF" w:rsidRPr="009E0819" w:rsidRDefault="00AE20AF" w:rsidP="009E0819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64ECB867" w14:textId="33163082" w:rsidR="00AE20AF" w:rsidRPr="009E0819" w:rsidRDefault="001C060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5560C5"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86B2959" w14:textId="77777777" w:rsidR="00AE20AF" w:rsidRPr="009E0819" w:rsidRDefault="00AE20AF" w:rsidP="009E0819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21E24AE" w14:textId="149B11B9" w:rsidR="00AE20AF" w:rsidRPr="009E0819" w:rsidRDefault="005560C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732"/>
                <w:tab w:val="decimal" w:pos="82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</w:t>
            </w:r>
            <w:r w:rsidR="00BA0BA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0444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86EC3" w:rsidRPr="009E0819" w14:paraId="031F82C0" w14:textId="77777777" w:rsidTr="001B4300">
        <w:trPr>
          <w:trHeight w:val="66"/>
        </w:trPr>
        <w:tc>
          <w:tcPr>
            <w:tcW w:w="4680" w:type="dxa"/>
            <w:shd w:val="clear" w:color="auto" w:fill="auto"/>
          </w:tcPr>
          <w:p w14:paraId="0433C34D" w14:textId="43C75507" w:rsidR="00F86EC3" w:rsidRPr="009E0819" w:rsidRDefault="00576EF2" w:rsidP="009E0819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0D819D8" w14:textId="77777777" w:rsidR="00F86EC3" w:rsidRPr="009E0819" w:rsidRDefault="00F86EC3" w:rsidP="009E081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D644824" w14:textId="30BCB4A1" w:rsidR="00F86EC3" w:rsidRPr="009E0819" w:rsidRDefault="00E86D4B" w:rsidP="006E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64"/>
              <w:rPr>
                <w:rFonts w:ascii="Angsana New" w:hAnsi="Angsana New"/>
                <w:b/>
                <w:bCs/>
                <w:color w:val="FFFFFF" w:themeColor="background1"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</w:t>
            </w:r>
            <w:r w:rsidR="002409A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0444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B304A4B" w14:textId="77777777" w:rsidR="00F86EC3" w:rsidRPr="009E0819" w:rsidRDefault="00F86EC3" w:rsidP="009E0819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669F0872" w14:textId="103C6F5E" w:rsidR="00F86EC3" w:rsidRPr="009E0819" w:rsidRDefault="00E86D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C060C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13D826" w14:textId="77777777" w:rsidR="00F86EC3" w:rsidRPr="009E0819" w:rsidRDefault="00F86EC3" w:rsidP="009E0819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A5828BB" w14:textId="54C3DD81" w:rsidR="00F86EC3" w:rsidRPr="009E0819" w:rsidRDefault="00E86D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732"/>
                <w:tab w:val="decimal" w:pos="82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0.0</w:t>
            </w:r>
            <w:r w:rsidR="00BA0BA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7A122C5" w14:textId="025D6DF4" w:rsidR="0072380C" w:rsidRPr="009E0819" w:rsidRDefault="0072380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4FDB3E" w14:textId="3C80D583" w:rsidR="00460AD0" w:rsidRPr="009E0819" w:rsidRDefault="00460AD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58BCD72" w14:textId="77777777" w:rsidR="00460AD0" w:rsidRPr="009E0819" w:rsidRDefault="00460AD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9E0819" w:rsidRDefault="00F96459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9E0819" w:rsidRDefault="00815BA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4128F24A" w:rsidR="0068161C" w:rsidRPr="009E0819" w:rsidRDefault="0068161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E0819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45B4F" w:rsidRPr="009E0819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9E0819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9E0819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9E0819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="00D45B4F" w:rsidRPr="009E0819">
        <w:rPr>
          <w:rFonts w:ascii="Angsana New" w:hAnsi="Angsana New"/>
          <w:b/>
          <w:sz w:val="30"/>
          <w:szCs w:val="30"/>
        </w:rPr>
        <w:br/>
      </w:r>
      <w:r w:rsidRPr="009E0819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1B4300" w:rsidRPr="009E0819">
        <w:rPr>
          <w:rFonts w:ascii="Angsana New" w:hAnsi="Angsana New"/>
          <w:bCs/>
          <w:sz w:val="30"/>
          <w:szCs w:val="30"/>
        </w:rPr>
        <w:t>5</w:t>
      </w:r>
      <w:r w:rsidRPr="009E0819">
        <w:rPr>
          <w:rFonts w:ascii="Angsana New" w:hAnsi="Angsana New"/>
          <w:bCs/>
          <w:sz w:val="30"/>
          <w:szCs w:val="30"/>
        </w:rPr>
        <w:t xml:space="preserve"> </w:t>
      </w:r>
      <w:r w:rsidR="00D45B4F" w:rsidRPr="009E0819">
        <w:rPr>
          <w:rFonts w:ascii="Angsana New" w:hAnsi="Angsana New" w:hint="cs"/>
          <w:b/>
          <w:sz w:val="30"/>
          <w:szCs w:val="30"/>
          <w:cs/>
        </w:rPr>
        <w:t>และ</w:t>
      </w:r>
      <w:r w:rsidR="00D45B4F" w:rsidRPr="009E081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B4300" w:rsidRPr="009E0819">
        <w:rPr>
          <w:rFonts w:ascii="Angsana New" w:hAnsi="Angsana New"/>
          <w:bCs/>
          <w:sz w:val="30"/>
          <w:szCs w:val="30"/>
        </w:rPr>
        <w:t>6</w:t>
      </w:r>
      <w:r w:rsidR="00D45B4F" w:rsidRPr="009E0819">
        <w:rPr>
          <w:rFonts w:ascii="Angsana New" w:hAnsi="Angsana New"/>
          <w:bCs/>
          <w:sz w:val="30"/>
          <w:szCs w:val="30"/>
        </w:rPr>
        <w:t xml:space="preserve"> </w:t>
      </w:r>
      <w:r w:rsidRPr="009E0819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9E0819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9E0819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9E0819" w:rsidRDefault="00960E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9E0819" w14:paraId="476C57EC" w14:textId="77777777" w:rsidTr="00EB034E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46D" w14:textId="3BD239AE" w:rsidR="00F15296" w:rsidRPr="009E0819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9E0819" w:rsidRDefault="00F15296" w:rsidP="009E081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9E0819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16F3" w14:textId="77777777" w:rsidR="00F15296" w:rsidRPr="009E0819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9E0819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9E0819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9E0819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9E0819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133F6" w:rsidRPr="009E0819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51110C37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ไชน่าทาวน์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เดสติเนชั่น</w:t>
            </w:r>
            <w:r w:rsidRPr="009E0819">
              <w:rPr>
                <w:sz w:val="30"/>
                <w:szCs w:val="30"/>
                <w:cs/>
              </w:rPr>
              <w:t xml:space="preserve"> (</w:t>
            </w:r>
            <w:r w:rsidRPr="009E0819">
              <w:rPr>
                <w:rFonts w:hint="cs"/>
                <w:sz w:val="30"/>
                <w:szCs w:val="30"/>
                <w:cs/>
              </w:rPr>
              <w:t>ไทยแลนด์</w:t>
            </w:r>
            <w:r w:rsidRPr="009E0819">
              <w:rPr>
                <w:sz w:val="30"/>
                <w:szCs w:val="30"/>
                <w:cs/>
              </w:rPr>
              <w:t xml:space="preserve">)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780A54ED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134F5416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424D5EAB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คอฟฟี่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คอนเซ็ปต์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รีเทล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1FCD540B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38FDE2C5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7F6E5934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231DF3F4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11BFB177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762FB268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โฮเรก้า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แมเนจเม้นท์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4F2495D5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00CF5BBE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15340EC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4F1E" w14:textId="03A64BAE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33C0" w14:textId="24A41221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1E58" w14:textId="32025889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1896386F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B42AC4"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รีเทล เวิลด์ </w:t>
            </w:r>
            <w:r w:rsidR="00B42AC4" w:rsidRPr="009E08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10807E4A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0EA3B800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7FDDE4D9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2F8F" w14:textId="16479B3B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B42AC4"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สุนทรภิรมย์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5C96" w14:textId="1EBEBB5E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C5F3" w14:textId="7A36C072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1511ABEC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85A7" w14:textId="24B0B69F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 xml:space="preserve">บริษัท 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ที</w:t>
            </w:r>
            <w:r w:rsidR="00B42AC4" w:rsidRPr="009E0819">
              <w:rPr>
                <w:sz w:val="30"/>
                <w:szCs w:val="30"/>
                <w:cs/>
              </w:rPr>
              <w:t>.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ซี</w:t>
            </w:r>
            <w:r w:rsidR="00B42AC4" w:rsidRPr="009E0819">
              <w:rPr>
                <w:sz w:val="30"/>
                <w:szCs w:val="30"/>
                <w:cs/>
              </w:rPr>
              <w:t>.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ซี</w:t>
            </w:r>
            <w:r w:rsidR="00B42AC4" w:rsidRPr="009E0819">
              <w:rPr>
                <w:sz w:val="30"/>
                <w:szCs w:val="30"/>
                <w:cs/>
              </w:rPr>
              <w:t xml:space="preserve">. 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9E0819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018F" w14:textId="63857DE5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6CAA" w14:textId="0BD60CC5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21D399F1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F7D7" w14:textId="74C3ACD6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วัฒนพัฒน์เทรดดิ้ง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AC142" w14:textId="59DE9DC2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C5C3" w14:textId="027647CE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0FD368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DCC8" w14:textId="7A45EC07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</w:t>
            </w:r>
            <w:r w:rsidR="002A113A" w:rsidRPr="009E0819">
              <w:rPr>
                <w:sz w:val="30"/>
                <w:szCs w:val="30"/>
                <w:cs/>
              </w:rPr>
              <w:t>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เดอะ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คิวเอสอาร์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ออฟ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เอเชีย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883F" w14:textId="30A748F9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BD72" w14:textId="29551518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9E0819" w14:paraId="41C780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5ECF" w14:textId="25ED1675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 xml:space="preserve">บริษัท 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แอสเสท</w:t>
            </w:r>
            <w:r w:rsidR="00B42AC4" w:rsidRPr="009E0819">
              <w:rPr>
                <w:sz w:val="30"/>
                <w:szCs w:val="30"/>
                <w:cs/>
              </w:rPr>
              <w:t xml:space="preserve"> 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เวิรด์</w:t>
            </w:r>
            <w:r w:rsidR="00B42AC4" w:rsidRPr="009E0819">
              <w:rPr>
                <w:sz w:val="30"/>
                <w:szCs w:val="30"/>
                <w:cs/>
              </w:rPr>
              <w:t xml:space="preserve"> 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เวกซ์</w:t>
            </w:r>
            <w:r w:rsidRPr="009E0819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8E6" w14:textId="7E3297B8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E008" w14:textId="502DE86E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9E0819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C01D34" w:rsidRPr="009E0819" w14:paraId="689906E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B8B" w14:textId="2C6E02B1" w:rsidR="00C01D34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เบอร์ลี่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ยุคเกอร์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  <w:r w:rsidRPr="009E0819">
              <w:rPr>
                <w:sz w:val="30"/>
                <w:szCs w:val="30"/>
                <w:cs/>
              </w:rPr>
              <w:t xml:space="preserve"> (</w:t>
            </w:r>
            <w:r w:rsidRPr="009E0819">
              <w:rPr>
                <w:rFonts w:hint="cs"/>
                <w:sz w:val="30"/>
                <w:szCs w:val="30"/>
                <w:cs/>
              </w:rPr>
              <w:t>มหาชน</w:t>
            </w:r>
            <w:r w:rsidRPr="009E081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FE94" w14:textId="7733748B" w:rsidR="00C01D34" w:rsidRPr="009E0819" w:rsidRDefault="00C01D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2765" w14:textId="666F1F1C" w:rsidR="00C01D34" w:rsidRPr="009E0819" w:rsidRDefault="002A113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9E0819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68994753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บิ๊กซี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ซูเปอร์เซ็นเตอร์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  <w:r w:rsidRPr="009E0819">
              <w:rPr>
                <w:sz w:val="30"/>
                <w:szCs w:val="30"/>
                <w:cs/>
              </w:rPr>
              <w:t xml:space="preserve"> (</w:t>
            </w:r>
            <w:r w:rsidRPr="009E0819">
              <w:rPr>
                <w:rFonts w:hint="cs"/>
                <w:sz w:val="30"/>
                <w:szCs w:val="30"/>
                <w:cs/>
              </w:rPr>
              <w:t>มหาชน</w:t>
            </w:r>
            <w:r w:rsidRPr="009E081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15E10746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49B06BB3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9E0819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7B9F5088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คริสตอลลา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74E0BE26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4E827FAD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9E0819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46A57874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 xml:space="preserve">บริษัท </w:t>
            </w:r>
            <w:r w:rsidR="00B42AC4" w:rsidRPr="009E0819">
              <w:rPr>
                <w:rFonts w:hint="cs"/>
                <w:sz w:val="30"/>
                <w:szCs w:val="30"/>
                <w:cs/>
              </w:rPr>
              <w:t>อาคเนย์ประกันชีวิต</w:t>
            </w:r>
            <w:r w:rsidRPr="009E0819">
              <w:rPr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6CEBC112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7874E41D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9E0819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1BEEB04C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ทีซีซี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แลนด์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อินเตอร์เนชั่นแนล</w:t>
            </w:r>
            <w:r w:rsidRPr="009E0819">
              <w:rPr>
                <w:sz w:val="30"/>
                <w:szCs w:val="30"/>
                <w:cs/>
              </w:rPr>
              <w:t xml:space="preserve"> (</w:t>
            </w:r>
            <w:r w:rsidRPr="009E0819">
              <w:rPr>
                <w:rFonts w:hint="cs"/>
                <w:sz w:val="30"/>
                <w:szCs w:val="30"/>
                <w:cs/>
              </w:rPr>
              <w:t>ประเทศไทย</w:t>
            </w:r>
            <w:r w:rsidRPr="009E0819">
              <w:rPr>
                <w:sz w:val="30"/>
                <w:szCs w:val="30"/>
                <w:cs/>
              </w:rPr>
              <w:t xml:space="preserve">)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2B5AC6C0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7D7EF8FA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9E0819" w14:paraId="25AF050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5480" w14:textId="548FA490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บริษัท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เพาเวอร์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9E0819">
              <w:rPr>
                <w:sz w:val="30"/>
                <w:szCs w:val="30"/>
                <w:cs/>
              </w:rPr>
              <w:t xml:space="preserve"> </w:t>
            </w:r>
            <w:r w:rsidRPr="009E0819">
              <w:rPr>
                <w:rFonts w:hint="cs"/>
                <w:sz w:val="30"/>
                <w:szCs w:val="30"/>
                <w:cs/>
              </w:rPr>
              <w:t>จำกัด</w:t>
            </w:r>
            <w:r w:rsidRPr="009E0819">
              <w:rPr>
                <w:sz w:val="30"/>
                <w:szCs w:val="30"/>
                <w:cs/>
              </w:rPr>
              <w:t xml:space="preserve"> (</w:t>
            </w:r>
            <w:r w:rsidRPr="009E0819">
              <w:rPr>
                <w:rFonts w:hint="cs"/>
                <w:sz w:val="30"/>
                <w:szCs w:val="30"/>
                <w:cs/>
              </w:rPr>
              <w:t>มหาชน</w:t>
            </w:r>
            <w:r w:rsidRPr="009E081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84EB" w14:textId="0C709128" w:rsidR="00F133F6" w:rsidRPr="009E0819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2415" w14:textId="456BA6A8" w:rsidR="00F133F6" w:rsidRPr="009E0819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9E0819" w:rsidRDefault="00D36BC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9E0819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9E0819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081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9E0819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9E0819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9E0819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9E0819" w14:paraId="411C1E2F" w14:textId="77777777" w:rsidTr="00AC2394">
        <w:trPr>
          <w:tblHeader/>
        </w:trPr>
        <w:tc>
          <w:tcPr>
            <w:tcW w:w="4293" w:type="dxa"/>
          </w:tcPr>
          <w:p w14:paraId="73A2377E" w14:textId="540C82DA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31</w:t>
            </w:r>
            <w:r w:rsidR="00960E84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3137C5C0" w14:textId="5B06F139" w:rsidR="00AC239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AA1CA8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0F3CA169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820" w:rsidRPr="009E08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D32784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08C5BB04" w:rsidR="00AC239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15D2B1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7A4506A8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820" w:rsidRPr="009E08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C2394" w:rsidRPr="009E0819" w14:paraId="683EAC30" w14:textId="77777777" w:rsidTr="00AC2394">
        <w:trPr>
          <w:tblHeader/>
        </w:trPr>
        <w:tc>
          <w:tcPr>
            <w:tcW w:w="4293" w:type="dxa"/>
          </w:tcPr>
          <w:p w14:paraId="332DAFF9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4B068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8B87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9CBA" w14:textId="56C77D90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A4784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56526A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A6F1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2A53DC0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394" w:rsidRPr="009E0819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9E0819" w14:paraId="522B9D4F" w14:textId="77777777" w:rsidTr="00AC2394">
        <w:tc>
          <w:tcPr>
            <w:tcW w:w="4293" w:type="dxa"/>
          </w:tcPr>
          <w:p w14:paraId="0A91764E" w14:textId="77777777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660A97A9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6F36BD17" w:rsidR="003350D0" w:rsidRPr="009E0819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9E0819" w14:paraId="512DF4F3" w14:textId="77777777" w:rsidTr="005C64FC">
        <w:tc>
          <w:tcPr>
            <w:tcW w:w="4293" w:type="dxa"/>
          </w:tcPr>
          <w:p w14:paraId="697182CE" w14:textId="19D4FBEE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3F61F" w14:textId="1E011301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554D5F25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0255E561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497,258 </w:t>
            </w:r>
          </w:p>
        </w:tc>
        <w:tc>
          <w:tcPr>
            <w:tcW w:w="270" w:type="dxa"/>
          </w:tcPr>
          <w:p w14:paraId="2520B0F0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30B21D" w14:textId="196F6065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349,105 </w:t>
            </w:r>
          </w:p>
        </w:tc>
      </w:tr>
      <w:tr w:rsidR="009407D3" w:rsidRPr="009E0819" w14:paraId="3012C9F7" w14:textId="77777777" w:rsidTr="005C64FC">
        <w:tc>
          <w:tcPr>
            <w:tcW w:w="4293" w:type="dxa"/>
          </w:tcPr>
          <w:p w14:paraId="6B1AF63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4640043" w14:textId="2A42D06D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5DA0D" w14:textId="671182C1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344D5FDA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558,904 </w:t>
            </w:r>
          </w:p>
        </w:tc>
        <w:tc>
          <w:tcPr>
            <w:tcW w:w="270" w:type="dxa"/>
          </w:tcPr>
          <w:p w14:paraId="6E20DEF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E161439" w14:textId="697153D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730,047 </w:t>
            </w:r>
          </w:p>
        </w:tc>
      </w:tr>
      <w:tr w:rsidR="009407D3" w:rsidRPr="009E0819" w14:paraId="57F536C8" w14:textId="77777777" w:rsidTr="005C64FC">
        <w:tc>
          <w:tcPr>
            <w:tcW w:w="4293" w:type="dxa"/>
          </w:tcPr>
          <w:p w14:paraId="4BC033E1" w14:textId="5D03CD75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793240B" w14:textId="6042AEE0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A83A6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9665A" w14:textId="25D222DF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458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FA2FB" w14:textId="17630F15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1,986 </w:t>
            </w:r>
          </w:p>
        </w:tc>
        <w:tc>
          <w:tcPr>
            <w:tcW w:w="270" w:type="dxa"/>
          </w:tcPr>
          <w:p w14:paraId="144C62B5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38654" w14:textId="1108F788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2,298</w:t>
            </w:r>
          </w:p>
        </w:tc>
      </w:tr>
      <w:tr w:rsidR="009407D3" w:rsidRPr="009E0819" w14:paraId="5C875405" w14:textId="77777777" w:rsidTr="005C64FC">
        <w:trPr>
          <w:trHeight w:val="137"/>
        </w:trPr>
        <w:tc>
          <w:tcPr>
            <w:tcW w:w="4293" w:type="dxa"/>
          </w:tcPr>
          <w:p w14:paraId="5BDADAED" w14:textId="54ED076C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760D99E6" w14:textId="793BB9F0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3C3D8" w14:textId="0990890D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34B68C38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15,827</w:t>
            </w:r>
          </w:p>
        </w:tc>
        <w:tc>
          <w:tcPr>
            <w:tcW w:w="270" w:type="dxa"/>
          </w:tcPr>
          <w:p w14:paraId="069E014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6A2BF07" w14:textId="270E5D16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11,119 </w:t>
            </w:r>
          </w:p>
        </w:tc>
      </w:tr>
      <w:tr w:rsidR="009407D3" w:rsidRPr="009E0819" w14:paraId="6B14CA7A" w14:textId="77777777" w:rsidTr="005C64FC">
        <w:trPr>
          <w:trHeight w:val="20"/>
        </w:trPr>
        <w:tc>
          <w:tcPr>
            <w:tcW w:w="4293" w:type="dxa"/>
          </w:tcPr>
          <w:p w14:paraId="3D4F9574" w14:textId="1C7B736F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31256872" w14:textId="035921FB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A2639" w14:textId="08E66881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324FB315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3,406</w:t>
            </w:r>
          </w:p>
        </w:tc>
        <w:tc>
          <w:tcPr>
            <w:tcW w:w="270" w:type="dxa"/>
          </w:tcPr>
          <w:p w14:paraId="0365D25D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43E0D2" w14:textId="7939A3EF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2,953 </w:t>
            </w:r>
          </w:p>
        </w:tc>
      </w:tr>
      <w:tr w:rsidR="009407D3" w:rsidRPr="009E0819" w14:paraId="2B422A4C" w14:textId="77777777" w:rsidTr="005C64FC">
        <w:trPr>
          <w:trHeight w:val="20"/>
        </w:trPr>
        <w:tc>
          <w:tcPr>
            <w:tcW w:w="4293" w:type="dxa"/>
          </w:tcPr>
          <w:p w14:paraId="17A8A3A2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B9A3453" w14:textId="0D793BFB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CD775" w14:textId="0A43D9DC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5BD0DE17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5,450 </w:t>
            </w:r>
          </w:p>
        </w:tc>
        <w:tc>
          <w:tcPr>
            <w:tcW w:w="270" w:type="dxa"/>
          </w:tcPr>
          <w:p w14:paraId="7267C406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1D81FA1" w14:textId="1111E131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5,184 </w:t>
            </w:r>
          </w:p>
        </w:tc>
      </w:tr>
      <w:tr w:rsidR="009407D3" w:rsidRPr="009E0819" w14:paraId="63674603" w14:textId="77777777" w:rsidTr="005C64FC">
        <w:trPr>
          <w:trHeight w:val="20"/>
        </w:trPr>
        <w:tc>
          <w:tcPr>
            <w:tcW w:w="4293" w:type="dxa"/>
          </w:tcPr>
          <w:p w14:paraId="245D720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FECA79A" w14:textId="7EFEBC95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F7C8D" w14:textId="68097ADA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76E4F68A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18,006 </w:t>
            </w:r>
          </w:p>
        </w:tc>
        <w:tc>
          <w:tcPr>
            <w:tcW w:w="270" w:type="dxa"/>
          </w:tcPr>
          <w:p w14:paraId="7BBE8ED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87A359A" w14:textId="671C1B73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2,607 </w:t>
            </w:r>
          </w:p>
        </w:tc>
      </w:tr>
      <w:tr w:rsidR="009407D3" w:rsidRPr="009E0819" w14:paraId="7AB0CE74" w14:textId="77777777" w:rsidTr="005C64FC">
        <w:trPr>
          <w:trHeight w:val="20"/>
        </w:trPr>
        <w:tc>
          <w:tcPr>
            <w:tcW w:w="4293" w:type="dxa"/>
          </w:tcPr>
          <w:p w14:paraId="06535BCD" w14:textId="6AFB5661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46F57F5E" w14:textId="0D95AD5F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4265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EE438" w14:textId="4EBAE44C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5F64E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2716DA" w14:textId="48D2F256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393 </w:t>
            </w:r>
          </w:p>
        </w:tc>
        <w:tc>
          <w:tcPr>
            <w:tcW w:w="270" w:type="dxa"/>
          </w:tcPr>
          <w:p w14:paraId="48A4A79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FBE82E7" w14:textId="0C2CB4F4" w:rsidR="009407D3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407D3"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67CED" w:rsidRPr="009E0819" w14:paraId="27EFEA7A" w14:textId="77777777" w:rsidTr="005C64FC">
        <w:trPr>
          <w:trHeight w:val="20"/>
        </w:trPr>
        <w:tc>
          <w:tcPr>
            <w:tcW w:w="4293" w:type="dxa"/>
          </w:tcPr>
          <w:p w14:paraId="63CED247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65E9F4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CE84B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856FE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E2EA2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7BFC6F5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07122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A40EDCE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9E0819" w14:paraId="485403F5" w14:textId="77777777" w:rsidTr="00C57890">
        <w:tc>
          <w:tcPr>
            <w:tcW w:w="4293" w:type="dxa"/>
          </w:tcPr>
          <w:p w14:paraId="7712CA4E" w14:textId="777777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9E08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6E80F8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ABA0CE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9E0819" w14:paraId="4E1B406E" w14:textId="77777777" w:rsidTr="00C57890">
        <w:tc>
          <w:tcPr>
            <w:tcW w:w="4293" w:type="dxa"/>
          </w:tcPr>
          <w:p w14:paraId="5A28A239" w14:textId="777777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63E444D7" w14:textId="588E11C6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42,516</w:t>
            </w:r>
          </w:p>
        </w:tc>
        <w:tc>
          <w:tcPr>
            <w:tcW w:w="270" w:type="dxa"/>
            <w:vAlign w:val="bottom"/>
          </w:tcPr>
          <w:p w14:paraId="4731C7A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5F1C0777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5,028</w:t>
            </w:r>
          </w:p>
        </w:tc>
        <w:tc>
          <w:tcPr>
            <w:tcW w:w="270" w:type="dxa"/>
            <w:vAlign w:val="bottom"/>
          </w:tcPr>
          <w:p w14:paraId="4CEE255E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71C5DFD" w14:textId="585D4371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42,516</w:t>
            </w:r>
          </w:p>
        </w:tc>
        <w:tc>
          <w:tcPr>
            <w:tcW w:w="270" w:type="dxa"/>
            <w:vAlign w:val="bottom"/>
          </w:tcPr>
          <w:p w14:paraId="464EA0C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4C6811FF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5,028</w:t>
            </w:r>
          </w:p>
        </w:tc>
      </w:tr>
      <w:tr w:rsidR="009407D3" w:rsidRPr="009E0819" w14:paraId="3FF44118" w14:textId="77777777" w:rsidTr="00C57890">
        <w:tc>
          <w:tcPr>
            <w:tcW w:w="4293" w:type="dxa"/>
          </w:tcPr>
          <w:p w14:paraId="0683A17E" w14:textId="777777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2D716F9" w14:textId="609516F8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599</w:t>
            </w:r>
          </w:p>
        </w:tc>
        <w:tc>
          <w:tcPr>
            <w:tcW w:w="270" w:type="dxa"/>
            <w:vAlign w:val="bottom"/>
          </w:tcPr>
          <w:p w14:paraId="10990AC7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5157441C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452A6AA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496D7F" w14:textId="0CF12A02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599</w:t>
            </w:r>
          </w:p>
        </w:tc>
        <w:tc>
          <w:tcPr>
            <w:tcW w:w="270" w:type="dxa"/>
            <w:vAlign w:val="bottom"/>
          </w:tcPr>
          <w:p w14:paraId="26FA4DCC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141FEE0B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407D3" w:rsidRPr="009E0819" w14:paraId="1024E9D4" w14:textId="77777777" w:rsidTr="00C57890">
        <w:tc>
          <w:tcPr>
            <w:tcW w:w="4293" w:type="dxa"/>
          </w:tcPr>
          <w:p w14:paraId="28FF1C9F" w14:textId="1612E90D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DF9C43F" w14:textId="529F0AD9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EA7F7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935F3" w14:textId="1BDCC4E2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440781D2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0C2742" w14:textId="1AE54E0B" w:rsidR="009407D3" w:rsidRPr="009E0819" w:rsidRDefault="000529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4B043D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8EE7C58" w14:textId="05B17FD6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9407D3" w:rsidRPr="009E0819" w14:paraId="245B1CE2" w14:textId="77777777" w:rsidTr="00C57890">
        <w:tc>
          <w:tcPr>
            <w:tcW w:w="4293" w:type="dxa"/>
          </w:tcPr>
          <w:p w14:paraId="779E3463" w14:textId="777777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4CB560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D6DDA6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1DE82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1D35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6D6116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6002C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D215F8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CED" w:rsidRPr="009E0819" w14:paraId="1604E838" w14:textId="77777777" w:rsidTr="00C57890">
        <w:tc>
          <w:tcPr>
            <w:tcW w:w="4293" w:type="dxa"/>
          </w:tcPr>
          <w:p w14:paraId="271DB5B8" w14:textId="77777777" w:rsidR="00C67CED" w:rsidRPr="009E0819" w:rsidRDefault="00C67CED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D116D5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65ABB1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7875A0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454A2C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D3B6C07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AC0D8D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90BF3A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7CED" w:rsidRPr="009E0819" w14:paraId="5070C3B7" w14:textId="77777777" w:rsidTr="00C57890">
        <w:tc>
          <w:tcPr>
            <w:tcW w:w="4293" w:type="dxa"/>
          </w:tcPr>
          <w:p w14:paraId="69D37AF9" w14:textId="77777777" w:rsidR="00C67CED" w:rsidRPr="009E0819" w:rsidRDefault="00C67CED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2199AA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110E96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965D5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74984F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803F952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80AAD6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26AABB" w14:textId="77777777" w:rsidR="00C67CED" w:rsidRPr="009E0819" w:rsidRDefault="00C67CE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9E0819" w14:paraId="4BD301AA" w14:textId="77777777" w:rsidTr="00AC2394">
        <w:tc>
          <w:tcPr>
            <w:tcW w:w="4293" w:type="dxa"/>
          </w:tcPr>
          <w:p w14:paraId="780D8E7D" w14:textId="7E40876D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93098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9E0819" w14:paraId="4BEAF193" w14:textId="77777777" w:rsidTr="00AC2394">
        <w:tc>
          <w:tcPr>
            <w:tcW w:w="4293" w:type="dxa"/>
          </w:tcPr>
          <w:p w14:paraId="78F3B3F7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2F95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48" w:rsidRPr="009E0819" w14:paraId="212BE775" w14:textId="77777777" w:rsidTr="005C64FC">
        <w:tc>
          <w:tcPr>
            <w:tcW w:w="4293" w:type="dxa"/>
          </w:tcPr>
          <w:p w14:paraId="02BFCFDF" w14:textId="7CB49FF2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9E0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9117678" w14:textId="729921AE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45,683</w:t>
            </w:r>
          </w:p>
        </w:tc>
        <w:tc>
          <w:tcPr>
            <w:tcW w:w="270" w:type="dxa"/>
          </w:tcPr>
          <w:p w14:paraId="7DFA7CF5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310DE345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55,267</w:t>
            </w:r>
          </w:p>
        </w:tc>
        <w:tc>
          <w:tcPr>
            <w:tcW w:w="270" w:type="dxa"/>
          </w:tcPr>
          <w:p w14:paraId="6309913A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8FE5FD" w14:textId="66BF12C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45,683</w:t>
            </w:r>
          </w:p>
        </w:tc>
        <w:tc>
          <w:tcPr>
            <w:tcW w:w="270" w:type="dxa"/>
          </w:tcPr>
          <w:p w14:paraId="5676E52A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7C2FE7A3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55,267</w:t>
            </w:r>
          </w:p>
        </w:tc>
      </w:tr>
      <w:tr w:rsidR="00D87948" w:rsidRPr="009E0819" w14:paraId="2DED99C3" w14:textId="77777777" w:rsidTr="005C64FC">
        <w:tc>
          <w:tcPr>
            <w:tcW w:w="4293" w:type="dxa"/>
          </w:tcPr>
          <w:p w14:paraId="2C5B44E1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46E2941" w14:textId="7F7CD234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1,191</w:t>
            </w:r>
          </w:p>
        </w:tc>
        <w:tc>
          <w:tcPr>
            <w:tcW w:w="270" w:type="dxa"/>
          </w:tcPr>
          <w:p w14:paraId="51318152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07DD89C4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270" w:type="dxa"/>
          </w:tcPr>
          <w:p w14:paraId="3CFDCAD8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5BA731" w14:textId="7F1DC653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1,191</w:t>
            </w:r>
          </w:p>
        </w:tc>
        <w:tc>
          <w:tcPr>
            <w:tcW w:w="270" w:type="dxa"/>
          </w:tcPr>
          <w:p w14:paraId="2A2A0421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3CFC9EC6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</w:tr>
      <w:tr w:rsidR="00D87948" w:rsidRPr="009E0819" w14:paraId="51AA7B44" w14:textId="77777777" w:rsidTr="005C64FC">
        <w:tc>
          <w:tcPr>
            <w:tcW w:w="4293" w:type="dxa"/>
          </w:tcPr>
          <w:p w14:paraId="0F309972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</w:tcPr>
          <w:p w14:paraId="567B6874" w14:textId="71E662A2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  <w:tc>
          <w:tcPr>
            <w:tcW w:w="270" w:type="dxa"/>
          </w:tcPr>
          <w:p w14:paraId="57631344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6EB7A" w14:textId="58FAE76A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4BE45DA5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E950DF" w14:textId="3A2E0158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  <w:tc>
          <w:tcPr>
            <w:tcW w:w="270" w:type="dxa"/>
          </w:tcPr>
          <w:p w14:paraId="1BD02AE5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A494B" w14:textId="0FE28486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</w:tr>
      <w:tr w:rsidR="00D87948" w:rsidRPr="009E0819" w14:paraId="2C7BC331" w14:textId="77777777" w:rsidTr="005C64FC">
        <w:tc>
          <w:tcPr>
            <w:tcW w:w="4293" w:type="dxa"/>
          </w:tcPr>
          <w:p w14:paraId="1447C250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F62C0A" w14:textId="3DD81BEA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51,489</w:t>
            </w:r>
          </w:p>
        </w:tc>
        <w:tc>
          <w:tcPr>
            <w:tcW w:w="270" w:type="dxa"/>
          </w:tcPr>
          <w:p w14:paraId="42043F38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2D30729B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58,998</w:t>
            </w:r>
          </w:p>
        </w:tc>
        <w:tc>
          <w:tcPr>
            <w:tcW w:w="270" w:type="dxa"/>
          </w:tcPr>
          <w:p w14:paraId="10EC245B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E3B62BE" w14:textId="35DE38D8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51,489</w:t>
            </w:r>
          </w:p>
        </w:tc>
        <w:tc>
          <w:tcPr>
            <w:tcW w:w="270" w:type="dxa"/>
          </w:tcPr>
          <w:p w14:paraId="5747E8E4" w14:textId="77777777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0588AA3B" w:rsidR="00D87948" w:rsidRPr="009E0819" w:rsidRDefault="00D8794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58,998</w:t>
            </w:r>
          </w:p>
        </w:tc>
      </w:tr>
      <w:tr w:rsidR="009407D3" w:rsidRPr="009E0819" w14:paraId="56FE6442" w14:textId="77777777" w:rsidTr="00C93BB2">
        <w:trPr>
          <w:trHeight w:val="314"/>
        </w:trPr>
        <w:tc>
          <w:tcPr>
            <w:tcW w:w="4293" w:type="dxa"/>
          </w:tcPr>
          <w:p w14:paraId="22FBE92C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52D039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EEAF90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1F1A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0019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2BAA02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DDF8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6F958AE5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07D3" w:rsidRPr="009E0819" w14:paraId="1526F893" w14:textId="77777777" w:rsidTr="00AC2394">
        <w:tc>
          <w:tcPr>
            <w:tcW w:w="4293" w:type="dxa"/>
          </w:tcPr>
          <w:p w14:paraId="7859158F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086D2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9E0819" w14:paraId="4F797AD2" w14:textId="77777777" w:rsidTr="00833861">
        <w:tc>
          <w:tcPr>
            <w:tcW w:w="4293" w:type="dxa"/>
          </w:tcPr>
          <w:p w14:paraId="131AED7B" w14:textId="777777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813B8" w14:textId="5FABA0E3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15,718</w:t>
            </w:r>
          </w:p>
        </w:tc>
        <w:tc>
          <w:tcPr>
            <w:tcW w:w="270" w:type="dxa"/>
            <w:vAlign w:val="bottom"/>
          </w:tcPr>
          <w:p w14:paraId="18B959F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CB3318" w14:textId="69D52ADA" w:rsidR="009407D3" w:rsidRPr="009E0819" w:rsidRDefault="00A06D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16,916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73E70D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E2E628" w14:textId="06E3F9F2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8810BD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39B095A5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07D3" w:rsidRPr="009E0819" w14:paraId="40322C93" w14:textId="77777777" w:rsidTr="00833861">
        <w:tc>
          <w:tcPr>
            <w:tcW w:w="4293" w:type="dxa"/>
          </w:tcPr>
          <w:p w14:paraId="0269A93A" w14:textId="777777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5E85B" w14:textId="5E53C0DE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42,118</w:t>
            </w:r>
          </w:p>
        </w:tc>
        <w:tc>
          <w:tcPr>
            <w:tcW w:w="270" w:type="dxa"/>
            <w:vAlign w:val="bottom"/>
          </w:tcPr>
          <w:p w14:paraId="1DEF9D0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9A43CC" w14:textId="77777777" w:rsidR="00180A67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684208" w14:textId="5E6753B5" w:rsidR="009407D3" w:rsidRPr="009E0819" w:rsidRDefault="00A06D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37,558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9E5A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2F86C03" w14:textId="77777777" w:rsidR="00180A67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8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3F54AAA6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D41113F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243F776E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07D3" w:rsidRPr="009E0819" w14:paraId="78EE21C6" w14:textId="77777777" w:rsidTr="00833861">
        <w:tc>
          <w:tcPr>
            <w:tcW w:w="4293" w:type="dxa"/>
          </w:tcPr>
          <w:p w14:paraId="2327CA9D" w14:textId="62929F7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4894B636" w14:textId="4893DE66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  <w:tc>
          <w:tcPr>
            <w:tcW w:w="270" w:type="dxa"/>
            <w:vAlign w:val="bottom"/>
          </w:tcPr>
          <w:p w14:paraId="0C1F12E8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25073B" w14:textId="3CD34B82" w:rsidR="009407D3" w:rsidRPr="009E0819" w:rsidRDefault="00513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9317B5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015A37" w14:textId="2E236A03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  <w:tc>
          <w:tcPr>
            <w:tcW w:w="270" w:type="dxa"/>
            <w:vAlign w:val="bottom"/>
          </w:tcPr>
          <w:p w14:paraId="56EEB33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E5D3605" w14:textId="63BA3859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07D3" w:rsidRPr="009E0819" w14:paraId="0640F750" w14:textId="77777777" w:rsidTr="00833861">
        <w:tc>
          <w:tcPr>
            <w:tcW w:w="4293" w:type="dxa"/>
          </w:tcPr>
          <w:p w14:paraId="0C560F74" w14:textId="652CF336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C9B7CDA" w14:textId="5BE422DA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270" w:type="dxa"/>
            <w:vAlign w:val="bottom"/>
          </w:tcPr>
          <w:p w14:paraId="54119B60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828618" w14:textId="756C7BF8" w:rsidR="009407D3" w:rsidRPr="009E0819" w:rsidRDefault="00513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F26D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16254C1" w14:textId="1FA6C86A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5A6EF7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C5FE77F" w14:textId="480C9047" w:rsidR="009407D3" w:rsidRPr="009E0819" w:rsidRDefault="00180A67" w:rsidP="008A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407D3" w:rsidRPr="009E0819" w14:paraId="74F9AF07" w14:textId="77777777" w:rsidTr="00833861">
        <w:tc>
          <w:tcPr>
            <w:tcW w:w="4293" w:type="dxa"/>
          </w:tcPr>
          <w:p w14:paraId="45BB81CE" w14:textId="06649867" w:rsidR="009407D3" w:rsidRPr="009E0819" w:rsidRDefault="009407D3" w:rsidP="009E08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456FA1D0" w14:textId="445CF6E9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9,</w:t>
            </w:r>
            <w:r w:rsidR="00513519"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</w:t>
            </w: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98</w:t>
            </w:r>
          </w:p>
        </w:tc>
        <w:tc>
          <w:tcPr>
            <w:tcW w:w="270" w:type="dxa"/>
          </w:tcPr>
          <w:p w14:paraId="669F8A9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93CCFF" w14:textId="24A9AFB5" w:rsidR="009407D3" w:rsidRPr="009E0819" w:rsidRDefault="00513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8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7,607</w:t>
            </w:r>
          </w:p>
        </w:tc>
        <w:tc>
          <w:tcPr>
            <w:tcW w:w="270" w:type="dxa"/>
            <w:shd w:val="clear" w:color="auto" w:fill="auto"/>
          </w:tcPr>
          <w:p w14:paraId="6E2C10D3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8E65B7" w14:textId="5C633D62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5AAF09" w14:textId="1CC3E226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07D3" w:rsidRPr="009E0819" w14:paraId="1BD375AF" w14:textId="77777777" w:rsidTr="00833861">
        <w:tc>
          <w:tcPr>
            <w:tcW w:w="4293" w:type="dxa"/>
          </w:tcPr>
          <w:p w14:paraId="7DE57FBF" w14:textId="66C8583A" w:rsidR="009407D3" w:rsidRPr="009E0819" w:rsidRDefault="009407D3" w:rsidP="009E0819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6862C5BC" w14:textId="4E153EE0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3,172</w:t>
            </w:r>
          </w:p>
        </w:tc>
        <w:tc>
          <w:tcPr>
            <w:tcW w:w="270" w:type="dxa"/>
          </w:tcPr>
          <w:p w14:paraId="3048A72C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420FB5" w14:textId="4BE352FC" w:rsidR="009407D3" w:rsidRPr="009E0819" w:rsidRDefault="00513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270" w:type="dxa"/>
            <w:shd w:val="clear" w:color="auto" w:fill="auto"/>
          </w:tcPr>
          <w:p w14:paraId="776192F4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6636BF40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8BDB030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68F8FF6B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563 </w:t>
            </w:r>
          </w:p>
        </w:tc>
      </w:tr>
      <w:tr w:rsidR="009407D3" w:rsidRPr="009E0819" w14:paraId="54F91391" w14:textId="77777777" w:rsidTr="00584511">
        <w:tc>
          <w:tcPr>
            <w:tcW w:w="4293" w:type="dxa"/>
          </w:tcPr>
          <w:p w14:paraId="1A567F70" w14:textId="51A3DC08" w:rsidR="009407D3" w:rsidRPr="009E0819" w:rsidRDefault="009407D3" w:rsidP="009E0819">
            <w:pPr>
              <w:spacing w:line="230" w:lineRule="auto"/>
              <w:ind w:left="222" w:right="160" w:hanging="2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03639C65" w14:textId="02F271E1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11,795</w:t>
            </w:r>
          </w:p>
        </w:tc>
        <w:tc>
          <w:tcPr>
            <w:tcW w:w="270" w:type="dxa"/>
          </w:tcPr>
          <w:p w14:paraId="1F7384B8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B738E6" w14:textId="79425A46" w:rsidR="009407D3" w:rsidRPr="009E0819" w:rsidRDefault="00513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10,572</w:t>
            </w:r>
          </w:p>
        </w:tc>
        <w:tc>
          <w:tcPr>
            <w:tcW w:w="270" w:type="dxa"/>
          </w:tcPr>
          <w:p w14:paraId="690E8FE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5D53F49B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3D7B5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40B014E0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07D3" w:rsidRPr="009E0819" w14:paraId="70EDDB95" w14:textId="77777777" w:rsidTr="00584511">
        <w:tc>
          <w:tcPr>
            <w:tcW w:w="4293" w:type="dxa"/>
          </w:tcPr>
          <w:p w14:paraId="72708135" w14:textId="053C88E7" w:rsidR="009407D3" w:rsidRPr="009E0819" w:rsidRDefault="009407D3" w:rsidP="009E0819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119BECB" w14:textId="71F1756A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270" w:type="dxa"/>
          </w:tcPr>
          <w:p w14:paraId="33B96B5B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585454" w14:textId="5DC2C9E1" w:rsidR="009407D3" w:rsidRPr="009E0819" w:rsidRDefault="0083386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5,355</w:t>
            </w:r>
          </w:p>
        </w:tc>
        <w:tc>
          <w:tcPr>
            <w:tcW w:w="270" w:type="dxa"/>
          </w:tcPr>
          <w:p w14:paraId="36A8054A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78DBCFE6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70" w:type="dxa"/>
            <w:vAlign w:val="bottom"/>
          </w:tcPr>
          <w:p w14:paraId="302BF27C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10A74762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</w:tr>
      <w:tr w:rsidR="009407D3" w:rsidRPr="009E0819" w14:paraId="06097D62" w14:textId="77777777" w:rsidTr="00584511">
        <w:tc>
          <w:tcPr>
            <w:tcW w:w="4293" w:type="dxa"/>
          </w:tcPr>
          <w:p w14:paraId="700DE979" w14:textId="130D4F84" w:rsidR="009407D3" w:rsidRPr="009E0819" w:rsidRDefault="009407D3" w:rsidP="009E0819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60C2BB05" w14:textId="35606C15" w:rsidR="009407D3" w:rsidRPr="009E0819" w:rsidRDefault="0080123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10,560</w:t>
            </w:r>
          </w:p>
        </w:tc>
        <w:tc>
          <w:tcPr>
            <w:tcW w:w="270" w:type="dxa"/>
          </w:tcPr>
          <w:p w14:paraId="298D9698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D70EA6" w14:textId="4CEABA89" w:rsidR="009407D3" w:rsidRPr="009E0819" w:rsidRDefault="0083386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7,719</w:t>
            </w:r>
          </w:p>
        </w:tc>
        <w:tc>
          <w:tcPr>
            <w:tcW w:w="270" w:type="dxa"/>
          </w:tcPr>
          <w:p w14:paraId="5059D07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23C3927B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70" w:type="dxa"/>
            <w:vAlign w:val="bottom"/>
          </w:tcPr>
          <w:p w14:paraId="78B8F27C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1350A61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832 </w:t>
            </w:r>
          </w:p>
        </w:tc>
      </w:tr>
      <w:tr w:rsidR="009407D3" w:rsidRPr="009E0819" w14:paraId="54F42130" w14:textId="77777777" w:rsidTr="00584511">
        <w:tc>
          <w:tcPr>
            <w:tcW w:w="4293" w:type="dxa"/>
          </w:tcPr>
          <w:p w14:paraId="63EB751B" w14:textId="24801A6B" w:rsidR="009407D3" w:rsidRPr="009E0819" w:rsidRDefault="009407D3" w:rsidP="009E0819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AF882BF" w14:textId="36C4B7B1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25,328</w:t>
            </w:r>
          </w:p>
        </w:tc>
        <w:tc>
          <w:tcPr>
            <w:tcW w:w="270" w:type="dxa"/>
          </w:tcPr>
          <w:p w14:paraId="0ABCAF7C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A4D036" w14:textId="368AFF60" w:rsidR="009407D3" w:rsidRPr="009E0819" w:rsidRDefault="0083386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18,814</w:t>
            </w:r>
          </w:p>
        </w:tc>
        <w:tc>
          <w:tcPr>
            <w:tcW w:w="270" w:type="dxa"/>
          </w:tcPr>
          <w:p w14:paraId="64D468E1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20D75021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  <w:vAlign w:val="bottom"/>
          </w:tcPr>
          <w:p w14:paraId="7954E69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6873557E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382 </w:t>
            </w:r>
          </w:p>
        </w:tc>
      </w:tr>
      <w:tr w:rsidR="009407D3" w:rsidRPr="009E0819" w14:paraId="0A21D438" w14:textId="77777777" w:rsidTr="00584511">
        <w:tc>
          <w:tcPr>
            <w:tcW w:w="4293" w:type="dxa"/>
          </w:tcPr>
          <w:p w14:paraId="1B7C0483" w14:textId="37FB60DF" w:rsidR="009407D3" w:rsidRPr="009E0819" w:rsidRDefault="009407D3" w:rsidP="009E0819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FC5C564" w14:textId="7662B3E4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11,373</w:t>
            </w:r>
          </w:p>
        </w:tc>
        <w:tc>
          <w:tcPr>
            <w:tcW w:w="270" w:type="dxa"/>
            <w:vAlign w:val="bottom"/>
          </w:tcPr>
          <w:p w14:paraId="6132892F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C5B3A7" w14:textId="57F785D5" w:rsidR="009407D3" w:rsidRPr="009E0819" w:rsidRDefault="0083386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9,531</w:t>
            </w:r>
          </w:p>
        </w:tc>
        <w:tc>
          <w:tcPr>
            <w:tcW w:w="270" w:type="dxa"/>
            <w:vAlign w:val="bottom"/>
          </w:tcPr>
          <w:p w14:paraId="3D89F6DE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7F29B47D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1,754</w:t>
            </w:r>
          </w:p>
        </w:tc>
        <w:tc>
          <w:tcPr>
            <w:tcW w:w="270" w:type="dxa"/>
            <w:vAlign w:val="bottom"/>
          </w:tcPr>
          <w:p w14:paraId="0967178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408DAFC2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23 </w:t>
            </w:r>
          </w:p>
        </w:tc>
      </w:tr>
      <w:tr w:rsidR="009407D3" w:rsidRPr="009E0819" w14:paraId="6F21C6F9" w14:textId="77777777" w:rsidTr="00C029D2">
        <w:tc>
          <w:tcPr>
            <w:tcW w:w="4293" w:type="dxa"/>
          </w:tcPr>
          <w:p w14:paraId="505E79CD" w14:textId="7C6E2B46" w:rsidR="009407D3" w:rsidRPr="009E0819" w:rsidRDefault="009407D3" w:rsidP="009E0819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5373910D" w14:textId="18FB7327" w:rsidR="009407D3" w:rsidRPr="009E0819" w:rsidRDefault="00180A6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70" w:type="dxa"/>
            <w:vAlign w:val="bottom"/>
          </w:tcPr>
          <w:p w14:paraId="139088ED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E1A079" w14:textId="6ED98807" w:rsidR="009407D3" w:rsidRPr="009E0819" w:rsidRDefault="00C029D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61A86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CC454FB" w14:textId="5B25182B" w:rsidR="009407D3" w:rsidRPr="009E0819" w:rsidRDefault="00C029D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FCF3E9" w14:textId="77777777" w:rsidR="009407D3" w:rsidRPr="009E0819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D25D323" w14:textId="1AFB4648" w:rsidR="009407D3" w:rsidRPr="009E0819" w:rsidRDefault="00C029D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</w:tbl>
    <w:p w14:paraId="3E490954" w14:textId="77777777" w:rsidR="00DE79D8" w:rsidRPr="009E0819" w:rsidRDefault="00DE79D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0FE52D16" w14:textId="77777777" w:rsidR="00AE4BDF" w:rsidRPr="009E0819" w:rsidRDefault="00AE4BD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10AF7CBC" w14:textId="77777777" w:rsidR="00AE4BDF" w:rsidRPr="009E0819" w:rsidRDefault="00AE4BD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35DC6354" w14:textId="77777777" w:rsidR="00AE4BDF" w:rsidRPr="009E0819" w:rsidRDefault="00AE4BD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13A63BED" w14:textId="77777777" w:rsidR="00AE4BDF" w:rsidRPr="009E0819" w:rsidRDefault="00AE4BD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523A0C2C" w14:textId="77777777" w:rsidR="00AE4BDF" w:rsidRPr="009E0819" w:rsidRDefault="00AE4BD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68D891B0" w14:textId="41020987" w:rsidR="00AC2394" w:rsidRPr="009E0819" w:rsidRDefault="00AC239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9E0819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9E0819">
        <w:rPr>
          <w:rFonts w:ascii="Angsana New" w:hAnsi="Angsana New"/>
          <w:sz w:val="30"/>
          <w:szCs w:val="30"/>
          <w:cs/>
        </w:rPr>
        <w:t xml:space="preserve">วันที่ </w:t>
      </w:r>
      <w:r w:rsidR="001B4300" w:rsidRPr="009E0819">
        <w:rPr>
          <w:rFonts w:ascii="Angsana New" w:hAnsi="Angsana New"/>
          <w:sz w:val="30"/>
          <w:szCs w:val="30"/>
        </w:rPr>
        <w:t>31</w:t>
      </w:r>
      <w:r w:rsidR="007D3E38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AA5323"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Pr="009E0819">
        <w:rPr>
          <w:rFonts w:ascii="Angsana New" w:hAnsi="Angsana New"/>
          <w:sz w:val="30"/>
          <w:szCs w:val="30"/>
          <w:cs/>
        </w:rPr>
        <w:t xml:space="preserve"> และ </w:t>
      </w:r>
      <w:r w:rsidRPr="009E0819">
        <w:rPr>
          <w:rFonts w:ascii="Angsana New" w:hAnsi="Angsana New"/>
          <w:sz w:val="30"/>
          <w:szCs w:val="30"/>
        </w:rPr>
        <w:t>31</w:t>
      </w:r>
      <w:r w:rsidRPr="009E081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E0819">
        <w:rPr>
          <w:rFonts w:ascii="Angsana New" w:hAnsi="Angsana New"/>
          <w:sz w:val="30"/>
          <w:szCs w:val="30"/>
        </w:rPr>
        <w:t>256</w:t>
      </w:r>
      <w:r w:rsidR="00AC2508" w:rsidRPr="009E0819">
        <w:rPr>
          <w:rFonts w:ascii="Angsana New" w:hAnsi="Angsana New"/>
          <w:sz w:val="30"/>
          <w:szCs w:val="30"/>
        </w:rPr>
        <w:t>6</w:t>
      </w:r>
      <w:r w:rsidRPr="009E081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9E0819" w:rsidRDefault="005B207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9E0819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9E0819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9E0819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9E0819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9E0819" w:rsidRDefault="005924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9E0819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7D7E5C60" w:rsidR="00AC2394" w:rsidRPr="009E0819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77AF486D" w:rsidR="00AC2394" w:rsidRPr="009E0819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9E0819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03EC118A" w:rsidR="00AC239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36B57CC0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AC2508"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399F47B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74E19BBD" w:rsidR="00AC239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B56D7FF" w:rsidR="00AC2394" w:rsidRPr="009E0819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AC2508"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A56B4F" w:rsidRPr="009E0819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9E0819" w:rsidRDefault="00A56B4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9E0819" w:rsidRDefault="00A56B4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9E0819" w14:paraId="3275AD86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9E0819" w:rsidRDefault="005924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9E0819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9E0819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9E0819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902125" w:rsidRPr="009E0819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9E0819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9E0819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9E0819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E03A15" w:rsidRPr="009E0819" w14:paraId="48822876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B91AA99" w14:textId="0CCB79F5" w:rsidR="00E03A15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14,923</w:t>
            </w:r>
          </w:p>
        </w:tc>
        <w:tc>
          <w:tcPr>
            <w:tcW w:w="291" w:type="dxa"/>
          </w:tcPr>
          <w:p w14:paraId="4E4AA2F9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05AF9CF" w14:textId="02CD670D" w:rsidR="00E03A1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21,438</w:t>
            </w:r>
          </w:p>
        </w:tc>
        <w:tc>
          <w:tcPr>
            <w:tcW w:w="236" w:type="dxa"/>
          </w:tcPr>
          <w:p w14:paraId="5D2E3B63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</w:tcPr>
          <w:p w14:paraId="51A91FDA" w14:textId="026A163E" w:rsidR="00E03A1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037D4B2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58E79D16" w14:textId="4D69FC94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3A15" w:rsidRPr="009E0819" w14:paraId="10D810D1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158AA91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0A2029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0A1BC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93BD74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3A15" w:rsidRPr="009E0819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E03A15" w:rsidRPr="009E0819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9E0819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207BA10F" w:rsidR="00422F75" w:rsidRPr="009E0819" w:rsidRDefault="00F651D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1F9DF6D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7FF22D88" w:rsidR="00422F7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1,002,684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51124998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2,553,931 </w:t>
            </w:r>
          </w:p>
        </w:tc>
      </w:tr>
      <w:tr w:rsidR="00422F75" w:rsidRPr="009E0819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0B5A1A21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0B8BF5A1" w:rsidR="00422F7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210,881 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20B2CE09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FA99" w14:textId="08C9AED9" w:rsidR="00422F7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210,881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6273F919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</w:tr>
      <w:tr w:rsidR="00422F75" w:rsidRPr="009E0819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135AE4DA" w:rsidR="00422F7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48,915 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69653E70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40,200 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3C4578CC" w:rsidR="00422F7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22,958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1C00CD82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7,511 </w:t>
            </w:r>
          </w:p>
        </w:tc>
      </w:tr>
      <w:tr w:rsidR="00422F75" w:rsidRPr="009E0819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210A3DFD" w:rsidR="00422F7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259,796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2189F74A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234,850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27CBA98C" w:rsidR="00422F75" w:rsidRPr="009E0819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1,236,52</w:t>
            </w:r>
            <w:r w:rsidR="00B65B4E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475B0B63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2,756,092</w:t>
            </w:r>
          </w:p>
        </w:tc>
      </w:tr>
      <w:tr w:rsidR="00A94E54" w:rsidRPr="009E0819" w14:paraId="5B2D492C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A94E54" w:rsidRPr="009E0819" w:rsidRDefault="00A94E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9E0819" w14:paraId="65D5753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53AC4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C3409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53E5E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9B27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FC83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0328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0002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0478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9E0819" w14:paraId="62A9735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DAD8B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F7980B" w14:textId="6B9557D3" w:rsidR="00422F75" w:rsidRPr="009E0819" w:rsidRDefault="0045639F" w:rsidP="006E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C314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88B05" w14:textId="1E6EABD1" w:rsidR="00422F75" w:rsidRPr="009E0819" w:rsidRDefault="0045639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ED80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90133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AFC2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68216" w14:textId="77777777" w:rsidR="00422F75" w:rsidRPr="009E0819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9E0819" w:rsidRDefault="00422F75" w:rsidP="009E081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48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36"/>
        <w:gridCol w:w="1123"/>
        <w:gridCol w:w="239"/>
        <w:gridCol w:w="1111"/>
        <w:gridCol w:w="253"/>
        <w:gridCol w:w="1088"/>
        <w:gridCol w:w="10"/>
      </w:tblGrid>
      <w:tr w:rsidR="00A478D8" w:rsidRPr="009E0819" w14:paraId="01D1A35C" w14:textId="77777777" w:rsidTr="002A113A">
        <w:trPr>
          <w:gridAfter w:val="1"/>
          <w:wAfter w:w="10" w:type="dxa"/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223A7C20" w:rsidR="00D720DF" w:rsidRPr="009E0819" w:rsidRDefault="00D36BC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9E0819" w:rsidRDefault="00A478D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9E0819" w:rsidRDefault="00A478D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4F9E2A82" w14:textId="6822E435" w:rsidR="00A478D8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D07EC" w:rsidRPr="009E0819" w14:paraId="7DD300BC" w14:textId="77777777" w:rsidTr="002A113A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9E081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9E081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0624E6" w14:textId="77777777" w:rsidR="009E4DE4" w:rsidRPr="009E0819" w:rsidRDefault="009E4DE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214C9253" w:rsidR="008D07EC" w:rsidRPr="009E0819" w:rsidRDefault="009E4DE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>3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="00936AAD"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14:paraId="6C5F914F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B21BD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5A1F50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6FF6C4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95A613E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9E0819" w:rsidRDefault="008D07E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  <w:hideMark/>
          </w:tcPr>
          <w:p w14:paraId="38357897" w14:textId="77777777" w:rsidR="009E4DE4" w:rsidRPr="009E0819" w:rsidRDefault="009E4DE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628ACC4D" w:rsidR="008D07EC" w:rsidRPr="009E0819" w:rsidRDefault="009E4DE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>3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="007B5051"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556BB" w:rsidRPr="009E0819" w14:paraId="521172C8" w14:textId="77777777" w:rsidTr="002A113A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47024811" w:rsidR="00A556BB" w:rsidRPr="009E0819" w:rsidRDefault="00083CD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9E0819">
              <w:rPr>
                <w:rFonts w:ascii="Angsana New" w:hAnsi="Angsana New"/>
                <w:sz w:val="30"/>
                <w:szCs w:val="30"/>
              </w:rPr>
              <w:t>6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1583E64F" w:rsidR="00A556BB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5F4A1FB3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7A32C159" w:rsidR="00A556BB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03725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A045C2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A0E99C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12EE01C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9E0819" w:rsidRDefault="00A556B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29610DC" w14:textId="450C977E" w:rsidR="00A556BB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478D8" w:rsidRPr="009E0819" w14:paraId="6584B2BD" w14:textId="77777777" w:rsidTr="002A113A">
        <w:trPr>
          <w:gridAfter w:val="1"/>
          <w:wAfter w:w="10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9E0819" w:rsidRDefault="00A478D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9E0819" w:rsidRDefault="00A478D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9E0819" w:rsidRDefault="00A478D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1D306AFA" w14:textId="77777777" w:rsidR="00A478D8" w:rsidRPr="009E0819" w:rsidRDefault="00A478D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421" w:rsidRPr="009E0819" w14:paraId="5B5C0A7C" w14:textId="77777777" w:rsidTr="002A113A">
        <w:tc>
          <w:tcPr>
            <w:tcW w:w="2160" w:type="dxa"/>
            <w:shd w:val="clear" w:color="auto" w:fill="auto"/>
          </w:tcPr>
          <w:p w14:paraId="421E59C2" w14:textId="2917910C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21664A76" w14:textId="75C4CCB3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6C434251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41921" w14:textId="32D3A866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145502FF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C60BBCB" w14:textId="2B8E718D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236" w:type="dxa"/>
            <w:shd w:val="clear" w:color="auto" w:fill="auto"/>
          </w:tcPr>
          <w:p w14:paraId="46111557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6C8618" w14:textId="4014DA25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10,006</w:t>
            </w:r>
          </w:p>
        </w:tc>
        <w:tc>
          <w:tcPr>
            <w:tcW w:w="239" w:type="dxa"/>
            <w:shd w:val="clear" w:color="auto" w:fill="auto"/>
          </w:tcPr>
          <w:p w14:paraId="1661183E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5EBCDFA" w14:textId="21398B82" w:rsidR="00611421" w:rsidRPr="009E0819" w:rsidRDefault="00B55FD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249C649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8CFE3" w14:textId="31DFC3DE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62,414 </w:t>
            </w:r>
          </w:p>
        </w:tc>
      </w:tr>
      <w:tr w:rsidR="00611421" w:rsidRPr="009E0819" w14:paraId="208FB349" w14:textId="77777777" w:rsidTr="002A113A">
        <w:tc>
          <w:tcPr>
            <w:tcW w:w="2160" w:type="dxa"/>
            <w:shd w:val="clear" w:color="auto" w:fill="auto"/>
          </w:tcPr>
          <w:p w14:paraId="50F9A3AE" w14:textId="540FEA15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4091FDB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7DFA3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B4A34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88A8C7F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DBA5" w14:textId="2ACDD7EE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52,408 </w:t>
            </w:r>
          </w:p>
        </w:tc>
        <w:tc>
          <w:tcPr>
            <w:tcW w:w="236" w:type="dxa"/>
            <w:shd w:val="clear" w:color="auto" w:fill="auto"/>
          </w:tcPr>
          <w:p w14:paraId="17C33E5B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3BF4D0" w14:textId="32D9C24E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2B9B8A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6FADE03" w14:textId="659F7F0B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24140D" w14:textId="77777777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1ED0C" w14:textId="7069EB5F" w:rsidR="00611421" w:rsidRPr="009E0819" w:rsidRDefault="006114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62,414 </w:t>
            </w:r>
          </w:p>
        </w:tc>
      </w:tr>
    </w:tbl>
    <w:p w14:paraId="65D0BF92" w14:textId="3637AA1E" w:rsidR="00C072FD" w:rsidRPr="009E0819" w:rsidRDefault="00C072F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0860ADB" w14:textId="77777777" w:rsidR="00C072FD" w:rsidRPr="009E0819" w:rsidRDefault="00C072F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9E0819">
        <w:rPr>
          <w:rFonts w:ascii="Angsana New" w:hAnsi="Angsana New"/>
          <w:sz w:val="24"/>
          <w:szCs w:val="24"/>
        </w:rPr>
        <w:br w:type="page"/>
      </w:r>
    </w:p>
    <w:tbl>
      <w:tblPr>
        <w:tblW w:w="994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59"/>
        <w:gridCol w:w="1017"/>
        <w:gridCol w:w="270"/>
        <w:gridCol w:w="990"/>
        <w:gridCol w:w="253"/>
        <w:gridCol w:w="1024"/>
        <w:gridCol w:w="236"/>
        <w:gridCol w:w="1122"/>
        <w:gridCol w:w="239"/>
        <w:gridCol w:w="1276"/>
        <w:gridCol w:w="253"/>
        <w:gridCol w:w="1091"/>
        <w:gridCol w:w="11"/>
      </w:tblGrid>
      <w:tr w:rsidR="00344C74" w:rsidRPr="009E0819" w14:paraId="4B5FB269" w14:textId="77777777" w:rsidTr="00344C74">
        <w:trPr>
          <w:gridAfter w:val="1"/>
          <w:wAfter w:w="11" w:type="dxa"/>
          <w:trHeight w:val="70"/>
          <w:tblHeader/>
        </w:trPr>
        <w:tc>
          <w:tcPr>
            <w:tcW w:w="2159" w:type="dxa"/>
            <w:shd w:val="clear" w:color="auto" w:fill="auto"/>
            <w:vAlign w:val="bottom"/>
          </w:tcPr>
          <w:p w14:paraId="70797373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77" w:type="dxa"/>
            <w:gridSpan w:val="3"/>
            <w:shd w:val="clear" w:color="auto" w:fill="auto"/>
            <w:vAlign w:val="bottom"/>
          </w:tcPr>
          <w:p w14:paraId="7E4EE408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338EFE6B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1" w:type="dxa"/>
            <w:gridSpan w:val="7"/>
            <w:shd w:val="clear" w:color="auto" w:fill="auto"/>
            <w:vAlign w:val="bottom"/>
          </w:tcPr>
          <w:p w14:paraId="0FC31DEC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F485C" w:rsidRPr="009E0819" w14:paraId="769C6421" w14:textId="77777777" w:rsidTr="00344C74">
        <w:trPr>
          <w:tblHeader/>
        </w:trPr>
        <w:tc>
          <w:tcPr>
            <w:tcW w:w="2159" w:type="dxa"/>
            <w:shd w:val="clear" w:color="auto" w:fill="auto"/>
          </w:tcPr>
          <w:p w14:paraId="314C5185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9E081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57E019F5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9E081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1017" w:type="dxa"/>
            <w:shd w:val="clear" w:color="auto" w:fill="auto"/>
            <w:hideMark/>
          </w:tcPr>
          <w:p w14:paraId="4B50A026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F1CAAF8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7CBC7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FCD68B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F288BDD" w14:textId="29BF637F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14:paraId="518AAAF9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4FCDFEE1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B7D136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E1C56F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A5FEB5F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CD57041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0582A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568301F9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  <w:hideMark/>
          </w:tcPr>
          <w:p w14:paraId="45940130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2573516" w14:textId="59FE5CBC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F485C" w:rsidRPr="009E0819" w14:paraId="6E11F83C" w14:textId="77777777" w:rsidTr="00344C74">
        <w:trPr>
          <w:tblHeader/>
        </w:trPr>
        <w:tc>
          <w:tcPr>
            <w:tcW w:w="2159" w:type="dxa"/>
            <w:shd w:val="clear" w:color="auto" w:fill="auto"/>
          </w:tcPr>
          <w:p w14:paraId="68BA4FB4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017" w:type="dxa"/>
            <w:shd w:val="clear" w:color="auto" w:fill="auto"/>
          </w:tcPr>
          <w:p w14:paraId="4E90A733" w14:textId="6A9751FF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B1E34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E728018" w14:textId="1DD14B4D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59A8CBF8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A5CC39" w14:textId="792E6ADF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988C75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15157F9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A89B68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EEE92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FF358BE" w14:textId="77777777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05A034B0" w14:textId="2B2E2476" w:rsidR="006F485C" w:rsidRPr="009E0819" w:rsidRDefault="006F485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44C74" w:rsidRPr="009E0819" w14:paraId="296D0A50" w14:textId="77777777" w:rsidTr="00344C74">
        <w:trPr>
          <w:gridAfter w:val="1"/>
          <w:wAfter w:w="11" w:type="dxa"/>
          <w:tblHeader/>
        </w:trPr>
        <w:tc>
          <w:tcPr>
            <w:tcW w:w="2159" w:type="dxa"/>
            <w:shd w:val="clear" w:color="auto" w:fill="auto"/>
            <w:vAlign w:val="bottom"/>
          </w:tcPr>
          <w:p w14:paraId="426D0DC2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shd w:val="clear" w:color="auto" w:fill="auto"/>
            <w:vAlign w:val="bottom"/>
          </w:tcPr>
          <w:p w14:paraId="6CB59DF8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0E7A32C6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1" w:type="dxa"/>
            <w:gridSpan w:val="7"/>
            <w:shd w:val="clear" w:color="auto" w:fill="auto"/>
            <w:vAlign w:val="bottom"/>
          </w:tcPr>
          <w:p w14:paraId="00FA9D31" w14:textId="77777777" w:rsidR="00344C74" w:rsidRPr="009E0819" w:rsidRDefault="00344C7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2FD" w:rsidRPr="009E0819" w14:paraId="3AD5E6CA" w14:textId="77777777" w:rsidTr="00344C74">
        <w:tc>
          <w:tcPr>
            <w:tcW w:w="2159" w:type="dxa"/>
            <w:shd w:val="clear" w:color="auto" w:fill="auto"/>
          </w:tcPr>
          <w:p w14:paraId="57316AAA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14:paraId="1DD5EBAA" w14:textId="4332350A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spacing w:line="240" w:lineRule="auto"/>
              <w:ind w:left="-172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70" w:type="dxa"/>
            <w:shd w:val="clear" w:color="auto" w:fill="auto"/>
          </w:tcPr>
          <w:p w14:paraId="32BEAA22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9197DE" w14:textId="46548E29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53" w:type="dxa"/>
          </w:tcPr>
          <w:p w14:paraId="077BFE5D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D9D9AD" w14:textId="5410D662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50,999,151</w:t>
            </w:r>
          </w:p>
        </w:tc>
        <w:tc>
          <w:tcPr>
            <w:tcW w:w="236" w:type="dxa"/>
            <w:shd w:val="clear" w:color="auto" w:fill="auto"/>
          </w:tcPr>
          <w:p w14:paraId="52809BE9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AEA2039" w14:textId="1C3CC9DE" w:rsidR="00C072FD" w:rsidRPr="009E0819" w:rsidRDefault="002A113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FD27A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20D1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6F1A" w:rsidRPr="009E08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0D1D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C455B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72E2F7BB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846B6A6" w14:textId="6CE08E83" w:rsidR="00C072FD" w:rsidRPr="009E0819" w:rsidRDefault="001815C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113A" w:rsidRPr="009E081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20D1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2A113A" w:rsidRPr="009E08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0D1D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1BD9BF92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0B96FF89" w14:textId="74EB1158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52,906,377</w:t>
            </w:r>
          </w:p>
        </w:tc>
      </w:tr>
      <w:tr w:rsidR="00C072FD" w:rsidRPr="009E0819" w14:paraId="3AD7CD9E" w14:textId="77777777" w:rsidTr="00344C74">
        <w:tc>
          <w:tcPr>
            <w:tcW w:w="2159" w:type="dxa"/>
            <w:shd w:val="clear" w:color="auto" w:fill="auto"/>
          </w:tcPr>
          <w:p w14:paraId="3B0399D1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17" w:type="dxa"/>
            <w:shd w:val="clear" w:color="auto" w:fill="auto"/>
          </w:tcPr>
          <w:p w14:paraId="1430B6E1" w14:textId="5CA7F5F5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2BE481F3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5A0132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2FECC4AA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9417E02" w14:textId="1E4E717D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27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236" w:type="dxa"/>
            <w:shd w:val="clear" w:color="auto" w:fill="auto"/>
          </w:tcPr>
          <w:p w14:paraId="508BDACF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0560700" w14:textId="74F45A7C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10,006 </w:t>
            </w:r>
          </w:p>
        </w:tc>
        <w:tc>
          <w:tcPr>
            <w:tcW w:w="239" w:type="dxa"/>
            <w:shd w:val="clear" w:color="auto" w:fill="auto"/>
          </w:tcPr>
          <w:p w14:paraId="1F574FA3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396E260" w14:textId="34EABBDD" w:rsidR="00C072FD" w:rsidRPr="009E0819" w:rsidRDefault="002A113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E77659F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28291" w14:textId="12C6EFD2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62,414</w:t>
            </w:r>
          </w:p>
        </w:tc>
      </w:tr>
      <w:tr w:rsidR="00C072FD" w:rsidRPr="009E0819" w14:paraId="41525E57" w14:textId="77777777" w:rsidTr="00344C74">
        <w:tc>
          <w:tcPr>
            <w:tcW w:w="2159" w:type="dxa"/>
            <w:shd w:val="clear" w:color="auto" w:fill="auto"/>
          </w:tcPr>
          <w:p w14:paraId="03F7F12E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14:paraId="59EC2FD3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F3A1BE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0EC0A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BBF254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C7148" w14:textId="251997D1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51,051,559 </w:t>
            </w:r>
          </w:p>
        </w:tc>
        <w:tc>
          <w:tcPr>
            <w:tcW w:w="236" w:type="dxa"/>
            <w:shd w:val="clear" w:color="auto" w:fill="auto"/>
          </w:tcPr>
          <w:p w14:paraId="27A2BF29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98C3FDE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47AF56E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C261EE6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D7C689F" w14:textId="77777777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67A66" w14:textId="2246D786" w:rsidR="00C072FD" w:rsidRPr="009E0819" w:rsidRDefault="00C072F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52,968,791</w:t>
            </w:r>
          </w:p>
        </w:tc>
      </w:tr>
    </w:tbl>
    <w:p w14:paraId="5D1B5669" w14:textId="77777777" w:rsidR="005D2E29" w:rsidRPr="009E0819" w:rsidRDefault="005D2E2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9E0819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9E0819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9E0819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9E0819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9E0819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9E0819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659291BD" w:rsidR="0066179A" w:rsidRPr="009E0819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3CBD52A4" w:rsidR="0066179A" w:rsidRPr="009E0819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9E0819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5D0B8AF3" w:rsidR="0066179A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vAlign w:val="center"/>
          </w:tcPr>
          <w:p w14:paraId="1435AF0F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092ACCCA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3B36AC00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5986CA73" w:rsidR="0066179A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vAlign w:val="center"/>
          </w:tcPr>
          <w:p w14:paraId="0489DB35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5CC6EB73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991B7A" w:rsidRPr="009E0819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9E0819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9E0819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10EE" w:rsidRPr="009E0819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45565404" w:rsidR="00AF10EE" w:rsidRPr="009E0819" w:rsidRDefault="00AD466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7CFD04FF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02F5F08F" w:rsidR="00AF10EE" w:rsidRPr="009E0819" w:rsidRDefault="0081361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19,5</w:t>
            </w:r>
            <w:r w:rsidR="007365F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5C7F47E5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21,309</w:t>
            </w:r>
          </w:p>
        </w:tc>
      </w:tr>
      <w:tr w:rsidR="00AF10EE" w:rsidRPr="009E0819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4F6B3087" w:rsidR="00AF10EE" w:rsidRPr="009E0819" w:rsidRDefault="0081361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7,338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7EB30B1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7,326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3166FC65" w:rsidR="00AF10EE" w:rsidRPr="009E0819" w:rsidRDefault="001E241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0ED2013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</w:rPr>
              <w:t>679</w:t>
            </w:r>
          </w:p>
        </w:tc>
      </w:tr>
      <w:tr w:rsidR="00AF10EE" w:rsidRPr="009E0819" w14:paraId="7722F869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5E3189FA" w:rsidR="00AF10EE" w:rsidRPr="009E0819" w:rsidRDefault="0081361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7,338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411BDCDD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7,326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309905A6" w:rsidR="00AF10EE" w:rsidRPr="009E0819" w:rsidRDefault="0081361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241E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736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7BB21E11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21,988</w:t>
            </w:r>
          </w:p>
        </w:tc>
      </w:tr>
      <w:tr w:rsidR="00832344" w:rsidRPr="009E0819" w14:paraId="1668D6AB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2BA5D9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344" w:rsidRPr="009E0819" w14:paraId="5F038CA6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2A887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344" w:rsidRPr="009E0819" w14:paraId="7F50427E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832344" w:rsidRPr="009E0819" w:rsidRDefault="008D1C5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5E3EE9AC" w:rsidR="00832344" w:rsidRPr="009E0819" w:rsidRDefault="0081361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12,960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1C94D111" w:rsidR="00832344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13,471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522FE294" w:rsidR="00832344" w:rsidRPr="009E0819" w:rsidRDefault="001E241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2A8BBA9B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32344" w:rsidRPr="009E0819" w14:paraId="69B5DF7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CDEFD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07D74D1C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344" w:rsidRPr="009E0819" w14:paraId="602F2D00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9818D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0FDA1C" w14:textId="77777777" w:rsidR="00832344" w:rsidRPr="009E0819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10EE" w:rsidRPr="009E0819" w14:paraId="3D7EF418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12141F0F" w:rsidR="00AF10EE" w:rsidRPr="009E0819" w:rsidRDefault="001E241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2F4A4861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AFB2379" w14:textId="43903754" w:rsidR="00AF10EE" w:rsidRPr="009E0819" w:rsidRDefault="0001256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32,</w:t>
            </w:r>
            <w:r w:rsidR="00EA2CF3" w:rsidRPr="009E0819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1C4BAD6E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</w:rPr>
              <w:t>38,372</w:t>
            </w:r>
          </w:p>
        </w:tc>
      </w:tr>
      <w:tr w:rsidR="00AF10EE" w:rsidRPr="009E0819" w14:paraId="07FE0F84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462D2306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F347F7" w14:textId="374A2691" w:rsidR="00AF10EE" w:rsidRPr="009E0819" w:rsidRDefault="00E906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9A7882" w:rsidRPr="009E0819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1506B2" w:rsidRPr="009E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D45440" w14:textId="35A24AC4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87,843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5E05CC4" w14:textId="4A6935BA" w:rsidR="00AF10EE" w:rsidRPr="009E0819" w:rsidRDefault="00EB44C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18,42</w:t>
            </w:r>
            <w:r w:rsidR="00EA2CF3" w:rsidRPr="009E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736DDB81" w:rsidR="00AF10EE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87,843</w:t>
            </w:r>
          </w:p>
        </w:tc>
      </w:tr>
      <w:tr w:rsidR="00605AC1" w:rsidRPr="009E0819" w14:paraId="199F8D23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4F11965D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33509" w14:textId="670DCE8B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17,439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9B603B5" w14:textId="5F231B1A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</w:rPr>
              <w:t>14,957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582CF" w14:textId="1C908C74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4,184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5F4E80AF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</w:rPr>
              <w:t>4,290</w:t>
            </w:r>
          </w:p>
        </w:tc>
      </w:tr>
      <w:tr w:rsidR="00605AC1" w:rsidRPr="009E0819" w14:paraId="183D0D22" w14:textId="77777777" w:rsidTr="00517D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1FA01641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35,86</w:t>
            </w:r>
            <w:r w:rsidR="00736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2ECCDAC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102,800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79918085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54,806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0F03B285" w:rsidR="00605AC1" w:rsidRPr="009E0819" w:rsidRDefault="00605A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130,505</w:t>
            </w:r>
          </w:p>
        </w:tc>
      </w:tr>
      <w:tr w:rsidR="00517D38" w:rsidRPr="009E0819" w14:paraId="124CF789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47938703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AF6C04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1CF7479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EB42771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7059F097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6FC931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C862BD9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724D15DF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17D38" w:rsidRPr="009E0819" w14:paraId="6AF18727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F546C5F" w14:textId="1F85F4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E6EC0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E7B8780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0A2BD6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40B7FD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5EDF3981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ADE67A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E6F9D48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17D38" w:rsidRPr="009E0819" w14:paraId="2BA7357C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C9A907C" w14:textId="71002D9A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A5AAF5" w14:textId="04D9BE73" w:rsidR="00517D38" w:rsidRPr="009E0819" w:rsidRDefault="007442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17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08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306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E9C3E8A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B17FD31" w14:textId="31F1D3ED" w:rsidR="00517D38" w:rsidRPr="009E0819" w:rsidRDefault="007442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</w:t>
            </w:r>
            <w:r w:rsidR="00354337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258F819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32B2DF" w14:textId="306BE3F2" w:rsidR="00517D38" w:rsidRPr="009E0819" w:rsidRDefault="007442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604DC0C" w14:textId="77777777" w:rsidR="00517D38" w:rsidRPr="009E0819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237A7354" w14:textId="36148E29" w:rsidR="00517D38" w:rsidRPr="009E0819" w:rsidRDefault="007442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9E0819" w:rsidRDefault="007C5A6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9E0819" w:rsidRDefault="00AF10E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30"/>
          <w:szCs w:val="30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9E0819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9E0819" w:rsidRDefault="00B30E8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9E0819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9E0819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9E0819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9E0819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9E0819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84BC152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64D0D40D" w:rsidR="0066179A" w:rsidRPr="009E0819" w:rsidRDefault="00AF33F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3BB0A7B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E5B9F18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57AC341F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17220710" w:rsidR="0066179A" w:rsidRPr="009E0819" w:rsidRDefault="00A4396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75F86" w:rsidRPr="009E0819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00791BA4" w:rsidR="00475F86" w:rsidRPr="009E0819" w:rsidRDefault="00C8606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756693A6" w:rsidR="00475F86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828EBA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2CA33E65" w:rsidR="00475F86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9E0819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6D57FC14" w:rsidR="00475F86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C0422" w:rsidRPr="009E0819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9E0819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9E0819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9E0819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9E0819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9E0819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9E0819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70E6120D" w:rsidR="009E4B32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2.81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9E0819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09B3B73C" w:rsidR="009E4B32" w:rsidRPr="009E0819" w:rsidRDefault="00AF617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</w:tcPr>
          <w:p w14:paraId="5708AEC6" w14:textId="77777777" w:rsidR="009E4B32" w:rsidRPr="009E0819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5EA58E9B" w:rsidR="009E4B32" w:rsidRPr="009E0819" w:rsidRDefault="00AF10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2,917,525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9E0819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6BDEDB5A" w:rsidR="009E4B32" w:rsidRPr="009E0819" w:rsidRDefault="007442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3,522,912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9E0819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59A69006" w:rsidR="009E4B32" w:rsidRPr="009E0819" w:rsidRDefault="00A7566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113A" w:rsidRPr="009E081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4428D" w:rsidRPr="009E0819">
              <w:rPr>
                <w:rFonts w:asciiTheme="majorBidi" w:hAnsiTheme="majorBidi" w:cstheme="majorBidi"/>
                <w:sz w:val="30"/>
                <w:szCs w:val="30"/>
              </w:rPr>
              <w:t>847,047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9E0819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5C33DC7C" w:rsidR="009E4B32" w:rsidRPr="009E0819" w:rsidRDefault="00AF61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2,593,390</w:t>
            </w:r>
          </w:p>
        </w:tc>
      </w:tr>
    </w:tbl>
    <w:p w14:paraId="213BFF67" w14:textId="77777777" w:rsidR="00FD27B8" w:rsidRPr="009E0819" w:rsidRDefault="00FD27B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9E0819" w14:paraId="57F8ADAB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9E0819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9E0819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9E0819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9E0819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9E081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9E0819" w14:paraId="4B04E704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12A1D391" w:rsidR="0066179A" w:rsidRPr="009E0819" w:rsidRDefault="00E777A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47BFB259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6EC9B601" w:rsidR="0066179A" w:rsidRPr="009E0819" w:rsidRDefault="00E777A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52D81A71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9E0819" w14:paraId="453AEC03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1FBEB0D0" w:rsidR="0066179A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1A22E651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0469C5A9" w:rsidR="0066179A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077E1476" w:rsidR="0066179A" w:rsidRPr="009E0819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9E08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38750E" w:rsidRPr="009E0819" w14:paraId="728CE220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9E0819" w14:paraId="71518D3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38750E" w:rsidRPr="009E0819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1BFE" w:rsidRPr="009E0819" w14:paraId="0D1298D0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6AD8650C" w:rsidR="007E1BFE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37862B3B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15B8D0FC" w:rsidR="007E1BFE" w:rsidRPr="009E0819" w:rsidRDefault="00013F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180,392 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E8C7288" w14:textId="1CB359BA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eastAsia="Times New Roman" w:hAnsiTheme="majorBidi" w:cstheme="majorBidi"/>
                <w:sz w:val="30"/>
                <w:szCs w:val="30"/>
              </w:rPr>
              <w:t>41,612</w:t>
            </w:r>
          </w:p>
        </w:tc>
      </w:tr>
      <w:tr w:rsidR="007E1BFE" w:rsidRPr="009E0819" w14:paraId="1E783476" w14:textId="77777777" w:rsidTr="00907831">
        <w:trPr>
          <w:trHeight w:val="317"/>
        </w:trPr>
        <w:tc>
          <w:tcPr>
            <w:tcW w:w="3843" w:type="dxa"/>
            <w:shd w:val="clear" w:color="auto" w:fill="auto"/>
          </w:tcPr>
          <w:p w14:paraId="504E2CCF" w14:textId="3F4F4B08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34541971" w:rsidR="007E1BFE" w:rsidRPr="009E0819" w:rsidRDefault="00013F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810,637 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61A0C9C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818,232 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400346B4" w:rsidR="007E1BFE" w:rsidRPr="009E0819" w:rsidRDefault="00013F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861   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56BC6AB0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1,090 </w:t>
            </w:r>
          </w:p>
        </w:tc>
      </w:tr>
      <w:tr w:rsidR="007E1BFE" w:rsidRPr="009E0819" w14:paraId="74075982" w14:textId="77777777" w:rsidTr="005C64FC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76C562B3" w:rsidR="007E1BFE" w:rsidRPr="009E0819" w:rsidRDefault="00013F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810,637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24411A0E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818,232 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35FC788C" w:rsidR="007E1BFE" w:rsidRPr="009E0819" w:rsidRDefault="00013F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181,25</w:t>
            </w:r>
            <w:r w:rsidR="00B65B4E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143CDC8A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42,702</w:t>
            </w:r>
          </w:p>
        </w:tc>
      </w:tr>
      <w:tr w:rsidR="005D067B" w:rsidRPr="009E0819" w14:paraId="21E34BEC" w14:textId="77777777" w:rsidTr="005C64FC">
        <w:trPr>
          <w:trHeight w:val="215"/>
        </w:trPr>
        <w:tc>
          <w:tcPr>
            <w:tcW w:w="3843" w:type="dxa"/>
            <w:shd w:val="clear" w:color="auto" w:fill="auto"/>
          </w:tcPr>
          <w:p w14:paraId="5F902870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386C3D69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B7CAE20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6930D851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1E77B56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787358E5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C265468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65810680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9E0819" w14:paraId="17B35ADA" w14:textId="77777777" w:rsidTr="005C64FC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9E081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9E0819" w14:paraId="4C72329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0D18535E" w:rsidR="005D067B" w:rsidRPr="009E0819" w:rsidRDefault="007442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19,329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56083EED" w:rsidR="005D067B" w:rsidRPr="009E0819" w:rsidRDefault="0074428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</w:t>
            </w:r>
            <w:r w:rsidR="00354337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4F7B8175" w:rsidR="005D067B" w:rsidRPr="009E0819" w:rsidRDefault="00F23C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4A2C6FC2" w:rsidR="005D067B" w:rsidRPr="009E0819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B0EAFA" w14:textId="16719AB6" w:rsidR="008A0941" w:rsidRPr="009E0819" w:rsidRDefault="008A094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46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70"/>
        <w:gridCol w:w="1170"/>
      </w:tblGrid>
      <w:tr w:rsidR="006F3296" w:rsidRPr="009E0819" w14:paraId="1C347BB1" w14:textId="77777777" w:rsidTr="002A113A">
        <w:trPr>
          <w:trHeight w:val="20"/>
        </w:trPr>
        <w:tc>
          <w:tcPr>
            <w:tcW w:w="3690" w:type="dxa"/>
            <w:shd w:val="clear" w:color="auto" w:fill="auto"/>
          </w:tcPr>
          <w:p w14:paraId="4BED531B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0" w:type="dxa"/>
            <w:shd w:val="clear" w:color="auto" w:fill="auto"/>
          </w:tcPr>
          <w:p w14:paraId="6A9A0D2B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82D13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E5EE71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F95C44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554FE1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E646E6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3ACF6D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1BFE" w:rsidRPr="009E0819" w14:paraId="09B3547D" w14:textId="77777777" w:rsidTr="002A113A">
        <w:trPr>
          <w:trHeight w:val="20"/>
        </w:trPr>
        <w:tc>
          <w:tcPr>
            <w:tcW w:w="3690" w:type="dxa"/>
            <w:shd w:val="clear" w:color="auto" w:fill="auto"/>
          </w:tcPr>
          <w:p w14:paraId="2479E8C7" w14:textId="3626DBFA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3EBF6" w14:textId="63825187" w:rsidR="007E1BFE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09E03C20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F3F8F" w14:textId="54E01AF4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18E64A09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B30320" w14:textId="788BFD67" w:rsidR="007E1BFE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4F8BC3E2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68619" w14:textId="276C5728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140,228</w:t>
            </w:r>
          </w:p>
        </w:tc>
      </w:tr>
      <w:tr w:rsidR="007E1BFE" w:rsidRPr="009E0819" w14:paraId="004FA7F7" w14:textId="77777777" w:rsidTr="002A113A">
        <w:trPr>
          <w:trHeight w:val="20"/>
        </w:trPr>
        <w:tc>
          <w:tcPr>
            <w:tcW w:w="3690" w:type="dxa"/>
            <w:shd w:val="clear" w:color="auto" w:fill="auto"/>
          </w:tcPr>
          <w:p w14:paraId="3FBCE600" w14:textId="48FB633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05661" w14:textId="29A36AB3" w:rsidR="007E1BFE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6F8EB2E8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26F28" w14:textId="510BD44D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511F3B8E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C9140" w14:textId="6D1EDAAE" w:rsidR="007E1BFE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4C9D15D9" w14:textId="77777777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BF841" w14:textId="025858A0" w:rsidR="007E1BFE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</w:tr>
      <w:tr w:rsidR="006F3296" w:rsidRPr="009E0819" w14:paraId="6F7658CA" w14:textId="77777777" w:rsidTr="002A113A">
        <w:trPr>
          <w:trHeight w:val="20"/>
        </w:trPr>
        <w:tc>
          <w:tcPr>
            <w:tcW w:w="3690" w:type="dxa"/>
            <w:shd w:val="clear" w:color="auto" w:fill="auto"/>
          </w:tcPr>
          <w:p w14:paraId="0AEB53C0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F895E4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9B02F7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CDA2B0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E719FF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D203C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A540D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E71751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3296" w:rsidRPr="009E0819" w14:paraId="32AF9BEF" w14:textId="77777777" w:rsidTr="002A113A">
        <w:trPr>
          <w:trHeight w:val="20"/>
        </w:trPr>
        <w:tc>
          <w:tcPr>
            <w:tcW w:w="3690" w:type="dxa"/>
            <w:shd w:val="clear" w:color="auto" w:fill="auto"/>
          </w:tcPr>
          <w:p w14:paraId="2A3924EF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D4ABFDC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AF4F5C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8460C0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087E8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AA72C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C1F4C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E9780E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3296" w:rsidRPr="009E0819" w14:paraId="59660CA6" w14:textId="77777777" w:rsidTr="002A113A">
        <w:trPr>
          <w:trHeight w:val="20"/>
        </w:trPr>
        <w:tc>
          <w:tcPr>
            <w:tcW w:w="3690" w:type="dxa"/>
            <w:shd w:val="clear" w:color="auto" w:fill="auto"/>
          </w:tcPr>
          <w:p w14:paraId="15FDFA6A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7C7F23" w14:textId="09EC935D" w:rsidR="006F3296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4,802 </w:t>
            </w:r>
          </w:p>
        </w:tc>
        <w:tc>
          <w:tcPr>
            <w:tcW w:w="270" w:type="dxa"/>
            <w:shd w:val="clear" w:color="auto" w:fill="auto"/>
          </w:tcPr>
          <w:p w14:paraId="02263843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490DF4" w14:textId="3F99CCDA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3,054</w:t>
            </w:r>
          </w:p>
        </w:tc>
        <w:tc>
          <w:tcPr>
            <w:tcW w:w="270" w:type="dxa"/>
            <w:shd w:val="clear" w:color="auto" w:fill="auto"/>
          </w:tcPr>
          <w:p w14:paraId="00A8F22F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5FA374" w14:textId="08DD9A62" w:rsidR="006F3296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4,802 </w:t>
            </w:r>
          </w:p>
        </w:tc>
        <w:tc>
          <w:tcPr>
            <w:tcW w:w="270" w:type="dxa"/>
            <w:shd w:val="clear" w:color="auto" w:fill="auto"/>
          </w:tcPr>
          <w:p w14:paraId="2C0E83B1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DEE78E" w14:textId="11388915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3,054</w:t>
            </w:r>
          </w:p>
        </w:tc>
      </w:tr>
      <w:tr w:rsidR="006F3296" w:rsidRPr="009E0819" w14:paraId="77558352" w14:textId="77777777" w:rsidTr="002A113A">
        <w:trPr>
          <w:trHeight w:val="20"/>
        </w:trPr>
        <w:tc>
          <w:tcPr>
            <w:tcW w:w="3690" w:type="dxa"/>
            <w:shd w:val="clear" w:color="auto" w:fill="auto"/>
          </w:tcPr>
          <w:p w14:paraId="3B0022E2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70522" w14:textId="06765273" w:rsidR="006F3296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4,802 </w:t>
            </w:r>
          </w:p>
        </w:tc>
        <w:tc>
          <w:tcPr>
            <w:tcW w:w="270" w:type="dxa"/>
            <w:shd w:val="clear" w:color="auto" w:fill="auto"/>
          </w:tcPr>
          <w:p w14:paraId="329C9257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6D4CB" w14:textId="686B4DB4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  <w:tc>
          <w:tcPr>
            <w:tcW w:w="270" w:type="dxa"/>
            <w:shd w:val="clear" w:color="auto" w:fill="auto"/>
          </w:tcPr>
          <w:p w14:paraId="0A3E4AA3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20F5B" w14:textId="7CC08249" w:rsidR="006F3296" w:rsidRPr="009E0819" w:rsidRDefault="006802C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4,802 </w:t>
            </w:r>
          </w:p>
        </w:tc>
        <w:tc>
          <w:tcPr>
            <w:tcW w:w="270" w:type="dxa"/>
            <w:shd w:val="clear" w:color="auto" w:fill="auto"/>
          </w:tcPr>
          <w:p w14:paraId="39D3DC1E" w14:textId="77777777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03E5F" w14:textId="43E49FBB" w:rsidR="006F3296" w:rsidRPr="009E0819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</w:tr>
    </w:tbl>
    <w:p w14:paraId="3D350C95" w14:textId="77777777" w:rsidR="002A113A" w:rsidRPr="009E0819" w:rsidRDefault="002A113A" w:rsidP="009E0819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CB31E6" w14:textId="77777777" w:rsidR="002A113A" w:rsidRPr="009E0819" w:rsidRDefault="002A113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E68E890" w14:textId="149BEC76" w:rsidR="0066179A" w:rsidRPr="009E0819" w:rsidRDefault="0066179A" w:rsidP="009E0819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FF5C0A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งวดสาม</w:t>
      </w:r>
      <w:r w:rsidR="00367875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เดือนสิ้นสุด</w:t>
      </w:r>
      <w:r w:rsidR="000A071F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วันที่ </w:t>
      </w:r>
      <w:r w:rsidR="00D47AA4" w:rsidRPr="009E0819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="00367875" w:rsidRPr="009E081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0A071F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มีนาคม</w:t>
      </w:r>
      <w:r w:rsidR="00F87BD4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6BFAD8AF" w14:textId="77777777" w:rsidR="00C610CD" w:rsidRPr="009E0819" w:rsidRDefault="00C610C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9EC0C5" w14:textId="48DDF421" w:rsidR="001763AB" w:rsidRPr="009E0819" w:rsidRDefault="00176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31C3E57E" w14:textId="77777777" w:rsidR="001763AB" w:rsidRPr="009E0819" w:rsidRDefault="00176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D41D41" w14:textId="73389C8C" w:rsidR="00DF6141" w:rsidRPr="009E0819" w:rsidRDefault="00A80FB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FF5C0A"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สาม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6947C8" w:rsidRPr="009E0819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="00F775E9"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F87BD4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eastAsiaTheme="minorEastAsia" w:hAnsi="Angsana New"/>
          <w:sz w:val="30"/>
          <w:szCs w:val="30"/>
          <w:lang w:eastAsia="zh-CN"/>
        </w:rPr>
        <w:t>2567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F6141" w:rsidRPr="009E0819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</w:t>
      </w:r>
      <w:r w:rsidR="004F510E" w:rsidRPr="009E0819">
        <w:rPr>
          <w:rFonts w:ascii="Angsana New" w:hAnsi="Angsana New" w:hint="cs"/>
          <w:sz w:val="30"/>
          <w:szCs w:val="30"/>
          <w:cs/>
        </w:rPr>
        <w:t>ำ</w:t>
      </w:r>
      <w:r w:rsidR="00DF6141" w:rsidRPr="009E0819">
        <w:rPr>
          <w:rFonts w:ascii="Angsana New" w:hAnsi="Angsana New" w:hint="cs"/>
          <w:sz w:val="30"/>
          <w:szCs w:val="30"/>
          <w:cs/>
        </w:rPr>
        <w:t>หรับงานศึกษา</w:t>
      </w:r>
      <w:r w:rsidR="00DF6141" w:rsidRPr="009E0819">
        <w:rPr>
          <w:rFonts w:ascii="Angsana New" w:hAnsi="Angsana New"/>
          <w:sz w:val="30"/>
          <w:szCs w:val="30"/>
          <w:cs/>
        </w:rPr>
        <w:t xml:space="preserve"> </w:t>
      </w:r>
      <w:r w:rsidR="00DF6141" w:rsidRPr="009E0819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การวางแผนกลยุทธ์และการพัฒนาโครงการกับบริษัทย่อยหลายแห่ง</w:t>
      </w:r>
      <w:r w:rsidR="00DF6141" w:rsidRPr="009E0819">
        <w:rPr>
          <w:rFonts w:ascii="Angsana New" w:hAnsi="Angsana New"/>
          <w:sz w:val="30"/>
          <w:szCs w:val="30"/>
          <w:cs/>
        </w:rPr>
        <w:t xml:space="preserve"> </w:t>
      </w:r>
      <w:r w:rsidR="00DF6141" w:rsidRPr="009E0819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</w:t>
      </w:r>
      <w:r w:rsidR="004F510E" w:rsidRPr="009E0819">
        <w:rPr>
          <w:rFonts w:ascii="Angsana New" w:hAnsi="Angsana New" w:hint="cs"/>
          <w:sz w:val="30"/>
          <w:szCs w:val="30"/>
          <w:cs/>
        </w:rPr>
        <w:t>ำ</w:t>
      </w:r>
      <w:r w:rsidR="00DF6141" w:rsidRPr="009E0819">
        <w:rPr>
          <w:rFonts w:ascii="Angsana New" w:hAnsi="Angsana New" w:hint="cs"/>
          <w:sz w:val="30"/>
          <w:szCs w:val="30"/>
          <w:cs/>
        </w:rPr>
        <w:t>เนินงานตามที่</w:t>
      </w:r>
      <w:r w:rsidR="002E0864" w:rsidRPr="009E0819">
        <w:rPr>
          <w:rFonts w:ascii="Angsana New" w:hAnsi="Angsana New" w:hint="cs"/>
          <w:sz w:val="30"/>
          <w:szCs w:val="30"/>
          <w:cs/>
        </w:rPr>
        <w:t>กำ</w:t>
      </w:r>
      <w:r w:rsidR="00DF6141" w:rsidRPr="009E0819">
        <w:rPr>
          <w:rFonts w:ascii="Angsana New" w:hAnsi="Angsana New" w:hint="cs"/>
          <w:sz w:val="30"/>
          <w:szCs w:val="30"/>
          <w:cs/>
        </w:rPr>
        <w:t>หนดขอบเขตไว้ในสัญญา</w:t>
      </w:r>
      <w:r w:rsidR="00DF6141" w:rsidRPr="009E0819">
        <w:rPr>
          <w:rFonts w:ascii="Angsana New" w:hAnsi="Angsana New"/>
          <w:sz w:val="30"/>
          <w:szCs w:val="30"/>
          <w:cs/>
        </w:rPr>
        <w:t xml:space="preserve"> </w:t>
      </w:r>
      <w:r w:rsidR="00DF6141" w:rsidRPr="009E0819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</w:t>
      </w:r>
      <w:r w:rsidR="004F510E" w:rsidRPr="009E0819">
        <w:rPr>
          <w:rFonts w:ascii="Angsana New" w:hAnsi="Angsana New" w:hint="cs"/>
          <w:sz w:val="30"/>
          <w:szCs w:val="30"/>
          <w:cs/>
        </w:rPr>
        <w:t>ำ</w:t>
      </w:r>
      <w:r w:rsidR="00DF6141" w:rsidRPr="009E0819">
        <w:rPr>
          <w:rFonts w:ascii="Angsana New" w:hAnsi="Angsana New" w:hint="cs"/>
          <w:sz w:val="30"/>
          <w:szCs w:val="30"/>
          <w:cs/>
        </w:rPr>
        <w:t>เร็จของงานแต่ละขั้นตอนตามสัญญา</w:t>
      </w:r>
      <w:r w:rsidR="00DF6141" w:rsidRPr="009E0819">
        <w:rPr>
          <w:rFonts w:ascii="Angsana New" w:hAnsi="Angsana New"/>
          <w:sz w:val="30"/>
          <w:szCs w:val="30"/>
          <w:cs/>
        </w:rPr>
        <w:t xml:space="preserve"> </w:t>
      </w:r>
      <w:r w:rsidR="00DF6141" w:rsidRPr="009E0819">
        <w:rPr>
          <w:rFonts w:ascii="Angsana New" w:hAnsi="Angsana New" w:hint="cs"/>
          <w:sz w:val="30"/>
          <w:szCs w:val="30"/>
          <w:cs/>
        </w:rPr>
        <w:t>โดยปัจจุบันสัญญาอยู่ในระหว่างลงนาม</w:t>
      </w:r>
    </w:p>
    <w:p w14:paraId="067F3E88" w14:textId="77777777" w:rsidR="00DF6141" w:rsidRPr="009E0819" w:rsidRDefault="00DF614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AD9ACC" w14:textId="2B1978CD" w:rsidR="003F35ED" w:rsidRPr="009E0819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9E0819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9E0819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3F35ED" w:rsidRPr="009E0819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B52F6E" w14:textId="306C3EA1" w:rsidR="003F35ED" w:rsidRPr="009E0819" w:rsidRDefault="00F775E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</w:t>
      </w:r>
      <w:r w:rsidR="00FF5C0A"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งวดสาม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6947C8" w:rsidRPr="009E0819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F87BD4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eastAsiaTheme="minorEastAsia" w:hAnsi="Angsana New"/>
          <w:sz w:val="30"/>
          <w:szCs w:val="30"/>
          <w:lang w:eastAsia="zh-CN"/>
        </w:rPr>
        <w:t>2567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3F35ED" w:rsidRPr="009E0819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C670B7" w:rsidRPr="009E0819">
        <w:rPr>
          <w:rFonts w:ascii="Angsana New" w:hAnsi="Angsana New" w:hint="cs"/>
          <w:sz w:val="30"/>
          <w:szCs w:val="30"/>
          <w:cs/>
          <w:lang w:eastAsia="zh-CN"/>
        </w:rPr>
        <w:t>และการร่วมค้า</w:t>
      </w:r>
      <w:r w:rsidR="00C441B2" w:rsidRPr="009E0819">
        <w:rPr>
          <w:rFonts w:ascii="Angsana New" w:hAnsi="Angsana New" w:hint="cs"/>
          <w:sz w:val="30"/>
          <w:szCs w:val="30"/>
          <w:cs/>
          <w:lang w:eastAsia="zh-CN"/>
        </w:rPr>
        <w:t>หลายแห่ง</w:t>
      </w:r>
      <w:r w:rsidR="004F510E" w:rsidRPr="009E0819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3F35ED" w:rsidRPr="009E0819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="003F35ED" w:rsidRPr="009E0819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3F35ED" w:rsidRPr="009E0819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โดยปัจจุบันสัญญาอยู่ในระหว่างลงนาม</w:t>
      </w:r>
    </w:p>
    <w:p w14:paraId="5B254AA6" w14:textId="77777777" w:rsidR="003F35ED" w:rsidRPr="009E0819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0640F7" w14:textId="07607581" w:rsidR="003F35ED" w:rsidRPr="009E0819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E0819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9E0819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54AF9C" w14:textId="18181A52" w:rsidR="002A113A" w:rsidRPr="009E0819" w:rsidRDefault="002A113A" w:rsidP="009E0819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ในระหว่างงวดสามเดือนสิ้นสุดวันที่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2567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คำแนะนำ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ประสานงาน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และวางนโยบาย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กรอบการดำเนินธุรกิจในด้านต่างๆ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เกี่ยวกับการดำเนินธุรกิจและการลงทุน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โดยบริษัทจะได้รับค่าบริหารในอัตราที่ตกลงกัน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การให้บริการดังกล่าวมีมาตั้งแต่ปี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2566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โดยปัจจุบันสัญญาใหม่อยู่ในขั้นตอนการลงนาม</w:t>
      </w:r>
    </w:p>
    <w:p w14:paraId="75E1B262" w14:textId="77777777" w:rsidR="002A113A" w:rsidRPr="009E0819" w:rsidRDefault="002A113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AC67FD8" w14:textId="190DFABB" w:rsidR="00F614BB" w:rsidRPr="009E0819" w:rsidRDefault="00F614B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9E0819" w:rsidRDefault="00F614B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00EB3A" w14:textId="77777777" w:rsidR="00E86F7C" w:rsidRPr="009E0819" w:rsidRDefault="00E86F7C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9E0819" w:rsidRDefault="00E86F7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5DCA05" w14:textId="1FA60C44" w:rsidR="009236F0" w:rsidRPr="009E0819" w:rsidRDefault="009236F0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ในเดือนมกราคม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5E1538" w:rsidRPr="009E0819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5E1538" w:rsidRPr="009E0819">
        <w:rPr>
          <w:rFonts w:ascii="Angsana New" w:eastAsiaTheme="minorEastAsia" w:hAnsi="Angsana New"/>
          <w:sz w:val="30"/>
          <w:szCs w:val="30"/>
          <w:lang w:eastAsia="zh-CN"/>
        </w:rPr>
        <w:t>4.01 - 5.08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5E1538" w:rsidRPr="009E0819">
        <w:rPr>
          <w:rFonts w:ascii="Angsana New" w:eastAsiaTheme="minorEastAsia" w:hAnsi="Angsana New"/>
          <w:sz w:val="30"/>
          <w:szCs w:val="30"/>
          <w:lang w:eastAsia="zh-CN"/>
        </w:rPr>
        <w:t>2.72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7E1C1427" w14:textId="77777777" w:rsidR="009236F0" w:rsidRPr="009E0819" w:rsidRDefault="009236F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2F1625" w14:textId="7149C943" w:rsidR="009236F0" w:rsidRPr="009E0819" w:rsidRDefault="009236F0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28 </w:t>
      </w:r>
      <w:r w:rsidR="005E1538"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5E1538" w:rsidRPr="009E0819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บริษัทได้ออกหนังสือไม่เรียกชำระคืนเงินให้กู้ยืมจากบริษัทย่อยและการร่วมค้า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br/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รวมทั้งหมด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971F18" w:rsidRPr="009E0819">
        <w:rPr>
          <w:rFonts w:ascii="Angsana New" w:eastAsiaTheme="minorEastAsia" w:hAnsi="Angsana New"/>
          <w:sz w:val="30"/>
          <w:szCs w:val="30"/>
          <w:lang w:eastAsia="zh-CN"/>
        </w:rPr>
        <w:t>65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>3</w:t>
      </w:r>
      <w:r w:rsidR="00B3274B"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B3274B"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="00B3274B"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9E0819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971F18" w:rsidRPr="009E0819">
        <w:rPr>
          <w:rFonts w:ascii="Angsana New" w:eastAsiaTheme="minorEastAsia" w:hAnsi="Angsana New"/>
          <w:sz w:val="30"/>
          <w:szCs w:val="30"/>
          <w:lang w:eastAsia="zh-CN"/>
        </w:rPr>
        <w:t>9</w:t>
      </w:r>
      <w:r w:rsidRPr="009E0819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9E081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9E081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12 </w:t>
      </w:r>
      <w:r w:rsidRPr="009E081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9E081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9E081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9E081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9E0819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9E0819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</w:t>
      </w:r>
      <w:r w:rsidR="00B3274B" w:rsidRPr="009E0819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 </w:t>
      </w:r>
      <w:r w:rsidR="00B3274B" w:rsidRPr="009E0819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มีนาคม </w:t>
      </w:r>
      <w:r w:rsidR="00B3274B" w:rsidRPr="009E0819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2567</w:t>
      </w:r>
    </w:p>
    <w:p w14:paraId="3AA3D773" w14:textId="3A8D1FE8" w:rsidR="00360501" w:rsidRPr="009E0819" w:rsidRDefault="0036050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1AFE4B" w14:textId="2A5355E7" w:rsidR="00B406B1" w:rsidRPr="009E0819" w:rsidRDefault="00B406B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9E0819" w:rsidRDefault="00B406B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9E0819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9E0819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3D5ADB55" w:rsidR="00C22C25" w:rsidRPr="009E0819" w:rsidRDefault="00370AE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="008F0431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F87BD4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02F92AC6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C25" w:rsidRPr="009E0819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9E0819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9E0819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9E0819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9E0819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9E0819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9E0819" w14:paraId="0FD3F4B9" w14:textId="77777777" w:rsidTr="00DC0612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9E0819" w:rsidRDefault="00C22C25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9E0819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9E0819" w14:paraId="7E28BC4C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1B94B5E7" w:rsidR="00C70E17" w:rsidRPr="009E0819" w:rsidRDefault="0012012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55107C67" w:rsidR="00C70E17" w:rsidRPr="009E0819" w:rsidRDefault="00DC0612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6" w:type="pct"/>
          </w:tcPr>
          <w:p w14:paraId="2BA307D7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6422AD06" w:rsidR="00C70E17" w:rsidRPr="009E0819" w:rsidRDefault="009C6E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57A" w:rsidRPr="009E0819" w14:paraId="4619D45B" w14:textId="77777777" w:rsidTr="00DC0612">
        <w:trPr>
          <w:trHeight w:val="420"/>
        </w:trPr>
        <w:tc>
          <w:tcPr>
            <w:tcW w:w="3318" w:type="pct"/>
            <w:shd w:val="clear" w:color="auto" w:fill="auto"/>
          </w:tcPr>
          <w:p w14:paraId="720ADAB5" w14:textId="504D84AA" w:rsidR="0043257A" w:rsidRPr="009E0819" w:rsidRDefault="006D71C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5ACA5AFC" w:rsidR="0043257A" w:rsidRPr="009E0819" w:rsidRDefault="009C6E99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8,874</w:t>
            </w:r>
          </w:p>
        </w:tc>
        <w:tc>
          <w:tcPr>
            <w:tcW w:w="136" w:type="pct"/>
          </w:tcPr>
          <w:p w14:paraId="1E5AB269" w14:textId="77777777" w:rsidR="0043257A" w:rsidRPr="009E0819" w:rsidRDefault="004325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196FF68C" w:rsidR="0043257A" w:rsidRPr="009E0819" w:rsidRDefault="000E7BF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612" w:rsidRPr="009E0819" w14:paraId="2378831C" w14:textId="77777777" w:rsidTr="00DC0612">
        <w:trPr>
          <w:trHeight w:val="420"/>
        </w:trPr>
        <w:tc>
          <w:tcPr>
            <w:tcW w:w="3318" w:type="pct"/>
            <w:shd w:val="clear" w:color="auto" w:fill="auto"/>
          </w:tcPr>
          <w:p w14:paraId="0ACD06DB" w14:textId="12EC4C89" w:rsidR="00DC0612" w:rsidRPr="009E0819" w:rsidRDefault="009C6E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768CC4F0" w14:textId="2BD981E4" w:rsidR="00DC0612" w:rsidRPr="009E0819" w:rsidRDefault="009C6E99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252</w:t>
            </w:r>
          </w:p>
        </w:tc>
        <w:tc>
          <w:tcPr>
            <w:tcW w:w="136" w:type="pct"/>
          </w:tcPr>
          <w:p w14:paraId="116C3309" w14:textId="77777777" w:rsidR="00DC0612" w:rsidRPr="009E0819" w:rsidRDefault="00DC061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7EEE9FE1" w14:textId="65C6BCCD" w:rsidR="00DC0612" w:rsidRPr="009E0819" w:rsidRDefault="009C6E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252</w:t>
            </w:r>
          </w:p>
        </w:tc>
      </w:tr>
      <w:tr w:rsidR="00186D36" w:rsidRPr="009E0819" w14:paraId="5553D250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06ADD035" w14:textId="72178F3C" w:rsidR="00186D36" w:rsidRPr="009E0819" w:rsidRDefault="00186D3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1DE431E0" w:rsidR="00186D36" w:rsidRPr="009E0819" w:rsidRDefault="000E7BF9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9,</w:t>
            </w:r>
            <w:r w:rsidR="009C6E99" w:rsidRPr="009E0819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132</w:t>
            </w:r>
          </w:p>
        </w:tc>
        <w:tc>
          <w:tcPr>
            <w:tcW w:w="136" w:type="pct"/>
          </w:tcPr>
          <w:p w14:paraId="41A72B83" w14:textId="77777777" w:rsidR="00186D36" w:rsidRPr="009E0819" w:rsidRDefault="00186D3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44EB9953" w:rsidR="00186D36" w:rsidRPr="009E0819" w:rsidRDefault="000E7BF9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C6E99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</w:tr>
      <w:tr w:rsidR="00C70E17" w:rsidRPr="009E0819" w14:paraId="2AD9CFCC" w14:textId="77777777" w:rsidTr="00186D36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96EBCB0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0E17" w:rsidRPr="009E0819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9E0819" w:rsidRDefault="00C70E17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9E0819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BC" w:rsidRPr="009E0819" w14:paraId="2BD8FE4B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56BBFAE8" w14:textId="6DBDFBF8" w:rsidR="005953BC" w:rsidRPr="009E0819" w:rsidRDefault="004B66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49573CC" w14:textId="7F565B13" w:rsidR="005953BC" w:rsidRPr="009E0819" w:rsidRDefault="004B660D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2,000</w:t>
            </w:r>
          </w:p>
        </w:tc>
        <w:tc>
          <w:tcPr>
            <w:tcW w:w="136" w:type="pct"/>
          </w:tcPr>
          <w:p w14:paraId="74880098" w14:textId="77777777" w:rsidR="005953BC" w:rsidRPr="009E0819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208BBCDC" w14:textId="5DD9A176" w:rsidR="005953BC" w:rsidRPr="009E0819" w:rsidRDefault="004B66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0D30E2" w:rsidRPr="009E0819" w14:paraId="1B2E9404" w14:textId="77777777" w:rsidTr="005953BC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0D30E2" w:rsidRPr="009E0819" w:rsidRDefault="000D30E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1484F04D" w14:textId="131EBE8C" w:rsidR="000D30E2" w:rsidRPr="009E0819" w:rsidRDefault="00D847D1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4B660D" w:rsidRPr="009E0819">
              <w:rPr>
                <w:rFonts w:ascii="Angsana New" w:hAnsi="Angsana New"/>
                <w:sz w:val="30"/>
                <w:szCs w:val="30"/>
                <w:lang w:eastAsia="zh-CN"/>
              </w:rPr>
              <w:t>49,109</w:t>
            </w:r>
          </w:p>
        </w:tc>
        <w:tc>
          <w:tcPr>
            <w:tcW w:w="136" w:type="pct"/>
          </w:tcPr>
          <w:p w14:paraId="4B037517" w14:textId="77777777" w:rsidR="000D30E2" w:rsidRPr="009E0819" w:rsidRDefault="000D30E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5EAFD942" w14:textId="0F29CFB3" w:rsidR="000D30E2" w:rsidRPr="009E0819" w:rsidRDefault="004B66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sz w:val="30"/>
                <w:szCs w:val="30"/>
                <w:lang w:eastAsia="zh-CN"/>
              </w:rPr>
              <w:t>29,490</w:t>
            </w:r>
          </w:p>
        </w:tc>
      </w:tr>
      <w:tr w:rsidR="005953BC" w:rsidRPr="009E0819" w14:paraId="30D32D38" w14:textId="77777777" w:rsidTr="005953BC">
        <w:trPr>
          <w:trHeight w:val="420"/>
        </w:trPr>
        <w:tc>
          <w:tcPr>
            <w:tcW w:w="3318" w:type="pct"/>
            <w:shd w:val="clear" w:color="auto" w:fill="auto"/>
          </w:tcPr>
          <w:p w14:paraId="5CFBF1D3" w14:textId="4847D3E0" w:rsidR="005953BC" w:rsidRPr="009E0819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791F6B" w14:textId="21FC0F09" w:rsidR="005953BC" w:rsidRPr="009E0819" w:rsidRDefault="004B660D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151,109</w:t>
            </w:r>
          </w:p>
        </w:tc>
        <w:tc>
          <w:tcPr>
            <w:tcW w:w="136" w:type="pct"/>
          </w:tcPr>
          <w:p w14:paraId="69B717B2" w14:textId="77777777" w:rsidR="005953BC" w:rsidRPr="009E0819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301500F9" w14:textId="3901EA1A" w:rsidR="005953BC" w:rsidRPr="009E0819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B660D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9,490</w:t>
            </w:r>
          </w:p>
        </w:tc>
      </w:tr>
    </w:tbl>
    <w:p w14:paraId="04685241" w14:textId="77777777" w:rsidR="001C6FFE" w:rsidRPr="009E0819" w:rsidRDefault="001C6FF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E1E104" w14:textId="42745832" w:rsidR="004A6698" w:rsidRPr="009E0819" w:rsidRDefault="004A6698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5A8229D9" w14:textId="77777777" w:rsidR="004A6698" w:rsidRPr="009E0819" w:rsidRDefault="004A669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63"/>
        <w:gridCol w:w="1362"/>
        <w:gridCol w:w="262"/>
        <w:gridCol w:w="1367"/>
      </w:tblGrid>
      <w:tr w:rsidR="004A6698" w:rsidRPr="009E0819" w14:paraId="6FC9E7B7" w14:textId="77777777" w:rsidTr="005C64FC">
        <w:trPr>
          <w:trHeight w:val="854"/>
          <w:tblHeader/>
        </w:trPr>
        <w:tc>
          <w:tcPr>
            <w:tcW w:w="5850" w:type="dxa"/>
            <w:vAlign w:val="bottom"/>
            <w:hideMark/>
          </w:tcPr>
          <w:p w14:paraId="4E8C4A0A" w14:textId="77777777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221FF169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0A071F"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06A0D3A2" w14:textId="77777777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  <w:hideMark/>
          </w:tcPr>
          <w:p w14:paraId="62E38F58" w14:textId="77777777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vAlign w:val="center"/>
          </w:tcPr>
          <w:p w14:paraId="4EFF043A" w14:textId="77777777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center"/>
            <w:hideMark/>
          </w:tcPr>
          <w:p w14:paraId="2851F612" w14:textId="77777777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9E0819" w14:paraId="0C0164DF" w14:textId="77777777" w:rsidTr="005C64FC">
        <w:trPr>
          <w:trHeight w:val="402"/>
          <w:tblHeader/>
        </w:trPr>
        <w:tc>
          <w:tcPr>
            <w:tcW w:w="5850" w:type="dxa"/>
            <w:vAlign w:val="bottom"/>
            <w:hideMark/>
          </w:tcPr>
          <w:p w14:paraId="2FCB464D" w14:textId="77777777" w:rsidR="004A6698" w:rsidRPr="009E0819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454C454" w14:textId="77777777" w:rsidR="004A6698" w:rsidRPr="009E0819" w:rsidRDefault="004A6698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hideMark/>
          </w:tcPr>
          <w:p w14:paraId="62FC8183" w14:textId="77777777" w:rsidR="004A6698" w:rsidRPr="009E0819" w:rsidRDefault="004A6698" w:rsidP="009E081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E0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E0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E0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43F7" w:rsidRPr="009E0819" w14:paraId="2E6290C4" w14:textId="77777777" w:rsidTr="005C64FC">
        <w:trPr>
          <w:trHeight w:val="414"/>
        </w:trPr>
        <w:tc>
          <w:tcPr>
            <w:tcW w:w="5850" w:type="dxa"/>
          </w:tcPr>
          <w:p w14:paraId="03B2F891" w14:textId="6E5668D9" w:rsidR="001143F7" w:rsidRPr="009E0819" w:rsidRDefault="00910BB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0A071F" w:rsidRPr="009E0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03F673B9" w14:textId="77777777" w:rsidR="001143F7" w:rsidRPr="009E0819" w:rsidRDefault="001143F7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0C237A8" w14:textId="2063FF5D" w:rsidR="001143F7" w:rsidRPr="009E0819" w:rsidRDefault="00877B67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1,390,</w:t>
            </w:r>
            <w:r w:rsidR="00C86010" w:rsidRPr="009E0819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DE1B6E" w:rsidRPr="009E08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55DDEB64" w14:textId="77777777" w:rsidR="001143F7" w:rsidRPr="009E0819" w:rsidRDefault="001143F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3D9C407B" w14:textId="039749C2" w:rsidR="001143F7" w:rsidRPr="009E0819" w:rsidRDefault="00C86010" w:rsidP="009E081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1,409,015</w:t>
            </w:r>
          </w:p>
        </w:tc>
      </w:tr>
      <w:tr w:rsidR="001143F7" w:rsidRPr="009E0819" w14:paraId="0D5C49D7" w14:textId="77777777" w:rsidTr="00BB69CC">
        <w:trPr>
          <w:trHeight w:val="414"/>
        </w:trPr>
        <w:tc>
          <w:tcPr>
            <w:tcW w:w="5850" w:type="dxa"/>
          </w:tcPr>
          <w:p w14:paraId="350EC269" w14:textId="14E02C85" w:rsidR="001143F7" w:rsidRPr="009E0819" w:rsidRDefault="00910BB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971F18"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="00C0310C"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3" w:type="dxa"/>
          </w:tcPr>
          <w:p w14:paraId="1245062C" w14:textId="77777777" w:rsidR="001143F7" w:rsidRPr="009E0819" w:rsidRDefault="001143F7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D0A7928" w14:textId="0168B68A" w:rsidR="001143F7" w:rsidRPr="009E0819" w:rsidRDefault="00877B67" w:rsidP="009E081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44,260</w:t>
            </w:r>
          </w:p>
        </w:tc>
        <w:tc>
          <w:tcPr>
            <w:tcW w:w="262" w:type="dxa"/>
          </w:tcPr>
          <w:p w14:paraId="15D6F60F" w14:textId="77777777" w:rsidR="001143F7" w:rsidRPr="009E0819" w:rsidRDefault="001143F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72AA611B" w14:textId="4E7A4F01" w:rsidR="001143F7" w:rsidRPr="009E0819" w:rsidRDefault="00C86010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69CC" w:rsidRPr="009E0819" w14:paraId="50665097" w14:textId="77777777" w:rsidTr="00BB69CC">
        <w:trPr>
          <w:trHeight w:val="414"/>
        </w:trPr>
        <w:tc>
          <w:tcPr>
            <w:tcW w:w="5850" w:type="dxa"/>
          </w:tcPr>
          <w:p w14:paraId="60CA4B0A" w14:textId="7B953066" w:rsidR="00BB69CC" w:rsidRPr="009E0819" w:rsidRDefault="00BB69C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63" w:type="dxa"/>
          </w:tcPr>
          <w:p w14:paraId="4BADA6B5" w14:textId="77777777" w:rsidR="00BB69CC" w:rsidRPr="009E0819" w:rsidRDefault="00BB69CC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FE1530E" w14:textId="6C360B09" w:rsidR="00BB69CC" w:rsidRPr="009E0819" w:rsidRDefault="00877B67" w:rsidP="009E081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8,</w:t>
            </w:r>
            <w:r w:rsidR="00C86010" w:rsidRPr="009E0819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DE1B6E" w:rsidRPr="009E08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623C301A" w14:textId="77777777" w:rsidR="00BB69CC" w:rsidRPr="009E0819" w:rsidRDefault="00BB69CC" w:rsidP="009E0819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A0E447D" w14:textId="4535B9CC" w:rsidR="00BB69CC" w:rsidRPr="009E0819" w:rsidRDefault="00C86010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43F7" w:rsidRPr="009E0819" w14:paraId="3E9A004D" w14:textId="77777777" w:rsidTr="00910BB2">
        <w:trPr>
          <w:trHeight w:val="414"/>
        </w:trPr>
        <w:tc>
          <w:tcPr>
            <w:tcW w:w="5850" w:type="dxa"/>
          </w:tcPr>
          <w:p w14:paraId="4D25014E" w14:textId="6615025B" w:rsidR="001143F7" w:rsidRPr="009E0819" w:rsidRDefault="00910BB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17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A071F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1FAFDC63" w14:textId="77777777" w:rsidR="001143F7" w:rsidRPr="009E0819" w:rsidRDefault="001143F7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8A68DA5" w14:textId="1834C7AB" w:rsidR="001143F7" w:rsidRPr="009E0819" w:rsidRDefault="00877B67" w:rsidP="009E081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1,443,198</w:t>
            </w:r>
          </w:p>
        </w:tc>
        <w:tc>
          <w:tcPr>
            <w:tcW w:w="262" w:type="dxa"/>
          </w:tcPr>
          <w:p w14:paraId="6894B7F3" w14:textId="77777777" w:rsidR="001143F7" w:rsidRPr="009E0819" w:rsidRDefault="001143F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C61CA48" w14:textId="64C70AAB" w:rsidR="001143F7" w:rsidRPr="009E0819" w:rsidRDefault="00C86010" w:rsidP="009E081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1,409,015</w:t>
            </w:r>
          </w:p>
        </w:tc>
      </w:tr>
    </w:tbl>
    <w:p w14:paraId="279E9DA2" w14:textId="2F951B60" w:rsidR="00C265AF" w:rsidRPr="009E0819" w:rsidRDefault="00C265AF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9E0819" w:rsidRDefault="009239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9E0819" w14:paraId="63DF0FE5" w14:textId="77777777" w:rsidTr="00DC73F7">
        <w:tc>
          <w:tcPr>
            <w:tcW w:w="4609" w:type="dxa"/>
            <w:hideMark/>
          </w:tcPr>
          <w:p w14:paraId="732F5880" w14:textId="492F662F" w:rsidR="00C265AF" w:rsidRPr="009E0819" w:rsidRDefault="00C265AF" w:rsidP="009E081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</w:t>
            </w:r>
            <w:r w:rsidR="00FF5C0A"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="00A60605"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="00370AE4"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</w:p>
          <w:p w14:paraId="7A6322F4" w14:textId="59525196" w:rsidR="00C265AF" w:rsidRPr="009E0819" w:rsidRDefault="00C265AF" w:rsidP="009E0819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4F86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87C1A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8B4F86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FD7DF4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4840DF9A" w14:textId="77777777" w:rsidR="00C265AF" w:rsidRPr="009E0819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9E0819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9E0819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9E0819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9E0819" w14:paraId="681C56A1" w14:textId="77777777" w:rsidTr="00DC73F7">
        <w:tc>
          <w:tcPr>
            <w:tcW w:w="4609" w:type="dxa"/>
          </w:tcPr>
          <w:p w14:paraId="7F71A25F" w14:textId="77777777" w:rsidR="00C265AF" w:rsidRPr="009E0819" w:rsidRDefault="00C265AF" w:rsidP="009E081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9E0819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9E0819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9E0819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9E0819" w14:paraId="1D326987" w14:textId="77777777" w:rsidTr="00DC73F7">
        <w:tc>
          <w:tcPr>
            <w:tcW w:w="4609" w:type="dxa"/>
            <w:hideMark/>
          </w:tcPr>
          <w:p w14:paraId="22344B10" w14:textId="6807A84B" w:rsidR="000633AA" w:rsidRPr="009E0819" w:rsidRDefault="000633AA" w:rsidP="009E081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9E0819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0A071F" w:rsidRPr="009E0819">
              <w:rPr>
                <w:rFonts w:ascii="Angsana New" w:eastAsia="MS Mincho" w:hAnsi="Angsana New" w:hint="cs"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4B305FDB" w14:textId="77777777" w:rsidR="000633AA" w:rsidRPr="009E0819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0633AA" w:rsidRPr="009E0819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646D22EC" w:rsidR="000633AA" w:rsidRPr="009E0819" w:rsidRDefault="003A582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5025CF" w:rsidRPr="009E0819">
              <w:rPr>
                <w:rFonts w:ascii="Angsana New" w:eastAsia="MS Mincho" w:hAnsi="Angsana New"/>
                <w:sz w:val="30"/>
                <w:szCs w:val="30"/>
                <w:cs/>
              </w:rPr>
              <w:t>87</w:t>
            </w:r>
            <w:r w:rsidR="005025CF" w:rsidRPr="009E081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5025CF" w:rsidRPr="009E0819">
              <w:rPr>
                <w:rFonts w:ascii="Angsana New" w:eastAsia="MS Mincho" w:hAnsi="Angsana New"/>
                <w:sz w:val="30"/>
                <w:szCs w:val="30"/>
                <w:cs/>
              </w:rPr>
              <w:t>762</w:t>
            </w:r>
            <w:r w:rsidR="005025CF" w:rsidRPr="009E081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5025CF" w:rsidRPr="009E0819">
              <w:rPr>
                <w:rFonts w:ascii="Angsana New" w:eastAsia="MS Mincho" w:hAnsi="Angsana New"/>
                <w:sz w:val="30"/>
                <w:szCs w:val="30"/>
                <w:cs/>
              </w:rPr>
              <w:t>108</w:t>
            </w:r>
          </w:p>
        </w:tc>
      </w:tr>
      <w:tr w:rsidR="0049094C" w:rsidRPr="009E0819" w14:paraId="288EE7BE" w14:textId="77777777" w:rsidTr="00DC73F7">
        <w:tc>
          <w:tcPr>
            <w:tcW w:w="4609" w:type="dxa"/>
          </w:tcPr>
          <w:p w14:paraId="741C66B0" w14:textId="2EE0C23F" w:rsidR="0049094C" w:rsidRPr="009E0819" w:rsidRDefault="00D865A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321" w:type="dxa"/>
          </w:tcPr>
          <w:p w14:paraId="009C71D1" w14:textId="77777777" w:rsidR="0049094C" w:rsidRPr="009E0819" w:rsidRDefault="0049094C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CC7066B" w14:textId="77777777" w:rsidR="0049094C" w:rsidRPr="009E0819" w:rsidRDefault="0049094C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4DDFC8" w14:textId="6D3464DD" w:rsidR="0049094C" w:rsidRPr="009E0819" w:rsidRDefault="00683E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5025CF"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</w:p>
        </w:tc>
      </w:tr>
      <w:tr w:rsidR="000633AA" w:rsidRPr="009E0819" w14:paraId="28140CE9" w14:textId="77777777" w:rsidTr="00DC73F7">
        <w:tc>
          <w:tcPr>
            <w:tcW w:w="4609" w:type="dxa"/>
          </w:tcPr>
          <w:p w14:paraId="23703BFE" w14:textId="2B42FC87" w:rsidR="000633AA" w:rsidRPr="009E0819" w:rsidRDefault="003A582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2321" w:type="dxa"/>
          </w:tcPr>
          <w:p w14:paraId="23BA578B" w14:textId="77777777" w:rsidR="000633AA" w:rsidRPr="009E0819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EBD21EC" w14:textId="77777777" w:rsidR="000633AA" w:rsidRPr="009E0819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078B501B" w:rsidR="000633AA" w:rsidRPr="009E0819" w:rsidRDefault="0067729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ab/>
              <w:t>(</w:t>
            </w:r>
            <w:r w:rsidR="005025CF" w:rsidRPr="009E0819">
              <w:rPr>
                <w:rFonts w:ascii="Angsana New" w:eastAsia="MS Mincho" w:hAnsi="Angsana New"/>
                <w:sz w:val="30"/>
                <w:szCs w:val="30"/>
              </w:rPr>
              <w:t>1,532</w:t>
            </w:r>
            <w:r w:rsidRPr="009E081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0633AA" w:rsidRPr="009E0819" w14:paraId="31AB3609" w14:textId="77777777" w:rsidTr="00DC73F7">
        <w:tc>
          <w:tcPr>
            <w:tcW w:w="4609" w:type="dxa"/>
            <w:hideMark/>
          </w:tcPr>
          <w:p w14:paraId="55C4655F" w14:textId="0B0906D5" w:rsidR="000633AA" w:rsidRPr="009E0819" w:rsidRDefault="000633A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วันที่ 31</w:t>
            </w:r>
            <w:r w:rsidR="008B4F86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FD7DF4"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6A71C972" w14:textId="77777777" w:rsidR="000633AA" w:rsidRPr="009E0819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0633AA" w:rsidRPr="009E0819" w:rsidRDefault="000633A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1F713BFA" w:rsidR="000633AA" w:rsidRPr="009E0819" w:rsidRDefault="0067729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</w:r>
            <w:r w:rsidR="005025CF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87,760,601</w:t>
            </w:r>
          </w:p>
        </w:tc>
      </w:tr>
    </w:tbl>
    <w:p w14:paraId="48506028" w14:textId="4E85AA22" w:rsidR="00C265AF" w:rsidRPr="009E0819" w:rsidRDefault="00C265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01C86E" w14:textId="7A8B31BD" w:rsidR="00DD0908" w:rsidRPr="009E0819" w:rsidRDefault="00597F5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การซื้อเงินลงทุนในบริษัทย่อยสำหรับ</w:t>
      </w:r>
      <w:r w:rsidR="00FF5C0A" w:rsidRPr="009E0819">
        <w:rPr>
          <w:rFonts w:ascii="Angsana New" w:hAnsi="Angsana New" w:hint="cs"/>
          <w:i/>
          <w:iCs/>
          <w:sz w:val="30"/>
          <w:szCs w:val="30"/>
          <w:cs/>
        </w:rPr>
        <w:t>งวดสาม</w:t>
      </w:r>
      <w:r w:rsidRPr="009E0819">
        <w:rPr>
          <w:rFonts w:ascii="Angsana New" w:hAnsi="Angsana New" w:hint="cs"/>
          <w:i/>
          <w:iCs/>
          <w:sz w:val="30"/>
          <w:szCs w:val="30"/>
          <w:cs/>
        </w:rPr>
        <w:t>เดือนสิ้นสุด</w:t>
      </w:r>
      <w:r w:rsidR="000A071F" w:rsidRPr="009E0819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="008F1879" w:rsidRPr="009E0819">
        <w:rPr>
          <w:rFonts w:ascii="Angsana New" w:hAnsi="Angsana New"/>
          <w:i/>
          <w:iCs/>
          <w:sz w:val="30"/>
          <w:szCs w:val="30"/>
        </w:rPr>
        <w:t>31</w:t>
      </w:r>
      <w:r w:rsidRPr="009E0819">
        <w:rPr>
          <w:rFonts w:ascii="Angsana New" w:hAnsi="Angsana New"/>
          <w:i/>
          <w:iCs/>
          <w:sz w:val="30"/>
          <w:szCs w:val="30"/>
        </w:rPr>
        <w:t xml:space="preserve"> </w:t>
      </w:r>
      <w:r w:rsidR="000A071F" w:rsidRPr="009E0819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FD7DF4" w:rsidRPr="009E081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i/>
          <w:iCs/>
          <w:sz w:val="30"/>
          <w:szCs w:val="30"/>
        </w:rPr>
        <w:t>2567</w:t>
      </w:r>
    </w:p>
    <w:p w14:paraId="19A28773" w14:textId="77777777" w:rsidR="00DD0908" w:rsidRPr="009E0819" w:rsidRDefault="00DD090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BBBD79" w14:textId="22FC561B" w:rsidR="00FD3C24" w:rsidRPr="009E0819" w:rsidRDefault="00DD090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9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 xml:space="preserve">2567 </w:t>
      </w:r>
      <w:r w:rsidRPr="009E0819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1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คือ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รีเทล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เดสทิเนชัน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เชียงใหม่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จำกัด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8F1879" w:rsidRPr="009E0819">
        <w:rPr>
          <w:rFonts w:ascii="Angsana New" w:hAnsi="Angsana New"/>
          <w:sz w:val="30"/>
          <w:szCs w:val="30"/>
        </w:rPr>
        <w:t>100,000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บาท</w:t>
      </w:r>
      <w:r w:rsidRPr="009E0819">
        <w:rPr>
          <w:rFonts w:ascii="Angsana New" w:hAnsi="Angsana New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sz w:val="30"/>
          <w:szCs w:val="30"/>
          <w:cs/>
        </w:rPr>
        <w:t>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8F1879" w:rsidRPr="009E0819">
        <w:rPr>
          <w:rFonts w:ascii="Angsana New" w:hAnsi="Angsana New"/>
          <w:sz w:val="30"/>
          <w:szCs w:val="30"/>
        </w:rPr>
        <w:t xml:space="preserve">10,000 </w:t>
      </w:r>
      <w:r w:rsidRPr="009E0819">
        <w:rPr>
          <w:rFonts w:ascii="Angsana New" w:hAnsi="Angsana New" w:hint="cs"/>
          <w:sz w:val="30"/>
          <w:szCs w:val="30"/>
          <w:cs/>
        </w:rPr>
        <w:t>หุ้น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8F1879" w:rsidRPr="009E0819">
        <w:rPr>
          <w:rFonts w:ascii="Angsana New" w:hAnsi="Angsana New"/>
          <w:sz w:val="30"/>
          <w:szCs w:val="30"/>
        </w:rPr>
        <w:t>10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บาท</w:t>
      </w:r>
      <w:r w:rsidRPr="009E0819">
        <w:rPr>
          <w:rFonts w:ascii="Angsana New" w:hAnsi="Angsana New"/>
          <w:sz w:val="30"/>
          <w:szCs w:val="30"/>
          <w:cs/>
        </w:rPr>
        <w:t xml:space="preserve">) </w:t>
      </w:r>
      <w:r w:rsidRPr="009E0819">
        <w:rPr>
          <w:rFonts w:ascii="Angsana New" w:hAnsi="Angsana New" w:hint="cs"/>
          <w:sz w:val="30"/>
          <w:szCs w:val="30"/>
          <w:cs/>
        </w:rPr>
        <w:t>ทั้งนี้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8F1879" w:rsidRPr="009E0819">
        <w:rPr>
          <w:rFonts w:ascii="Angsana New" w:hAnsi="Angsana New"/>
          <w:sz w:val="30"/>
          <w:szCs w:val="30"/>
        </w:rPr>
        <w:t>25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26318C81" w14:textId="12DB3C94" w:rsidR="00DD0908" w:rsidRPr="009E0819" w:rsidRDefault="00DD090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0F5E53" w14:textId="77777777" w:rsidR="00971F18" w:rsidRPr="009E0819" w:rsidRDefault="00971F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i/>
          <w:iCs/>
          <w:sz w:val="30"/>
          <w:szCs w:val="30"/>
          <w:cs/>
        </w:rPr>
        <w:t xml:space="preserve">การลดทุนในบริษัทย่อยสำหรับงวดสามเดือนสิ้นสุดวันที่ </w:t>
      </w:r>
      <w:r w:rsidRPr="009E081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E0819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Pr="009E0819">
        <w:rPr>
          <w:rFonts w:ascii="Angsana New" w:hAnsi="Angsana New"/>
          <w:i/>
          <w:iCs/>
          <w:sz w:val="30"/>
          <w:szCs w:val="30"/>
        </w:rPr>
        <w:t>2567</w:t>
      </w:r>
    </w:p>
    <w:p w14:paraId="3DA28C9D" w14:textId="77777777" w:rsidR="00971F18" w:rsidRPr="009E0819" w:rsidRDefault="00971F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F9438C" w14:textId="77777777" w:rsidR="00971F18" w:rsidRPr="009E0819" w:rsidRDefault="00971F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1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2567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รายละเอียดดังนี้</w:t>
      </w:r>
      <w:r w:rsidRPr="009E0819">
        <w:rPr>
          <w:rFonts w:ascii="Angsana New" w:hAnsi="Angsana New"/>
          <w:sz w:val="30"/>
          <w:szCs w:val="30"/>
          <w:cs/>
        </w:rPr>
        <w:tab/>
      </w:r>
    </w:p>
    <w:p w14:paraId="38A1038A" w14:textId="77777777" w:rsidR="00971F18" w:rsidRPr="009E0819" w:rsidRDefault="00971F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2250"/>
      </w:tblGrid>
      <w:tr w:rsidR="00971F18" w:rsidRPr="009E0819" w14:paraId="1758B10D" w14:textId="77777777" w:rsidTr="0025237A">
        <w:tc>
          <w:tcPr>
            <w:tcW w:w="3960" w:type="dxa"/>
          </w:tcPr>
          <w:p w14:paraId="14118905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24E05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5C380169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6B9B130D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250" w:type="dxa"/>
          </w:tcPr>
          <w:p w14:paraId="3736C7DE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9E6A16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971F18" w:rsidRPr="009E0819" w14:paraId="67A3810D" w14:textId="77777777" w:rsidTr="0025237A">
        <w:tc>
          <w:tcPr>
            <w:tcW w:w="3960" w:type="dxa"/>
          </w:tcPr>
          <w:p w14:paraId="408CF825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B1874A9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744073B3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F18" w:rsidRPr="009E0819" w14:paraId="449AF84D" w14:textId="77777777" w:rsidTr="0025237A">
        <w:tc>
          <w:tcPr>
            <w:tcW w:w="3960" w:type="dxa"/>
          </w:tcPr>
          <w:p w14:paraId="069AC6A3" w14:textId="3E34118E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แบงคอก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สุขุมวิท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ลัก</w:t>
            </w:r>
            <w:r w:rsidR="00A122ED" w:rsidRPr="00A122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ชูรี่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7AC318CD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3.14</w:t>
            </w:r>
          </w:p>
        </w:tc>
        <w:tc>
          <w:tcPr>
            <w:tcW w:w="1440" w:type="dxa"/>
          </w:tcPr>
          <w:p w14:paraId="299B7C84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250" w:type="dxa"/>
          </w:tcPr>
          <w:p w14:paraId="4D049A29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971F18" w:rsidRPr="009E0819" w14:paraId="15B7489B" w14:textId="77777777" w:rsidTr="0025237A">
        <w:tc>
          <w:tcPr>
            <w:tcW w:w="3960" w:type="dxa"/>
          </w:tcPr>
          <w:p w14:paraId="083480E9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ลักชูรี่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โฮเทลล์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จอมเทียน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61422370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1.07</w:t>
            </w:r>
          </w:p>
        </w:tc>
        <w:tc>
          <w:tcPr>
            <w:tcW w:w="1440" w:type="dxa"/>
          </w:tcPr>
          <w:p w14:paraId="415673C0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2250" w:type="dxa"/>
          </w:tcPr>
          <w:p w14:paraId="2CA37474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971F18" w:rsidRPr="009E0819" w14:paraId="5D949991" w14:textId="77777777" w:rsidTr="0025237A">
        <w:tc>
          <w:tcPr>
            <w:tcW w:w="3960" w:type="dxa"/>
          </w:tcPr>
          <w:p w14:paraId="33691A35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แอสเสท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เวิรด์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พัทยา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621F2A0F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2.03</w:t>
            </w:r>
          </w:p>
        </w:tc>
        <w:tc>
          <w:tcPr>
            <w:tcW w:w="1440" w:type="dxa"/>
          </w:tcPr>
          <w:p w14:paraId="609D743D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0.53</w:t>
            </w:r>
          </w:p>
        </w:tc>
        <w:tc>
          <w:tcPr>
            <w:tcW w:w="2250" w:type="dxa"/>
          </w:tcPr>
          <w:p w14:paraId="13812C7E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971F18" w:rsidRPr="009E0819" w14:paraId="786B4FBD" w14:textId="77777777" w:rsidTr="0025237A">
        <w:tc>
          <w:tcPr>
            <w:tcW w:w="3960" w:type="dxa"/>
          </w:tcPr>
          <w:p w14:paraId="28D42792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โฮเทลส์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เอเชียทีค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6DFEC1FC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0.44</w:t>
            </w:r>
          </w:p>
        </w:tc>
        <w:tc>
          <w:tcPr>
            <w:tcW w:w="1440" w:type="dxa"/>
          </w:tcPr>
          <w:p w14:paraId="6164D85B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250" w:type="dxa"/>
          </w:tcPr>
          <w:p w14:paraId="74CD05FA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47DEF2AE" w14:textId="77777777" w:rsidR="00971F18" w:rsidRPr="009E0819" w:rsidRDefault="00971F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ab/>
      </w:r>
      <w:r w:rsidRPr="009E0819">
        <w:rPr>
          <w:rFonts w:ascii="Angsana New" w:hAnsi="Angsana New"/>
          <w:sz w:val="30"/>
          <w:szCs w:val="30"/>
          <w:cs/>
        </w:rPr>
        <w:tab/>
      </w:r>
      <w:r w:rsidRPr="009E0819">
        <w:rPr>
          <w:rFonts w:ascii="Angsana New" w:hAnsi="Angsana New"/>
          <w:sz w:val="30"/>
          <w:szCs w:val="30"/>
          <w:cs/>
        </w:rPr>
        <w:tab/>
      </w:r>
    </w:p>
    <w:p w14:paraId="4F10E224" w14:textId="77777777" w:rsidR="00971F18" w:rsidRPr="009E0819" w:rsidRDefault="00971F18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28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2567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55C04C41" w14:textId="77777777" w:rsidR="00971F18" w:rsidRPr="009E0819" w:rsidRDefault="00971F18" w:rsidP="009E0819">
      <w:pPr>
        <w:pStyle w:val="ListParagraph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09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2250"/>
      </w:tblGrid>
      <w:tr w:rsidR="00971F18" w:rsidRPr="009E0819" w14:paraId="494ED5AE" w14:textId="77777777" w:rsidTr="0025237A">
        <w:tc>
          <w:tcPr>
            <w:tcW w:w="3960" w:type="dxa"/>
          </w:tcPr>
          <w:p w14:paraId="4D3A36E6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58F4DD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68B69DEC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40D54631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250" w:type="dxa"/>
          </w:tcPr>
          <w:p w14:paraId="50F2AF60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3ECD18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971F18" w:rsidRPr="009E0819" w14:paraId="4C765FA4" w14:textId="77777777" w:rsidTr="0025237A">
        <w:tc>
          <w:tcPr>
            <w:tcW w:w="3960" w:type="dxa"/>
          </w:tcPr>
          <w:p w14:paraId="70684462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B144B13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911244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F18" w:rsidRPr="009E0819" w14:paraId="41F573A2" w14:textId="77777777" w:rsidTr="0025237A">
        <w:tc>
          <w:tcPr>
            <w:tcW w:w="3960" w:type="dxa"/>
          </w:tcPr>
          <w:p w14:paraId="74400578" w14:textId="7032B8FA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แบงคอก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122ED">
              <w:rPr>
                <w:rFonts w:ascii="Angsana New" w:hAnsi="Angsana New" w:cs="Angsana New" w:hint="cs"/>
                <w:sz w:val="30"/>
                <w:szCs w:val="30"/>
                <w:cs/>
              </w:rPr>
              <w:t>สุขุมวิท ลัก</w:t>
            </w:r>
            <w:r w:rsidR="00A122ED" w:rsidRPr="00A122ED">
              <w:rPr>
                <w:rFonts w:ascii="Angsana New" w:hAnsi="Angsana New" w:cs="Angsana New" w:hint="cs"/>
                <w:sz w:val="30"/>
                <w:szCs w:val="30"/>
                <w:cs/>
              </w:rPr>
              <w:t>ชู</w:t>
            </w:r>
            <w:r w:rsidRPr="00A122ED">
              <w:rPr>
                <w:rFonts w:ascii="Angsana New" w:hAnsi="Angsana New" w:cs="Angsana New" w:hint="cs"/>
                <w:sz w:val="30"/>
                <w:szCs w:val="30"/>
                <w:cs/>
              </w:rPr>
              <w:t>รี่ โฮเทล จำกัด</w:t>
            </w:r>
          </w:p>
        </w:tc>
        <w:tc>
          <w:tcPr>
            <w:tcW w:w="1440" w:type="dxa"/>
          </w:tcPr>
          <w:p w14:paraId="571EC634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440" w:type="dxa"/>
          </w:tcPr>
          <w:p w14:paraId="52A68B3C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250" w:type="dxa"/>
          </w:tcPr>
          <w:p w14:paraId="5A386E89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971F18" w:rsidRPr="009E0819" w14:paraId="096A469C" w14:textId="77777777" w:rsidTr="0025237A">
        <w:tc>
          <w:tcPr>
            <w:tcW w:w="3960" w:type="dxa"/>
          </w:tcPr>
          <w:p w14:paraId="0061DCFB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ลักชูรี่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โฮเทลล์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จอมเทียน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45673577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1440" w:type="dxa"/>
          </w:tcPr>
          <w:p w14:paraId="237AFD7C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250" w:type="dxa"/>
          </w:tcPr>
          <w:p w14:paraId="405B4B73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971F18" w:rsidRPr="009E0819" w14:paraId="69A173C5" w14:textId="77777777" w:rsidTr="0025237A">
        <w:tc>
          <w:tcPr>
            <w:tcW w:w="3960" w:type="dxa"/>
          </w:tcPr>
          <w:p w14:paraId="4D237B41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แอสเสท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เวิรด์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พัทยา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653C495F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0.53</w:t>
            </w:r>
          </w:p>
        </w:tc>
        <w:tc>
          <w:tcPr>
            <w:tcW w:w="1440" w:type="dxa"/>
          </w:tcPr>
          <w:p w14:paraId="54D7BCC5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250" w:type="dxa"/>
          </w:tcPr>
          <w:p w14:paraId="7371A3AF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971F18" w:rsidRPr="009E0819" w14:paraId="180DA0A5" w14:textId="77777777" w:rsidTr="0025237A">
        <w:tc>
          <w:tcPr>
            <w:tcW w:w="3960" w:type="dxa"/>
          </w:tcPr>
          <w:p w14:paraId="71E34EDD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โฮเทลส์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เอเชียทีค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38556F9E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440" w:type="dxa"/>
          </w:tcPr>
          <w:p w14:paraId="40A7D9A3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250" w:type="dxa"/>
          </w:tcPr>
          <w:p w14:paraId="025528DF" w14:textId="77777777" w:rsidR="00971F18" w:rsidRPr="009E0819" w:rsidRDefault="00971F1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38DC97D2" w14:textId="2416BE2B" w:rsidR="002A113A" w:rsidRPr="009E0819" w:rsidRDefault="002A113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C871A07" w14:textId="01A490D7" w:rsidR="00A94FD8" w:rsidRPr="009E0819" w:rsidRDefault="00A94FD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i/>
          <w:iCs/>
          <w:sz w:val="30"/>
          <w:szCs w:val="30"/>
          <w:cs/>
        </w:rPr>
        <w:t xml:space="preserve">การอนุมัติควบรวมบริษัทย่อยสำหรับงวดสามเดือนสิ้นสุดวันที่ </w:t>
      </w:r>
      <w:r w:rsidRPr="009E081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E0819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Pr="009E0819">
        <w:rPr>
          <w:rFonts w:ascii="Angsana New" w:hAnsi="Angsana New"/>
          <w:i/>
          <w:iCs/>
          <w:sz w:val="30"/>
          <w:szCs w:val="30"/>
        </w:rPr>
        <w:t>2567</w:t>
      </w:r>
    </w:p>
    <w:p w14:paraId="178A37B0" w14:textId="77777777" w:rsidR="00A94FD8" w:rsidRPr="009E0819" w:rsidRDefault="00A94FD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DC7D62" w14:textId="77777777" w:rsidR="00256C98" w:rsidRPr="009E0819" w:rsidRDefault="00256C9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0819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ในการประชุมคณะกรรมการบริหารเมื่อวันที่ </w:t>
      </w:r>
      <w:r w:rsidRPr="009E0819">
        <w:rPr>
          <w:rFonts w:ascii="Angsana New" w:hAnsi="Angsana New"/>
          <w:color w:val="000000"/>
          <w:sz w:val="30"/>
          <w:szCs w:val="30"/>
        </w:rPr>
        <w:t xml:space="preserve">6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9E0819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 xml:space="preserve">คณะกรรมการบริหารมีมติอนุมัติให้มีการควบรวมกิจการของบริษัทย่อยทางอ้อม </w:t>
      </w:r>
      <w:r w:rsidRPr="009E0819">
        <w:rPr>
          <w:rFonts w:ascii="Angsana New" w:hAnsi="Angsana New"/>
          <w:color w:val="000000"/>
          <w:sz w:val="30"/>
          <w:szCs w:val="30"/>
        </w:rPr>
        <w:t xml:space="preserve">2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แห่ง ดังนี้</w:t>
      </w:r>
    </w:p>
    <w:p w14:paraId="11C2FEE2" w14:textId="77777777" w:rsidR="00256C98" w:rsidRPr="009E0819" w:rsidRDefault="00256C9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B8D542" w14:textId="11D29886" w:rsidR="00256C98" w:rsidRPr="009E0819" w:rsidRDefault="00256C98" w:rsidP="009E081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E081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เกิดจากการควบรวมระหว่างบริษัท  บางรัก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="00C455B7">
        <w:rPr>
          <w:rFonts w:ascii="Angsana New" w:hAnsi="Angsana New"/>
          <w:color w:val="000000"/>
          <w:sz w:val="30"/>
          <w:szCs w:val="30"/>
        </w:rPr>
        <w:t xml:space="preserve"> </w:t>
      </w:r>
      <w:r w:rsidR="00C455B7"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color w:val="000000"/>
          <w:sz w:val="30"/>
          <w:szCs w:val="30"/>
        </w:rPr>
        <w:t>8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>)</w:t>
      </w:r>
      <w:r w:rsidRPr="009E0819">
        <w:rPr>
          <w:rFonts w:ascii="Angsana New" w:hAnsi="Angsana New"/>
          <w:color w:val="000000"/>
          <w:sz w:val="30"/>
          <w:szCs w:val="30"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ทรัพย์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โอพีเพลส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แบงค็อก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 และบริษัท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ดีเวลลอปเมนท์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อิมม์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4DD9FE72" w14:textId="77777777" w:rsidR="00256C98" w:rsidRPr="009E0819" w:rsidRDefault="00256C9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034178" w14:textId="77777777" w:rsidR="00256C98" w:rsidRPr="009E0819" w:rsidRDefault="00256C98" w:rsidP="009E081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9E081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color w:val="000000"/>
          <w:sz w:val="30"/>
          <w:szCs w:val="30"/>
        </w:rPr>
        <w:t>1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เกิดจากการควบรวมระหว่างบริษัทเอดับบลิวซี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color w:val="000000"/>
          <w:sz w:val="30"/>
          <w:szCs w:val="30"/>
        </w:rPr>
        <w:t>1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 xml:space="preserve">จำกัด </w:t>
      </w:r>
      <w:r w:rsidRPr="009E0819">
        <w:rPr>
          <w:rFonts w:ascii="Angsana New" w:hAnsi="Angsana New"/>
          <w:color w:val="000000"/>
          <w:sz w:val="30"/>
          <w:szCs w:val="30"/>
          <w:cs/>
        </w:rPr>
        <w:t>(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color w:val="000000"/>
          <w:sz w:val="30"/>
          <w:szCs w:val="30"/>
        </w:rPr>
        <w:t>5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>)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color w:val="000000"/>
          <w:sz w:val="30"/>
          <w:szCs w:val="30"/>
        </w:rPr>
        <w:t>2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วาไรตี้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แอสเซ็ท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color w:val="000000"/>
          <w:sz w:val="30"/>
          <w:szCs w:val="30"/>
        </w:rPr>
        <w:t>1</w:t>
      </w:r>
      <w:r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9E0819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6A5606D" w14:textId="77777777" w:rsidR="00A177F6" w:rsidRPr="009E0819" w:rsidRDefault="00A177F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57834B1" w14:textId="22BAC5E5" w:rsidR="000A1DDD" w:rsidRPr="009E0819" w:rsidRDefault="000A1DDD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9E0819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9E0819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9E0819" w:rsidRDefault="005E540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9E0819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9E0819" w:rsidRDefault="00624F9B" w:rsidP="009E0819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9E0819" w:rsidRDefault="00624F9B" w:rsidP="009E0819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9E0819" w:rsidRDefault="00624F9B" w:rsidP="009E0819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9E0819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9E0819" w:rsidRDefault="00AC2B68" w:rsidP="009E0819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9E0819" w:rsidRDefault="00AC2B68" w:rsidP="009E0819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9E0819" w:rsidRDefault="00AC2B68" w:rsidP="009E0819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E08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9E0819" w:rsidRDefault="00AC2B68" w:rsidP="009E0819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9E0819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9E0819" w:rsidRDefault="00624F9B" w:rsidP="009E0819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9E0819" w:rsidRDefault="00624F9B" w:rsidP="009E0819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9E0819" w:rsidRDefault="00624F9B" w:rsidP="009E0819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5FC" w:rsidRPr="009E0819" w14:paraId="0E0426D4" w14:textId="77777777" w:rsidTr="00C318C0">
        <w:tc>
          <w:tcPr>
            <w:tcW w:w="6084" w:type="dxa"/>
            <w:vAlign w:val="bottom"/>
          </w:tcPr>
          <w:p w14:paraId="62541BA4" w14:textId="0123DA8E" w:rsidR="00E175FC" w:rsidRPr="009E0819" w:rsidRDefault="00A763F1" w:rsidP="009E0819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9E0819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9E0819">
              <w:rPr>
                <w:rFonts w:ascii="Angsana New" w:eastAsia="MS Mincho" w:hAnsi="Angsana New" w:hint="cs"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4FB55F68" w14:textId="77777777" w:rsidR="00E175FC" w:rsidRPr="009E0819" w:rsidRDefault="00E175FC" w:rsidP="009E0819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7A91BA22" w:rsidR="00E175FC" w:rsidRPr="009E0819" w:rsidRDefault="007E1BF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cs="Angsana New"/>
                <w:sz w:val="30"/>
                <w:szCs w:val="30"/>
              </w:rPr>
              <w:t>84,074,210</w:t>
            </w:r>
          </w:p>
        </w:tc>
      </w:tr>
      <w:tr w:rsidR="0006511D" w:rsidRPr="009E0819" w14:paraId="5F6B5381" w14:textId="77777777" w:rsidTr="00C318C0">
        <w:tc>
          <w:tcPr>
            <w:tcW w:w="6084" w:type="dxa"/>
            <w:vAlign w:val="bottom"/>
          </w:tcPr>
          <w:p w14:paraId="18D075C8" w14:textId="77777777" w:rsidR="0006511D" w:rsidRPr="009E0819" w:rsidRDefault="0006511D" w:rsidP="009E0819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E08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9E0819" w:rsidRDefault="0006511D" w:rsidP="009E0819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2C4B8637" w:rsidR="0006511D" w:rsidRPr="009E0819" w:rsidRDefault="00E4144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0819">
              <w:rPr>
                <w:rFonts w:ascii="Angsana New" w:hAnsi="Angsana New" w:cs="Angsana New"/>
                <w:sz w:val="30"/>
                <w:szCs w:val="30"/>
              </w:rPr>
              <w:t>598,724</w:t>
            </w:r>
          </w:p>
        </w:tc>
      </w:tr>
      <w:tr w:rsidR="0006511D" w:rsidRPr="009E0819" w14:paraId="19F8642E" w14:textId="77777777" w:rsidTr="00C318C0">
        <w:tc>
          <w:tcPr>
            <w:tcW w:w="6084" w:type="dxa"/>
            <w:vAlign w:val="bottom"/>
          </w:tcPr>
          <w:p w14:paraId="7440F36A" w14:textId="77777777" w:rsidR="0006511D" w:rsidRPr="009E0819" w:rsidRDefault="0006511D" w:rsidP="009E0819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E081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9E0819" w:rsidRDefault="0006511D" w:rsidP="009E0819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310E7DD8" w:rsidR="0006511D" w:rsidRPr="009E0819" w:rsidRDefault="00E4144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081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49E3">
              <w:rPr>
                <w:rFonts w:ascii="Angsana New" w:hAnsi="Angsana New" w:cs="Angsana New"/>
                <w:sz w:val="30"/>
                <w:szCs w:val="30"/>
              </w:rPr>
              <w:t>,154,523</w:t>
            </w:r>
          </w:p>
        </w:tc>
      </w:tr>
      <w:tr w:rsidR="0006511D" w:rsidRPr="009E0819" w14:paraId="6C823245" w14:textId="77777777" w:rsidTr="001035E6">
        <w:tc>
          <w:tcPr>
            <w:tcW w:w="6084" w:type="dxa"/>
            <w:vAlign w:val="bottom"/>
          </w:tcPr>
          <w:p w14:paraId="6927F8EC" w14:textId="0E9DD13D" w:rsidR="0006511D" w:rsidRPr="009E0819" w:rsidRDefault="0006511D" w:rsidP="009E0819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9E08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E41443" w:rsidRPr="009E08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="00F2733A" w:rsidRPr="009E08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FD7DF4" w:rsidRPr="009E081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9E0819" w:rsidRDefault="0006511D" w:rsidP="009E0819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404B3F90" w:rsidR="0006511D" w:rsidRPr="009E0819" w:rsidRDefault="00CA49E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85,827,45</w:t>
            </w:r>
            <w:r w:rsidR="00CD1EB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bookmarkEnd w:id="3"/>
    </w:tbl>
    <w:p w14:paraId="443585C0" w14:textId="77777777" w:rsidR="00E84E1F" w:rsidRPr="009E0819" w:rsidRDefault="00E84E1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795BE" w14:textId="46279187" w:rsidR="00C265AF" w:rsidRPr="009E0819" w:rsidRDefault="00C265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ในระหว่าง</w:t>
      </w:r>
      <w:r w:rsidR="00887C1A" w:rsidRPr="009E0819">
        <w:rPr>
          <w:rFonts w:ascii="Angsana New" w:hAnsi="Angsana New" w:hint="cs"/>
          <w:sz w:val="30"/>
          <w:szCs w:val="30"/>
          <w:cs/>
        </w:rPr>
        <w:t>สาม</w:t>
      </w:r>
      <w:r w:rsidR="00533136" w:rsidRPr="009E081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A071F" w:rsidRPr="009E081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A1B1C" w:rsidRPr="009E0819">
        <w:rPr>
          <w:rFonts w:ascii="Angsana New" w:hAnsi="Angsana New"/>
          <w:sz w:val="30"/>
          <w:szCs w:val="30"/>
        </w:rPr>
        <w:t>31</w:t>
      </w:r>
      <w:r w:rsidR="00533136"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F2739E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="00533136"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9E0819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9E0819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9E0819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140724" w:rsidRPr="009E0819">
        <w:rPr>
          <w:rFonts w:ascii="Angsana New" w:hAnsi="Angsana New"/>
          <w:color w:val="0D0D0D"/>
          <w:sz w:val="30"/>
          <w:szCs w:val="30"/>
        </w:rPr>
        <w:t>34.15</w:t>
      </w:r>
      <w:r w:rsidR="00A00D0A" w:rsidRPr="009E0819">
        <w:rPr>
          <w:rFonts w:ascii="Angsana New" w:hAnsi="Angsana New"/>
          <w:color w:val="0D0D0D"/>
          <w:sz w:val="30"/>
          <w:szCs w:val="30"/>
        </w:rPr>
        <w:t xml:space="preserve"> </w:t>
      </w:r>
      <w:r w:rsidRPr="009E0819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9708D1" w:rsidRPr="009E081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9708D1" w:rsidRPr="009E0819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9708D1" w:rsidRPr="009E0819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9708D1" w:rsidRPr="009E0819">
        <w:rPr>
          <w:rFonts w:ascii="Angsana New" w:hAnsi="Angsana New"/>
          <w:i/>
          <w:iCs/>
          <w:color w:val="0D0D0D"/>
          <w:sz w:val="30"/>
          <w:szCs w:val="30"/>
        </w:rPr>
        <w:t>6: 14.</w:t>
      </w:r>
      <w:r w:rsidR="00045413" w:rsidRPr="009E0819">
        <w:rPr>
          <w:rFonts w:ascii="Angsana New" w:hAnsi="Angsana New"/>
          <w:i/>
          <w:iCs/>
          <w:color w:val="0D0D0D"/>
          <w:sz w:val="30"/>
          <w:szCs w:val="30"/>
        </w:rPr>
        <w:t>51</w:t>
      </w:r>
      <w:r w:rsidR="009708D1" w:rsidRPr="009E081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9708D1" w:rsidRPr="009E081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9708D1" w:rsidRPr="009E0819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193B3D28" w14:textId="77777777" w:rsidR="00A94FD8" w:rsidRPr="009E0819" w:rsidRDefault="00A94FD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B7278E" w14:textId="55FE5622" w:rsidR="00620B7F" w:rsidRPr="009E0819" w:rsidRDefault="00370AE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ณ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A1B1C" w:rsidRPr="009E0819">
        <w:rPr>
          <w:rFonts w:ascii="Angsana New" w:hAnsi="Angsana New"/>
          <w:sz w:val="30"/>
          <w:szCs w:val="30"/>
        </w:rPr>
        <w:t>31</w:t>
      </w:r>
      <w:r w:rsidR="00A42E9F"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F2739E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="00A42E9F" w:rsidRPr="009E0819">
        <w:rPr>
          <w:rFonts w:ascii="Angsana New" w:hAnsi="Angsana New"/>
          <w:sz w:val="30"/>
          <w:szCs w:val="30"/>
        </w:rPr>
        <w:t xml:space="preserve"> </w:t>
      </w:r>
      <w:r w:rsidR="00EA038F" w:rsidRPr="009E081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375208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C470D" w:rsidRPr="009E0819">
        <w:rPr>
          <w:rFonts w:ascii="Angsana New" w:hAnsi="Angsana New" w:hint="cs"/>
          <w:sz w:val="30"/>
          <w:szCs w:val="30"/>
          <w:cs/>
        </w:rPr>
        <w:t>วิธีราคาทุนทดแทน</w:t>
      </w:r>
      <w:r w:rsidR="00EA038F" w:rsidRPr="009E0819">
        <w:rPr>
          <w:rFonts w:ascii="Angsana New" w:hAnsi="Angsana New" w:hint="cs"/>
          <w:sz w:val="30"/>
          <w:szCs w:val="30"/>
          <w:cs/>
        </w:rPr>
        <w:t xml:space="preserve">และวิธีคิดลดกระแสเงินสดโดยใช้อัตราคิดลด ซึ่งจัดลำดับมูลค่ายุติธรรมเป็นระดับ </w:t>
      </w:r>
      <w:r w:rsidR="00EA038F" w:rsidRPr="009E0819">
        <w:rPr>
          <w:rFonts w:ascii="Angsana New" w:hAnsi="Angsana New" w:hint="cs"/>
          <w:sz w:val="30"/>
          <w:szCs w:val="30"/>
        </w:rPr>
        <w:t>3</w:t>
      </w:r>
    </w:p>
    <w:p w14:paraId="31198111" w14:textId="4D358F78" w:rsidR="00140724" w:rsidRPr="009E0819" w:rsidRDefault="0014072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FEEE016" w14:textId="5A194D96" w:rsidR="000A1DDD" w:rsidRPr="009E0819" w:rsidRDefault="000A1DDD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9E0819" w:rsidRDefault="00D60B0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p w14:paraId="6789F7D0" w14:textId="4F914980" w:rsidR="00D203D4" w:rsidRPr="009E0819" w:rsidRDefault="00D203D4" w:rsidP="009E08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b/>
          <w:sz w:val="30"/>
          <w:szCs w:val="30"/>
          <w:cs/>
        </w:rPr>
        <w:t>ก</w:t>
      </w:r>
      <w:r w:rsidRPr="009E0819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</w:t>
      </w:r>
      <w:r w:rsidR="00FF5C0A" w:rsidRPr="009E0819">
        <w:rPr>
          <w:rFonts w:ascii="Angsana New" w:hAnsi="Angsana New" w:hint="cs"/>
          <w:sz w:val="30"/>
          <w:szCs w:val="30"/>
          <w:cs/>
        </w:rPr>
        <w:t>งวดสาม</w:t>
      </w:r>
      <w:r w:rsidR="00A42E9F" w:rsidRPr="009E081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9E0819">
        <w:rPr>
          <w:rFonts w:ascii="Angsana New" w:hAnsi="Angsana New"/>
          <w:sz w:val="30"/>
          <w:szCs w:val="30"/>
          <w:cs/>
        </w:rPr>
        <w:t xml:space="preserve"> </w:t>
      </w:r>
      <w:r w:rsidR="006E03FB" w:rsidRPr="009E0819">
        <w:rPr>
          <w:rFonts w:ascii="Angsana New" w:hAnsi="Angsana New"/>
          <w:sz w:val="30"/>
          <w:szCs w:val="30"/>
        </w:rPr>
        <w:br/>
      </w:r>
      <w:r w:rsidR="00140724" w:rsidRPr="009E0819">
        <w:rPr>
          <w:rFonts w:ascii="Angsana New" w:hAnsi="Angsana New"/>
          <w:sz w:val="30"/>
          <w:szCs w:val="30"/>
        </w:rPr>
        <w:t>31</w:t>
      </w:r>
      <w:r w:rsidR="00887C1A" w:rsidRPr="009E0819">
        <w:rPr>
          <w:rFonts w:ascii="Angsana New" w:hAnsi="Angsana New"/>
          <w:sz w:val="30"/>
          <w:szCs w:val="30"/>
        </w:rPr>
        <w:t xml:space="preserve"> </w:t>
      </w:r>
      <w:r w:rsidR="00887C1A" w:rsidRPr="009E0819">
        <w:rPr>
          <w:rFonts w:ascii="Angsana New" w:hAnsi="Angsana New"/>
          <w:sz w:val="30"/>
          <w:szCs w:val="30"/>
          <w:cs/>
        </w:rPr>
        <w:t>มีนาคม</w:t>
      </w:r>
      <w:r w:rsidR="00607F6A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="00EA038F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9E0819" w:rsidRDefault="003B052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580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618"/>
        <w:gridCol w:w="222"/>
        <w:gridCol w:w="1791"/>
        <w:gridCol w:w="249"/>
        <w:gridCol w:w="1494"/>
        <w:gridCol w:w="236"/>
        <w:gridCol w:w="1517"/>
      </w:tblGrid>
      <w:tr w:rsidR="00CE449C" w:rsidRPr="009E0819" w14:paraId="232C6B13" w14:textId="77777777" w:rsidTr="00B83113">
        <w:trPr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9E0819" w:rsidRDefault="00CE449C" w:rsidP="009E0819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br w:type="page"/>
            </w:r>
          </w:p>
        </w:tc>
        <w:tc>
          <w:tcPr>
            <w:tcW w:w="202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9E0819" w14:paraId="7EAFDD60" w14:textId="77777777" w:rsidTr="00B83113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9E0819" w:rsidRDefault="00CE449C" w:rsidP="009E0819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9E0819" w:rsidRDefault="00CE449C" w:rsidP="009E0819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49AA9728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9E0819">
              <w:rPr>
                <w:rFonts w:ascii="Angsana New" w:hAnsi="Angsana New"/>
                <w:sz w:val="30"/>
                <w:szCs w:val="30"/>
              </w:rPr>
              <w:br/>
            </w: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9E0819" w:rsidRDefault="00CE449C" w:rsidP="009E0819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  <w:vAlign w:val="bottom"/>
          </w:tcPr>
          <w:p w14:paraId="319A632B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9E0819" w:rsidRDefault="00CE449C" w:rsidP="009E0819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075C02F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9E0819">
              <w:rPr>
                <w:rFonts w:ascii="Angsana New" w:hAnsi="Angsana New"/>
                <w:sz w:val="30"/>
                <w:szCs w:val="30"/>
              </w:rPr>
              <w:br/>
            </w: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9E0819" w:rsidRDefault="00CE449C" w:rsidP="009E0819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9E0819" w:rsidRDefault="00CE449C" w:rsidP="009E0819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9E0819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9E0819" w14:paraId="7BB7BBD5" w14:textId="77777777" w:rsidTr="00D269BF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9E0819" w:rsidRDefault="00CE449C" w:rsidP="009E0819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9E0819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449C" w:rsidRPr="009E0819" w14:paraId="0B12626B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9E0819" w:rsidRDefault="00CE449C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633A4288" w:rsidR="00CE449C" w:rsidRPr="009E0819" w:rsidRDefault="00EE263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287,695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46085AC0" w:rsidR="00CE449C" w:rsidRPr="009E0819" w:rsidRDefault="008A74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(539)</w:t>
            </w:r>
          </w:p>
        </w:tc>
        <w:tc>
          <w:tcPr>
            <w:tcW w:w="130" w:type="pct"/>
          </w:tcPr>
          <w:p w14:paraId="538EF272" w14:textId="77777777" w:rsidR="00CE449C" w:rsidRPr="009E0819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0BD8C855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278,115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0DA4EC54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9E0819" w14:paraId="5120451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77777777" w:rsidR="00CE449C" w:rsidRPr="009E0819" w:rsidRDefault="00CE449C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588D06D2" w:rsidR="00CE449C" w:rsidRPr="009E0819" w:rsidRDefault="00EE263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58,0</w:t>
            </w:r>
            <w:r w:rsidR="00161059" w:rsidRPr="009E0819">
              <w:rPr>
                <w:rFonts w:ascii="Angsana New" w:eastAsia="MS Mincho" w:hAnsi="Angsana New"/>
                <w:sz w:val="30"/>
                <w:szCs w:val="30"/>
              </w:rPr>
              <w:t>09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303B5E5F" w:rsidR="00CE449C" w:rsidRPr="009E0819" w:rsidRDefault="008A74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161059" w:rsidRPr="009E0819">
              <w:rPr>
                <w:rFonts w:ascii="Angsana New" w:eastAsia="MS Mincho" w:hAnsi="Angsana New"/>
                <w:sz w:val="30"/>
                <w:szCs w:val="30"/>
              </w:rPr>
              <w:t>15</w:t>
            </w:r>
            <w:r w:rsidRPr="009E081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D7616D1" w14:textId="77777777" w:rsidR="00CE449C" w:rsidRPr="009E0819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17AA5D50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9,560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0B0B0C4A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9E0819" w14:paraId="62EE7FC3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9E0819" w:rsidRDefault="00CE449C" w:rsidP="009E0819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39B0DC1B" w:rsidR="00CE449C" w:rsidRPr="009E0819" w:rsidRDefault="00EE263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637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151F3322" w:rsidR="00CE449C" w:rsidRPr="009E0819" w:rsidRDefault="008A74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0" w:type="pct"/>
          </w:tcPr>
          <w:p w14:paraId="20C76DB6" w14:textId="77777777" w:rsidR="00CE449C" w:rsidRPr="009E0819" w:rsidRDefault="00CE449C" w:rsidP="009E0819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7DCA830D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41E32815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5943C2" w:rsidRPr="009E0819" w14:paraId="5DDD8D20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150AE8" w:rsidRPr="009E0819" w:rsidRDefault="00CE449C" w:rsidP="009E0819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E449C" w:rsidRPr="009E0819" w:rsidRDefault="00150AE8" w:rsidP="009E0819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ab/>
            </w:r>
            <w:r w:rsidR="00CE449C" w:rsidRPr="009E0819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="00CE449C"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5D74F8F6" w:rsidR="00CE449C" w:rsidRPr="009E0819" w:rsidRDefault="009E5CA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857,</w:t>
            </w:r>
            <w:r w:rsidR="00161059"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2</w:t>
            </w: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76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58222317" w:rsidR="00CE449C" w:rsidRPr="009E0819" w:rsidRDefault="008A74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E847EC"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1</w:t>
            </w:r>
            <w:r w:rsidR="009E5CA6"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8</w:t>
            </w:r>
            <w:r w:rsidR="00161059"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2,991</w:t>
            </w: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0" w:type="pct"/>
          </w:tcPr>
          <w:p w14:paraId="581086E6" w14:textId="77777777" w:rsidR="00CE449C" w:rsidRPr="009E0819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7A27D74D" w:rsidR="00CE449C" w:rsidRPr="009E0819" w:rsidRDefault="00E847E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12,532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9E0819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2DCFF151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(</w:t>
            </w:r>
            <w:r w:rsidR="00E847EC"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143,053</w:t>
            </w:r>
            <w:r w:rsidRPr="009E0819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</w:tr>
      <w:tr w:rsidR="005943C2" w:rsidRPr="009E0819" w14:paraId="0FDE613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9E0819" w:rsidRDefault="00CE449C" w:rsidP="009E0819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6D0EC8CD" w:rsidR="00CE449C" w:rsidRPr="009E0819" w:rsidRDefault="008A74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</w:t>
            </w:r>
            <w:r w:rsidR="009E5CA6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203,</w:t>
            </w:r>
            <w:r w:rsidR="00161059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9E0819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2AB3165D" w:rsidR="00CE449C" w:rsidRPr="009E0819" w:rsidRDefault="008A74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E847EC"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</w:t>
            </w:r>
            <w:r w:rsidR="009E5CA6"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83,</w:t>
            </w:r>
            <w:r w:rsidR="00161059"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545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30" w:type="pct"/>
          </w:tcPr>
          <w:p w14:paraId="6017AE32" w14:textId="77777777" w:rsidR="00CE449C" w:rsidRPr="009E0819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5548CB8D" w:rsidR="00CE449C" w:rsidRPr="009E0819" w:rsidRDefault="00E847E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300,207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9E0819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311B7EC8" w:rsidR="00CE449C" w:rsidRPr="009E0819" w:rsidRDefault="007727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E847EC"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143,053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</w:tbl>
    <w:p w14:paraId="0F1F886E" w14:textId="77777777" w:rsidR="006C40D2" w:rsidRPr="009E0819" w:rsidRDefault="006C40D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p w14:paraId="212467B8" w14:textId="50142226" w:rsidR="00973F33" w:rsidRPr="009E0819" w:rsidRDefault="007C51C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4" w:name="_Hlk70865009"/>
      <w:bookmarkStart w:id="5" w:name="_Hlk70865301"/>
      <w:r w:rsidRPr="009E0819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9E081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9E0819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9E0819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9E0819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9E081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9E0819">
        <w:rPr>
          <w:rFonts w:ascii="Angsana New" w:hAnsi="Angsana New"/>
          <w:spacing w:val="-4"/>
          <w:sz w:val="30"/>
          <w:szCs w:val="30"/>
        </w:rPr>
        <w:t xml:space="preserve"> </w:t>
      </w:r>
      <w:r w:rsidR="00DB2504" w:rsidRPr="009E0819">
        <w:rPr>
          <w:rFonts w:ascii="Angsana New" w:hAnsi="Angsana New"/>
          <w:spacing w:val="-4"/>
          <w:sz w:val="30"/>
          <w:szCs w:val="30"/>
        </w:rPr>
        <w:t>163.28</w:t>
      </w:r>
      <w:r w:rsidRPr="009E0819">
        <w:rPr>
          <w:rFonts w:ascii="Angsana New" w:hAnsi="Angsana New"/>
          <w:color w:val="0D0D0D"/>
          <w:sz w:val="30"/>
          <w:szCs w:val="30"/>
        </w:rPr>
        <w:t xml:space="preserve"> </w:t>
      </w:r>
      <w:r w:rsidRPr="009E0819">
        <w:rPr>
          <w:rFonts w:ascii="Angsana New" w:hAnsi="Angsana New" w:hint="cs"/>
          <w:color w:val="0D0D0D"/>
          <w:sz w:val="30"/>
          <w:szCs w:val="30"/>
          <w:cs/>
        </w:rPr>
        <w:t>ล้านบาท</w:t>
      </w:r>
      <w:r w:rsidR="00476943" w:rsidRPr="009E0819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9E0819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9E0819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51035B" w:rsidRPr="009E0819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9E0819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9F20C7" w:rsidRPr="009E0819">
        <w:rPr>
          <w:rFonts w:ascii="Angsana New" w:hAnsi="Angsana New"/>
          <w:i/>
          <w:iCs/>
          <w:color w:val="0D0D0D"/>
          <w:sz w:val="30"/>
          <w:szCs w:val="30"/>
        </w:rPr>
        <w:t>111.42</w:t>
      </w:r>
      <w:r w:rsidR="007F07B2" w:rsidRPr="009E081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9E081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9E0819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9E0819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BB2CFD" w:rsidRPr="009E0819">
        <w:rPr>
          <w:rFonts w:ascii="Angsana New" w:hAnsi="Angsana New"/>
          <w:color w:val="0D0D0D"/>
          <w:sz w:val="30"/>
          <w:szCs w:val="30"/>
        </w:rPr>
        <w:t>4.01-5.08</w:t>
      </w:r>
      <w:r w:rsidRPr="009E0819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9E081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9E0819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51035B" w:rsidRPr="009E0819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9E0819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Pr="009E081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9E081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3A1B1C" w:rsidRPr="009E0819">
        <w:rPr>
          <w:rFonts w:ascii="Angsana New" w:hAnsi="Angsana New"/>
          <w:i/>
          <w:iCs/>
          <w:color w:val="0D0D0D"/>
          <w:sz w:val="30"/>
          <w:szCs w:val="30"/>
        </w:rPr>
        <w:t>3.20 -</w:t>
      </w:r>
      <w:r w:rsidR="003A1B1C" w:rsidRPr="009E0819">
        <w:rPr>
          <w:rFonts w:ascii="Angsana New" w:hAnsi="Angsana New"/>
          <w:i/>
          <w:iCs/>
          <w:color w:val="0D0D0D"/>
          <w:sz w:val="30"/>
          <w:szCs w:val="30"/>
          <w:cs/>
        </w:rPr>
        <w:t xml:space="preserve"> </w:t>
      </w:r>
      <w:r w:rsidR="003A1B1C" w:rsidRPr="009E0819">
        <w:rPr>
          <w:rFonts w:ascii="Angsana New" w:hAnsi="Angsana New"/>
          <w:i/>
          <w:iCs/>
          <w:color w:val="0D0D0D"/>
          <w:sz w:val="30"/>
          <w:szCs w:val="30"/>
        </w:rPr>
        <w:t xml:space="preserve">4.33 </w:t>
      </w:r>
      <w:r w:rsidRPr="009E081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9E0819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5AD279F5" w14:textId="3BC6EE59" w:rsidR="00140724" w:rsidRPr="009E0819" w:rsidRDefault="0014072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D0D0D"/>
          <w:sz w:val="22"/>
          <w:szCs w:val="22"/>
        </w:rPr>
      </w:pPr>
      <w:r w:rsidRPr="009E0819">
        <w:rPr>
          <w:rFonts w:ascii="Angsana New" w:hAnsi="Angsana New"/>
          <w:color w:val="0D0D0D"/>
          <w:sz w:val="22"/>
          <w:szCs w:val="22"/>
        </w:rPr>
        <w:br w:type="page"/>
      </w:r>
    </w:p>
    <w:bookmarkEnd w:id="4"/>
    <w:bookmarkEnd w:id="5"/>
    <w:p w14:paraId="36508D23" w14:textId="3FAA121D" w:rsidR="00D0156E" w:rsidRPr="009E0819" w:rsidRDefault="00CF2BA0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5DE151E9" w14:textId="77777777" w:rsidR="00791BA3" w:rsidRPr="009E0819" w:rsidRDefault="00791B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p w14:paraId="56D69A6A" w14:textId="66BEAB85" w:rsidR="00790FA1" w:rsidRPr="009E0819" w:rsidRDefault="00790FA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9E081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9E0819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9E0819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F5C0A" w:rsidRPr="009E0819">
        <w:rPr>
          <w:rFonts w:asciiTheme="majorBidi" w:hAnsiTheme="majorBidi" w:hint="cs"/>
          <w:sz w:val="30"/>
          <w:szCs w:val="30"/>
          <w:cs/>
        </w:rPr>
        <w:t>งวดสาม</w:t>
      </w:r>
      <w:r w:rsidR="007F07B2" w:rsidRPr="009E0819">
        <w:rPr>
          <w:rFonts w:asciiTheme="majorBidi" w:hAnsiTheme="majorBidi" w:hint="cs"/>
          <w:sz w:val="30"/>
          <w:szCs w:val="30"/>
          <w:cs/>
        </w:rPr>
        <w:t>เดือนสิ้นสุด</w:t>
      </w:r>
      <w:r w:rsidR="000A071F" w:rsidRPr="009E0819">
        <w:rPr>
          <w:rFonts w:asciiTheme="majorBidi" w:hAnsiTheme="majorBidi" w:hint="cs"/>
          <w:sz w:val="30"/>
          <w:szCs w:val="30"/>
          <w:cs/>
        </w:rPr>
        <w:t>วันที่</w:t>
      </w:r>
      <w:r w:rsidR="00140724" w:rsidRPr="009E0819">
        <w:rPr>
          <w:rFonts w:asciiTheme="majorBidi" w:hAnsiTheme="majorBidi"/>
          <w:sz w:val="30"/>
          <w:szCs w:val="30"/>
        </w:rPr>
        <w:t xml:space="preserve"> 31</w:t>
      </w:r>
      <w:r w:rsidR="00505CB6" w:rsidRPr="009E0819">
        <w:rPr>
          <w:rFonts w:asciiTheme="majorBidi" w:hAnsiTheme="majorBidi"/>
          <w:sz w:val="30"/>
          <w:szCs w:val="30"/>
        </w:rPr>
        <w:t xml:space="preserve"> </w:t>
      </w:r>
      <w:r w:rsidR="000A071F" w:rsidRPr="009E0819">
        <w:rPr>
          <w:rFonts w:asciiTheme="majorBidi" w:hAnsiTheme="majorBidi" w:hint="cs"/>
          <w:sz w:val="30"/>
          <w:szCs w:val="30"/>
          <w:cs/>
        </w:rPr>
        <w:t>มีนาคม</w:t>
      </w:r>
      <w:r w:rsidR="00110C91" w:rsidRPr="009E0819">
        <w:rPr>
          <w:rFonts w:asciiTheme="majorBidi" w:hAnsiTheme="majorBidi" w:hint="cs"/>
          <w:sz w:val="30"/>
          <w:szCs w:val="30"/>
          <w:cs/>
        </w:rPr>
        <w:t xml:space="preserve"> </w:t>
      </w:r>
      <w:r w:rsidR="000A071F" w:rsidRPr="009E0819">
        <w:rPr>
          <w:rFonts w:asciiTheme="majorBidi" w:hAnsiTheme="majorBidi"/>
          <w:sz w:val="30"/>
          <w:szCs w:val="30"/>
        </w:rPr>
        <w:t>2567</w:t>
      </w:r>
      <w:r w:rsidR="007F07B2" w:rsidRPr="009E0819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9E0819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9E0819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9E0819">
        <w:rPr>
          <w:rFonts w:asciiTheme="majorBidi" w:hAnsiTheme="majorBidi"/>
          <w:sz w:val="30"/>
          <w:szCs w:val="30"/>
        </w:rPr>
        <w:t>256</w:t>
      </w:r>
      <w:r w:rsidR="0051035B" w:rsidRPr="009E0819">
        <w:rPr>
          <w:rFonts w:asciiTheme="majorBidi" w:hAnsiTheme="majorBidi"/>
          <w:sz w:val="30"/>
          <w:szCs w:val="30"/>
        </w:rPr>
        <w:t>6</w:t>
      </w:r>
      <w:r w:rsidR="007F07B2" w:rsidRPr="009E0819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9E0819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9E0819" w:rsidRDefault="00790FA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9E0819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9E0819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9E0819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9E0819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9E0819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9E0819" w14:paraId="4414D934" w14:textId="77777777" w:rsidTr="00AF2174">
        <w:tc>
          <w:tcPr>
            <w:tcW w:w="3600" w:type="dxa"/>
          </w:tcPr>
          <w:p w14:paraId="7D49BC2D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1FC60D42" w:rsidR="007418B2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1E1A33B4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9E08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2CC1A230" w:rsidR="007418B2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654CC6D1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9E08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0820" w:rsidRPr="009E0819" w14:paraId="543D6422" w14:textId="77777777" w:rsidTr="00AF2174">
        <w:tc>
          <w:tcPr>
            <w:tcW w:w="3600" w:type="dxa"/>
          </w:tcPr>
          <w:p w14:paraId="6EDD7ADA" w14:textId="77777777" w:rsidR="00F30820" w:rsidRPr="009E0819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9E0819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99D" w:rsidRPr="009E0819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7777777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4B5757CD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70" w:type="dxa"/>
          </w:tcPr>
          <w:p w14:paraId="1F2F36ED" w14:textId="77777777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0FB13658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497D4380" w14:textId="77777777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1B5B0D84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62" w:type="dxa"/>
          </w:tcPr>
          <w:p w14:paraId="5FC37509" w14:textId="77777777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0F63FA5F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</w:tr>
      <w:tr w:rsidR="00140724" w:rsidRPr="009E0819" w14:paraId="6A15FB22" w14:textId="77777777" w:rsidTr="005C64FC">
        <w:trPr>
          <w:trHeight w:val="180"/>
        </w:trPr>
        <w:tc>
          <w:tcPr>
            <w:tcW w:w="3600" w:type="dxa"/>
          </w:tcPr>
          <w:p w14:paraId="08CD14C9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56CD1089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17,140,850 </w:t>
            </w:r>
          </w:p>
        </w:tc>
        <w:tc>
          <w:tcPr>
            <w:tcW w:w="270" w:type="dxa"/>
          </w:tcPr>
          <w:p w14:paraId="129CEC8F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3CDC9CB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22,747,829 </w:t>
            </w:r>
          </w:p>
        </w:tc>
        <w:tc>
          <w:tcPr>
            <w:tcW w:w="270" w:type="dxa"/>
          </w:tcPr>
          <w:p w14:paraId="168C25B9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6536B05E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17,140,850 </w:t>
            </w:r>
          </w:p>
        </w:tc>
        <w:tc>
          <w:tcPr>
            <w:tcW w:w="262" w:type="dxa"/>
          </w:tcPr>
          <w:p w14:paraId="42EFC970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60B19F9F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22,747,829 </w:t>
            </w:r>
          </w:p>
        </w:tc>
      </w:tr>
      <w:tr w:rsidR="00140724" w:rsidRPr="009E0819" w14:paraId="338FFC91" w14:textId="77777777" w:rsidTr="005C64FC">
        <w:trPr>
          <w:trHeight w:val="180"/>
        </w:trPr>
        <w:tc>
          <w:tcPr>
            <w:tcW w:w="3600" w:type="dxa"/>
          </w:tcPr>
          <w:p w14:paraId="68502AB4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719972A5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(16,118,305)</w:t>
            </w:r>
          </w:p>
        </w:tc>
        <w:tc>
          <w:tcPr>
            <w:tcW w:w="270" w:type="dxa"/>
          </w:tcPr>
          <w:p w14:paraId="52BD5176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3EAF34F" w14:textId="7EBAAE62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(21,252,829)</w:t>
            </w:r>
          </w:p>
        </w:tc>
        <w:tc>
          <w:tcPr>
            <w:tcW w:w="270" w:type="dxa"/>
          </w:tcPr>
          <w:p w14:paraId="2784F691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1F5DB028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(16,118,305)</w:t>
            </w:r>
          </w:p>
        </w:tc>
        <w:tc>
          <w:tcPr>
            <w:tcW w:w="262" w:type="dxa"/>
          </w:tcPr>
          <w:p w14:paraId="505E69A5" w14:textId="77777777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197624AE" w:rsidR="00140724" w:rsidRPr="009E0819" w:rsidRDefault="0014072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(21,252,829)</w:t>
            </w:r>
          </w:p>
        </w:tc>
      </w:tr>
      <w:tr w:rsidR="00D3499D" w:rsidRPr="009E0819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12F83E7E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E4144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08A10C33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7,342,545</w:t>
            </w:r>
          </w:p>
        </w:tc>
        <w:tc>
          <w:tcPr>
            <w:tcW w:w="270" w:type="dxa"/>
          </w:tcPr>
          <w:p w14:paraId="2F7049BA" w14:textId="77777777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31CD4928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7,045,000</w:t>
            </w:r>
          </w:p>
        </w:tc>
        <w:tc>
          <w:tcPr>
            <w:tcW w:w="270" w:type="dxa"/>
          </w:tcPr>
          <w:p w14:paraId="1F49C0E1" w14:textId="77777777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4588A326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7,342,545</w:t>
            </w:r>
          </w:p>
        </w:tc>
        <w:tc>
          <w:tcPr>
            <w:tcW w:w="262" w:type="dxa"/>
          </w:tcPr>
          <w:p w14:paraId="274CEE2D" w14:textId="77777777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4B7BC92C" w:rsidR="00D3499D" w:rsidRPr="009E0819" w:rsidRDefault="00D349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7,045,000</w:t>
            </w:r>
          </w:p>
        </w:tc>
      </w:tr>
    </w:tbl>
    <w:p w14:paraId="3CD1A774" w14:textId="77777777" w:rsidR="00832477" w:rsidRPr="009E0819" w:rsidRDefault="0083247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  <w:cs/>
        </w:rPr>
      </w:pPr>
      <w:bookmarkStart w:id="6" w:name="_Hlk46869492"/>
    </w:p>
    <w:p w14:paraId="6EB1258F" w14:textId="0DF7F30D" w:rsidR="0051035B" w:rsidRPr="009E0819" w:rsidRDefault="00A6746B" w:rsidP="009E081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9E081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140724" w:rsidRPr="009E0819">
        <w:rPr>
          <w:rFonts w:ascii="Angsana New" w:hAnsi="Angsana New"/>
          <w:sz w:val="30"/>
          <w:szCs w:val="30"/>
        </w:rPr>
        <w:t>14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140724" w:rsidRPr="009E0819">
        <w:rPr>
          <w:rFonts w:ascii="Angsana New" w:hAnsi="Angsana New"/>
          <w:sz w:val="30"/>
          <w:szCs w:val="30"/>
        </w:rPr>
        <w:t>2567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ได้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140724" w:rsidRPr="009E0819">
        <w:rPr>
          <w:rFonts w:ascii="Angsana New" w:hAnsi="Angsana New"/>
          <w:sz w:val="30"/>
          <w:szCs w:val="30"/>
        </w:rPr>
        <w:t>500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ล้านบาท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140724" w:rsidRPr="009E0819">
        <w:rPr>
          <w:rFonts w:ascii="Angsana New" w:hAnsi="Angsana New"/>
          <w:sz w:val="30"/>
          <w:szCs w:val="30"/>
        </w:rPr>
        <w:t>180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วัน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</w:t>
      </w:r>
      <w:r w:rsidR="00161059" w:rsidRPr="009E0819">
        <w:rPr>
          <w:rFonts w:ascii="Angsana New" w:hAnsi="Angsana New" w:hint="cs"/>
          <w:sz w:val="30"/>
          <w:szCs w:val="30"/>
          <w:cs/>
        </w:rPr>
        <w:t>ในการเบิกเงินกู้แต่ละครั้ง</w:t>
      </w:r>
    </w:p>
    <w:p w14:paraId="1CFAC1C8" w14:textId="77777777" w:rsidR="0051035B" w:rsidRPr="009E0819" w:rsidRDefault="0051035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p w14:paraId="55C52321" w14:textId="3A82CFE4" w:rsidR="002A2519" w:rsidRPr="009E0819" w:rsidRDefault="0051035B" w:rsidP="009E081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รายการเคลื่อนไหวของเงินกู้ยืมระยะยาวจากกิจการที่เกี่ยวข้องกันสำหรับงวดสามเดือนสิ้นสุดวันที่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="00140724" w:rsidRPr="009E0819">
        <w:rPr>
          <w:rFonts w:ascii="Angsana New" w:hAnsi="Angsana New"/>
          <w:sz w:val="30"/>
          <w:szCs w:val="30"/>
        </w:rPr>
        <w:t>31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Pr="009E0819">
        <w:rPr>
          <w:rFonts w:ascii="Angsana New" w:hAnsi="Angsana New"/>
          <w:sz w:val="30"/>
          <w:szCs w:val="30"/>
          <w:cs/>
        </w:rPr>
        <w:t xml:space="preserve"> 256</w:t>
      </w:r>
      <w:r w:rsidRPr="009E0819">
        <w:rPr>
          <w:rFonts w:ascii="Angsana New" w:hAnsi="Angsana New"/>
          <w:sz w:val="30"/>
          <w:szCs w:val="30"/>
        </w:rPr>
        <w:t xml:space="preserve">7 </w:t>
      </w:r>
      <w:r w:rsidRPr="009E0819">
        <w:rPr>
          <w:rFonts w:ascii="Angsana New" w:hAnsi="Angsana New" w:hint="cs"/>
          <w:sz w:val="30"/>
          <w:szCs w:val="30"/>
          <w:cs/>
        </w:rPr>
        <w:t>และ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>2566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861F725" w14:textId="77777777" w:rsidR="0051035B" w:rsidRPr="009E0819" w:rsidRDefault="0051035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4558EF" w:rsidRPr="009E0819" w14:paraId="5DDFE037" w14:textId="77777777" w:rsidTr="00583476">
        <w:trPr>
          <w:tblHeader/>
        </w:trPr>
        <w:tc>
          <w:tcPr>
            <w:tcW w:w="3780" w:type="dxa"/>
            <w:gridSpan w:val="2"/>
            <w:shd w:val="clear" w:color="auto" w:fill="auto"/>
          </w:tcPr>
          <w:p w14:paraId="150009B5" w14:textId="77777777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8EF" w:rsidRPr="009E0819" w14:paraId="06E70EFA" w14:textId="77777777" w:rsidTr="00485167">
        <w:trPr>
          <w:tblHeader/>
        </w:trPr>
        <w:tc>
          <w:tcPr>
            <w:tcW w:w="3780" w:type="dxa"/>
            <w:gridSpan w:val="2"/>
          </w:tcPr>
          <w:p w14:paraId="351DCEA5" w14:textId="4FA115FC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71D54979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1E709A80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60E3D792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1FD1E949" w:rsidR="004558EF" w:rsidRPr="009E0819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0720B" w:rsidRPr="009E0819" w14:paraId="788EBBE2" w14:textId="77777777" w:rsidTr="00AF2174">
        <w:trPr>
          <w:tblHeader/>
        </w:trPr>
        <w:tc>
          <w:tcPr>
            <w:tcW w:w="2520" w:type="dxa"/>
          </w:tcPr>
          <w:p w14:paraId="7BD606F3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D593C2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926082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8D0555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712913B" w14:textId="54B7AD1D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98" w:right="-1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5A47F3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886DBA4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8A4FC6B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C74668B" w14:textId="77777777" w:rsidR="0060720B" w:rsidRPr="009E0819" w:rsidRDefault="0060720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519" w:rsidRPr="009E0819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9E0819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9E0819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9E0819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485F" w:rsidRPr="009E0819" w14:paraId="232F294E" w14:textId="77777777" w:rsidTr="005C64FC">
        <w:trPr>
          <w:trHeight w:val="180"/>
        </w:trPr>
        <w:tc>
          <w:tcPr>
            <w:tcW w:w="2520" w:type="dxa"/>
          </w:tcPr>
          <w:p w14:paraId="43F1899F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571D2F6B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660DD1D3" w:rsidR="00F6485F" w:rsidRPr="009E0819" w:rsidRDefault="00FD514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2,842,111</w:t>
            </w:r>
          </w:p>
        </w:tc>
        <w:tc>
          <w:tcPr>
            <w:tcW w:w="270" w:type="dxa"/>
          </w:tcPr>
          <w:p w14:paraId="5B485F42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6392EDAE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2,917,525 </w:t>
            </w:r>
          </w:p>
        </w:tc>
        <w:tc>
          <w:tcPr>
            <w:tcW w:w="262" w:type="dxa"/>
          </w:tcPr>
          <w:p w14:paraId="51943401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5A7D53A5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680,238 </w:t>
            </w:r>
          </w:p>
        </w:tc>
      </w:tr>
      <w:tr w:rsidR="00F6485F" w:rsidRPr="009E0819" w14:paraId="03F1FBFF" w14:textId="77777777" w:rsidTr="005C64FC">
        <w:trPr>
          <w:trHeight w:val="180"/>
        </w:trPr>
        <w:tc>
          <w:tcPr>
            <w:tcW w:w="2520" w:type="dxa"/>
          </w:tcPr>
          <w:p w14:paraId="6350606A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15B0F796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548B02F3" w:rsidR="00F6485F" w:rsidRPr="009E0819" w:rsidRDefault="00500BC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</w:rPr>
              <w:t>11,453</w:t>
            </w:r>
          </w:p>
        </w:tc>
        <w:tc>
          <w:tcPr>
            <w:tcW w:w="270" w:type="dxa"/>
          </w:tcPr>
          <w:p w14:paraId="275C7119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23116ECE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4322" w:rsidRPr="009E0819">
              <w:rPr>
                <w:rFonts w:asciiTheme="majorBidi" w:hAnsiTheme="majorBidi" w:cstheme="majorBidi"/>
                <w:sz w:val="30"/>
                <w:szCs w:val="30"/>
              </w:rPr>
              <w:t>3,522,912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5A481D3F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0E2D5B5A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146,702 </w:t>
            </w:r>
          </w:p>
        </w:tc>
      </w:tr>
      <w:tr w:rsidR="00F6485F" w:rsidRPr="009E0819" w14:paraId="5A1291B2" w14:textId="77777777" w:rsidTr="005C64FC">
        <w:trPr>
          <w:trHeight w:val="180"/>
        </w:trPr>
        <w:tc>
          <w:tcPr>
            <w:tcW w:w="2520" w:type="dxa"/>
          </w:tcPr>
          <w:p w14:paraId="755D1D15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4116F58E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0C5C23EC" w:rsidR="00F6485F" w:rsidRPr="009E0819" w:rsidRDefault="00500BC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(8,380)</w:t>
            </w:r>
          </w:p>
        </w:tc>
        <w:tc>
          <w:tcPr>
            <w:tcW w:w="270" w:type="dxa"/>
          </w:tcPr>
          <w:p w14:paraId="522BAB18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7D65FCD9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(3,</w:t>
            </w:r>
            <w:r w:rsidR="00BA4322" w:rsidRPr="009E0819">
              <w:rPr>
                <w:rFonts w:asciiTheme="majorBidi" w:hAnsiTheme="majorBidi" w:cstheme="majorBidi"/>
                <w:sz w:val="30"/>
                <w:szCs w:val="30"/>
              </w:rPr>
              <w:t>847,047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B783F9E" w14:textId="77777777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5CEF0536" w:rsidR="00F6485F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(451,287)</w:t>
            </w:r>
          </w:p>
        </w:tc>
      </w:tr>
      <w:tr w:rsidR="008A7087" w:rsidRPr="009E0819" w14:paraId="098A8772" w14:textId="77777777" w:rsidTr="005C64FC">
        <w:trPr>
          <w:trHeight w:val="180"/>
        </w:trPr>
        <w:tc>
          <w:tcPr>
            <w:tcW w:w="2520" w:type="dxa"/>
          </w:tcPr>
          <w:p w14:paraId="0019AE29" w14:textId="47A05633" w:rsidR="008A7087" w:rsidRPr="009E0819" w:rsidRDefault="008A70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E4144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743B0C92" w14:textId="77777777" w:rsidR="008A7087" w:rsidRPr="009E0819" w:rsidRDefault="008A70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28D72E0A" w:rsidR="008A7087" w:rsidRPr="009E0819" w:rsidRDefault="008A70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8A7087" w:rsidRPr="009E0819" w:rsidRDefault="008A70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0446F570" w:rsidR="008A7087" w:rsidRPr="009E0819" w:rsidRDefault="00FD514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2,845,184</w:t>
            </w:r>
          </w:p>
        </w:tc>
        <w:tc>
          <w:tcPr>
            <w:tcW w:w="270" w:type="dxa"/>
          </w:tcPr>
          <w:p w14:paraId="4E3B2E48" w14:textId="77777777" w:rsidR="008A7087" w:rsidRPr="009E0819" w:rsidRDefault="008A70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2D68AA39" w:rsidR="008A7087" w:rsidRPr="009E0819" w:rsidRDefault="00F6485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2,593,390</w:t>
            </w:r>
          </w:p>
        </w:tc>
        <w:tc>
          <w:tcPr>
            <w:tcW w:w="262" w:type="dxa"/>
          </w:tcPr>
          <w:p w14:paraId="664867B6" w14:textId="77777777" w:rsidR="008A7087" w:rsidRPr="009E0819" w:rsidRDefault="008A70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3829452D" w:rsidR="008A7087" w:rsidRPr="009E0819" w:rsidRDefault="008A70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375,653</w:t>
            </w:r>
          </w:p>
        </w:tc>
      </w:tr>
    </w:tbl>
    <w:p w14:paraId="2232647A" w14:textId="3230C2C8" w:rsidR="005E5406" w:rsidRPr="009E0819" w:rsidRDefault="005E540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  <w:cs/>
        </w:rPr>
      </w:pPr>
    </w:p>
    <w:p w14:paraId="0B78ADA8" w14:textId="77777777" w:rsidR="00140724" w:rsidRPr="009E0819" w:rsidRDefault="0014072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9E081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1518DB" w14:textId="3FBB3808" w:rsidR="00903F76" w:rsidRPr="009E0819" w:rsidRDefault="00903F7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9E081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FF5C0A" w:rsidRPr="009E0819">
        <w:rPr>
          <w:rFonts w:asciiTheme="majorBidi" w:hAnsiTheme="majorBidi" w:cstheme="majorBidi"/>
          <w:sz w:val="30"/>
          <w:szCs w:val="30"/>
          <w:cs/>
        </w:rPr>
        <w:t>งวดสาม</w:t>
      </w:r>
      <w:r w:rsidR="00475FEF" w:rsidRPr="009E081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A071F" w:rsidRPr="009E0819">
        <w:rPr>
          <w:rFonts w:ascii="Angsana New" w:hAnsi="Angsana New" w:hint="cs"/>
          <w:sz w:val="30"/>
          <w:szCs w:val="30"/>
          <w:cs/>
        </w:rPr>
        <w:t>วันที่</w:t>
      </w:r>
      <w:r w:rsidR="003A1B1C" w:rsidRPr="009E0819">
        <w:rPr>
          <w:rFonts w:ascii="Angsana New" w:hAnsi="Angsana New"/>
          <w:sz w:val="30"/>
          <w:szCs w:val="30"/>
        </w:rPr>
        <w:t xml:space="preserve"> 31</w:t>
      </w:r>
      <w:r w:rsidR="00475FEF"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475FEF" w:rsidRPr="009E0819">
        <w:rPr>
          <w:rFonts w:ascii="Angsana New" w:hAnsi="Angsana New"/>
          <w:sz w:val="30"/>
          <w:szCs w:val="30"/>
          <w:cs/>
        </w:rPr>
        <w:t xml:space="preserve"> </w:t>
      </w:r>
      <w:r w:rsidR="00140724" w:rsidRPr="009E0819">
        <w:rPr>
          <w:rFonts w:ascii="Angsana New" w:hAnsi="Angsana New"/>
          <w:sz w:val="30"/>
          <w:szCs w:val="30"/>
        </w:rPr>
        <w:t xml:space="preserve">2567 </w:t>
      </w:r>
      <w:r w:rsidRPr="009E0819">
        <w:rPr>
          <w:rFonts w:asciiTheme="majorBidi" w:hAnsiTheme="majorBidi" w:cstheme="majorBidi"/>
          <w:sz w:val="30"/>
          <w:szCs w:val="30"/>
          <w:cs/>
        </w:rPr>
        <w:t>และ</w:t>
      </w:r>
      <w:r w:rsidRPr="009E0819">
        <w:rPr>
          <w:rFonts w:asciiTheme="majorBidi" w:hAnsiTheme="majorBidi" w:cstheme="majorBidi"/>
          <w:sz w:val="30"/>
          <w:szCs w:val="30"/>
        </w:rPr>
        <w:t xml:space="preserve"> </w:t>
      </w:r>
      <w:r w:rsidR="00E41443" w:rsidRPr="009E0819">
        <w:rPr>
          <w:rFonts w:asciiTheme="majorBidi" w:hAnsiTheme="majorBidi" w:cstheme="majorBidi"/>
          <w:sz w:val="30"/>
          <w:szCs w:val="30"/>
        </w:rPr>
        <w:t>25</w:t>
      </w:r>
      <w:r w:rsidRPr="009E0819">
        <w:rPr>
          <w:rFonts w:asciiTheme="majorBidi" w:hAnsiTheme="majorBidi" w:cstheme="majorBidi"/>
          <w:sz w:val="30"/>
          <w:szCs w:val="30"/>
        </w:rPr>
        <w:t>6</w:t>
      </w:r>
      <w:r w:rsidR="0051035B" w:rsidRPr="009E0819">
        <w:rPr>
          <w:rFonts w:asciiTheme="majorBidi" w:hAnsiTheme="majorBidi" w:cstheme="majorBidi"/>
          <w:sz w:val="30"/>
          <w:szCs w:val="30"/>
        </w:rPr>
        <w:t>6</w:t>
      </w:r>
      <w:r w:rsidRPr="009E0819">
        <w:rPr>
          <w:rFonts w:asciiTheme="majorBidi" w:hAnsiTheme="majorBidi" w:cstheme="majorBidi"/>
          <w:sz w:val="30"/>
          <w:szCs w:val="30"/>
        </w:rPr>
        <w:t xml:space="preserve"> </w:t>
      </w:r>
      <w:r w:rsidRPr="009E081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9E0819" w:rsidRDefault="005D1A8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9E0819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9E0819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9E0819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9E0819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9E0819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9E0819" w14:paraId="0FB5BE72" w14:textId="77777777" w:rsidTr="00AF2174">
        <w:tc>
          <w:tcPr>
            <w:tcW w:w="3600" w:type="dxa"/>
          </w:tcPr>
          <w:p w14:paraId="6DE0A275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59D1CC97" w:rsidR="007418B2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3587D871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9E08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590E95BD" w:rsidR="007418B2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596CCC89" w:rsidR="007418B2" w:rsidRPr="009E0819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9E08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3F76" w:rsidRPr="009E0819" w14:paraId="075DB963" w14:textId="77777777" w:rsidTr="00AF2174">
        <w:tc>
          <w:tcPr>
            <w:tcW w:w="3600" w:type="dxa"/>
          </w:tcPr>
          <w:p w14:paraId="4A57E3CB" w14:textId="77777777" w:rsidR="00903F76" w:rsidRPr="009E0819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9E0819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6C0" w:rsidRPr="009E0819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7BB84FD1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70" w:type="dxa"/>
          </w:tcPr>
          <w:p w14:paraId="1700D8FC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7D09EDC3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54,136,790</w:t>
            </w:r>
          </w:p>
        </w:tc>
        <w:tc>
          <w:tcPr>
            <w:tcW w:w="270" w:type="dxa"/>
          </w:tcPr>
          <w:p w14:paraId="5011F7A7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3214540C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62" w:type="dxa"/>
          </w:tcPr>
          <w:p w14:paraId="052D92A6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1F69382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54,136,790</w:t>
            </w:r>
          </w:p>
        </w:tc>
      </w:tr>
      <w:tr w:rsidR="00C226C0" w:rsidRPr="009E0819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33D9A653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2,000,000 </w:t>
            </w:r>
          </w:p>
        </w:tc>
        <w:tc>
          <w:tcPr>
            <w:tcW w:w="270" w:type="dxa"/>
          </w:tcPr>
          <w:p w14:paraId="50074949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0FFB94A1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1,000,000 </w:t>
            </w:r>
          </w:p>
        </w:tc>
        <w:tc>
          <w:tcPr>
            <w:tcW w:w="270" w:type="dxa"/>
          </w:tcPr>
          <w:p w14:paraId="2BF30495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1A80A9A9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2,000,000 </w:t>
            </w:r>
          </w:p>
        </w:tc>
        <w:tc>
          <w:tcPr>
            <w:tcW w:w="262" w:type="dxa"/>
          </w:tcPr>
          <w:p w14:paraId="1492397D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51E91D92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1,000,000 </w:t>
            </w:r>
          </w:p>
        </w:tc>
      </w:tr>
      <w:tr w:rsidR="00C226C0" w:rsidRPr="009E0819" w14:paraId="446B0977" w14:textId="77777777" w:rsidTr="005C64FC">
        <w:trPr>
          <w:trHeight w:val="180"/>
        </w:trPr>
        <w:tc>
          <w:tcPr>
            <w:tcW w:w="3600" w:type="dxa"/>
          </w:tcPr>
          <w:p w14:paraId="3C8179D0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AE845" w14:textId="7264EB8E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(2,200,000)</w:t>
            </w:r>
          </w:p>
        </w:tc>
        <w:tc>
          <w:tcPr>
            <w:tcW w:w="270" w:type="dxa"/>
          </w:tcPr>
          <w:p w14:paraId="5F1D7263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A1935" w14:textId="22D8259B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(2,600,000)</w:t>
            </w:r>
          </w:p>
        </w:tc>
        <w:tc>
          <w:tcPr>
            <w:tcW w:w="270" w:type="dxa"/>
          </w:tcPr>
          <w:p w14:paraId="0965C68C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967E" w14:textId="027D9B3A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(2,200,000)</w:t>
            </w:r>
          </w:p>
        </w:tc>
        <w:tc>
          <w:tcPr>
            <w:tcW w:w="262" w:type="dxa"/>
          </w:tcPr>
          <w:p w14:paraId="33602B01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E86EE" w14:textId="2AB0CDBB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(2,600,000)</w:t>
            </w:r>
          </w:p>
        </w:tc>
      </w:tr>
      <w:tr w:rsidR="00C226C0" w:rsidRPr="009E0819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359F3CA6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60,149,729 </w:t>
            </w:r>
          </w:p>
        </w:tc>
        <w:tc>
          <w:tcPr>
            <w:tcW w:w="270" w:type="dxa"/>
          </w:tcPr>
          <w:p w14:paraId="7791A098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58E19A5E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52,536,790</w:t>
            </w:r>
          </w:p>
        </w:tc>
        <w:tc>
          <w:tcPr>
            <w:tcW w:w="270" w:type="dxa"/>
          </w:tcPr>
          <w:p w14:paraId="092E823B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73F231D9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60,149,729 </w:t>
            </w:r>
          </w:p>
        </w:tc>
        <w:tc>
          <w:tcPr>
            <w:tcW w:w="262" w:type="dxa"/>
          </w:tcPr>
          <w:p w14:paraId="2BF4A7BA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0997F1FC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52,536,790</w:t>
            </w:r>
          </w:p>
        </w:tc>
      </w:tr>
      <w:tr w:rsidR="00C226C0" w:rsidRPr="009E0819" w14:paraId="0F9750A3" w14:textId="77777777">
        <w:trPr>
          <w:trHeight w:val="180"/>
        </w:trPr>
        <w:tc>
          <w:tcPr>
            <w:tcW w:w="3600" w:type="dxa"/>
          </w:tcPr>
          <w:p w14:paraId="7D3AB4CC" w14:textId="73620168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7EBDAAB9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36,894 </w:t>
            </w:r>
          </w:p>
        </w:tc>
        <w:tc>
          <w:tcPr>
            <w:tcW w:w="270" w:type="dxa"/>
          </w:tcPr>
          <w:p w14:paraId="67B3CB76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33F2B9EF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(228)</w:t>
            </w:r>
          </w:p>
        </w:tc>
        <w:tc>
          <w:tcPr>
            <w:tcW w:w="270" w:type="dxa"/>
          </w:tcPr>
          <w:p w14:paraId="1C72D12D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23C4A858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36,894 </w:t>
            </w:r>
          </w:p>
        </w:tc>
        <w:tc>
          <w:tcPr>
            <w:tcW w:w="262" w:type="dxa"/>
          </w:tcPr>
          <w:p w14:paraId="612A2BA5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7E296D24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(228)</w:t>
            </w:r>
          </w:p>
        </w:tc>
      </w:tr>
      <w:tr w:rsidR="00C226C0" w:rsidRPr="009E0819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61DEB2EE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60,186,623</w:t>
            </w:r>
          </w:p>
        </w:tc>
        <w:tc>
          <w:tcPr>
            <w:tcW w:w="270" w:type="dxa"/>
          </w:tcPr>
          <w:p w14:paraId="174D68C0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35838D99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52,536,562</w:t>
            </w:r>
          </w:p>
        </w:tc>
        <w:tc>
          <w:tcPr>
            <w:tcW w:w="270" w:type="dxa"/>
          </w:tcPr>
          <w:p w14:paraId="2C4BECFE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6C58FB89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60,186,623</w:t>
            </w:r>
          </w:p>
        </w:tc>
        <w:tc>
          <w:tcPr>
            <w:tcW w:w="262" w:type="dxa"/>
          </w:tcPr>
          <w:p w14:paraId="70C33F22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231FDDC4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52,536,562</w:t>
            </w:r>
          </w:p>
        </w:tc>
      </w:tr>
      <w:tr w:rsidR="00C226C0" w:rsidRPr="009E0819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40A219FA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(356,665)</w:t>
            </w:r>
          </w:p>
        </w:tc>
        <w:tc>
          <w:tcPr>
            <w:tcW w:w="270" w:type="dxa"/>
          </w:tcPr>
          <w:p w14:paraId="3E1AB70B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1C54000F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(366,329)</w:t>
            </w:r>
          </w:p>
        </w:tc>
        <w:tc>
          <w:tcPr>
            <w:tcW w:w="270" w:type="dxa"/>
          </w:tcPr>
          <w:p w14:paraId="1B03B98E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768DF7AF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(356,665)</w:t>
            </w:r>
          </w:p>
        </w:tc>
        <w:tc>
          <w:tcPr>
            <w:tcW w:w="262" w:type="dxa"/>
          </w:tcPr>
          <w:p w14:paraId="009D4B4C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397EE363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(366,329)</w:t>
            </w:r>
          </w:p>
        </w:tc>
      </w:tr>
      <w:tr w:rsidR="00C226C0" w:rsidRPr="009E0819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08EDA03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59,829,958</w:t>
            </w:r>
          </w:p>
        </w:tc>
        <w:tc>
          <w:tcPr>
            <w:tcW w:w="270" w:type="dxa"/>
          </w:tcPr>
          <w:p w14:paraId="087F1C79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6C7ADD5E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52,170,233</w:t>
            </w:r>
          </w:p>
        </w:tc>
        <w:tc>
          <w:tcPr>
            <w:tcW w:w="270" w:type="dxa"/>
          </w:tcPr>
          <w:p w14:paraId="71A6E2A3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778475B1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59,829,958</w:t>
            </w:r>
          </w:p>
        </w:tc>
        <w:tc>
          <w:tcPr>
            <w:tcW w:w="262" w:type="dxa"/>
          </w:tcPr>
          <w:p w14:paraId="1523C147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3DB97209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52,170,233</w:t>
            </w:r>
          </w:p>
        </w:tc>
      </w:tr>
      <w:tr w:rsidR="00C226C0" w:rsidRPr="009E0819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E081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8729F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12630A22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(8,800,000)</w:t>
            </w:r>
          </w:p>
        </w:tc>
        <w:tc>
          <w:tcPr>
            <w:tcW w:w="270" w:type="dxa"/>
          </w:tcPr>
          <w:p w14:paraId="00483FF4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A77783E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A1342" w14:textId="144CA536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(666,660)</w:t>
            </w:r>
          </w:p>
        </w:tc>
        <w:tc>
          <w:tcPr>
            <w:tcW w:w="270" w:type="dxa"/>
          </w:tcPr>
          <w:p w14:paraId="5951BDD8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0A16A21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0B714092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(8,800,000)</w:t>
            </w:r>
          </w:p>
        </w:tc>
        <w:tc>
          <w:tcPr>
            <w:tcW w:w="262" w:type="dxa"/>
          </w:tcPr>
          <w:p w14:paraId="2C95307F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9C39F01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2344D" w14:textId="60B7D628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(666,660)</w:t>
            </w:r>
          </w:p>
        </w:tc>
      </w:tr>
      <w:tr w:rsidR="00C226C0" w:rsidRPr="009E0819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4936D984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9E08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E41443" w:rsidRPr="009E081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3F3EEE54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51,029,958</w:t>
            </w:r>
          </w:p>
        </w:tc>
        <w:tc>
          <w:tcPr>
            <w:tcW w:w="270" w:type="dxa"/>
          </w:tcPr>
          <w:p w14:paraId="69BAD9BB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2C8A4AAE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51,503,573</w:t>
            </w:r>
          </w:p>
        </w:tc>
        <w:tc>
          <w:tcPr>
            <w:tcW w:w="270" w:type="dxa"/>
          </w:tcPr>
          <w:p w14:paraId="6C28867F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6EBCF5AD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51,029,958</w:t>
            </w:r>
          </w:p>
        </w:tc>
        <w:tc>
          <w:tcPr>
            <w:tcW w:w="262" w:type="dxa"/>
          </w:tcPr>
          <w:p w14:paraId="0713A049" w14:textId="77777777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149CDB0B" w:rsidR="00C226C0" w:rsidRPr="009E0819" w:rsidRDefault="00C226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51,503,573</w:t>
            </w:r>
          </w:p>
        </w:tc>
      </w:tr>
    </w:tbl>
    <w:p w14:paraId="4D531A12" w14:textId="77777777" w:rsidR="00140724" w:rsidRPr="009E0819" w:rsidRDefault="0014072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492937EB" w:rsidR="00590682" w:rsidRPr="009E0819" w:rsidRDefault="0059068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B3613E" w:rsidRPr="009E0819">
        <w:rPr>
          <w:rFonts w:ascii="Angsana New" w:hAnsi="Angsana New" w:hint="cs"/>
          <w:sz w:val="30"/>
          <w:szCs w:val="30"/>
          <w:cs/>
        </w:rPr>
        <w:t>หลายแห่ง</w:t>
      </w:r>
      <w:r w:rsidR="00EA0AAA"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1D5F10E3" w:rsidR="002E200F" w:rsidRPr="009E0819" w:rsidRDefault="002E200F" w:rsidP="009E081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z w:val="30"/>
          <w:szCs w:val="30"/>
        </w:rPr>
        <w:t xml:space="preserve">50 </w:t>
      </w:r>
      <w:r w:rsidRPr="009E0819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A177F6" w:rsidRPr="009E0819">
        <w:rPr>
          <w:rFonts w:ascii="Angsana New" w:hAnsi="Angsana New" w:hint="cs"/>
          <w:sz w:val="30"/>
          <w:szCs w:val="30"/>
          <w:cs/>
        </w:rPr>
        <w:t>สำหรับเงินกู้ยืมระยะยาวบางส่วน</w:t>
      </w:r>
    </w:p>
    <w:p w14:paraId="31796435" w14:textId="77777777" w:rsidR="00590682" w:rsidRPr="009E0819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9E0819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ขาย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9E0819">
        <w:rPr>
          <w:rFonts w:ascii="Angsana New" w:hAnsi="Angsana New"/>
          <w:sz w:val="30"/>
          <w:szCs w:val="30"/>
        </w:rPr>
        <w:br/>
      </w:r>
      <w:r w:rsidRPr="009E0819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64C6DA46" w:rsidR="00590682" w:rsidRPr="009E0819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9E0819">
        <w:rPr>
          <w:rFonts w:ascii="Angsana New" w:hAnsi="Angsana New" w:hint="cs"/>
          <w:spacing w:val="6"/>
          <w:sz w:val="30"/>
          <w:szCs w:val="30"/>
          <w:cs/>
        </w:rPr>
        <w:t>บริษัทต้องป</w:t>
      </w:r>
      <w:r w:rsidR="001F4E54" w:rsidRPr="009E0819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Pr="009E0819">
        <w:rPr>
          <w:rFonts w:ascii="Angsana New" w:hAnsi="Angsana New" w:hint="cs"/>
          <w:spacing w:val="6"/>
          <w:sz w:val="30"/>
          <w:szCs w:val="30"/>
          <w:cs/>
        </w:rPr>
        <w:t>บัติตามกฎหมาย</w:t>
      </w:r>
      <w:r w:rsidRPr="009E08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9E08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9E0819" w:rsidRDefault="00EE32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09E3937" w14:textId="32901E9C" w:rsidR="00A60157" w:rsidRPr="009E0819" w:rsidRDefault="00BA733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7" w:name="_Hlk70501919"/>
      <w:r w:rsidRPr="009E0819">
        <w:rPr>
          <w:rFonts w:ascii="Angsana New" w:hAnsi="Angsana New" w:hint="cs"/>
          <w:sz w:val="30"/>
          <w:szCs w:val="30"/>
          <w:cs/>
        </w:rPr>
        <w:t xml:space="preserve">ณ </w:t>
      </w:r>
      <w:r w:rsidR="000A071F" w:rsidRPr="009E081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E5C3C" w:rsidRPr="009E0819">
        <w:rPr>
          <w:rFonts w:ascii="Angsana New" w:hAnsi="Angsana New"/>
          <w:sz w:val="30"/>
          <w:szCs w:val="30"/>
        </w:rPr>
        <w:t>31</w:t>
      </w:r>
      <w:r w:rsidR="00A60605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/>
          <w:sz w:val="30"/>
          <w:szCs w:val="30"/>
          <w:cs/>
        </w:rPr>
        <w:t>มีนาคม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="00EE32A3" w:rsidRPr="009E0819">
        <w:rPr>
          <w:rFonts w:ascii="Angsana New" w:hAnsi="Angsana New"/>
          <w:sz w:val="30"/>
          <w:szCs w:val="30"/>
        </w:rPr>
        <w:t xml:space="preserve"> </w:t>
      </w:r>
      <w:r w:rsidR="00EE32A3" w:rsidRPr="009E0819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9E0819">
        <w:rPr>
          <w:rFonts w:ascii="Angsana New" w:hAnsi="Angsana New"/>
          <w:sz w:val="30"/>
          <w:szCs w:val="30"/>
          <w:cs/>
        </w:rPr>
        <w:br/>
      </w:r>
      <w:r w:rsidR="00EE32A3" w:rsidRPr="009E0819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และวงเงินเบิกเกินบัญชีรวม</w:t>
      </w:r>
      <w:r w:rsidR="001E5C3C" w:rsidRPr="009E0819">
        <w:rPr>
          <w:rFonts w:ascii="Angsana New" w:hAnsi="Angsana New"/>
          <w:sz w:val="30"/>
          <w:szCs w:val="30"/>
        </w:rPr>
        <w:t xml:space="preserve"> 26,</w:t>
      </w:r>
      <w:r w:rsidR="002043FF" w:rsidRPr="009E0819">
        <w:rPr>
          <w:rFonts w:ascii="Angsana New" w:hAnsi="Angsana New"/>
          <w:sz w:val="30"/>
          <w:szCs w:val="30"/>
        </w:rPr>
        <w:t>5</w:t>
      </w:r>
      <w:r w:rsidR="001E5C3C" w:rsidRPr="009E0819">
        <w:rPr>
          <w:rFonts w:ascii="Angsana New" w:hAnsi="Angsana New"/>
          <w:sz w:val="30"/>
          <w:szCs w:val="30"/>
        </w:rPr>
        <w:t>64.93</w:t>
      </w:r>
      <w:r w:rsidR="00066D02" w:rsidRPr="009E0819">
        <w:rPr>
          <w:rFonts w:ascii="Angsana New" w:hAnsi="Angsana New"/>
          <w:sz w:val="30"/>
          <w:szCs w:val="30"/>
        </w:rPr>
        <w:t xml:space="preserve"> </w:t>
      </w:r>
      <w:r w:rsidR="00EE32A3" w:rsidRPr="009E0819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9E0819">
        <w:rPr>
          <w:rFonts w:ascii="Angsana New" w:hAnsi="Angsana New"/>
          <w:sz w:val="30"/>
          <w:szCs w:val="30"/>
        </w:rPr>
        <w:t xml:space="preserve"> </w:t>
      </w:r>
      <w:r w:rsidR="001E5C3C" w:rsidRPr="009E0819">
        <w:rPr>
          <w:rFonts w:ascii="Angsana New" w:hAnsi="Angsana New"/>
          <w:sz w:val="30"/>
          <w:szCs w:val="30"/>
        </w:rPr>
        <w:t>2</w:t>
      </w:r>
      <w:r w:rsidR="002043FF" w:rsidRPr="009E0819">
        <w:rPr>
          <w:rFonts w:ascii="Angsana New" w:hAnsi="Angsana New"/>
          <w:sz w:val="30"/>
          <w:szCs w:val="30"/>
        </w:rPr>
        <w:t>6</w:t>
      </w:r>
      <w:r w:rsidR="001E5C3C" w:rsidRPr="009E0819">
        <w:rPr>
          <w:rFonts w:ascii="Angsana New" w:hAnsi="Angsana New"/>
          <w:sz w:val="30"/>
          <w:szCs w:val="30"/>
        </w:rPr>
        <w:t>,</w:t>
      </w:r>
      <w:r w:rsidR="002043FF" w:rsidRPr="009E0819">
        <w:rPr>
          <w:rFonts w:ascii="Angsana New" w:hAnsi="Angsana New"/>
          <w:sz w:val="30"/>
          <w:szCs w:val="30"/>
        </w:rPr>
        <w:t>4</w:t>
      </w:r>
      <w:r w:rsidR="001E5C3C" w:rsidRPr="009E0819">
        <w:rPr>
          <w:rFonts w:ascii="Angsana New" w:hAnsi="Angsana New"/>
          <w:sz w:val="30"/>
          <w:szCs w:val="30"/>
        </w:rPr>
        <w:t>79.93</w:t>
      </w:r>
      <w:r w:rsidR="00453D49" w:rsidRPr="009E0819">
        <w:rPr>
          <w:rFonts w:ascii="Angsana New" w:hAnsi="Angsana New"/>
          <w:sz w:val="30"/>
          <w:szCs w:val="30"/>
        </w:rPr>
        <w:t xml:space="preserve"> </w:t>
      </w:r>
      <w:r w:rsidR="00EE32A3" w:rsidRPr="009E081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9E0819">
        <w:rPr>
          <w:rFonts w:ascii="Angsana New" w:hAnsi="Angsana New"/>
          <w:sz w:val="30"/>
          <w:szCs w:val="30"/>
        </w:rPr>
        <w:t xml:space="preserve"> </w:t>
      </w:r>
      <w:r w:rsidR="00EE32A3" w:rsidRPr="009E0819">
        <w:rPr>
          <w:rFonts w:ascii="Angsana New" w:hAnsi="Angsana New"/>
          <w:i/>
          <w:iCs/>
          <w:sz w:val="30"/>
          <w:szCs w:val="30"/>
        </w:rPr>
        <w:t xml:space="preserve">(31 </w:t>
      </w:r>
      <w:r w:rsidR="00EE32A3" w:rsidRPr="009E081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9E0819">
        <w:rPr>
          <w:rFonts w:ascii="Angsana New" w:hAnsi="Angsana New"/>
          <w:i/>
          <w:iCs/>
          <w:sz w:val="30"/>
          <w:szCs w:val="30"/>
        </w:rPr>
        <w:t>256</w:t>
      </w:r>
      <w:r w:rsidR="00072C29" w:rsidRPr="009E0819">
        <w:rPr>
          <w:rFonts w:ascii="Angsana New" w:hAnsi="Angsana New"/>
          <w:i/>
          <w:iCs/>
          <w:sz w:val="30"/>
          <w:szCs w:val="30"/>
        </w:rPr>
        <w:t>6</w:t>
      </w:r>
      <w:r w:rsidR="00EE32A3" w:rsidRPr="009E0819">
        <w:rPr>
          <w:rFonts w:ascii="Angsana New" w:hAnsi="Angsana New"/>
          <w:i/>
          <w:iCs/>
          <w:sz w:val="30"/>
          <w:szCs w:val="30"/>
        </w:rPr>
        <w:t xml:space="preserve">: </w:t>
      </w:r>
      <w:r w:rsidR="00A46DC0" w:rsidRPr="009E0819">
        <w:rPr>
          <w:rFonts w:ascii="Angsana New" w:hAnsi="Angsana New"/>
          <w:i/>
          <w:iCs/>
          <w:sz w:val="30"/>
          <w:szCs w:val="30"/>
        </w:rPr>
        <w:t>33,453</w:t>
      </w:r>
      <w:r w:rsidR="006913F9" w:rsidRPr="009E081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A46DC0" w:rsidRPr="009E0819">
        <w:rPr>
          <w:rFonts w:ascii="Angsana New" w:hAnsi="Angsana New"/>
          <w:i/>
          <w:iCs/>
          <w:sz w:val="30"/>
          <w:szCs w:val="30"/>
        </w:rPr>
        <w:t xml:space="preserve">81 </w:t>
      </w:r>
      <w:r w:rsidR="003A1B1C" w:rsidRPr="009E0819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3A1B1C" w:rsidRPr="009E08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5AEB" w:rsidRPr="009E0819">
        <w:rPr>
          <w:rFonts w:ascii="Angsana New" w:hAnsi="Angsana New"/>
          <w:i/>
          <w:iCs/>
          <w:sz w:val="30"/>
          <w:szCs w:val="30"/>
        </w:rPr>
        <w:t>33,368.81</w:t>
      </w:r>
      <w:r w:rsidR="003A1B1C" w:rsidRPr="009E0819">
        <w:rPr>
          <w:rFonts w:ascii="Angsana New" w:hAnsi="Angsana New"/>
          <w:i/>
          <w:iCs/>
          <w:sz w:val="30"/>
          <w:szCs w:val="30"/>
        </w:rPr>
        <w:t xml:space="preserve"> </w:t>
      </w:r>
      <w:r w:rsidR="003A1B1C" w:rsidRPr="009E081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E32A3" w:rsidRPr="009E081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9E0819">
        <w:rPr>
          <w:rFonts w:ascii="Angsana New" w:hAnsi="Angsana New"/>
          <w:i/>
          <w:iCs/>
          <w:sz w:val="30"/>
          <w:szCs w:val="30"/>
        </w:rPr>
        <w:t>)</w:t>
      </w:r>
      <w:bookmarkEnd w:id="6"/>
      <w:bookmarkEnd w:id="7"/>
    </w:p>
    <w:p w14:paraId="30F999AD" w14:textId="77777777" w:rsidR="00A60157" w:rsidRPr="009E0819" w:rsidRDefault="00A6015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20"/>
          <w:szCs w:val="20"/>
        </w:rPr>
      </w:pPr>
    </w:p>
    <w:p w14:paraId="251829A8" w14:textId="5E8ECEDE" w:rsidR="00140724" w:rsidRPr="009E0819" w:rsidRDefault="0014072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9E0819">
        <w:rPr>
          <w:rFonts w:ascii="Angsana New" w:hAnsi="Angsana New"/>
          <w:sz w:val="20"/>
          <w:szCs w:val="20"/>
        </w:rPr>
        <w:br w:type="page"/>
      </w:r>
    </w:p>
    <w:p w14:paraId="5B15FBF9" w14:textId="3BB412BD" w:rsidR="00B30343" w:rsidRPr="009E0819" w:rsidRDefault="00B30343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9E0819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F27BAF" w14:textId="77777777" w:rsidR="00B30343" w:rsidRPr="009E0819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E0819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9E0819">
        <w:rPr>
          <w:rFonts w:asciiTheme="majorBidi" w:hAnsiTheme="majorBidi" w:hint="cs"/>
          <w:sz w:val="30"/>
          <w:szCs w:val="30"/>
        </w:rPr>
        <w:t>-</w:t>
      </w:r>
      <w:r w:rsidRPr="009E0819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9E0819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4910A8" w14:textId="77777777" w:rsidR="00B30343" w:rsidRPr="009E0819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E0819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E0819">
        <w:rPr>
          <w:rFonts w:asciiTheme="majorBidi" w:hAnsiTheme="majorBidi" w:hint="cs"/>
          <w:sz w:val="30"/>
          <w:szCs w:val="30"/>
        </w:rPr>
        <w:t>10</w:t>
      </w:r>
      <w:r w:rsidRPr="009E0819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9E0819">
        <w:rPr>
          <w:rFonts w:asciiTheme="majorBidi" w:hAnsiTheme="majorBidi" w:hint="cs"/>
          <w:sz w:val="30"/>
          <w:szCs w:val="30"/>
        </w:rPr>
        <w:t>2563</w:t>
      </w:r>
      <w:r w:rsidRPr="009E0819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9E0819">
        <w:rPr>
          <w:rFonts w:asciiTheme="majorBidi" w:hAnsiTheme="majorBidi" w:hint="cs"/>
          <w:sz w:val="30"/>
          <w:szCs w:val="30"/>
        </w:rPr>
        <w:t>2563</w:t>
      </w:r>
      <w:r w:rsidRPr="009E0819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9E0819">
        <w:rPr>
          <w:rFonts w:asciiTheme="majorBidi" w:hAnsiTheme="majorBidi" w:hint="cs"/>
          <w:sz w:val="30"/>
          <w:szCs w:val="30"/>
        </w:rPr>
        <w:t>AWC Share</w:t>
      </w:r>
      <w:r w:rsidR="00367332" w:rsidRPr="009E0819">
        <w:rPr>
          <w:rFonts w:asciiTheme="majorBidi" w:hAnsiTheme="majorBidi"/>
          <w:sz w:val="30"/>
          <w:szCs w:val="30"/>
        </w:rPr>
        <w:t>s</w:t>
      </w:r>
      <w:r w:rsidRPr="009E0819">
        <w:rPr>
          <w:rFonts w:asciiTheme="majorBidi" w:hAnsiTheme="majorBidi" w:hint="cs"/>
          <w:sz w:val="30"/>
          <w:szCs w:val="30"/>
        </w:rPr>
        <w:t xml:space="preserve"> Plan 2020</w:t>
      </w:r>
      <w:r w:rsidRPr="009E0819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9E0819">
        <w:rPr>
          <w:rFonts w:asciiTheme="majorBidi" w:hAnsiTheme="majorBidi" w:hint="cs"/>
          <w:sz w:val="30"/>
          <w:szCs w:val="30"/>
        </w:rPr>
        <w:t>AWC Share</w:t>
      </w:r>
      <w:r w:rsidR="00367332" w:rsidRPr="009E0819">
        <w:rPr>
          <w:rFonts w:asciiTheme="majorBidi" w:hAnsiTheme="majorBidi"/>
          <w:sz w:val="30"/>
          <w:szCs w:val="30"/>
        </w:rPr>
        <w:t>s</w:t>
      </w:r>
      <w:r w:rsidRPr="009E0819">
        <w:rPr>
          <w:rFonts w:asciiTheme="majorBidi" w:hAnsiTheme="majorBidi" w:hint="cs"/>
          <w:sz w:val="30"/>
          <w:szCs w:val="30"/>
        </w:rPr>
        <w:t xml:space="preserve"> Plan 2020 </w:t>
      </w:r>
      <w:r w:rsidRPr="009E0819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9E0819">
        <w:rPr>
          <w:rFonts w:asciiTheme="majorBidi" w:hAnsiTheme="majorBidi"/>
          <w:sz w:val="30"/>
          <w:szCs w:val="30"/>
          <w:cs/>
        </w:rPr>
        <w:t xml:space="preserve"> </w:t>
      </w:r>
      <w:r w:rsidRPr="009E0819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507C5C5E" w14:textId="77777777" w:rsidR="00A60157" w:rsidRPr="009E0819" w:rsidRDefault="00A6015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4CE7E" w14:textId="3210FB10" w:rsidR="00B30343" w:rsidRPr="009E0819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E0819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9E0819">
        <w:rPr>
          <w:rFonts w:asciiTheme="majorBidi" w:hAnsiTheme="majorBidi" w:hint="cs"/>
          <w:sz w:val="30"/>
          <w:szCs w:val="30"/>
        </w:rPr>
        <w:t>AWC Share</w:t>
      </w:r>
      <w:r w:rsidR="00367332" w:rsidRPr="009E0819">
        <w:rPr>
          <w:rFonts w:asciiTheme="majorBidi" w:hAnsiTheme="majorBidi"/>
          <w:sz w:val="30"/>
          <w:szCs w:val="30"/>
        </w:rPr>
        <w:t>s</w:t>
      </w:r>
      <w:r w:rsidRPr="009E0819">
        <w:rPr>
          <w:rFonts w:asciiTheme="majorBidi" w:hAnsiTheme="majorBidi" w:hint="cs"/>
          <w:sz w:val="30"/>
          <w:szCs w:val="30"/>
        </w:rPr>
        <w:t xml:space="preserve"> Plan 2020 </w:t>
      </w:r>
      <w:r w:rsidRPr="009E0819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24A4ABC3" w:rsidR="00390E7A" w:rsidRPr="009E0819" w:rsidRDefault="00390E7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45"/>
        <w:gridCol w:w="5545"/>
      </w:tblGrid>
      <w:tr w:rsidR="00B30343" w:rsidRPr="009E0819" w14:paraId="091D43B5" w14:textId="77777777" w:rsidTr="00A177F6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9E0819" w:rsidRDefault="00B30343" w:rsidP="009E0819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45" w:type="dxa"/>
            <w:hideMark/>
          </w:tcPr>
          <w:p w14:paraId="7992A051" w14:textId="77777777" w:rsidR="00B30343" w:rsidRPr="009E0819" w:rsidRDefault="00B30343" w:rsidP="009E0819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9E0819" w14:paraId="2D94A5F3" w14:textId="77777777" w:rsidTr="00A177F6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9E0819" w:rsidRDefault="00B30343" w:rsidP="009E08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545" w:type="dxa"/>
            <w:hideMark/>
          </w:tcPr>
          <w:p w14:paraId="2121ED2D" w14:textId="77777777" w:rsidR="00B30343" w:rsidRPr="009E0819" w:rsidRDefault="00B30343" w:rsidP="009E0819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9E0819" w14:paraId="405B331F" w14:textId="77777777" w:rsidTr="00A177F6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9E0819" w:rsidRDefault="00B30343" w:rsidP="009E08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545" w:type="dxa"/>
            <w:hideMark/>
          </w:tcPr>
          <w:p w14:paraId="6BF20FF6" w14:textId="59EFDCEF" w:rsidR="00B30343" w:rsidRPr="009E0819" w:rsidRDefault="00B30343" w:rsidP="009E0819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9E0819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9E081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9E0819" w14:paraId="7BA3928B" w14:textId="77777777" w:rsidTr="00A177F6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9E0819" w:rsidRDefault="00B30343" w:rsidP="009E08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545" w:type="dxa"/>
            <w:hideMark/>
          </w:tcPr>
          <w:p w14:paraId="74DDCA37" w14:textId="70473B63" w:rsidR="00B30343" w:rsidRPr="009E0819" w:rsidRDefault="00B30343" w:rsidP="009E0819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9E0819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9E0819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9E0819" w:rsidRDefault="00A5635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1905F1" w14:textId="52C0E695" w:rsidR="00E84E1F" w:rsidRPr="009E0819" w:rsidRDefault="003A541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9E0819">
        <w:rPr>
          <w:rFonts w:ascii="Angsana New" w:hAnsi="Angsana New" w:hint="cs"/>
          <w:sz w:val="30"/>
          <w:szCs w:val="30"/>
          <w:cs/>
        </w:rPr>
        <w:t>สำหรับ</w:t>
      </w:r>
      <w:r w:rsidR="00FF5C0A" w:rsidRPr="009E0819">
        <w:rPr>
          <w:rFonts w:ascii="Angsana New" w:hAnsi="Angsana New" w:hint="cs"/>
          <w:sz w:val="30"/>
          <w:szCs w:val="30"/>
          <w:cs/>
        </w:rPr>
        <w:t>งวดสาม</w:t>
      </w:r>
      <w:r w:rsidR="00BA7334" w:rsidRPr="009E0819">
        <w:rPr>
          <w:rFonts w:ascii="Angsana New" w:hAnsi="Angsana New" w:hint="cs"/>
          <w:sz w:val="30"/>
          <w:szCs w:val="30"/>
          <w:cs/>
        </w:rPr>
        <w:t>ดือนสิ้นสุด</w:t>
      </w:r>
      <w:r w:rsidR="000A071F" w:rsidRPr="009E081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E5C3C" w:rsidRPr="009E0819">
        <w:rPr>
          <w:rFonts w:ascii="Angsana New" w:hAnsi="Angsana New"/>
          <w:sz w:val="30"/>
          <w:szCs w:val="30"/>
        </w:rPr>
        <w:t>31</w:t>
      </w:r>
      <w:r w:rsidR="00A60605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/>
          <w:sz w:val="30"/>
          <w:szCs w:val="30"/>
          <w:cs/>
        </w:rPr>
        <w:t>มีนาคม</w:t>
      </w:r>
      <w:r w:rsidR="00BA7334"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065D9" w:rsidRPr="009E0819">
        <w:rPr>
          <w:rFonts w:ascii="Angsana New" w:hAnsi="Angsana New"/>
          <w:sz w:val="30"/>
          <w:szCs w:val="30"/>
        </w:rPr>
        <w:t>28.83</w:t>
      </w:r>
      <w:r w:rsidR="00BA7334"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ล้านบาท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และ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6065D9" w:rsidRPr="009E0819">
        <w:rPr>
          <w:rFonts w:ascii="Angsana New" w:hAnsi="Angsana New"/>
          <w:sz w:val="30"/>
          <w:szCs w:val="30"/>
        </w:rPr>
        <w:t>28.82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ล้านบาท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sz w:val="30"/>
          <w:szCs w:val="30"/>
          <w:cs/>
        </w:rPr>
        <w:t>ตามลำดับ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i/>
          <w:iCs/>
          <w:sz w:val="30"/>
          <w:szCs w:val="30"/>
          <w:cs/>
        </w:rPr>
        <w:t>(</w:t>
      </w:r>
      <w:r w:rsidRPr="009E0819">
        <w:rPr>
          <w:rFonts w:ascii="Angsana New" w:hAnsi="Angsana New"/>
          <w:i/>
          <w:iCs/>
          <w:sz w:val="30"/>
          <w:szCs w:val="30"/>
        </w:rPr>
        <w:t>256</w:t>
      </w:r>
      <w:r w:rsidR="00A238D9" w:rsidRPr="009E0819">
        <w:rPr>
          <w:rFonts w:ascii="Angsana New" w:hAnsi="Angsana New"/>
          <w:i/>
          <w:iCs/>
          <w:sz w:val="30"/>
          <w:szCs w:val="30"/>
        </w:rPr>
        <w:t>6</w:t>
      </w:r>
      <w:r w:rsidRPr="009E081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36114" w:rsidRPr="009E0819">
        <w:rPr>
          <w:rFonts w:ascii="Angsana New" w:hAnsi="Angsana New"/>
          <w:i/>
          <w:iCs/>
          <w:sz w:val="30"/>
          <w:szCs w:val="30"/>
        </w:rPr>
        <w:t>6.72</w:t>
      </w:r>
      <w:r w:rsidR="00BA7334" w:rsidRPr="009E0819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9E081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9E08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7334" w:rsidRPr="009E081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BA7334" w:rsidRPr="009E08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36114" w:rsidRPr="009E0819">
        <w:rPr>
          <w:rFonts w:ascii="Angsana New" w:hAnsi="Angsana New"/>
          <w:i/>
          <w:iCs/>
          <w:sz w:val="30"/>
          <w:szCs w:val="30"/>
        </w:rPr>
        <w:t>6.7</w:t>
      </w:r>
      <w:r w:rsidR="002A696E" w:rsidRPr="009E0819">
        <w:rPr>
          <w:rFonts w:ascii="Angsana New" w:hAnsi="Angsana New"/>
          <w:i/>
          <w:iCs/>
          <w:sz w:val="30"/>
          <w:szCs w:val="30"/>
        </w:rPr>
        <w:t>0</w:t>
      </w:r>
      <w:r w:rsidR="00BA7334" w:rsidRPr="009E0819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9E081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9E08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E081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9E081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3B72578" w14:textId="17543C92" w:rsidR="005F1C9A" w:rsidRPr="009E0819" w:rsidRDefault="005F1C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036F123C" w14:textId="77777777" w:rsidR="001E5C3C" w:rsidRPr="009E0819" w:rsidRDefault="001E5C3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9E0819"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24917937" w14:textId="41736824" w:rsidR="00B30343" w:rsidRPr="009E0819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9E0819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9E0819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9E0819" w14:paraId="456C9AFC" w14:textId="77777777" w:rsidTr="00FA614F">
        <w:tc>
          <w:tcPr>
            <w:tcW w:w="2430" w:type="dxa"/>
          </w:tcPr>
          <w:p w14:paraId="7BE40313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9E081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9E0819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35127957" w:rsidR="00C90CDF" w:rsidRPr="009E0819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9E081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9E081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9E0819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3A1B1C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31 </w:t>
            </w:r>
            <w:r w:rsidR="000A071F" w:rsidRPr="009E0819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มีนาคม</w:t>
            </w:r>
            <w:r w:rsidR="00BA7334" w:rsidRPr="009E0819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637723" w:rsidRPr="009E0819" w14:paraId="3EDE38B3" w14:textId="77777777" w:rsidTr="003C5DA4">
        <w:trPr>
          <w:trHeight w:val="218"/>
        </w:trPr>
        <w:tc>
          <w:tcPr>
            <w:tcW w:w="2430" w:type="dxa"/>
          </w:tcPr>
          <w:p w14:paraId="7282A018" w14:textId="77777777" w:rsidR="00637723" w:rsidRPr="009E0819" w:rsidRDefault="0063772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9E0819" w:rsidRDefault="0063772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E0819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9E081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9E0819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9E081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9E0819" w:rsidRDefault="0063772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9E0819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9E0819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95520" w:rsidRPr="009E0819" w14:paraId="4E4A6B35" w14:textId="0EC2064D" w:rsidTr="003829F6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52775190" w:rsidR="00195520" w:rsidRPr="009E0819" w:rsidRDefault="00195520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4680D096" w:rsidR="00195520" w:rsidRPr="009E0819" w:rsidRDefault="00FA0A7D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27456770" w:rsidR="00195520" w:rsidRPr="009E0819" w:rsidRDefault="00FA0A7D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</w:t>
            </w:r>
            <w:r w:rsidR="001E5C3C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14:paraId="514F54D8" w14:textId="20D74ACD" w:rsidR="00195520" w:rsidRPr="009E0819" w:rsidRDefault="00C1145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</w:t>
            </w:r>
            <w:r w:rsidR="00D770BE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685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195520" w:rsidRPr="009E0819" w:rsidRDefault="00195520" w:rsidP="009E0819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22EC9B88" w:rsidR="00195520" w:rsidRPr="009E0819" w:rsidRDefault="00D770BE" w:rsidP="009E0819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627B33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2,054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195520" w:rsidRPr="009E0819" w:rsidRDefault="00195520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2D2ADC55" w:rsidR="00195520" w:rsidRPr="009E0819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</w:t>
            </w:r>
            <w:r w:rsidR="008E1001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F54C97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195520" w:rsidRPr="009E0819" w:rsidRDefault="00195520" w:rsidP="009E0819">
            <w:pPr>
              <w:tabs>
                <w:tab w:val="clear" w:pos="227"/>
                <w:tab w:val="clear" w:pos="1644"/>
                <w:tab w:val="decimal" w:pos="399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6373E25F" w:rsidR="00195520" w:rsidRPr="009E0819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F54C97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346277" w:rsidRPr="009E0819" w14:paraId="4EC3A576" w14:textId="77777777" w:rsidTr="003829F6">
        <w:tc>
          <w:tcPr>
            <w:tcW w:w="2430" w:type="dxa"/>
            <w:shd w:val="clear" w:color="auto" w:fill="auto"/>
          </w:tcPr>
          <w:p w14:paraId="6A8D2F61" w14:textId="6100FDE9" w:rsidR="00346277" w:rsidRPr="009E0819" w:rsidRDefault="00346277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7E19BAAB" w:rsidR="00346277" w:rsidRPr="009E0819" w:rsidRDefault="00FA0A7D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43ED4312" w:rsidR="00346277" w:rsidRPr="009E0819" w:rsidRDefault="00FA0A7D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  <w:r w:rsidR="001E5C3C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393" w:type="dxa"/>
            <w:shd w:val="clear" w:color="auto" w:fill="auto"/>
          </w:tcPr>
          <w:p w14:paraId="1CC6467C" w14:textId="24B89B11" w:rsidR="00346277" w:rsidRPr="009E0819" w:rsidRDefault="00C1145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2,989 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346277" w:rsidRPr="009E0819" w:rsidRDefault="00346277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8AC834" w14:textId="32066AB8" w:rsidR="00346277" w:rsidRPr="009E0819" w:rsidRDefault="00D770BE" w:rsidP="009E0819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8F5EE0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1,725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346277" w:rsidRPr="009E0819" w:rsidRDefault="00346277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2F65D4" w14:textId="58F30EB6" w:rsidR="00346277" w:rsidRPr="009E0819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6065D9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542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346277" w:rsidRPr="009E0819" w:rsidRDefault="00346277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4562686E" w14:textId="2CC671B1" w:rsidR="00346277" w:rsidRPr="009E0819" w:rsidRDefault="006065D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722</w:t>
            </w:r>
          </w:p>
        </w:tc>
      </w:tr>
      <w:tr w:rsidR="000611E9" w:rsidRPr="009E0819" w14:paraId="79021BD2" w14:textId="77777777" w:rsidTr="00B7518A">
        <w:tc>
          <w:tcPr>
            <w:tcW w:w="2430" w:type="dxa"/>
            <w:shd w:val="clear" w:color="auto" w:fill="auto"/>
          </w:tcPr>
          <w:p w14:paraId="0677644C" w14:textId="59071F27" w:rsidR="003829F6" w:rsidRPr="009E0819" w:rsidRDefault="00DA7B2C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2D4F647E" w14:textId="0142FB15" w:rsidR="003829F6" w:rsidRPr="009E0819" w:rsidRDefault="00FA0A7D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9CF080B" w14:textId="6C248E89" w:rsidR="003829F6" w:rsidRPr="009E0819" w:rsidRDefault="001E5C3C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6.04</w:t>
            </w:r>
          </w:p>
        </w:tc>
        <w:tc>
          <w:tcPr>
            <w:tcW w:w="1393" w:type="dxa"/>
            <w:shd w:val="clear" w:color="auto" w:fill="auto"/>
          </w:tcPr>
          <w:p w14:paraId="767478C4" w14:textId="118D1B7F" w:rsidR="003829F6" w:rsidRPr="009E0819" w:rsidRDefault="00C1145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3,579 </w:t>
            </w:r>
          </w:p>
        </w:tc>
        <w:tc>
          <w:tcPr>
            <w:tcW w:w="263" w:type="dxa"/>
            <w:shd w:val="clear" w:color="auto" w:fill="auto"/>
          </w:tcPr>
          <w:p w14:paraId="6D49F12F" w14:textId="77777777" w:rsidR="003829F6" w:rsidRPr="009E0819" w:rsidRDefault="003829F6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B68D30" w14:textId="04068EF3" w:rsidR="003829F6" w:rsidRPr="009E0819" w:rsidRDefault="008E1001" w:rsidP="009E0819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02"/>
              </w:tabs>
              <w:spacing w:line="228" w:lineRule="auto"/>
              <w:ind w:lef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(1,182)</w:t>
            </w:r>
          </w:p>
        </w:tc>
        <w:tc>
          <w:tcPr>
            <w:tcW w:w="270" w:type="dxa"/>
            <w:shd w:val="clear" w:color="auto" w:fill="auto"/>
          </w:tcPr>
          <w:p w14:paraId="1E5340AF" w14:textId="77777777" w:rsidR="003829F6" w:rsidRPr="009E0819" w:rsidRDefault="003829F6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E52FAB" w14:textId="7AB30524" w:rsidR="003829F6" w:rsidRPr="009E0819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6065D9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322</w:t>
            </w: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62B8DE" w14:textId="77777777" w:rsidR="003829F6" w:rsidRPr="009E0819" w:rsidRDefault="003829F6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775AFF53" w14:textId="5FC8E749" w:rsidR="003829F6" w:rsidRPr="009E0819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6065D9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2,075</w:t>
            </w:r>
          </w:p>
        </w:tc>
      </w:tr>
      <w:tr w:rsidR="005F1D9A" w:rsidRPr="009E0819" w14:paraId="613C73BF" w14:textId="77777777" w:rsidTr="003829F6">
        <w:tc>
          <w:tcPr>
            <w:tcW w:w="2430" w:type="dxa"/>
            <w:shd w:val="clear" w:color="auto" w:fill="auto"/>
          </w:tcPr>
          <w:p w14:paraId="734F5298" w14:textId="7B76BD40" w:rsidR="005F1D9A" w:rsidRPr="009E0819" w:rsidRDefault="00B7518A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0A13D0" w:rsidRPr="009E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7" w:type="dxa"/>
            <w:shd w:val="clear" w:color="auto" w:fill="auto"/>
          </w:tcPr>
          <w:p w14:paraId="45207459" w14:textId="4AC5F258" w:rsidR="005F1D9A" w:rsidRPr="009E0819" w:rsidRDefault="00B7518A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091C602A" w14:textId="7BE75BDC" w:rsidR="005F1D9A" w:rsidRPr="009E0819" w:rsidRDefault="00BD368A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3.86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20A1D8F7" w14:textId="1BE2F859" w:rsidR="005F1D9A" w:rsidRPr="009E0819" w:rsidRDefault="001E5C3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</w:t>
            </w:r>
            <w:r w:rsidR="00E5463D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7C0D4DEC" w14:textId="77777777" w:rsidR="005F1D9A" w:rsidRPr="009E0819" w:rsidRDefault="005F1D9A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7360E7" w14:textId="507A4962" w:rsidR="005F1D9A" w:rsidRPr="009E0819" w:rsidRDefault="00742389" w:rsidP="009E0819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02"/>
              </w:tabs>
              <w:spacing w:line="228" w:lineRule="auto"/>
              <w:ind w:lef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</w:t>
            </w:r>
            <w:r w:rsidR="0069696C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955A8" w14:textId="77777777" w:rsidR="005F1D9A" w:rsidRPr="009E0819" w:rsidRDefault="005F1D9A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3802C5" w14:textId="4256CDAE" w:rsidR="005F1D9A" w:rsidRPr="009E0819" w:rsidRDefault="001E5C3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CF1941" w14:textId="77777777" w:rsidR="005F1D9A" w:rsidRPr="009E0819" w:rsidRDefault="005F1D9A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6308BCB6" w14:textId="34D64D5A" w:rsidR="005F1D9A" w:rsidRPr="009E0819" w:rsidRDefault="001E5C3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</w:t>
            </w:r>
            <w:r w:rsidR="00E5463D" w:rsidRPr="009E081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</w:p>
        </w:tc>
      </w:tr>
      <w:tr w:rsidR="00701BE6" w:rsidRPr="009E0819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792B855" w:rsidR="00195520" w:rsidRPr="009E0819" w:rsidRDefault="00195520" w:rsidP="009E0819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9E0819" w:rsidRDefault="00195520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9E0819" w:rsidRDefault="00195520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5220D2E4" w:rsidR="00195520" w:rsidRPr="009E0819" w:rsidRDefault="001E5C3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25,62</w:t>
            </w:r>
            <w:r w:rsidR="00E5463D"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9E0819" w:rsidRDefault="00195520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067C9A71" w:rsidR="00195520" w:rsidRPr="009E0819" w:rsidRDefault="007260D1" w:rsidP="009E0819">
            <w:pPr>
              <w:tabs>
                <w:tab w:val="clear" w:pos="227"/>
                <w:tab w:val="left" w:pos="0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firstLine="7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742389"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4,9</w:t>
            </w:r>
            <w:r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61)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9E0819" w:rsidRDefault="00195520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78A06D17" w:rsidR="00195520" w:rsidRPr="009E0819" w:rsidRDefault="00A94A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6065D9"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1,495</w:t>
            </w:r>
            <w:r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9E0819" w:rsidRDefault="00195520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74E15B18" w:rsidR="00195520" w:rsidRPr="009E0819" w:rsidRDefault="006065D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E0819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19,171</w:t>
            </w:r>
          </w:p>
        </w:tc>
      </w:tr>
    </w:tbl>
    <w:p w14:paraId="5BFB47B4" w14:textId="77777777" w:rsidR="00C769E9" w:rsidRPr="009E0819" w:rsidRDefault="00C769E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735A07E" w14:textId="0072EA61" w:rsidR="00390E7A" w:rsidRPr="009E0819" w:rsidRDefault="00D361ED" w:rsidP="009E081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9E0819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  <w:r w:rsidR="00215174" w:rsidRPr="009E0819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="00215174" w:rsidRPr="009E0819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30343" w:rsidRPr="009E0819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="00B30343" w:rsidRPr="009E0819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="00B30343" w:rsidRPr="009E0819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18E496FE" w14:textId="2D59BA77" w:rsidR="006D287F" w:rsidRPr="009E0819" w:rsidRDefault="006D287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2"/>
          <w:szCs w:val="22"/>
        </w:rPr>
      </w:pPr>
      <w:r w:rsidRPr="009E0819">
        <w:rPr>
          <w:rFonts w:ascii="Angsana New" w:eastAsia="Times New Roman" w:hAnsi="Angsana New"/>
          <w:sz w:val="22"/>
        </w:rPr>
        <w:br w:type="page"/>
      </w:r>
    </w:p>
    <w:p w14:paraId="2CA94840" w14:textId="6134BC7B" w:rsidR="00844C5B" w:rsidRPr="009E0819" w:rsidRDefault="00844C5B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1836FAA" w14:textId="0A5FBB81" w:rsidR="007C69B1" w:rsidRPr="009E0819" w:rsidRDefault="007C69B1" w:rsidP="009E0819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9E0819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51E7EEC4" w:rsidR="007C69B1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383" w:type="dxa"/>
          </w:tcPr>
          <w:p w14:paraId="27C261F6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0E6A7F33" w:rsidR="007C69B1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A238D9" w:rsidRPr="009E0819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7C69B1" w:rsidRPr="009E0819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9E0819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9E081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9E0819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9E0819" w14:paraId="3A783925" w14:textId="77777777" w:rsidTr="00517683">
        <w:tc>
          <w:tcPr>
            <w:tcW w:w="2979" w:type="dxa"/>
          </w:tcPr>
          <w:p w14:paraId="0B2257E1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9E0819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40BF5" w:rsidRPr="009E0819" w14:paraId="1DA8A8CD" w14:textId="77777777" w:rsidTr="00517683">
        <w:tc>
          <w:tcPr>
            <w:tcW w:w="2979" w:type="dxa"/>
          </w:tcPr>
          <w:p w14:paraId="355AB1F4" w14:textId="02CB837B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177F6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840BF5" w:rsidRPr="009E0819" w:rsidRDefault="00840BF5" w:rsidP="009E081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6858FCB0" w:rsidR="00840BF5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77F6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243" w:type="dxa"/>
          </w:tcPr>
          <w:p w14:paraId="4E166CB1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5D65D843" w:rsidR="00840BF5" w:rsidRPr="009E0819" w:rsidRDefault="00A177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383" w:type="dxa"/>
          </w:tcPr>
          <w:p w14:paraId="45639B4E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6A939A20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398923A6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840BF5" w:rsidRPr="009E0819" w14:paraId="75DE98A9" w14:textId="77777777" w:rsidTr="00517683">
        <w:tc>
          <w:tcPr>
            <w:tcW w:w="2979" w:type="dxa"/>
          </w:tcPr>
          <w:p w14:paraId="784CAAB1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840BF5" w:rsidRPr="009E0819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840BF5" w:rsidRPr="009E0819" w14:paraId="2DCD3C59" w14:textId="77777777" w:rsidTr="00517683">
        <w:tc>
          <w:tcPr>
            <w:tcW w:w="2979" w:type="dxa"/>
          </w:tcPr>
          <w:p w14:paraId="77A7CE2C" w14:textId="1377DD9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9E081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840BF5" w:rsidRPr="009E0819" w:rsidRDefault="00840BF5" w:rsidP="009E081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40BF5" w:rsidRPr="009E0819" w14:paraId="2FA28A1A" w14:textId="77777777" w:rsidTr="00517683">
        <w:tc>
          <w:tcPr>
            <w:tcW w:w="2979" w:type="dxa"/>
          </w:tcPr>
          <w:p w14:paraId="292ABA5E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9E0819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9E081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629AC" w:rsidRPr="009E0819" w14:paraId="64CFAD68" w14:textId="77777777" w:rsidTr="00517683">
        <w:tc>
          <w:tcPr>
            <w:tcW w:w="2979" w:type="dxa"/>
          </w:tcPr>
          <w:p w14:paraId="0998D274" w14:textId="77777777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2F69606B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044FA1E2" w14:textId="77777777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78A4BF2F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383" w:type="dxa"/>
          </w:tcPr>
          <w:p w14:paraId="2EE221DB" w14:textId="77777777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1DE027C8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36" w:type="dxa"/>
          </w:tcPr>
          <w:p w14:paraId="1EFED0C5" w14:textId="77777777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7D4206EF" w:rsidR="001629AC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</w:tr>
      <w:tr w:rsidR="00840BF5" w:rsidRPr="009E0819" w14:paraId="59B99EC8" w14:textId="77777777" w:rsidTr="00517683">
        <w:tc>
          <w:tcPr>
            <w:tcW w:w="2979" w:type="dxa"/>
          </w:tcPr>
          <w:p w14:paraId="0E3C549D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49D07477" w:rsidR="00840BF5" w:rsidRPr="009E0819" w:rsidRDefault="00230F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243" w:type="dxa"/>
          </w:tcPr>
          <w:p w14:paraId="14D5FF27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39886A75" w:rsidR="00840BF5" w:rsidRPr="009E0819" w:rsidRDefault="00230FC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383" w:type="dxa"/>
          </w:tcPr>
          <w:p w14:paraId="4B7BC53C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5B8D71E2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098057C8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</w:tr>
      <w:tr w:rsidR="00840BF5" w:rsidRPr="009E0819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13129E83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177F6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840BF5" w:rsidRPr="009E0819" w:rsidRDefault="00840BF5" w:rsidP="009E081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40BF5" w:rsidRPr="009E0819" w14:paraId="14283FA0" w14:textId="77777777" w:rsidTr="00517683">
        <w:tc>
          <w:tcPr>
            <w:tcW w:w="2979" w:type="dxa"/>
          </w:tcPr>
          <w:p w14:paraId="0914A9EC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840BF5" w:rsidRPr="009E0819" w:rsidRDefault="00840BF5" w:rsidP="009E081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03687D77" w:rsidR="00840BF5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243" w:type="dxa"/>
          </w:tcPr>
          <w:p w14:paraId="1DA9FDBB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5AA1F5FA" w:rsidR="00840BF5" w:rsidRPr="009E0819" w:rsidRDefault="001629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383" w:type="dxa"/>
          </w:tcPr>
          <w:p w14:paraId="15A65964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08525D4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612BD95B" w:rsidR="00840BF5" w:rsidRPr="009E0819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</w:tr>
    </w:tbl>
    <w:p w14:paraId="6A70605D" w14:textId="77777777" w:rsidR="002F5734" w:rsidRPr="009E0819" w:rsidRDefault="002F5734" w:rsidP="009E0819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F872B53" w14:textId="3EB16A35" w:rsidR="000950DE" w:rsidRPr="009E0819" w:rsidRDefault="00E4660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0950DE" w:rsidRPr="009E0819" w:rsidSect="001B4300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08"/>
          <w:titlePg/>
          <w:docGrid w:linePitch="360"/>
        </w:sectPr>
      </w:pPr>
      <w:r w:rsidRPr="009E0819">
        <w:rPr>
          <w:rFonts w:ascii="Angsana New" w:hAnsi="Angsana New" w:hint="cs"/>
          <w:sz w:val="30"/>
          <w:szCs w:val="30"/>
          <w:cs/>
        </w:rPr>
        <w:t>ใน</w:t>
      </w:r>
      <w:r w:rsidR="008918AF" w:rsidRPr="009E0819">
        <w:rPr>
          <w:rFonts w:ascii="Angsana New" w:hAnsi="Angsana New" w:hint="cs"/>
          <w:sz w:val="30"/>
          <w:szCs w:val="30"/>
          <w:cs/>
        </w:rPr>
        <w:t>ระหว่าง</w:t>
      </w:r>
      <w:r w:rsidR="00FF5C0A" w:rsidRPr="009E0819">
        <w:rPr>
          <w:rFonts w:ascii="Angsana New" w:hAnsi="Angsana New" w:hint="cs"/>
          <w:sz w:val="30"/>
          <w:szCs w:val="30"/>
          <w:cs/>
        </w:rPr>
        <w:t>งวดสาม</w:t>
      </w:r>
      <w:r w:rsidR="00A60605" w:rsidRPr="009E0819">
        <w:rPr>
          <w:rFonts w:ascii="Angsana New" w:hAnsi="Angsana New" w:hint="cs"/>
          <w:sz w:val="30"/>
          <w:szCs w:val="30"/>
          <w:cs/>
        </w:rPr>
        <w:t>เดือนสิ้น</w:t>
      </w:r>
      <w:r w:rsidR="008918AF" w:rsidRPr="009E0819">
        <w:rPr>
          <w:rFonts w:ascii="Angsana New" w:hAnsi="Angsana New" w:hint="cs"/>
          <w:sz w:val="30"/>
          <w:szCs w:val="30"/>
          <w:cs/>
        </w:rPr>
        <w:t>สุด</w:t>
      </w:r>
      <w:r w:rsidR="000A071F" w:rsidRPr="009E081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E5C3C" w:rsidRPr="009E0819">
        <w:rPr>
          <w:rFonts w:ascii="Angsana New" w:hAnsi="Angsana New"/>
          <w:sz w:val="30"/>
          <w:szCs w:val="30"/>
        </w:rPr>
        <w:t>31</w:t>
      </w:r>
      <w:r w:rsidR="00A60605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/>
          <w:sz w:val="30"/>
          <w:szCs w:val="30"/>
          <w:cs/>
        </w:rPr>
        <w:t>มีนาคม</w:t>
      </w:r>
      <w:r w:rsidR="008918AF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7C69B1" w:rsidRPr="009E0819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="007C69B1" w:rsidRPr="009E0819">
        <w:rPr>
          <w:rFonts w:ascii="Angsana New" w:hAnsi="Angsana New"/>
          <w:sz w:val="30"/>
          <w:szCs w:val="30"/>
          <w:cs/>
        </w:rPr>
        <w:t xml:space="preserve"> </w:t>
      </w:r>
      <w:r w:rsidR="007C69B1" w:rsidRPr="009E0819">
        <w:rPr>
          <w:rFonts w:ascii="Angsana New" w:hAnsi="Angsana New"/>
          <w:sz w:val="30"/>
          <w:szCs w:val="30"/>
        </w:rPr>
        <w:t>AWC Share</w:t>
      </w:r>
      <w:r w:rsidR="00367332" w:rsidRPr="009E0819">
        <w:rPr>
          <w:rFonts w:ascii="Angsana New" w:hAnsi="Angsana New"/>
          <w:sz w:val="30"/>
          <w:szCs w:val="30"/>
        </w:rPr>
        <w:t>s</w:t>
      </w:r>
      <w:r w:rsidR="007C69B1" w:rsidRPr="009E0819">
        <w:rPr>
          <w:rFonts w:ascii="Angsana New" w:hAnsi="Angsana New"/>
          <w:sz w:val="30"/>
          <w:szCs w:val="30"/>
        </w:rPr>
        <w:t xml:space="preserve"> Plan Tranch</w:t>
      </w:r>
      <w:r w:rsidR="00B92FA1" w:rsidRPr="009E0819">
        <w:rPr>
          <w:rFonts w:ascii="Angsana New" w:hAnsi="Angsana New"/>
          <w:sz w:val="30"/>
          <w:szCs w:val="30"/>
        </w:rPr>
        <w:t>e</w:t>
      </w:r>
      <w:r w:rsidR="00AB2E26" w:rsidRPr="009E0819">
        <w:rPr>
          <w:rFonts w:ascii="Angsana New" w:hAnsi="Angsana New"/>
          <w:sz w:val="30"/>
          <w:szCs w:val="30"/>
        </w:rPr>
        <w:t xml:space="preserve"> </w:t>
      </w:r>
      <w:r w:rsidR="007C69B1" w:rsidRPr="009E0819">
        <w:rPr>
          <w:rFonts w:ascii="Angsana New" w:hAnsi="Angsana New"/>
          <w:sz w:val="30"/>
          <w:szCs w:val="30"/>
        </w:rPr>
        <w:t>1</w:t>
      </w:r>
      <w:r w:rsidR="003A1B1C" w:rsidRPr="009E0819">
        <w:rPr>
          <w:rFonts w:ascii="Angsana New" w:hAnsi="Angsana New"/>
          <w:sz w:val="30"/>
          <w:szCs w:val="30"/>
        </w:rPr>
        <w:t xml:space="preserve">, </w:t>
      </w:r>
      <w:r w:rsidRPr="009E0819">
        <w:rPr>
          <w:rFonts w:ascii="Angsana New" w:hAnsi="Angsana New"/>
          <w:sz w:val="30"/>
          <w:szCs w:val="30"/>
        </w:rPr>
        <w:t>AWC Shares Plan Tranche 2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3A1B1C" w:rsidRPr="009E081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A1B1C" w:rsidRPr="009E0819">
        <w:rPr>
          <w:rFonts w:ascii="Angsana New" w:hAnsi="Angsana New"/>
          <w:sz w:val="30"/>
          <w:szCs w:val="30"/>
        </w:rPr>
        <w:t xml:space="preserve">AWC Shares Plan Tranche 3 </w:t>
      </w:r>
      <w:r w:rsidRPr="009E0819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9C5F36" w:rsidRPr="009E0819">
        <w:rPr>
          <w:rFonts w:ascii="Angsana New" w:hAnsi="Angsana New"/>
          <w:sz w:val="30"/>
          <w:szCs w:val="30"/>
        </w:rPr>
        <w:t>624,</w:t>
      </w:r>
      <w:r w:rsidR="00492FDE" w:rsidRPr="009E0819">
        <w:rPr>
          <w:rFonts w:ascii="Angsana New" w:hAnsi="Angsana New"/>
          <w:sz w:val="30"/>
          <w:szCs w:val="30"/>
        </w:rPr>
        <w:t>7</w:t>
      </w:r>
      <w:r w:rsidR="009C5F36" w:rsidRPr="009E0819">
        <w:rPr>
          <w:rFonts w:ascii="Angsana New" w:hAnsi="Angsana New"/>
          <w:sz w:val="30"/>
          <w:szCs w:val="30"/>
        </w:rPr>
        <w:t>00</w:t>
      </w:r>
      <w:r w:rsidR="00742062" w:rsidRPr="009E0819">
        <w:rPr>
          <w:rFonts w:ascii="Angsana New" w:hAnsi="Angsana New"/>
          <w:sz w:val="30"/>
          <w:szCs w:val="30"/>
        </w:rPr>
        <w:t xml:space="preserve"> </w:t>
      </w:r>
      <w:r w:rsidR="00020959" w:rsidRPr="009E0819">
        <w:rPr>
          <w:rFonts w:ascii="Angsana New" w:hAnsi="Angsana New" w:hint="cs"/>
          <w:sz w:val="30"/>
          <w:szCs w:val="30"/>
          <w:cs/>
        </w:rPr>
        <w:t>หุ้น</w:t>
      </w:r>
      <w:r w:rsidR="009C5F36" w:rsidRPr="009E0819">
        <w:rPr>
          <w:rFonts w:ascii="Angsana New" w:hAnsi="Angsana New"/>
          <w:sz w:val="30"/>
          <w:szCs w:val="30"/>
        </w:rPr>
        <w:t xml:space="preserve"> 811,100 </w:t>
      </w:r>
      <w:r w:rsidRPr="009E0819">
        <w:rPr>
          <w:rFonts w:ascii="Angsana New" w:hAnsi="Angsana New" w:hint="cs"/>
          <w:sz w:val="30"/>
          <w:szCs w:val="30"/>
          <w:cs/>
        </w:rPr>
        <w:t>หุ้น</w:t>
      </w:r>
      <w:r w:rsidR="003A1B1C" w:rsidRPr="009E081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C5F36" w:rsidRPr="009E0819">
        <w:rPr>
          <w:rFonts w:ascii="Angsana New" w:hAnsi="Angsana New"/>
          <w:sz w:val="30"/>
          <w:szCs w:val="30"/>
        </w:rPr>
        <w:t>1,181,500</w:t>
      </w:r>
      <w:r w:rsidR="003A1B1C" w:rsidRPr="009E0819">
        <w:rPr>
          <w:rFonts w:ascii="Angsana New" w:hAnsi="Angsana New"/>
          <w:sz w:val="30"/>
          <w:szCs w:val="30"/>
        </w:rPr>
        <w:t xml:space="preserve"> </w:t>
      </w:r>
      <w:r w:rsidR="003A1B1C" w:rsidRPr="009E0819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9E0819">
        <w:rPr>
          <w:rFonts w:ascii="Angsana New" w:hAnsi="Angsana New" w:hint="cs"/>
          <w:sz w:val="30"/>
          <w:szCs w:val="30"/>
          <w:cs/>
        </w:rPr>
        <w:t>ตามลำดับ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7C69B1" w:rsidRPr="009E0819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7C69B1" w:rsidRPr="009E0819">
        <w:rPr>
          <w:rFonts w:ascii="Angsana New" w:hAnsi="Angsana New"/>
          <w:sz w:val="30"/>
          <w:szCs w:val="30"/>
          <w:cs/>
        </w:rPr>
        <w:t xml:space="preserve"> </w:t>
      </w:r>
      <w:r w:rsidR="007C69B1" w:rsidRPr="009E0819">
        <w:rPr>
          <w:rFonts w:ascii="Angsana New" w:hAnsi="Angsana New"/>
          <w:sz w:val="30"/>
          <w:szCs w:val="30"/>
        </w:rPr>
        <w:t xml:space="preserve">1 </w:t>
      </w:r>
      <w:r w:rsidR="007C69B1" w:rsidRPr="009E0819">
        <w:rPr>
          <w:rFonts w:ascii="Angsana New" w:hAnsi="Angsana New" w:hint="cs"/>
          <w:sz w:val="30"/>
          <w:szCs w:val="30"/>
          <w:cs/>
        </w:rPr>
        <w:t>บาท</w:t>
      </w:r>
      <w:r w:rsidR="00723925" w:rsidRPr="009E0819">
        <w:rPr>
          <w:rFonts w:ascii="Angsana New" w:hAnsi="Angsana New"/>
          <w:sz w:val="30"/>
          <w:szCs w:val="30"/>
        </w:rPr>
        <w:t xml:space="preserve"> </w:t>
      </w:r>
      <w:r w:rsidR="00723925" w:rsidRPr="009E0819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="00723925" w:rsidRPr="009E0819">
        <w:rPr>
          <w:rFonts w:ascii="Angsana New" w:hAnsi="Angsana New"/>
          <w:sz w:val="30"/>
          <w:szCs w:val="30"/>
          <w:cs/>
        </w:rPr>
        <w:t xml:space="preserve"> </w:t>
      </w:r>
      <w:r w:rsidR="00723925" w:rsidRPr="009E081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23925" w:rsidRPr="009E0819">
        <w:rPr>
          <w:rFonts w:ascii="Angsana New" w:hAnsi="Angsana New"/>
          <w:sz w:val="30"/>
          <w:szCs w:val="30"/>
        </w:rPr>
        <w:t xml:space="preserve"> </w:t>
      </w:r>
      <w:r w:rsidR="00AB7F55" w:rsidRPr="009E0819">
        <w:rPr>
          <w:rFonts w:ascii="Angsana New" w:hAnsi="Angsana New"/>
          <w:sz w:val="30"/>
          <w:szCs w:val="30"/>
        </w:rPr>
        <w:t>8</w:t>
      </w:r>
      <w:r w:rsidR="00723925" w:rsidRPr="009E0819">
        <w:rPr>
          <w:rFonts w:ascii="Angsana New" w:hAnsi="Angsana New"/>
          <w:sz w:val="30"/>
          <w:szCs w:val="30"/>
        </w:rPr>
        <w:t xml:space="preserve"> </w:t>
      </w:r>
      <w:r w:rsidR="00723925" w:rsidRPr="009E0819">
        <w:rPr>
          <w:rFonts w:ascii="Angsana New" w:hAnsi="Angsana New" w:hint="cs"/>
          <w:sz w:val="30"/>
          <w:szCs w:val="30"/>
          <w:cs/>
        </w:rPr>
        <w:t>มีนาคม</w:t>
      </w:r>
      <w:r w:rsidR="00723925"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</w:t>
      </w:r>
      <w:r w:rsidR="003A1B1C" w:rsidRPr="009E0819">
        <w:rPr>
          <w:rFonts w:ascii="Angsana New" w:hAnsi="Angsana New"/>
          <w:sz w:val="30"/>
          <w:szCs w:val="30"/>
        </w:rPr>
        <w:t>7</w:t>
      </w:r>
    </w:p>
    <w:p w14:paraId="03806E4C" w14:textId="77777777" w:rsidR="00003739" w:rsidRPr="009E0819" w:rsidRDefault="00003739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3555D25" w14:textId="77777777" w:rsidR="00003739" w:rsidRPr="009E0819" w:rsidRDefault="0000373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9E0819" w:rsidRDefault="006306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9E0819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9E0819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9E0819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9E0819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9E0819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31A521C6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9E0819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3B8A7514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F5C0A" w:rsidRPr="009E08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</w:t>
            </w:r>
            <w:r w:rsidR="00A60605" w:rsidRPr="009E08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4F7C9D72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9E0819" w:rsidRDefault="00C1506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9E0819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8D7814" w:rsidRPr="009E0819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0B1AD3F6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887C1A" w:rsidRPr="009E08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887C1A" w:rsidRPr="009E08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791803D4" w:rsidR="008D781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ED23471" w14:textId="77777777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7ED5E66B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9E08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D061C32" w14:textId="77777777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E747611" w14:textId="2C518EF4" w:rsidR="008D781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4E24417" w14:textId="77777777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5D500105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9E08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28F551E8" w14:textId="77777777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417D1098" w:rsidR="008D781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F8C4955" w14:textId="77777777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085D1111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9E08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57ACCB" w14:textId="77777777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713B7A5E" w:rsidR="008D7814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537BD0BD" w14:textId="77777777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2A807F22" w:rsidR="008D7814" w:rsidRPr="009E0819" w:rsidRDefault="008D781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9E081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756C" w:rsidRPr="009E0819" w14:paraId="74FD25BD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E33CF0B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9ABEE7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F9A5898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458D4C" w14:textId="30ECF548" w:rsidR="0011756C" w:rsidRPr="009E0819" w:rsidRDefault="003B0B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9E08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A4A5A6D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17BDBD2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7ACC110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9773803" w14:textId="058C21B1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9E08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5DACA394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0C5276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AC44FB5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2C099" w14:textId="51877E74" w:rsidR="0011756C" w:rsidRPr="009E0819" w:rsidRDefault="003B0B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9E08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13925B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FE2B906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7E100B5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DE4FE51" w14:textId="0499CA03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9E081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756C" w:rsidRPr="009E0819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5"/>
            <w:shd w:val="clear" w:color="auto" w:fill="auto"/>
            <w:vAlign w:val="center"/>
          </w:tcPr>
          <w:p w14:paraId="381C099F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E081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756C" w:rsidRPr="009E0819" w14:paraId="1F8A3F49" w14:textId="77777777" w:rsidTr="00720CDB">
        <w:trPr>
          <w:cantSplit/>
          <w:trHeight w:val="236"/>
        </w:trPr>
        <w:tc>
          <w:tcPr>
            <w:tcW w:w="3240" w:type="dxa"/>
          </w:tcPr>
          <w:p w14:paraId="5FDE3A59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1D448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19D64D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11756C" w:rsidRPr="009E0819" w:rsidRDefault="001175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C5D8E" w:rsidRPr="009E0819" w14:paraId="532A66CE" w14:textId="77777777" w:rsidTr="00720CDB">
        <w:trPr>
          <w:cantSplit/>
          <w:trHeight w:val="236"/>
        </w:trPr>
        <w:tc>
          <w:tcPr>
            <w:tcW w:w="3240" w:type="dxa"/>
          </w:tcPr>
          <w:p w14:paraId="76DB9EAC" w14:textId="7C89A079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center"/>
          </w:tcPr>
          <w:p w14:paraId="6263141C" w14:textId="67538D90" w:rsidR="004C5D8E" w:rsidRPr="009E0819" w:rsidRDefault="00EF087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3,329,938</w:t>
            </w:r>
          </w:p>
        </w:tc>
        <w:tc>
          <w:tcPr>
            <w:tcW w:w="180" w:type="dxa"/>
            <w:vAlign w:val="bottom"/>
          </w:tcPr>
          <w:p w14:paraId="0E07581B" w14:textId="77777777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ACBC6CB" w14:textId="1F2F804C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2,725,575 </w:t>
            </w:r>
          </w:p>
        </w:tc>
        <w:tc>
          <w:tcPr>
            <w:tcW w:w="180" w:type="dxa"/>
            <w:vAlign w:val="bottom"/>
          </w:tcPr>
          <w:p w14:paraId="0696426D" w14:textId="77777777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4D7EF98F" w14:textId="32493A39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     885,695 </w:t>
            </w:r>
          </w:p>
        </w:tc>
        <w:tc>
          <w:tcPr>
            <w:tcW w:w="180" w:type="dxa"/>
            <w:vAlign w:val="bottom"/>
          </w:tcPr>
          <w:p w14:paraId="1B38B200" w14:textId="77777777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</w:tcPr>
          <w:p w14:paraId="691175AD" w14:textId="2CBA7E03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850,395 </w:t>
            </w:r>
          </w:p>
        </w:tc>
        <w:tc>
          <w:tcPr>
            <w:tcW w:w="181" w:type="dxa"/>
            <w:vAlign w:val="bottom"/>
          </w:tcPr>
          <w:p w14:paraId="5DDC5938" w14:textId="77777777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9579E58" w14:textId="4BACF2B6" w:rsidR="004C5D8E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6162907A" w14:textId="77777777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1D4D717D" w14:textId="44E80D1A" w:rsidR="004C5D8E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F0781BB" w14:textId="77777777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E08BB0D" w14:textId="2529D4BC" w:rsidR="004C5D8E" w:rsidRPr="009E0819" w:rsidRDefault="00EF087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4,215,633</w:t>
            </w:r>
            <w:r w:rsidR="004C5D8E"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FFCAC93" w14:textId="77777777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2B756EDA" w14:textId="5B916C9C" w:rsidR="004C5D8E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3,575,970</w:t>
            </w:r>
          </w:p>
        </w:tc>
      </w:tr>
      <w:tr w:rsidR="007D0F34" w:rsidRPr="009E0819" w14:paraId="75D5A505" w14:textId="77777777" w:rsidTr="00720CDB">
        <w:trPr>
          <w:cantSplit/>
          <w:trHeight w:val="236"/>
        </w:trPr>
        <w:tc>
          <w:tcPr>
            <w:tcW w:w="3240" w:type="dxa"/>
          </w:tcPr>
          <w:p w14:paraId="15AAA365" w14:textId="6D7B933D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E4B254B" w14:textId="526E574F" w:rsidR="007D0F34" w:rsidRPr="009E0819" w:rsidRDefault="00EF087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6,109</w:t>
            </w:r>
          </w:p>
        </w:tc>
        <w:tc>
          <w:tcPr>
            <w:tcW w:w="180" w:type="dxa"/>
            <w:vAlign w:val="bottom"/>
          </w:tcPr>
          <w:p w14:paraId="33E292A7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0D36F" w14:textId="7C59AED6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8,131 </w:t>
            </w:r>
          </w:p>
        </w:tc>
        <w:tc>
          <w:tcPr>
            <w:tcW w:w="180" w:type="dxa"/>
            <w:vAlign w:val="bottom"/>
          </w:tcPr>
          <w:p w14:paraId="045BF6BC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15409E" w14:textId="19136A96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 67,618 </w:t>
            </w:r>
          </w:p>
        </w:tc>
        <w:tc>
          <w:tcPr>
            <w:tcW w:w="180" w:type="dxa"/>
            <w:vAlign w:val="bottom"/>
          </w:tcPr>
          <w:p w14:paraId="655CE1AF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4AF32E" w14:textId="0980FE54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49,226 </w:t>
            </w:r>
          </w:p>
        </w:tc>
        <w:tc>
          <w:tcPr>
            <w:tcW w:w="181" w:type="dxa"/>
            <w:vAlign w:val="bottom"/>
          </w:tcPr>
          <w:p w14:paraId="5160082C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C265F5E" w14:textId="335B5971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EF0874"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73,727</w:t>
            </w: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17257BC2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097674" w14:textId="126697E5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(57,357)</w:t>
            </w:r>
          </w:p>
        </w:tc>
        <w:tc>
          <w:tcPr>
            <w:tcW w:w="270" w:type="dxa"/>
          </w:tcPr>
          <w:p w14:paraId="4A1203BA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025CA44" w14:textId="4B6F79E6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34CD686C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BC948" w14:textId="4795B719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7D0F34" w:rsidRPr="009E0819" w14:paraId="7F1EC935" w14:textId="77777777" w:rsidTr="00720CDB">
        <w:trPr>
          <w:cantSplit/>
          <w:trHeight w:val="236"/>
        </w:trPr>
        <w:tc>
          <w:tcPr>
            <w:tcW w:w="3240" w:type="dxa"/>
          </w:tcPr>
          <w:p w14:paraId="2028B72A" w14:textId="7567EF13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50793F5" w14:textId="218B8921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3,336,047</w:t>
            </w:r>
          </w:p>
        </w:tc>
        <w:tc>
          <w:tcPr>
            <w:tcW w:w="180" w:type="dxa"/>
            <w:vAlign w:val="bottom"/>
          </w:tcPr>
          <w:p w14:paraId="1EC405B5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BB337" w14:textId="17952FAC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2,733,706 </w:t>
            </w:r>
          </w:p>
        </w:tc>
        <w:tc>
          <w:tcPr>
            <w:tcW w:w="180" w:type="dxa"/>
            <w:vAlign w:val="bottom"/>
          </w:tcPr>
          <w:p w14:paraId="7EB7233D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2CFC854" w14:textId="2B3B0163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953,313</w:t>
            </w:r>
          </w:p>
        </w:tc>
        <w:tc>
          <w:tcPr>
            <w:tcW w:w="180" w:type="dxa"/>
            <w:vAlign w:val="bottom"/>
          </w:tcPr>
          <w:p w14:paraId="08453162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844189" w14:textId="34A989B3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899,621 </w:t>
            </w:r>
          </w:p>
        </w:tc>
        <w:tc>
          <w:tcPr>
            <w:tcW w:w="181" w:type="dxa"/>
            <w:vAlign w:val="bottom"/>
          </w:tcPr>
          <w:p w14:paraId="29D302CE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F711B" w14:textId="57872445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</w:t>
            </w:r>
            <w:r w:rsidR="00EF0874"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73,727</w:t>
            </w: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1442CB3D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7BA000" w14:textId="04DDE9B6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(57,357)</w:t>
            </w:r>
          </w:p>
        </w:tc>
        <w:tc>
          <w:tcPr>
            <w:tcW w:w="270" w:type="dxa"/>
          </w:tcPr>
          <w:p w14:paraId="5EB60CB8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912DE31" w14:textId="1D555FF1" w:rsidR="007D0F34" w:rsidRPr="009E0819" w:rsidRDefault="00EF087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4,215,633</w:t>
            </w:r>
          </w:p>
        </w:tc>
        <w:tc>
          <w:tcPr>
            <w:tcW w:w="180" w:type="dxa"/>
            <w:vAlign w:val="bottom"/>
          </w:tcPr>
          <w:p w14:paraId="33E2AE21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3F07E6" w14:textId="2E0FE3A8" w:rsidR="007D0F34" w:rsidRPr="009E0819" w:rsidRDefault="004C5D8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3,575,970</w:t>
            </w:r>
          </w:p>
        </w:tc>
      </w:tr>
      <w:tr w:rsidR="007D0F34" w:rsidRPr="009E0819" w14:paraId="12903736" w14:textId="77777777" w:rsidTr="00720CDB">
        <w:trPr>
          <w:cantSplit/>
        </w:trPr>
        <w:tc>
          <w:tcPr>
            <w:tcW w:w="3240" w:type="dxa"/>
          </w:tcPr>
          <w:p w14:paraId="60D9F970" w14:textId="77777777" w:rsidR="007D0F34" w:rsidRPr="009E0819" w:rsidRDefault="007D0F34" w:rsidP="009E0819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E8DD774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8F2EF8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</w:tcPr>
          <w:p w14:paraId="143A3F57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2957100F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416405" w:rsidRPr="009E0819" w14:paraId="4AFEBEB8" w14:textId="77777777" w:rsidTr="0007730F">
        <w:trPr>
          <w:cantSplit/>
        </w:trPr>
        <w:tc>
          <w:tcPr>
            <w:tcW w:w="3240" w:type="dxa"/>
          </w:tcPr>
          <w:p w14:paraId="38B0E655" w14:textId="5D0B94F9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758121A5" w14:textId="32CE782B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10,598</w:t>
            </w:r>
          </w:p>
        </w:tc>
        <w:tc>
          <w:tcPr>
            <w:tcW w:w="180" w:type="dxa"/>
            <w:vAlign w:val="bottom"/>
          </w:tcPr>
          <w:p w14:paraId="75F49DD1" w14:textId="77777777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5743E6" w14:textId="41A8D39C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256C98"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</w:t>
            </w: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2D4BAD3" w14:textId="77777777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16101C8D" w14:textId="294ADCC3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7,402</w:t>
            </w:r>
          </w:p>
        </w:tc>
        <w:tc>
          <w:tcPr>
            <w:tcW w:w="180" w:type="dxa"/>
            <w:vAlign w:val="bottom"/>
          </w:tcPr>
          <w:p w14:paraId="03241648" w14:textId="77777777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</w:tcPr>
          <w:p w14:paraId="1A777F75" w14:textId="5D4A87CB" w:rsidR="00416405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2,601</w:t>
            </w:r>
            <w:r w:rsidR="00416405"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56160ED" w14:textId="77777777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3D0687F" w14:textId="3803E055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5D45A87A" w14:textId="77777777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545D3014" w14:textId="07C1FF43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60A4E5A" w14:textId="77777777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246C996E" w14:textId="231211B2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18,000</w:t>
            </w:r>
          </w:p>
        </w:tc>
        <w:tc>
          <w:tcPr>
            <w:tcW w:w="180" w:type="dxa"/>
            <w:vAlign w:val="bottom"/>
          </w:tcPr>
          <w:p w14:paraId="7546D66B" w14:textId="77777777" w:rsidR="00416405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399CAF52" w14:textId="6EFDED5F" w:rsidR="00416405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2,617</w:t>
            </w:r>
            <w:r w:rsidR="00416405"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7D0F34" w:rsidRPr="009E0819" w14:paraId="6C6B5621" w14:textId="77777777" w:rsidTr="0007730F">
        <w:trPr>
          <w:cantSplit/>
        </w:trPr>
        <w:tc>
          <w:tcPr>
            <w:tcW w:w="3240" w:type="dxa"/>
          </w:tcPr>
          <w:p w14:paraId="41A2C2F2" w14:textId="68404FB5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416405" w:rsidRPr="009E081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1C1D9DD3" w14:textId="300FDA7A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585</w:t>
            </w:r>
          </w:p>
        </w:tc>
        <w:tc>
          <w:tcPr>
            <w:tcW w:w="180" w:type="dxa"/>
            <w:vAlign w:val="bottom"/>
          </w:tcPr>
          <w:p w14:paraId="373C6E50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7A40BBF7" w:rsidR="007D0F34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5,268</w:t>
            </w:r>
          </w:p>
        </w:tc>
        <w:tc>
          <w:tcPr>
            <w:tcW w:w="180" w:type="dxa"/>
            <w:vAlign w:val="bottom"/>
          </w:tcPr>
          <w:p w14:paraId="2C885ACC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060FFF28" w14:textId="7A585385" w:rsidR="007D0F34" w:rsidRPr="009E0819" w:rsidRDefault="00AD1F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32,580</w:t>
            </w:r>
          </w:p>
        </w:tc>
        <w:tc>
          <w:tcPr>
            <w:tcW w:w="180" w:type="dxa"/>
            <w:vAlign w:val="bottom"/>
          </w:tcPr>
          <w:p w14:paraId="2EBC5A1A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</w:tcPr>
          <w:p w14:paraId="0AD9769C" w14:textId="5EECC27F" w:rsidR="007D0F34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6,926</w:t>
            </w:r>
          </w:p>
        </w:tc>
        <w:tc>
          <w:tcPr>
            <w:tcW w:w="181" w:type="dxa"/>
            <w:vAlign w:val="bottom"/>
          </w:tcPr>
          <w:p w14:paraId="53A7E602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B2FC26D" w14:textId="2C40B5AB" w:rsidR="007D0F34" w:rsidRPr="009E0819" w:rsidRDefault="00AD1F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2242B86D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74A9E591" w14:textId="6A45F895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(397)</w:t>
            </w:r>
          </w:p>
        </w:tc>
        <w:tc>
          <w:tcPr>
            <w:tcW w:w="270" w:type="dxa"/>
          </w:tcPr>
          <w:p w14:paraId="34D8DFD1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F0F1D61" w14:textId="4960CD09" w:rsidR="007D0F34" w:rsidRPr="009E0819" w:rsidRDefault="000C0BE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33,165</w:t>
            </w:r>
          </w:p>
        </w:tc>
        <w:tc>
          <w:tcPr>
            <w:tcW w:w="180" w:type="dxa"/>
            <w:vAlign w:val="bottom"/>
          </w:tcPr>
          <w:p w14:paraId="01E704E2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16B30249" w14:textId="0C5E4514" w:rsidR="007D0F34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11,797</w:t>
            </w:r>
          </w:p>
        </w:tc>
      </w:tr>
      <w:tr w:rsidR="007D0F34" w:rsidRPr="009E0819" w14:paraId="437620F4" w14:textId="77777777" w:rsidTr="00AD1FBA">
        <w:trPr>
          <w:cantSplit/>
        </w:trPr>
        <w:tc>
          <w:tcPr>
            <w:tcW w:w="3240" w:type="dxa"/>
          </w:tcPr>
          <w:p w14:paraId="2428D729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3FE82DA1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1ACD15DC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5977A5EE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257E4A" w14:textId="2E446128" w:rsidR="007D0F34" w:rsidRPr="009E0819" w:rsidRDefault="00CA49E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1,154,523</w:t>
            </w:r>
          </w:p>
        </w:tc>
        <w:tc>
          <w:tcPr>
            <w:tcW w:w="180" w:type="dxa"/>
            <w:vAlign w:val="bottom"/>
          </w:tcPr>
          <w:p w14:paraId="5F6ACD20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5351A4BE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1,322,308 </w:t>
            </w:r>
          </w:p>
        </w:tc>
        <w:tc>
          <w:tcPr>
            <w:tcW w:w="181" w:type="dxa"/>
            <w:vAlign w:val="bottom"/>
          </w:tcPr>
          <w:p w14:paraId="32A001D7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07C71AE3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14D8E3D9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4E33997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252C52" w14:textId="6A61BCC2" w:rsidR="007D0F34" w:rsidRPr="009E0819" w:rsidRDefault="00CA49E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CA49E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1,154,523</w:t>
            </w:r>
          </w:p>
        </w:tc>
        <w:tc>
          <w:tcPr>
            <w:tcW w:w="180" w:type="dxa"/>
            <w:vAlign w:val="bottom"/>
          </w:tcPr>
          <w:p w14:paraId="19223729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2A2DCE4A" w:rsidR="007D0F34" w:rsidRPr="009E0819" w:rsidRDefault="0041640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1,322,308 </w:t>
            </w:r>
          </w:p>
        </w:tc>
      </w:tr>
      <w:tr w:rsidR="0046494B" w:rsidRPr="009E0819" w14:paraId="32DDA123" w14:textId="77777777" w:rsidTr="00720CDB">
        <w:trPr>
          <w:cantSplit/>
        </w:trPr>
        <w:tc>
          <w:tcPr>
            <w:tcW w:w="3240" w:type="dxa"/>
          </w:tcPr>
          <w:p w14:paraId="56E02816" w14:textId="5E08B7E0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6ECA9A" w14:textId="2D98B672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3,347,230</w:t>
            </w:r>
          </w:p>
        </w:tc>
        <w:tc>
          <w:tcPr>
            <w:tcW w:w="180" w:type="dxa"/>
            <w:vAlign w:val="bottom"/>
          </w:tcPr>
          <w:p w14:paraId="655F6463" w14:textId="77777777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9B2048" w14:textId="7DE562C4" w:rsidR="0046494B" w:rsidRPr="009E0819" w:rsidRDefault="006F723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2,738,990</w:t>
            </w:r>
          </w:p>
        </w:tc>
        <w:tc>
          <w:tcPr>
            <w:tcW w:w="180" w:type="dxa"/>
            <w:vAlign w:val="bottom"/>
          </w:tcPr>
          <w:p w14:paraId="3532165D" w14:textId="77777777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90CE11" w14:textId="1C28BAA4" w:rsidR="0046494B" w:rsidRPr="009E0819" w:rsidRDefault="00CA49E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2,147,818</w:t>
            </w:r>
          </w:p>
        </w:tc>
        <w:tc>
          <w:tcPr>
            <w:tcW w:w="180" w:type="dxa"/>
            <w:vAlign w:val="bottom"/>
          </w:tcPr>
          <w:p w14:paraId="173E4BAD" w14:textId="77777777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BE9FC18" w14:textId="1FE465C3" w:rsidR="0046494B" w:rsidRPr="009E0819" w:rsidRDefault="00C5616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2,231,456</w:t>
            </w:r>
          </w:p>
        </w:tc>
        <w:tc>
          <w:tcPr>
            <w:tcW w:w="181" w:type="dxa"/>
            <w:vAlign w:val="bottom"/>
          </w:tcPr>
          <w:p w14:paraId="6A791329" w14:textId="77777777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E1020F" w14:textId="1FA2B287" w:rsidR="0046494B" w:rsidRPr="009E0819" w:rsidRDefault="00AD1F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</w:t>
            </w:r>
            <w:r w:rsidR="00EF0874"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73,727</w:t>
            </w: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7018BE15" w14:textId="77777777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411428" w14:textId="049B9923" w:rsidR="0046494B" w:rsidRPr="009E0819" w:rsidRDefault="002575F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(57,</w:t>
            </w:r>
            <w:r w:rsidR="00416405"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754)</w:t>
            </w:r>
          </w:p>
        </w:tc>
        <w:tc>
          <w:tcPr>
            <w:tcW w:w="270" w:type="dxa"/>
          </w:tcPr>
          <w:p w14:paraId="5BAF04FE" w14:textId="77777777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5F6288" w14:textId="08A9DB5B" w:rsidR="0046494B" w:rsidRPr="009E0819" w:rsidRDefault="00CA49E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5,421,321</w:t>
            </w:r>
          </w:p>
        </w:tc>
        <w:tc>
          <w:tcPr>
            <w:tcW w:w="180" w:type="dxa"/>
            <w:vAlign w:val="bottom"/>
          </w:tcPr>
          <w:p w14:paraId="3A53F6F7" w14:textId="77777777" w:rsidR="0046494B" w:rsidRPr="009E0819" w:rsidRDefault="0046494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36295D" w14:textId="60E776BD" w:rsidR="0046494B" w:rsidRPr="009E0819" w:rsidRDefault="004A2DE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4,912,692</w:t>
            </w:r>
          </w:p>
        </w:tc>
      </w:tr>
      <w:tr w:rsidR="007D0F34" w:rsidRPr="009E0819" w14:paraId="23427773" w14:textId="77777777" w:rsidTr="00051D94">
        <w:trPr>
          <w:cantSplit/>
        </w:trPr>
        <w:tc>
          <w:tcPr>
            <w:tcW w:w="3240" w:type="dxa"/>
          </w:tcPr>
          <w:p w14:paraId="60C26B01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36ADFF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BDD759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7D0F34" w:rsidRPr="009E0819" w:rsidRDefault="007D0F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1D94" w:rsidRPr="009E0819" w14:paraId="3B8595CD" w14:textId="77777777" w:rsidTr="00051D94">
        <w:trPr>
          <w:cantSplit/>
        </w:trPr>
        <w:tc>
          <w:tcPr>
            <w:tcW w:w="3240" w:type="dxa"/>
          </w:tcPr>
          <w:p w14:paraId="7AA18145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E935D8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C36A06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C737C1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B2BD35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1168C8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ED81EC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99DF63B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BFBFCF4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23F1B8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FD1688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562E76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10A2F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307215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9574A3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83EFE" w14:textId="77777777" w:rsidR="00051D94" w:rsidRPr="009E0819" w:rsidRDefault="00051D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4BE6" w:rsidRPr="009E0819" w14:paraId="02CA0E1E" w14:textId="77777777" w:rsidTr="00720CDB">
        <w:trPr>
          <w:cantSplit/>
        </w:trPr>
        <w:tc>
          <w:tcPr>
            <w:tcW w:w="3240" w:type="dxa"/>
          </w:tcPr>
          <w:p w14:paraId="47ED47A0" w14:textId="2A4D4D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211BFABD" w:rsidR="00994BE6" w:rsidRPr="009E0819" w:rsidRDefault="00960B5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700,665</w:t>
            </w:r>
          </w:p>
        </w:tc>
        <w:tc>
          <w:tcPr>
            <w:tcW w:w="180" w:type="dxa"/>
            <w:vAlign w:val="bottom"/>
          </w:tcPr>
          <w:p w14:paraId="0E8DDC0D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409CEE06" w:rsidR="00994BE6" w:rsidRPr="009E0819" w:rsidRDefault="0065202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445,870</w:t>
            </w:r>
          </w:p>
        </w:tc>
        <w:tc>
          <w:tcPr>
            <w:tcW w:w="180" w:type="dxa"/>
            <w:vAlign w:val="bottom"/>
          </w:tcPr>
          <w:p w14:paraId="6BE09D47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2FEAC66" w14:textId="264E22ED" w:rsidR="00994BE6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1,348,050</w:t>
            </w:r>
          </w:p>
        </w:tc>
        <w:tc>
          <w:tcPr>
            <w:tcW w:w="180" w:type="dxa"/>
            <w:vAlign w:val="bottom"/>
          </w:tcPr>
          <w:p w14:paraId="1F28856C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28C9DAB4" w:rsidR="00994BE6" w:rsidRPr="009E0819" w:rsidRDefault="000B5B1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1,269,022</w:t>
            </w:r>
          </w:p>
        </w:tc>
        <w:tc>
          <w:tcPr>
            <w:tcW w:w="181" w:type="dxa"/>
            <w:vAlign w:val="bottom"/>
          </w:tcPr>
          <w:p w14:paraId="5A5EBCD9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2E5F99FF" w:rsidR="00994BE6" w:rsidRPr="009E0819" w:rsidRDefault="006D0F2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(29,473)</w:t>
            </w:r>
          </w:p>
        </w:tc>
        <w:tc>
          <w:tcPr>
            <w:tcW w:w="180" w:type="dxa"/>
          </w:tcPr>
          <w:p w14:paraId="61F10111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5E10C3F2" w:rsidR="00994BE6" w:rsidRPr="009E0819" w:rsidRDefault="000B5B1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(25,649)</w:t>
            </w:r>
          </w:p>
        </w:tc>
        <w:tc>
          <w:tcPr>
            <w:tcW w:w="270" w:type="dxa"/>
          </w:tcPr>
          <w:p w14:paraId="669D0EDA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23E6BB23" w:rsidR="00994BE6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2,019,242</w:t>
            </w:r>
          </w:p>
        </w:tc>
        <w:tc>
          <w:tcPr>
            <w:tcW w:w="180" w:type="dxa"/>
            <w:vAlign w:val="bottom"/>
          </w:tcPr>
          <w:p w14:paraId="3798E4CA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4ADADE79" w:rsidR="00994BE6" w:rsidRPr="009E0819" w:rsidRDefault="000B5B1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1,689,243</w:t>
            </w:r>
          </w:p>
        </w:tc>
      </w:tr>
      <w:tr w:rsidR="00994BE6" w:rsidRPr="009E0819" w14:paraId="7CAEED67" w14:textId="77777777" w:rsidTr="00720CDB">
        <w:trPr>
          <w:cantSplit/>
        </w:trPr>
        <w:tc>
          <w:tcPr>
            <w:tcW w:w="3240" w:type="dxa"/>
          </w:tcPr>
          <w:p w14:paraId="1C8C44C8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429FCC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F9189F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994BE6" w:rsidRPr="009E0819" w:rsidRDefault="00994BE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EA1A83" w:rsidRPr="009E0819" w14:paraId="48CBD57E" w14:textId="77777777" w:rsidTr="00720CDB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DD688B2" w14:textId="4847A9A0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="000C0BEB" w:rsidRPr="009E0819">
              <w:rPr>
                <w:rFonts w:ascii="Angsana New" w:hAnsi="Angsana New"/>
                <w:sz w:val="28"/>
                <w:szCs w:val="28"/>
              </w:rPr>
              <w:t>31</w:t>
            </w:r>
            <w:r w:rsidRPr="009E08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E081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="000C0BEB" w:rsidRPr="009E08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A46ED4F" w14:textId="5D66EB2D" w:rsidR="00EA1A83" w:rsidRPr="009E0819" w:rsidRDefault="00DF1A2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86,564,629</w:t>
            </w:r>
          </w:p>
        </w:tc>
        <w:tc>
          <w:tcPr>
            <w:tcW w:w="180" w:type="dxa"/>
            <w:vAlign w:val="bottom"/>
          </w:tcPr>
          <w:p w14:paraId="5E0A9E9A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03453489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86,344,655</w:t>
            </w:r>
          </w:p>
        </w:tc>
        <w:tc>
          <w:tcPr>
            <w:tcW w:w="180" w:type="dxa"/>
            <w:vAlign w:val="bottom"/>
          </w:tcPr>
          <w:p w14:paraId="5F72A8E0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C5771C" w14:textId="28F55B57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88,876,657</w:t>
            </w:r>
          </w:p>
        </w:tc>
        <w:tc>
          <w:tcPr>
            <w:tcW w:w="180" w:type="dxa"/>
            <w:vAlign w:val="bottom"/>
          </w:tcPr>
          <w:p w14:paraId="4E774FED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1F57A7AB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87,303,338</w:t>
            </w:r>
          </w:p>
        </w:tc>
        <w:tc>
          <w:tcPr>
            <w:tcW w:w="181" w:type="dxa"/>
            <w:vAlign w:val="bottom"/>
          </w:tcPr>
          <w:p w14:paraId="4DE0BE38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36F4B0B3" w:rsidR="00EA1A83" w:rsidRPr="009E0819" w:rsidRDefault="00A260B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(462,7</w:t>
            </w:r>
            <w:r w:rsidR="000C0BEB"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69</w:t>
            </w: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488200A6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7A85E286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(673,775)</w:t>
            </w:r>
          </w:p>
        </w:tc>
        <w:tc>
          <w:tcPr>
            <w:tcW w:w="270" w:type="dxa"/>
            <w:vAlign w:val="bottom"/>
          </w:tcPr>
          <w:p w14:paraId="39793125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47BE30C3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174,978,517</w:t>
            </w:r>
          </w:p>
        </w:tc>
        <w:tc>
          <w:tcPr>
            <w:tcW w:w="180" w:type="dxa"/>
            <w:vAlign w:val="bottom"/>
          </w:tcPr>
          <w:p w14:paraId="52415B09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1C81B390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172,974,218</w:t>
            </w:r>
          </w:p>
        </w:tc>
      </w:tr>
      <w:tr w:rsidR="00EA1A83" w:rsidRPr="009E0819" w14:paraId="71FEAFED" w14:textId="77777777" w:rsidTr="00720CDB">
        <w:trPr>
          <w:cantSplit/>
          <w:trHeight w:val="693"/>
        </w:trPr>
        <w:tc>
          <w:tcPr>
            <w:tcW w:w="3240" w:type="dxa"/>
            <w:shd w:val="clear" w:color="auto" w:fill="auto"/>
            <w:vAlign w:val="bottom"/>
          </w:tcPr>
          <w:p w14:paraId="4ECA2EBF" w14:textId="1BF9AAAD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="000C0BEB" w:rsidRPr="009E08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E081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9E0819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="000C0BEB" w:rsidRPr="009E0819">
              <w:rPr>
                <w:rFonts w:ascii="Angsana New" w:hAnsi="Angsana New"/>
                <w:sz w:val="28"/>
                <w:szCs w:val="28"/>
              </w:rPr>
              <w:t>31</w:t>
            </w:r>
            <w:r w:rsidRPr="009E081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6F4C399C" w:rsidR="00EA1A83" w:rsidRPr="009E0819" w:rsidRDefault="00DF1A2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36,256,178</w:t>
            </w:r>
          </w:p>
        </w:tc>
        <w:tc>
          <w:tcPr>
            <w:tcW w:w="180" w:type="dxa"/>
            <w:vAlign w:val="bottom"/>
          </w:tcPr>
          <w:p w14:paraId="125806B0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5B3F9311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36,589,350</w:t>
            </w:r>
          </w:p>
        </w:tc>
        <w:tc>
          <w:tcPr>
            <w:tcW w:w="180" w:type="dxa"/>
            <w:vAlign w:val="bottom"/>
          </w:tcPr>
          <w:p w14:paraId="23046D2C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DCFDB5" w14:textId="44861FCE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35,439,4</w:t>
            </w:r>
            <w:r w:rsidR="000025D4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80" w:type="dxa"/>
            <w:vAlign w:val="bottom"/>
          </w:tcPr>
          <w:p w14:paraId="67FE08F4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1528721E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34,926,024</w:t>
            </w:r>
          </w:p>
        </w:tc>
        <w:tc>
          <w:tcPr>
            <w:tcW w:w="181" w:type="dxa"/>
            <w:vAlign w:val="bottom"/>
          </w:tcPr>
          <w:p w14:paraId="00B4561D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46BF67BC" w:rsidR="00EA1A83" w:rsidRPr="009E0819" w:rsidRDefault="00A260B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(42,5</w:t>
            </w:r>
            <w:r w:rsidR="000C0BEB"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89</w:t>
            </w: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08C45E9C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(277,173)</w:t>
            </w:r>
          </w:p>
        </w:tc>
        <w:tc>
          <w:tcPr>
            <w:tcW w:w="270" w:type="dxa"/>
            <w:vAlign w:val="bottom"/>
          </w:tcPr>
          <w:p w14:paraId="185932D0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7A451412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71,653,015</w:t>
            </w:r>
          </w:p>
        </w:tc>
        <w:tc>
          <w:tcPr>
            <w:tcW w:w="180" w:type="dxa"/>
            <w:vAlign w:val="bottom"/>
          </w:tcPr>
          <w:p w14:paraId="45355D58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3FAC2FF5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9E0819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71,238,201</w:t>
            </w:r>
          </w:p>
        </w:tc>
      </w:tr>
    </w:tbl>
    <w:p w14:paraId="52B01414" w14:textId="77777777" w:rsidR="00C15066" w:rsidRPr="009E0819" w:rsidRDefault="00C1506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C7AD92" w14:textId="77777777" w:rsidR="001E0E8E" w:rsidRPr="009E0819" w:rsidRDefault="001E0E8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CC0F1E5" w14:textId="77777777" w:rsidR="008A779A" w:rsidRPr="009E0819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9E0819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9E0819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9E0819" w:rsidRDefault="008A779A" w:rsidP="009E0819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9E0819" w:rsidSect="00360081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247"/>
        <w:gridCol w:w="1733"/>
      </w:tblGrid>
      <w:tr w:rsidR="000C0BEB" w:rsidRPr="009E0819" w14:paraId="12638159" w14:textId="77777777" w:rsidTr="00AB07A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4BCB" w14:textId="17DDF7D6" w:rsidR="000C0BEB" w:rsidRPr="009E0819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9E0819"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0C0BEB" w:rsidRPr="009E0819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0BEB" w:rsidRPr="009E0819" w14:paraId="403D6CEB" w14:textId="77777777" w:rsidTr="00AB07A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EBC2" w14:textId="3DAE0BBC" w:rsidR="000C0BEB" w:rsidRPr="009E0819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9E081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9E081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E081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05C75685" w:rsidR="000C0BEB" w:rsidRPr="009E0819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E08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0C0BEB" w:rsidRPr="009E0819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62A0D8ED" w:rsidR="000C0BEB" w:rsidRPr="009E0819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E08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A83" w:rsidRPr="009E0819" w14:paraId="0DD24728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88505C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7F9CDB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B169AE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630163F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1A83" w:rsidRPr="009E0819" w14:paraId="482562FA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1A83" w:rsidRPr="009E0819" w14:paraId="5BB297A5" w14:textId="77777777" w:rsidTr="00EA1A83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A83" w:rsidRPr="009E0819" w14:paraId="2BC38A3B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256000" w14:textId="5D270FCD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5,421,321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E09893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749F833" w14:textId="1D3938A0" w:rsidR="00EA1A83" w:rsidRPr="009E0819" w:rsidRDefault="00D9310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4,912,692</w:t>
            </w:r>
          </w:p>
        </w:tc>
      </w:tr>
      <w:tr w:rsidR="00EA1A83" w:rsidRPr="009E0819" w14:paraId="4508DB2F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0064" w14:textId="38716D61" w:rsidR="00EA1A83" w:rsidRPr="009E0819" w:rsidRDefault="000C0BE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1,119,013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7DA97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999AA" w14:textId="6DB6F954" w:rsidR="00EA1A83" w:rsidRPr="009E0819" w:rsidRDefault="007020B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1,085,658</w:t>
            </w:r>
          </w:p>
        </w:tc>
      </w:tr>
      <w:tr w:rsidR="00EA1A83" w:rsidRPr="009E0819" w14:paraId="7F75B22D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771794" w14:textId="385E9528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6,540,334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D03A72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5EEB4D" w14:textId="1717ED59" w:rsidR="00EA1A83" w:rsidRPr="009E0819" w:rsidRDefault="003179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5,998,350</w:t>
            </w:r>
          </w:p>
        </w:tc>
      </w:tr>
      <w:tr w:rsidR="00EA1A83" w:rsidRPr="009E0819" w14:paraId="49240A56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E3E76" w14:textId="5B3DCEC0" w:rsidR="00EA1A83" w:rsidRPr="009E0819" w:rsidRDefault="0087573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(1,</w:t>
            </w:r>
            <w:r w:rsidR="000C0BEB" w:rsidRPr="009E0819">
              <w:rPr>
                <w:rFonts w:ascii="Angsana New" w:eastAsia="MS Mincho" w:hAnsi="Angsana New"/>
                <w:sz w:val="30"/>
                <w:szCs w:val="30"/>
              </w:rPr>
              <w:t>10</w:t>
            </w:r>
            <w:r w:rsidR="00960B5B" w:rsidRPr="009E0819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0C0BEB" w:rsidRPr="009E081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960B5B" w:rsidRPr="009E0819">
              <w:rPr>
                <w:rFonts w:ascii="Angsana New" w:eastAsia="MS Mincho" w:hAnsi="Angsana New"/>
                <w:sz w:val="30"/>
                <w:szCs w:val="30"/>
              </w:rPr>
              <w:t>66</w:t>
            </w:r>
            <w:r w:rsidR="000C0BEB" w:rsidRPr="009E0819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9E081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EEFCA6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699" w14:textId="6B620DE1" w:rsidR="00EA1A83" w:rsidRPr="009E0819" w:rsidRDefault="003179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(1,106,348)</w:t>
            </w:r>
          </w:p>
        </w:tc>
      </w:tr>
      <w:tr w:rsidR="00EA1A83" w:rsidRPr="009E0819" w14:paraId="48D472C9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F638A" w14:textId="37C217C8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5,439,666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3A821F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EA2B3" w14:textId="46CB146E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C86976"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4,892,002</w:t>
            </w:r>
          </w:p>
        </w:tc>
      </w:tr>
      <w:tr w:rsidR="00EA1A83" w:rsidRPr="009E0819" w14:paraId="1AFDCD9B" w14:textId="77777777" w:rsidTr="00EA1A83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2F7C7A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75798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78450D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A83" w:rsidRPr="009E0819" w14:paraId="33E2283F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94B839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6C5439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3E7EFAA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A83" w:rsidRPr="009E0819" w14:paraId="47D9CC97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17E999" w14:textId="59B7FFF0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2,019,</w:t>
            </w:r>
            <w:r w:rsidR="00CD1EB7">
              <w:rPr>
                <w:rFonts w:ascii="Angsana New" w:eastAsia="MS Mincho" w:hAnsi="Angsana New"/>
                <w:sz w:val="30"/>
                <w:szCs w:val="30"/>
              </w:rPr>
              <w:t>242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9690D" w14:textId="77777777" w:rsidR="00EA1A83" w:rsidRPr="009E0819" w:rsidRDefault="00EA1A83" w:rsidP="009E0819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2EFE2BB" w14:textId="327F3B97" w:rsidR="00EA1A83" w:rsidRPr="009E0819" w:rsidRDefault="0031796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1,689,243</w:t>
            </w:r>
          </w:p>
        </w:tc>
      </w:tr>
      <w:tr w:rsidR="00EA1A83" w:rsidRPr="009E0819" w14:paraId="6BCE2F0C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3F8245" w14:textId="5D2152E3" w:rsidR="00EA1A83" w:rsidRPr="009E0819" w:rsidRDefault="00A06F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DF1A2D" w:rsidRPr="009E0819">
              <w:rPr>
                <w:rFonts w:ascii="Angsana New" w:eastAsia="MS Mincho" w:hAnsi="Angsana New"/>
                <w:sz w:val="30"/>
                <w:szCs w:val="30"/>
              </w:rPr>
              <w:t>27,133</w:t>
            </w:r>
            <w:r w:rsidRPr="009E081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55A7E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A1D9446" w14:textId="658966FC" w:rsidR="00EA1A83" w:rsidRPr="009E0819" w:rsidRDefault="008A59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189,158</w:t>
            </w:r>
          </w:p>
        </w:tc>
      </w:tr>
      <w:tr w:rsidR="00EA1A83" w:rsidRPr="009E0819" w14:paraId="45257F97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71F26B5A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4B6F5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E21A56" w14:textId="7EC4B8D6" w:rsidR="00EA1A83" w:rsidRPr="009E0819" w:rsidRDefault="00A06F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44,260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92139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61C423A" w14:textId="34AAE80E" w:rsidR="00EA1A83" w:rsidRPr="009E0819" w:rsidRDefault="008A59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A1A83" w:rsidRPr="009E0819" w14:paraId="59B76E39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98E93" w14:textId="6AEBB388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2,036,369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9F9DC2" w14:textId="77777777" w:rsidR="00EA1A83" w:rsidRPr="009E0819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D4CC" w14:textId="4E4A521B" w:rsidR="00EA1A83" w:rsidRPr="009E0819" w:rsidRDefault="002A426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1,878,401</w:t>
            </w:r>
          </w:p>
        </w:tc>
      </w:tr>
    </w:tbl>
    <w:p w14:paraId="29AAA202" w14:textId="1215EBF7" w:rsidR="00EA1A83" w:rsidRPr="009E0819" w:rsidRDefault="00EA1A8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03928521" w14:textId="77777777" w:rsidR="00EA1A83" w:rsidRPr="009E0819" w:rsidRDefault="00EA1A8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9E0819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Pr="009E0819">
        <w:rPr>
          <w:rFonts w:ascii="Angsana New" w:hAnsi="Angsana New" w:hint="cs"/>
          <w:sz w:val="30"/>
          <w:szCs w:val="30"/>
          <w:cs/>
        </w:rPr>
        <w:t>เงินปันผล รายไ</w:t>
      </w:r>
      <w:r w:rsidRPr="009E0819">
        <w:rPr>
          <w:rFonts w:ascii="Angsana New" w:hAnsi="Angsana New"/>
          <w:sz w:val="30"/>
          <w:szCs w:val="30"/>
          <w:cs/>
        </w:rPr>
        <w:t>ด</w:t>
      </w:r>
      <w:r w:rsidRPr="009E0819">
        <w:rPr>
          <w:rFonts w:ascii="Angsana New" w:hAnsi="Angsana New" w:hint="cs"/>
          <w:sz w:val="30"/>
          <w:szCs w:val="30"/>
          <w:cs/>
        </w:rPr>
        <w:t>้ด</w:t>
      </w:r>
      <w:r w:rsidRPr="009E0819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9E0819" w:rsidRDefault="00F4414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0642F8E0" w14:textId="57E1366B" w:rsidR="00892884" w:rsidRPr="009E0819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C116EB" w:rsidRPr="009E0819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9E0819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3CFA6648" w14:textId="584FFB9C" w:rsidR="00892884" w:rsidRPr="009E0819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9E0819">
        <w:rPr>
          <w:rFonts w:ascii="Angsana New" w:hAnsi="Angsana New"/>
          <w:sz w:val="30"/>
          <w:szCs w:val="30"/>
        </w:rPr>
        <w:tab/>
      </w:r>
      <w:r w:rsidR="00227823" w:rsidRPr="009E0819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Pr="009E0819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9E08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E0819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9E0819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9E0819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9E0819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Pr="009E0819">
        <w:rPr>
          <w:rFonts w:ascii="Angsana New" w:hAnsi="Angsana New"/>
          <w:spacing w:val="-6"/>
          <w:sz w:val="30"/>
          <w:szCs w:val="30"/>
        </w:rPr>
        <w:t xml:space="preserve">10 </w:t>
      </w:r>
      <w:r w:rsidRPr="009E0819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5F30E3A1" w14:textId="77777777" w:rsidR="002A4261" w:rsidRPr="009E0819" w:rsidRDefault="002A42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E38E60C" w14:textId="7A08EA74" w:rsidR="00DC794B" w:rsidRPr="009E0819" w:rsidRDefault="00DC794B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1E7CB71" w14:textId="77777777" w:rsidR="006B1550" w:rsidRPr="009E0819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7552C69" w14:textId="5BB3AA2B" w:rsidR="00F518F3" w:rsidRPr="009E0819" w:rsidRDefault="007836BA" w:rsidP="009E0819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93BB2" w:rsidRPr="009E0819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>ถ่วง</w:t>
      </w:r>
      <w:r w:rsidRPr="009E0819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9E0819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9E0819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</w:t>
      </w:r>
      <w:r w:rsidR="00F518F3"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ระยะเวลาสามเดือนสิ้นสุดวันที่</w:t>
      </w:r>
      <w:r w:rsidR="00F518F3" w:rsidRPr="009E0819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="00887C1A" w:rsidRPr="009E0819">
        <w:rPr>
          <w:rFonts w:ascii="Angsana New" w:eastAsia="Angsana New" w:hAnsi="Angsana New"/>
          <w:sz w:val="30"/>
          <w:szCs w:val="30"/>
        </w:rPr>
        <w:t xml:space="preserve">31 </w:t>
      </w:r>
      <w:r w:rsidR="00887C1A" w:rsidRPr="009E0819">
        <w:rPr>
          <w:rFonts w:ascii="Angsana New" w:eastAsia="Angsana New" w:hAnsi="Angsana New"/>
          <w:sz w:val="30"/>
          <w:szCs w:val="30"/>
          <w:cs/>
        </w:rPr>
        <w:t>มีนาคม</w:t>
      </w:r>
      <w:r w:rsidR="00F518F3" w:rsidRPr="009E081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0A071F" w:rsidRPr="009E0819">
        <w:rPr>
          <w:rFonts w:ascii="Angsana New" w:eastAsia="Angsana New" w:hAnsi="Angsana New"/>
          <w:sz w:val="30"/>
          <w:szCs w:val="30"/>
        </w:rPr>
        <w:t>2567</w:t>
      </w:r>
      <w:r w:rsidR="00F518F3" w:rsidRPr="009E081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F518F3" w:rsidRPr="009E0819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33020" w:rsidRPr="009E0819">
        <w:rPr>
          <w:rFonts w:ascii="Angsana New" w:eastAsia="Angsana New" w:hAnsi="Angsana New"/>
          <w:sz w:val="30"/>
          <w:szCs w:val="30"/>
        </w:rPr>
        <w:t>21.</w:t>
      </w:r>
      <w:r w:rsidR="00A02FED" w:rsidRPr="009E0819">
        <w:rPr>
          <w:rFonts w:ascii="Angsana New" w:eastAsia="Angsana New" w:hAnsi="Angsana New"/>
          <w:sz w:val="30"/>
          <w:szCs w:val="30"/>
        </w:rPr>
        <w:t>24</w:t>
      </w:r>
      <w:r w:rsidR="00B9114C" w:rsidRPr="009E0819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9E0819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="00F70486" w:rsidRPr="009E0819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333020" w:rsidRPr="009E0819">
        <w:rPr>
          <w:rFonts w:ascii="Angsana New" w:eastAsia="Angsana New" w:hAnsi="Angsana New"/>
          <w:sz w:val="30"/>
          <w:szCs w:val="30"/>
        </w:rPr>
        <w:t>10.</w:t>
      </w:r>
      <w:r w:rsidR="00A02FED" w:rsidRPr="009E0819">
        <w:rPr>
          <w:rFonts w:ascii="Angsana New" w:eastAsia="Angsana New" w:hAnsi="Angsana New"/>
          <w:sz w:val="30"/>
          <w:szCs w:val="30"/>
        </w:rPr>
        <w:t>20</w:t>
      </w:r>
      <w:r w:rsidR="00F70486" w:rsidRPr="009E0819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9E0819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="00F70486" w:rsidRPr="009E0819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F70486" w:rsidRPr="009E0819">
        <w:rPr>
          <w:rFonts w:ascii="Angsana New" w:eastAsia="Angsana New" w:hAnsi="Angsana New"/>
          <w:i/>
          <w:iCs/>
          <w:sz w:val="30"/>
          <w:szCs w:val="30"/>
          <w:cs/>
        </w:rPr>
        <w:t>(</w:t>
      </w:r>
      <w:r w:rsidR="00F70486" w:rsidRPr="009E0819">
        <w:rPr>
          <w:rFonts w:ascii="Angsana New" w:eastAsia="Angsana New" w:hAnsi="Angsana New"/>
          <w:i/>
          <w:iCs/>
          <w:sz w:val="30"/>
          <w:szCs w:val="30"/>
        </w:rPr>
        <w:t xml:space="preserve">2566: </w:t>
      </w:r>
      <w:r w:rsidR="00F70486" w:rsidRPr="009E0819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F70486" w:rsidRPr="009E0819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3329F4" w:rsidRPr="009E0819">
        <w:rPr>
          <w:rFonts w:ascii="Angsana New" w:eastAsia="Angsana New" w:hAnsi="Angsana New"/>
          <w:i/>
          <w:iCs/>
          <w:sz w:val="30"/>
          <w:szCs w:val="30"/>
        </w:rPr>
        <w:t>20.</w:t>
      </w:r>
      <w:r w:rsidR="00333020" w:rsidRPr="009E0819">
        <w:rPr>
          <w:rFonts w:ascii="Angsana New" w:eastAsia="Angsana New" w:hAnsi="Angsana New"/>
          <w:i/>
          <w:iCs/>
          <w:sz w:val="30"/>
          <w:szCs w:val="30"/>
        </w:rPr>
        <w:t>46</w:t>
      </w:r>
      <w:r w:rsidR="00F70486" w:rsidRPr="009E0819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70486" w:rsidRPr="009E0819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="00F70486" w:rsidRPr="009E0819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3329F4" w:rsidRPr="009E0819">
        <w:rPr>
          <w:rFonts w:ascii="Angsana New" w:eastAsia="Angsana New" w:hAnsi="Angsana New"/>
          <w:i/>
          <w:iCs/>
          <w:sz w:val="30"/>
          <w:szCs w:val="30"/>
        </w:rPr>
        <w:t>18.05</w:t>
      </w:r>
      <w:r w:rsidR="00F70486" w:rsidRPr="009E0819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70486" w:rsidRPr="009E0819">
        <w:rPr>
          <w:rFonts w:ascii="Angsana New" w:eastAsia="Angsana New" w:hAnsi="Angsana New" w:hint="cs"/>
          <w:i/>
          <w:iCs/>
          <w:sz w:val="30"/>
          <w:szCs w:val="30"/>
          <w:cs/>
        </w:rPr>
        <w:t>ตามลำดับ</w:t>
      </w:r>
      <w:r w:rsidR="00F70486" w:rsidRPr="009E0819">
        <w:rPr>
          <w:rFonts w:ascii="Angsana New" w:eastAsia="Angsana New" w:hAnsi="Angsana New"/>
          <w:i/>
          <w:iCs/>
          <w:sz w:val="30"/>
          <w:szCs w:val="30"/>
          <w:cs/>
        </w:rPr>
        <w:t>)</w:t>
      </w:r>
      <w:r w:rsidR="005A33B1" w:rsidRPr="009E0819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 xml:space="preserve"> </w:t>
      </w:r>
    </w:p>
    <w:p w14:paraId="647D9FF1" w14:textId="38E0B597" w:rsidR="00AD6EDB" w:rsidRPr="009E0819" w:rsidRDefault="00AD6EDB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9E0819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9E0819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9E0819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9E0819">
        <w:rPr>
          <w:rFonts w:ascii="Angsana New" w:eastAsia="Angsana New" w:hAnsi="Angsana New"/>
          <w:sz w:val="30"/>
          <w:szCs w:val="30"/>
        </w:rPr>
        <w:t>2561</w:t>
      </w:r>
      <w:r w:rsidRPr="009E0819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9E0819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9E0819">
        <w:rPr>
          <w:rFonts w:ascii="Angsana New" w:eastAsia="Angsana New" w:hAnsi="Angsana New"/>
          <w:sz w:val="30"/>
          <w:szCs w:val="30"/>
        </w:rPr>
        <w:t>15</w:t>
      </w:r>
      <w:r w:rsidR="000C778B" w:rsidRPr="009E0819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9E0819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9E0819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9E081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A071F" w:rsidRPr="009E0819">
        <w:rPr>
          <w:rFonts w:ascii="Angsana New" w:eastAsia="Angsana New" w:hAnsi="Angsana New"/>
          <w:sz w:val="30"/>
          <w:szCs w:val="30"/>
          <w:cs/>
          <w:lang w:val="th" w:bidi="th"/>
        </w:rPr>
        <w:t>256</w:t>
      </w:r>
      <w:r w:rsidR="00B7036B" w:rsidRPr="009E0819">
        <w:rPr>
          <w:rFonts w:ascii="Angsana New" w:eastAsia="Angsana New" w:hAnsi="Angsana New" w:hint="cs"/>
          <w:sz w:val="30"/>
          <w:szCs w:val="30"/>
          <w:cs/>
          <w:lang w:val="th" w:bidi="th"/>
        </w:rPr>
        <w:t>6</w:t>
      </w:r>
      <w:r w:rsidRPr="009E0819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9E0819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069FDF7D" w14:textId="77777777" w:rsidR="00AD6EDB" w:rsidRPr="009E0819" w:rsidRDefault="00AD6ED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0D3F6F79" w14:textId="66E8062F" w:rsidR="006B1550" w:rsidRPr="009E0819" w:rsidRDefault="006B1550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FE1BD4" w:rsidRPr="009E081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FE1BD4" w:rsidRPr="009E0819">
        <w:rPr>
          <w:rFonts w:ascii="Angsana New" w:hAnsi="Angsana New"/>
          <w:b/>
          <w:bCs/>
          <w:sz w:val="30"/>
          <w:szCs w:val="30"/>
        </w:rPr>
        <w:t>(</w:t>
      </w:r>
      <w:r w:rsidR="00FE1BD4" w:rsidRPr="009E0819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FE1BD4" w:rsidRPr="009E0819">
        <w:rPr>
          <w:rFonts w:ascii="Angsana New" w:hAnsi="Angsana New"/>
          <w:b/>
          <w:bCs/>
          <w:sz w:val="30"/>
          <w:szCs w:val="30"/>
        </w:rPr>
        <w:t xml:space="preserve">) </w:t>
      </w:r>
      <w:r w:rsidRPr="009E0819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77DE286E" w14:textId="77777777" w:rsidR="00DC794B" w:rsidRPr="009E0819" w:rsidRDefault="00DC794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AD91DEB" w14:textId="1E1A1216" w:rsidR="006B1550" w:rsidRPr="009E0819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E1BD4" w:rsidRPr="009E0819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="00FE1BD4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FE1BD4" w:rsidRPr="009E0819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665D860D" w14:textId="77777777" w:rsidR="006B1550" w:rsidRPr="009E0819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CEC9E14" w14:textId="1D10AF01" w:rsidR="006B1550" w:rsidRPr="009E0819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กำไร</w:t>
      </w:r>
      <w:r w:rsidR="00FE1BD4" w:rsidRPr="009E0819">
        <w:rPr>
          <w:rFonts w:ascii="Angsana New" w:hAnsi="Angsana New"/>
          <w:sz w:val="30"/>
          <w:szCs w:val="30"/>
        </w:rPr>
        <w:t xml:space="preserve"> (</w:t>
      </w:r>
      <w:r w:rsidR="00FE1BD4" w:rsidRPr="009E0819">
        <w:rPr>
          <w:rFonts w:ascii="Angsana New" w:hAnsi="Angsana New" w:hint="cs"/>
          <w:sz w:val="30"/>
          <w:szCs w:val="30"/>
          <w:cs/>
        </w:rPr>
        <w:t>ขาดทุน</w:t>
      </w:r>
      <w:r w:rsidR="00FE1BD4" w:rsidRPr="009E0819">
        <w:rPr>
          <w:rFonts w:ascii="Angsana New" w:hAnsi="Angsana New"/>
          <w:sz w:val="30"/>
          <w:szCs w:val="30"/>
        </w:rPr>
        <w:t xml:space="preserve">) </w:t>
      </w:r>
      <w:r w:rsidRPr="009E0819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FF5C0A" w:rsidRPr="009E0819">
        <w:rPr>
          <w:rFonts w:ascii="Angsana New" w:hAnsi="Angsana New" w:hint="cs"/>
          <w:sz w:val="30"/>
          <w:szCs w:val="30"/>
          <w:cs/>
        </w:rPr>
        <w:t>งวดสาม</w:t>
      </w:r>
      <w:r w:rsidR="00A60605" w:rsidRPr="009E0819">
        <w:rPr>
          <w:rFonts w:ascii="Angsana New" w:hAnsi="Angsana New" w:hint="cs"/>
          <w:sz w:val="30"/>
          <w:szCs w:val="30"/>
          <w:cs/>
        </w:rPr>
        <w:t>เดือนสิ้น</w:t>
      </w:r>
      <w:r w:rsidRPr="009E0819">
        <w:rPr>
          <w:rFonts w:ascii="Angsana New" w:hAnsi="Angsana New"/>
          <w:sz w:val="30"/>
          <w:szCs w:val="30"/>
          <w:cs/>
        </w:rPr>
        <w:t>สุด</w:t>
      </w:r>
      <w:r w:rsidR="000A071F" w:rsidRPr="009E0819">
        <w:rPr>
          <w:rFonts w:ascii="Angsana New" w:hAnsi="Angsana New"/>
          <w:sz w:val="30"/>
          <w:szCs w:val="30"/>
          <w:cs/>
        </w:rPr>
        <w:t xml:space="preserve">วันที่ </w:t>
      </w:r>
      <w:r w:rsidR="00C116EB" w:rsidRPr="009E0819">
        <w:rPr>
          <w:rFonts w:ascii="Angsana New" w:hAnsi="Angsana New"/>
          <w:sz w:val="30"/>
          <w:szCs w:val="30"/>
        </w:rPr>
        <w:t>31</w:t>
      </w:r>
      <w:r w:rsidR="00A60605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/>
          <w:sz w:val="30"/>
          <w:szCs w:val="30"/>
          <w:cs/>
        </w:rPr>
        <w:t>มีนาคม</w:t>
      </w:r>
      <w:r w:rsidRPr="009E0819">
        <w:rPr>
          <w:rFonts w:ascii="Angsana New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="007F008A"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/>
          <w:sz w:val="30"/>
          <w:szCs w:val="30"/>
          <w:cs/>
        </w:rPr>
        <w:t xml:space="preserve">และ </w:t>
      </w:r>
      <w:r w:rsidRPr="009E0819">
        <w:rPr>
          <w:rFonts w:ascii="Angsana New" w:hAnsi="Angsana New"/>
          <w:sz w:val="30"/>
          <w:szCs w:val="30"/>
        </w:rPr>
        <w:t>256</w:t>
      </w:r>
      <w:r w:rsidR="00B7036B" w:rsidRPr="009E0819">
        <w:rPr>
          <w:rFonts w:ascii="Angsana New" w:hAnsi="Angsana New"/>
          <w:sz w:val="30"/>
          <w:szCs w:val="30"/>
        </w:rPr>
        <w:t>6</w:t>
      </w:r>
      <w:r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/>
          <w:sz w:val="30"/>
          <w:szCs w:val="30"/>
          <w:cs/>
        </w:rPr>
        <w:t>คำนวณจากกำไร</w:t>
      </w:r>
      <w:r w:rsidR="00FE1BD4" w:rsidRPr="009E0819">
        <w:rPr>
          <w:rFonts w:ascii="Angsana New" w:hAnsi="Angsana New"/>
          <w:sz w:val="30"/>
          <w:szCs w:val="30"/>
        </w:rPr>
        <w:t>(</w:t>
      </w:r>
      <w:r w:rsidR="00FE1BD4" w:rsidRPr="009E0819">
        <w:rPr>
          <w:rFonts w:ascii="Angsana New" w:hAnsi="Angsana New" w:hint="cs"/>
          <w:sz w:val="30"/>
          <w:szCs w:val="30"/>
          <w:cs/>
        </w:rPr>
        <w:t>ขาดทุน</w:t>
      </w:r>
      <w:r w:rsidR="00FE1BD4" w:rsidRPr="009E0819">
        <w:rPr>
          <w:rFonts w:ascii="Angsana New" w:hAnsi="Angsana New"/>
          <w:sz w:val="30"/>
          <w:szCs w:val="30"/>
        </w:rPr>
        <w:t xml:space="preserve">) </w:t>
      </w:r>
      <w:r w:rsidRPr="009E0819">
        <w:rPr>
          <w:rFonts w:ascii="Angsana New" w:hAnsi="Angsana New"/>
          <w:sz w:val="30"/>
          <w:szCs w:val="30"/>
          <w:cs/>
        </w:rPr>
        <w:t>สำหรับ</w:t>
      </w:r>
      <w:r w:rsidRPr="009E0819">
        <w:rPr>
          <w:rFonts w:ascii="Angsana New" w:hAnsi="Angsana New" w:hint="cs"/>
          <w:sz w:val="30"/>
          <w:szCs w:val="30"/>
          <w:cs/>
        </w:rPr>
        <w:t>งวด</w:t>
      </w:r>
      <w:r w:rsidRPr="009E0819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9E0819">
        <w:rPr>
          <w:rFonts w:ascii="Angsana New" w:hAnsi="Angsana New" w:hint="cs"/>
          <w:sz w:val="30"/>
          <w:szCs w:val="30"/>
          <w:cs/>
        </w:rPr>
        <w:t>งวด</w:t>
      </w:r>
      <w:r w:rsidRPr="009E0819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58ADE7DE" w14:textId="77777777" w:rsidR="00C116EB" w:rsidRPr="009E0819" w:rsidRDefault="00C116E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270"/>
        <w:gridCol w:w="1350"/>
        <w:gridCol w:w="270"/>
        <w:gridCol w:w="1350"/>
        <w:gridCol w:w="270"/>
        <w:gridCol w:w="1323"/>
      </w:tblGrid>
      <w:tr w:rsidR="00A32449" w:rsidRPr="009E0819" w14:paraId="7A698909" w14:textId="77777777" w:rsidTr="00BB2F54">
        <w:tc>
          <w:tcPr>
            <w:tcW w:w="3582" w:type="dxa"/>
          </w:tcPr>
          <w:p w14:paraId="5E7285A9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7E7AA2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3E81B3C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9E0819" w14:paraId="13D1A768" w14:textId="77777777" w:rsidTr="00BB2F54">
        <w:tc>
          <w:tcPr>
            <w:tcW w:w="3582" w:type="dxa"/>
          </w:tcPr>
          <w:p w14:paraId="3DBB1FF9" w14:textId="714248A2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</w:t>
            </w:r>
            <w:r w:rsidR="00FF5C0A" w:rsidRPr="009E081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งวดสาม</w:t>
            </w:r>
            <w:r w:rsidR="00A60605" w:rsidRPr="009E081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เดือนสิ้น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สุด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 31</w:t>
            </w:r>
            <w:r w:rsidR="00BB2F54" w:rsidRPr="009E081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</w:tcPr>
          <w:p w14:paraId="4EC6571E" w14:textId="5859E1F1" w:rsidR="00A32449" w:rsidRPr="009E0819" w:rsidRDefault="00BB2F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A071F"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08F490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B09E9" w14:textId="6FA044A8" w:rsidR="00A32449" w:rsidRPr="009E0819" w:rsidRDefault="00BB2F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32449" w:rsidRPr="009E0819">
              <w:rPr>
                <w:rFonts w:ascii="Angsana New" w:hAnsi="Angsana New"/>
                <w:sz w:val="30"/>
                <w:szCs w:val="30"/>
              </w:rPr>
              <w:t>256</w:t>
            </w:r>
            <w:r w:rsidR="00B7036B" w:rsidRPr="009E08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D80211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D41887" w14:textId="5860DBF5" w:rsidR="00A32449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BD980E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E7F46F3" w14:textId="51811C73" w:rsidR="00A32449" w:rsidRPr="009E0819" w:rsidRDefault="00BB2F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32449" w:rsidRPr="009E0819">
              <w:rPr>
                <w:rFonts w:ascii="Angsana New" w:hAnsi="Angsana New"/>
                <w:sz w:val="30"/>
                <w:szCs w:val="30"/>
              </w:rPr>
              <w:t>256</w:t>
            </w:r>
            <w:r w:rsidR="00B7036B" w:rsidRPr="009E08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008A" w:rsidRPr="009E0819" w14:paraId="5C4749A7" w14:textId="77777777" w:rsidTr="00BB2F54">
        <w:tc>
          <w:tcPr>
            <w:tcW w:w="3582" w:type="dxa"/>
          </w:tcPr>
          <w:p w14:paraId="2CF81B4A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3BB6E1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3BD24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DBDB08" w14:textId="278389E9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E8A4A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BBFE31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37851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5FB7F16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449" w:rsidRPr="009E0819" w14:paraId="6B865957" w14:textId="77777777" w:rsidTr="00BB2F54">
        <w:tc>
          <w:tcPr>
            <w:tcW w:w="3582" w:type="dxa"/>
          </w:tcPr>
          <w:p w14:paraId="6D0FED10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</w:tcPr>
          <w:p w14:paraId="17066611" w14:textId="77777777" w:rsidR="00A32449" w:rsidRPr="009E0819" w:rsidRDefault="00A32449" w:rsidP="009E0819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9E0819" w14:paraId="1F4A5B4E" w14:textId="77777777" w:rsidTr="00BB2F54">
        <w:tc>
          <w:tcPr>
            <w:tcW w:w="3582" w:type="dxa"/>
          </w:tcPr>
          <w:p w14:paraId="1C1E3D2B" w14:textId="5C8ECEF5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E1BD4"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1BD4"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="00FE1BD4" w:rsidRPr="009E081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E1BD4" w:rsidRPr="009E0819">
              <w:rPr>
                <w:rFonts w:ascii="Angsana New" w:hAnsi="Angsana New"/>
                <w:sz w:val="30"/>
                <w:szCs w:val="30"/>
              </w:rPr>
              <w:t>)</w:t>
            </w:r>
            <w:r w:rsidR="00FE1BD4"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4F1D5716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2D73C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27F663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3E26B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B21463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C4FAEB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5DB0B38" w14:textId="77777777" w:rsidR="00A32449" w:rsidRPr="009E0819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A83" w:rsidRPr="009E0819" w14:paraId="6F26B2EC" w14:textId="77777777" w:rsidTr="00BB2F54">
        <w:tc>
          <w:tcPr>
            <w:tcW w:w="3582" w:type="dxa"/>
          </w:tcPr>
          <w:p w14:paraId="029D91C3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571880CD" w:rsidR="00EA1A83" w:rsidRPr="009E0819" w:rsidRDefault="003A68F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5"/>
              </w:tabs>
              <w:spacing w:line="240" w:lineRule="auto"/>
              <w:ind w:left="-13" w:right="-42" w:firstLine="4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1,604,561</w:t>
            </w:r>
          </w:p>
        </w:tc>
        <w:tc>
          <w:tcPr>
            <w:tcW w:w="270" w:type="dxa"/>
            <w:shd w:val="clear" w:color="auto" w:fill="auto"/>
          </w:tcPr>
          <w:p w14:paraId="42001708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050C9003" w:rsidR="00EA1A83" w:rsidRPr="009E0819" w:rsidRDefault="00675A6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1,422,041</w:t>
            </w:r>
          </w:p>
        </w:tc>
        <w:tc>
          <w:tcPr>
            <w:tcW w:w="270" w:type="dxa"/>
            <w:shd w:val="clear" w:color="auto" w:fill="auto"/>
          </w:tcPr>
          <w:p w14:paraId="13018614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08A855FC" w:rsidR="00EA1A83" w:rsidRPr="009E0819" w:rsidRDefault="00DA2B7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="00DC2EB3" w:rsidRPr="009E0819">
              <w:rPr>
                <w:rFonts w:ascii="Angsana New" w:hAnsi="Angsana New"/>
                <w:sz w:val="30"/>
                <w:szCs w:val="30"/>
              </w:rPr>
              <w:t>33,543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D6BCCD" w14:textId="77777777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115DF5C" w14:textId="53FD8CCC" w:rsidR="00EA1A83" w:rsidRPr="009E0819" w:rsidRDefault="00EA1A8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164,001</w:t>
            </w:r>
          </w:p>
        </w:tc>
      </w:tr>
      <w:tr w:rsidR="00E659BD" w:rsidRPr="009E0819" w14:paraId="0E493E6C" w14:textId="77777777" w:rsidTr="00BB2F54">
        <w:tc>
          <w:tcPr>
            <w:tcW w:w="3582" w:type="dxa"/>
          </w:tcPr>
          <w:p w14:paraId="3AAAF428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B657613" w14:textId="3726B061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127"/>
              </w:tabs>
              <w:spacing w:line="240" w:lineRule="auto"/>
              <w:ind w:left="-108" w:right="-108" w:firstLine="41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70" w:type="dxa"/>
            <w:shd w:val="clear" w:color="auto" w:fill="auto"/>
          </w:tcPr>
          <w:p w14:paraId="0E6FA50D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C1B97A5" w14:textId="45C35986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70" w:type="dxa"/>
            <w:shd w:val="clear" w:color="auto" w:fill="auto"/>
          </w:tcPr>
          <w:p w14:paraId="7995906C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9D26642" w14:textId="3B3BB7FF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70" w:type="dxa"/>
            <w:shd w:val="clear" w:color="auto" w:fill="auto"/>
          </w:tcPr>
          <w:p w14:paraId="17A9E8E4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6C58307E" w14:textId="41746A60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</w:tr>
      <w:tr w:rsidR="00E659BD" w:rsidRPr="009E0819" w14:paraId="7D781F42" w14:textId="77777777" w:rsidTr="00BB2F54">
        <w:tc>
          <w:tcPr>
            <w:tcW w:w="3582" w:type="dxa"/>
          </w:tcPr>
          <w:p w14:paraId="2AEC7766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62493780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108" w:right="-109" w:firstLine="603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  <w:tc>
          <w:tcPr>
            <w:tcW w:w="270" w:type="dxa"/>
            <w:shd w:val="clear" w:color="auto" w:fill="auto"/>
          </w:tcPr>
          <w:p w14:paraId="2E743458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724E508E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  <w:tc>
          <w:tcPr>
            <w:tcW w:w="270" w:type="dxa"/>
            <w:shd w:val="clear" w:color="auto" w:fill="auto"/>
          </w:tcPr>
          <w:p w14:paraId="5E5BE99B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7D0E761E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  <w:tc>
          <w:tcPr>
            <w:tcW w:w="270" w:type="dxa"/>
            <w:shd w:val="clear" w:color="auto" w:fill="auto"/>
          </w:tcPr>
          <w:p w14:paraId="1C6E404C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CA55343" w14:textId="690EE1A3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</w:tr>
      <w:tr w:rsidR="00E659BD" w:rsidRPr="009E0819" w14:paraId="054783F3" w14:textId="77777777" w:rsidTr="00BB2F54">
        <w:tc>
          <w:tcPr>
            <w:tcW w:w="3582" w:type="dxa"/>
          </w:tcPr>
          <w:p w14:paraId="045412BA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C75A7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151994" w14:textId="6DEA5883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70" w:type="dxa"/>
            <w:shd w:val="clear" w:color="auto" w:fill="auto"/>
          </w:tcPr>
          <w:p w14:paraId="75833BEC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8C684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9EC1EC" w14:textId="6864920A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70" w:type="dxa"/>
            <w:shd w:val="clear" w:color="auto" w:fill="auto"/>
          </w:tcPr>
          <w:p w14:paraId="538257DF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EC187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71D762" w14:textId="31F3260B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70" w:type="dxa"/>
            <w:shd w:val="clear" w:color="auto" w:fill="auto"/>
          </w:tcPr>
          <w:p w14:paraId="0C60AE7C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2845FCF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128364" w14:textId="359F74D5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32,004,961</w:t>
            </w:r>
          </w:p>
        </w:tc>
      </w:tr>
      <w:tr w:rsidR="00E659BD" w:rsidRPr="009E0819" w14:paraId="44AF23FA" w14:textId="77777777" w:rsidTr="00BB2F54">
        <w:tc>
          <w:tcPr>
            <w:tcW w:w="3582" w:type="dxa"/>
          </w:tcPr>
          <w:p w14:paraId="239DB50E" w14:textId="1B63A2DF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C21732"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C21732"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C21732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C21732"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17E27938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3A68FC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  <w:shd w:val="clear" w:color="auto" w:fill="auto"/>
          </w:tcPr>
          <w:p w14:paraId="15329CF9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25412DE4" w:rsidR="00E659BD" w:rsidRPr="009E0819" w:rsidRDefault="00AC08A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0.0444</w:t>
            </w:r>
          </w:p>
        </w:tc>
        <w:tc>
          <w:tcPr>
            <w:tcW w:w="270" w:type="dxa"/>
            <w:shd w:val="clear" w:color="auto" w:fill="auto"/>
          </w:tcPr>
          <w:p w14:paraId="52F4C49C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5B23E72A" w:rsidR="00E659BD" w:rsidRPr="009E0819" w:rsidRDefault="00310C9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(0.001</w:t>
            </w:r>
            <w:r w:rsidR="00DC2EB3"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FACFE9" w14:textId="77777777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D071B4C" w14:textId="1B238920" w:rsidR="00E659BD" w:rsidRPr="009E0819" w:rsidRDefault="00E659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0.0051</w:t>
            </w:r>
          </w:p>
        </w:tc>
      </w:tr>
    </w:tbl>
    <w:p w14:paraId="4548B081" w14:textId="77777777" w:rsidR="00BB2F54" w:rsidRPr="009E0819" w:rsidRDefault="00BB2F5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ACA4C9" w14:textId="77777777" w:rsidR="006D287F" w:rsidRPr="009E0819" w:rsidRDefault="006D287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3FE46A" w14:textId="77777777" w:rsidR="00C116EB" w:rsidRPr="009E0819" w:rsidRDefault="00C116E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2564312" w14:textId="2416802C" w:rsidR="006B1550" w:rsidRPr="009E0819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697DD0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697DD0" w:rsidRPr="009E081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97DD0" w:rsidRPr="009E0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697DD0" w:rsidRPr="009E0819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0257E88D" w14:textId="77777777" w:rsidR="006B1550" w:rsidRPr="009E0819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052C36AA" w:rsidR="006B1550" w:rsidRPr="009E0819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9E0819">
        <w:rPr>
          <w:rFonts w:ascii="Angsana New" w:hAnsi="Angsana New"/>
          <w:sz w:val="30"/>
          <w:szCs w:val="30"/>
          <w:cs/>
        </w:rPr>
        <w:t>กำไร</w:t>
      </w:r>
      <w:r w:rsidR="00606EB7">
        <w:rPr>
          <w:rFonts w:ascii="Angsana New" w:hAnsi="Angsana New"/>
          <w:sz w:val="30"/>
          <w:szCs w:val="30"/>
        </w:rPr>
        <w:t xml:space="preserve"> </w:t>
      </w:r>
      <w:r w:rsidR="00606EB7" w:rsidRPr="009E0819">
        <w:rPr>
          <w:rFonts w:ascii="Angsana New" w:hAnsi="Angsana New"/>
          <w:sz w:val="30"/>
          <w:szCs w:val="30"/>
        </w:rPr>
        <w:t>(</w:t>
      </w:r>
      <w:r w:rsidR="00606EB7" w:rsidRPr="009E0819">
        <w:rPr>
          <w:rFonts w:ascii="Angsana New" w:hAnsi="Angsana New" w:hint="cs"/>
          <w:sz w:val="30"/>
          <w:szCs w:val="30"/>
          <w:cs/>
        </w:rPr>
        <w:t>ขาดทุน</w:t>
      </w:r>
      <w:r w:rsidR="00606EB7" w:rsidRPr="009E0819">
        <w:rPr>
          <w:rFonts w:ascii="Angsana New" w:hAnsi="Angsana New"/>
          <w:sz w:val="30"/>
          <w:szCs w:val="30"/>
        </w:rPr>
        <w:t xml:space="preserve">) </w:t>
      </w:r>
      <w:r w:rsidRPr="009E0819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FF5C0A" w:rsidRPr="009E0819">
        <w:rPr>
          <w:rFonts w:ascii="Angsana New" w:hAnsi="Angsana New" w:hint="cs"/>
          <w:sz w:val="30"/>
          <w:szCs w:val="30"/>
          <w:cs/>
        </w:rPr>
        <w:t>งวดสาม</w:t>
      </w:r>
      <w:r w:rsidR="00A60605" w:rsidRPr="009E0819">
        <w:rPr>
          <w:rFonts w:ascii="Angsana New" w:hAnsi="Angsana New" w:hint="cs"/>
          <w:sz w:val="30"/>
          <w:szCs w:val="30"/>
          <w:cs/>
        </w:rPr>
        <w:t>เดือนสิ้น</w:t>
      </w:r>
      <w:r w:rsidR="00F518F3" w:rsidRPr="009E0819">
        <w:rPr>
          <w:rFonts w:ascii="Angsana New" w:hAnsi="Angsana New"/>
          <w:sz w:val="30"/>
          <w:szCs w:val="30"/>
          <w:cs/>
        </w:rPr>
        <w:t>สุด</w:t>
      </w:r>
      <w:r w:rsidR="000A071F" w:rsidRPr="009E0819">
        <w:rPr>
          <w:rFonts w:ascii="Angsana New" w:hAnsi="Angsana New"/>
          <w:sz w:val="30"/>
          <w:szCs w:val="30"/>
          <w:cs/>
        </w:rPr>
        <w:t xml:space="preserve">วันที่ </w:t>
      </w:r>
      <w:r w:rsidR="00A37DD1" w:rsidRPr="009E0819">
        <w:rPr>
          <w:rFonts w:ascii="Angsana New" w:hAnsi="Angsana New"/>
          <w:sz w:val="30"/>
          <w:szCs w:val="30"/>
        </w:rPr>
        <w:t>31</w:t>
      </w:r>
      <w:r w:rsidR="00A60605" w:rsidRPr="009E0819">
        <w:rPr>
          <w:rFonts w:ascii="Angsana New" w:hAnsi="Angsana New"/>
          <w:sz w:val="30"/>
          <w:szCs w:val="30"/>
        </w:rPr>
        <w:t xml:space="preserve"> </w:t>
      </w:r>
      <w:r w:rsidR="000A071F" w:rsidRPr="009E0819">
        <w:rPr>
          <w:rFonts w:ascii="Angsana New" w:hAnsi="Angsana New"/>
          <w:sz w:val="30"/>
          <w:szCs w:val="30"/>
          <w:cs/>
        </w:rPr>
        <w:t>มีนาคม</w:t>
      </w:r>
      <w:r w:rsidR="00F518F3" w:rsidRPr="009E0819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9E0819">
        <w:rPr>
          <w:rFonts w:ascii="Angsana New" w:hAnsi="Angsana New"/>
          <w:sz w:val="30"/>
          <w:szCs w:val="30"/>
        </w:rPr>
        <w:t>2567</w:t>
      </w:r>
      <w:r w:rsidR="007F008A" w:rsidRPr="009E0819">
        <w:rPr>
          <w:rFonts w:ascii="Angsana New" w:hAnsi="Angsana New"/>
          <w:sz w:val="30"/>
          <w:szCs w:val="30"/>
        </w:rPr>
        <w:t xml:space="preserve"> </w:t>
      </w:r>
      <w:r w:rsidR="007F008A" w:rsidRPr="009E0819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9E0819">
        <w:rPr>
          <w:rFonts w:ascii="Angsana New" w:hAnsi="Angsana New"/>
          <w:sz w:val="30"/>
          <w:szCs w:val="30"/>
        </w:rPr>
        <w:t>256</w:t>
      </w:r>
      <w:r w:rsidR="00887C1A" w:rsidRPr="009E0819">
        <w:rPr>
          <w:rFonts w:ascii="Angsana New" w:hAnsi="Angsana New"/>
          <w:sz w:val="30"/>
          <w:szCs w:val="30"/>
        </w:rPr>
        <w:t>6</w:t>
      </w:r>
      <w:r w:rsidR="007F008A" w:rsidRPr="009E0819">
        <w:rPr>
          <w:rFonts w:ascii="Angsana New" w:hAnsi="Angsana New"/>
          <w:sz w:val="30"/>
          <w:szCs w:val="30"/>
        </w:rPr>
        <w:t xml:space="preserve"> </w:t>
      </w:r>
      <w:r w:rsidRPr="009E0819">
        <w:rPr>
          <w:rFonts w:ascii="Angsana New" w:hAnsi="Angsana New"/>
          <w:sz w:val="30"/>
          <w:szCs w:val="30"/>
          <w:cs/>
        </w:rPr>
        <w:t>คำนวณจากกำไร</w:t>
      </w:r>
      <w:r w:rsidR="00697DD0" w:rsidRPr="009E0819">
        <w:rPr>
          <w:rFonts w:ascii="Angsana New" w:hAnsi="Angsana New"/>
          <w:sz w:val="30"/>
          <w:szCs w:val="30"/>
        </w:rPr>
        <w:t xml:space="preserve"> (</w:t>
      </w:r>
      <w:r w:rsidR="00697DD0" w:rsidRPr="009E0819">
        <w:rPr>
          <w:rFonts w:ascii="Angsana New" w:hAnsi="Angsana New" w:hint="cs"/>
          <w:sz w:val="30"/>
          <w:szCs w:val="30"/>
          <w:cs/>
        </w:rPr>
        <w:t>ขาดทุน</w:t>
      </w:r>
      <w:r w:rsidR="00697DD0" w:rsidRPr="009E0819">
        <w:rPr>
          <w:rFonts w:ascii="Angsana New" w:hAnsi="Angsana New"/>
          <w:sz w:val="30"/>
          <w:szCs w:val="30"/>
        </w:rPr>
        <w:t>)</w:t>
      </w:r>
      <w:r w:rsidRPr="009E0819">
        <w:rPr>
          <w:rFonts w:ascii="Angsana New" w:hAnsi="Angsana New"/>
          <w:sz w:val="30"/>
          <w:szCs w:val="30"/>
          <w:cs/>
        </w:rPr>
        <w:t>สำหรับ</w:t>
      </w:r>
      <w:r w:rsidR="008A2034" w:rsidRPr="009E0819">
        <w:rPr>
          <w:rFonts w:ascii="Angsana New" w:hAnsi="Angsana New" w:hint="cs"/>
          <w:sz w:val="30"/>
          <w:szCs w:val="30"/>
          <w:cs/>
        </w:rPr>
        <w:t>งวด</w:t>
      </w:r>
      <w:r w:rsidRPr="009E0819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9E0819">
        <w:rPr>
          <w:rFonts w:ascii="Angsana New" w:hAnsi="Angsana New" w:hint="cs"/>
          <w:sz w:val="30"/>
          <w:szCs w:val="30"/>
          <w:cs/>
        </w:rPr>
        <w:t>งวด</w:t>
      </w:r>
      <w:r w:rsidRPr="009E0819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9E0819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9E0819" w:rsidRDefault="00C3526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9E0819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8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08A" w:rsidRPr="009E0819" w14:paraId="0C40A231" w14:textId="77777777" w:rsidTr="00176927">
        <w:trPr>
          <w:tblHeader/>
        </w:trPr>
        <w:tc>
          <w:tcPr>
            <w:tcW w:w="3813" w:type="dxa"/>
          </w:tcPr>
          <w:p w14:paraId="2A00B3D4" w14:textId="4E28D0FC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="00A60605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31</w:t>
            </w:r>
            <w:r w:rsidR="00A60605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77FF83E9" w14:textId="4F2B45C9" w:rsidR="007F008A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20746ED1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3647AD4C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</w:t>
            </w:r>
            <w:r w:rsidR="0070409A" w:rsidRPr="009E08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93884E6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72F3D287" w:rsidR="007F008A" w:rsidRPr="009E0819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6F074055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26817C65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256</w:t>
            </w:r>
            <w:r w:rsidR="0070409A" w:rsidRPr="009E08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008A" w:rsidRPr="009E0819" w14:paraId="1DE1E012" w14:textId="77777777" w:rsidTr="00176927">
        <w:trPr>
          <w:tblHeader/>
        </w:trPr>
        <w:tc>
          <w:tcPr>
            <w:tcW w:w="3813" w:type="dxa"/>
          </w:tcPr>
          <w:p w14:paraId="706A7B3E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006FF6C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19C7C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D4179" w14:textId="5D669173" w:rsidR="007F008A" w:rsidRPr="009E0819" w:rsidRDefault="002E170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="007F008A" w:rsidRPr="009E0819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="007F008A"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A5A588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3CC45DF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15268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E323D1" w14:textId="77777777" w:rsidR="007F008A" w:rsidRPr="009E0819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9E0819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9E0819" w:rsidRDefault="00C10B45" w:rsidP="009E0819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E0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9E0819" w14:paraId="12A3AE5F" w14:textId="77777777" w:rsidTr="00176927">
        <w:tc>
          <w:tcPr>
            <w:tcW w:w="3813" w:type="dxa"/>
          </w:tcPr>
          <w:p w14:paraId="410FDC20" w14:textId="34A4FB75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697DD0" w:rsidRPr="009E08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DD0"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="00697DD0" w:rsidRPr="009E081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97DD0" w:rsidRPr="009E081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9E0819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3992" w:rsidRPr="009E0819" w14:paraId="428BD4CE" w14:textId="77777777" w:rsidTr="00176927">
        <w:tc>
          <w:tcPr>
            <w:tcW w:w="3813" w:type="dxa"/>
          </w:tcPr>
          <w:p w14:paraId="2C651FEB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6269DAFD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</w:t>
            </w:r>
            <w:r w:rsidR="003A68FC">
              <w:rPr>
                <w:rFonts w:ascii="Angsana New" w:hAnsi="Angsana New"/>
                <w:sz w:val="30"/>
                <w:szCs w:val="30"/>
              </w:rPr>
              <w:t>,604,561</w:t>
            </w:r>
          </w:p>
        </w:tc>
        <w:tc>
          <w:tcPr>
            <w:tcW w:w="269" w:type="dxa"/>
          </w:tcPr>
          <w:p w14:paraId="42C6A860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15EAE4EB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1,422,041</w:t>
            </w:r>
          </w:p>
        </w:tc>
        <w:tc>
          <w:tcPr>
            <w:tcW w:w="269" w:type="dxa"/>
          </w:tcPr>
          <w:p w14:paraId="6E6CF85C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1A01890E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(</w:t>
            </w:r>
            <w:r w:rsidR="00DC2EB3" w:rsidRPr="009E0819">
              <w:rPr>
                <w:rFonts w:ascii="Angsana New" w:hAnsi="Angsana New"/>
                <w:sz w:val="30"/>
                <w:szCs w:val="30"/>
              </w:rPr>
              <w:t>33,543</w:t>
            </w:r>
            <w:r w:rsidRPr="009E08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7718185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318510DC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164,001</w:t>
            </w:r>
          </w:p>
        </w:tc>
      </w:tr>
      <w:tr w:rsidR="00E33992" w:rsidRPr="009E0819" w14:paraId="65A5E6AE" w14:textId="77777777" w:rsidTr="00176927">
        <w:tc>
          <w:tcPr>
            <w:tcW w:w="3813" w:type="dxa"/>
          </w:tcPr>
          <w:p w14:paraId="096FB6FC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9E081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37623199" w:rsidR="00E33992" w:rsidRPr="009E0819" w:rsidRDefault="0015032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32,004,961</w:t>
            </w:r>
          </w:p>
        </w:tc>
        <w:tc>
          <w:tcPr>
            <w:tcW w:w="269" w:type="dxa"/>
          </w:tcPr>
          <w:p w14:paraId="2606FA04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2D692ED9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32,</w:t>
            </w:r>
            <w:r w:rsidR="00150322" w:rsidRPr="009E0819">
              <w:rPr>
                <w:rFonts w:asciiTheme="majorBidi" w:hAnsiTheme="majorBidi" w:cstheme="majorBidi"/>
                <w:sz w:val="30"/>
                <w:szCs w:val="30"/>
              </w:rPr>
              <w:t>004,961</w:t>
            </w:r>
          </w:p>
        </w:tc>
        <w:tc>
          <w:tcPr>
            <w:tcW w:w="269" w:type="dxa"/>
          </w:tcPr>
          <w:p w14:paraId="75D702E4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538BE569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150322" w:rsidRPr="009E0819">
              <w:rPr>
                <w:rFonts w:asciiTheme="majorBidi" w:hAnsiTheme="majorBidi" w:cstheme="majorBidi"/>
                <w:sz w:val="30"/>
                <w:szCs w:val="30"/>
              </w:rPr>
              <w:t>004,961</w:t>
            </w: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8C3D959" w14:textId="77777777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70131246" w:rsidR="00E33992" w:rsidRPr="009E0819" w:rsidRDefault="00E3399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 xml:space="preserve"> 32,</w:t>
            </w:r>
            <w:r w:rsidR="00150322" w:rsidRPr="009E0819">
              <w:rPr>
                <w:rFonts w:asciiTheme="majorBidi" w:hAnsiTheme="majorBidi" w:cstheme="majorBidi"/>
                <w:sz w:val="30"/>
                <w:szCs w:val="30"/>
              </w:rPr>
              <w:t>004,961</w:t>
            </w:r>
          </w:p>
        </w:tc>
      </w:tr>
      <w:tr w:rsidR="003C2EF7" w:rsidRPr="009E0819" w14:paraId="0F0DAFAF" w14:textId="77777777" w:rsidTr="00382A80">
        <w:tc>
          <w:tcPr>
            <w:tcW w:w="3813" w:type="dxa"/>
          </w:tcPr>
          <w:p w14:paraId="288FA097" w14:textId="77777777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30C678AB" w:rsidR="003C2EF7" w:rsidRPr="009E0819" w:rsidRDefault="003C2EF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EB3" w:rsidRPr="009E0819" w14:paraId="4DF197C3" w14:textId="77777777" w:rsidTr="00382A80">
        <w:tc>
          <w:tcPr>
            <w:tcW w:w="3813" w:type="dxa"/>
          </w:tcPr>
          <w:p w14:paraId="1B198F30" w14:textId="77777777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E0819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13A35D7C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2C8429E1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6,780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43DFDB7A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3AA379CB" w:rsidR="00DC2EB3" w:rsidRPr="009E0819" w:rsidRDefault="00DC2EB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/>
                <w:sz w:val="30"/>
                <w:szCs w:val="30"/>
              </w:rPr>
              <w:t>6,780</w:t>
            </w:r>
          </w:p>
        </w:tc>
      </w:tr>
      <w:tr w:rsidR="00256C98" w:rsidRPr="009E0819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4D5FDE02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32,028,226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5CB5E45B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32,011,741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095BDE02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32,028,226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273552D8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32,011,741</w:t>
            </w:r>
          </w:p>
        </w:tc>
      </w:tr>
      <w:tr w:rsidR="00256C98" w:rsidRPr="009E0819" w14:paraId="297D9107" w14:textId="77777777" w:rsidTr="00382A80">
        <w:tc>
          <w:tcPr>
            <w:tcW w:w="3813" w:type="dxa"/>
            <w:shd w:val="clear" w:color="auto" w:fill="auto"/>
          </w:tcPr>
          <w:p w14:paraId="7C433E4E" w14:textId="42134723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9E0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47E102C4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3A68FC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00C7ED72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0.0444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5B63A3B5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(0.0010)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422919B4" w:rsidR="00256C98" w:rsidRPr="009E0819" w:rsidRDefault="00256C9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hAnsi="Angsana New"/>
                <w:b/>
                <w:bCs/>
                <w:sz w:val="30"/>
                <w:szCs w:val="30"/>
              </w:rPr>
              <w:t>0.0051</w:t>
            </w:r>
          </w:p>
        </w:tc>
      </w:tr>
    </w:tbl>
    <w:p w14:paraId="08F5779D" w14:textId="77777777" w:rsidR="00C10B45" w:rsidRPr="009E0819" w:rsidRDefault="00C10B4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C459FEE" w14:textId="2B011B27" w:rsidR="00FF342C" w:rsidRPr="009E0819" w:rsidRDefault="00FF342C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9E0819" w:rsidRDefault="005C2BC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9E0819" w:rsidRDefault="00D735D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E081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8"/>
    <w:p w14:paraId="7E72DCF5" w14:textId="77777777" w:rsidR="00D735D2" w:rsidRPr="009E0819" w:rsidRDefault="00D735D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9E0819" w:rsidRDefault="005C2BC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081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9E0819">
        <w:rPr>
          <w:rFonts w:asciiTheme="majorBidi" w:hAnsiTheme="majorBidi" w:cstheme="majorBidi"/>
          <w:sz w:val="30"/>
          <w:szCs w:val="30"/>
        </w:rPr>
        <w:br/>
      </w:r>
      <w:r w:rsidRPr="009E0819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9E0819" w:rsidRDefault="003019E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9E0819" w:rsidSect="00360081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12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BB2F63" w:rsidRPr="009E0819" w14:paraId="1038452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9E0819" w:rsidRDefault="00AF467A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9E0819" w:rsidRDefault="001263D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3D80C5FD" w14:textId="77777777" w:rsidR="001263DE" w:rsidRPr="009E0819" w:rsidRDefault="001263D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9E0819" w14:paraId="0D132EDF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9E0819" w:rsidRDefault="00E43605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9E0819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4"/>
            <w:vAlign w:val="bottom"/>
          </w:tcPr>
          <w:p w14:paraId="55BBB92C" w14:textId="77777777" w:rsidR="00E43605" w:rsidRPr="009E0819" w:rsidRDefault="00E43605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9E0819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9E0819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9E0819" w14:paraId="40AB6033" w14:textId="77777777" w:rsidTr="000252D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3818C47B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วันที่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A60605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มีนาคม</w:t>
            </w:r>
            <w:r w:rsidR="007F008A" w:rsidRPr="009E081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9E0819" w:rsidRDefault="00204C49" w:rsidP="009E081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="00F351B4"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="00F351B4"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="00F351B4"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9E081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9E0819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9E0819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9E081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9E0819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9E0819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9E0819" w14:paraId="48475C94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99667A9" w14:textId="77777777" w:rsidR="00502EE1" w:rsidRPr="009E0819" w:rsidRDefault="00502EE1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9E0819" w:rsidRDefault="00502EE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</w:tcPr>
          <w:p w14:paraId="08CD5520" w14:textId="77777777" w:rsidR="00502EE1" w:rsidRPr="009E0819" w:rsidRDefault="00502EE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9E0819" w14:paraId="389CADF9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4B77D31" w14:textId="5F545879" w:rsidR="00F351B4" w:rsidRPr="009E0819" w:rsidRDefault="00966A4E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351B4"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9E0819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2F759041" w14:textId="188A23F5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B3703E1" w14:textId="77777777" w:rsidR="00F351B4" w:rsidRPr="009E0819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15C8" w:rsidRPr="009E0819" w14:paraId="03D0ABD9" w14:textId="77777777" w:rsidTr="00216DC3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CD68D50" w14:textId="223DB089" w:rsidR="004015C8" w:rsidRPr="009E0819" w:rsidRDefault="004015C8" w:rsidP="009E0819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="00966F04"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="00966F04" w:rsidRPr="009E0819">
              <w:rPr>
                <w:rFonts w:ascii="Angsana New" w:hAnsi="Angsana New"/>
                <w:sz w:val="26"/>
                <w:szCs w:val="26"/>
                <w:lang w:val="en-GB"/>
              </w:rPr>
              <w:t>–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</w:t>
            </w:r>
            <w:r w:rsidR="00216DC3"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79" w:type="pct"/>
            <w:gridSpan w:val="2"/>
          </w:tcPr>
          <w:p w14:paraId="3DF807BC" w14:textId="77777777" w:rsidR="004015C8" w:rsidRPr="009E0819" w:rsidRDefault="004015C8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DE7163E" w14:textId="77777777" w:rsidR="004015C8" w:rsidRPr="009E0819" w:rsidRDefault="004015C8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F4D90AF" w14:textId="413A8E5D" w:rsidR="008B3B6F" w:rsidRPr="009E0819" w:rsidRDefault="00457464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755FB23" w14:textId="77777777" w:rsidR="008B3B6F" w:rsidRPr="009E0819" w:rsidRDefault="008B3B6F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DB47E2B" w14:textId="2096E182" w:rsidR="004015C8" w:rsidRPr="009E0819" w:rsidRDefault="008B3B6F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9FD7E30" w14:textId="77777777" w:rsidR="008B3B6F" w:rsidRPr="009E0819" w:rsidRDefault="008B3B6F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058DD02" w14:textId="2CDEC7B0" w:rsidR="004015C8" w:rsidRPr="009E0819" w:rsidRDefault="008B3B6F" w:rsidP="009E0819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20313BF" w14:textId="77777777" w:rsidR="008B3B6F" w:rsidRPr="009E0819" w:rsidRDefault="008B3B6F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238811" w14:textId="61BC1C9C" w:rsidR="004015C8" w:rsidRPr="009E0819" w:rsidRDefault="00457464" w:rsidP="009E0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  <w:tc>
          <w:tcPr>
            <w:tcW w:w="89" w:type="pct"/>
            <w:vAlign w:val="bottom"/>
          </w:tcPr>
          <w:p w14:paraId="0A27D510" w14:textId="77777777" w:rsidR="004015C8" w:rsidRPr="009E0819" w:rsidRDefault="004015C8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B4F6B9D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52574F8" w14:textId="20E0328A" w:rsidR="004015C8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90523BC" w14:textId="77777777" w:rsidR="004015C8" w:rsidRPr="009E0819" w:rsidRDefault="004015C8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9C03C2B" w14:textId="77777777" w:rsidR="004015C8" w:rsidRPr="009E0819" w:rsidRDefault="004015C8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5538D4BD" w14:textId="1ED1075A" w:rsidR="00F461F0" w:rsidRPr="009E0819" w:rsidRDefault="00457464" w:rsidP="009E081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  <w:tc>
          <w:tcPr>
            <w:tcW w:w="90" w:type="pct"/>
            <w:vAlign w:val="bottom"/>
          </w:tcPr>
          <w:p w14:paraId="004630CE" w14:textId="77777777" w:rsidR="004015C8" w:rsidRPr="009E0819" w:rsidRDefault="004015C8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6710181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FCAEFA8" w14:textId="485386D5" w:rsidR="004015C8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758C8F0" w14:textId="77777777" w:rsidR="004015C8" w:rsidRPr="009E0819" w:rsidRDefault="004015C8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8ABA53B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4217D4C" w14:textId="7BEEA86A" w:rsidR="004015C8" w:rsidRPr="009E0819" w:rsidRDefault="00457464" w:rsidP="009E0819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</w:tr>
      <w:tr w:rsidR="00532B9C" w:rsidRPr="009E0819" w14:paraId="0373D8D2" w14:textId="77777777" w:rsidTr="00C7091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BD18D61" w14:textId="386A6133" w:rsidR="00532B9C" w:rsidRPr="009E0819" w:rsidRDefault="00532B9C" w:rsidP="009E0819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  <w:gridSpan w:val="2"/>
          </w:tcPr>
          <w:p w14:paraId="3129CF08" w14:textId="77777777" w:rsidR="00532B9C" w:rsidRPr="009E0819" w:rsidRDefault="00532B9C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CF76D99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BF82513" w14:textId="3B349193" w:rsidR="0071718D" w:rsidRPr="009E0819" w:rsidRDefault="0071718D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104AF9C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9B30219" w14:textId="0BD1E903" w:rsidR="0071718D" w:rsidRPr="009E0819" w:rsidRDefault="0071718D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27E1200C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3645BC4" w14:textId="7D04BD0A" w:rsidR="00F10F35" w:rsidRPr="009E0819" w:rsidRDefault="00457464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419" w:type="pct"/>
            <w:shd w:val="clear" w:color="auto" w:fill="auto"/>
          </w:tcPr>
          <w:p w14:paraId="1F24C3BB" w14:textId="77777777" w:rsidR="00F10F35" w:rsidRPr="009E0819" w:rsidRDefault="00F10F35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C212A26" w14:textId="2FCFEA31" w:rsidR="00532B9C" w:rsidRPr="009E0819" w:rsidRDefault="00457464" w:rsidP="009E0819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89" w:type="pct"/>
          </w:tcPr>
          <w:p w14:paraId="6F5AB344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C020013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059C3224" w14:textId="33C99E8D" w:rsidR="00603797" w:rsidRPr="009E0819" w:rsidRDefault="0060379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43C3B0F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8392808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5B2A031" w14:textId="63C1854F" w:rsidR="00603797" w:rsidRPr="009E0819" w:rsidRDefault="00603797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742535A" w14:textId="77777777" w:rsidR="00603797" w:rsidRPr="009E0819" w:rsidRDefault="00603797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48942419" w14:textId="54F0AA69" w:rsidR="00532B9C" w:rsidRPr="009E0819" w:rsidRDefault="00457464" w:rsidP="006E7C9C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63,807</w:t>
            </w:r>
          </w:p>
        </w:tc>
        <w:tc>
          <w:tcPr>
            <w:tcW w:w="89" w:type="pct"/>
            <w:vAlign w:val="bottom"/>
          </w:tcPr>
          <w:p w14:paraId="7639A5BA" w14:textId="77777777" w:rsidR="00532B9C" w:rsidRPr="009E0819" w:rsidRDefault="00532B9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4C78EDF" w14:textId="77777777" w:rsidR="00603797" w:rsidRPr="009E0819" w:rsidRDefault="00603797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C97B7D3" w14:textId="49BBC9C9" w:rsidR="00532B9C" w:rsidRPr="009E0819" w:rsidRDefault="00457464" w:rsidP="009E081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63,807</w:t>
            </w:r>
          </w:p>
        </w:tc>
      </w:tr>
      <w:tr w:rsidR="00FB6ED5" w:rsidRPr="009E0819" w14:paraId="75DAACD0" w14:textId="77777777" w:rsidTr="00C7091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D796679" w14:textId="5C6FD387" w:rsidR="00FB6ED5" w:rsidRPr="009E0819" w:rsidRDefault="00FB6ED5" w:rsidP="009E0819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55D2931" w14:textId="77777777" w:rsidR="00FB6ED5" w:rsidRPr="009E0819" w:rsidRDefault="00FB6ED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2451F2F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212BE" w14:textId="23020EF5" w:rsidR="0071718D" w:rsidRPr="009E0819" w:rsidRDefault="00E5463D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C3A03"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C3A03" w:rsidRPr="009E0819">
              <w:rPr>
                <w:rFonts w:ascii="Angsana New" w:hAnsi="Angsana New" w:cs="Angsana New"/>
                <w:sz w:val="26"/>
                <w:szCs w:val="26"/>
              </w:rPr>
              <w:t>093</w:t>
            </w:r>
          </w:p>
        </w:tc>
        <w:tc>
          <w:tcPr>
            <w:tcW w:w="540" w:type="pct"/>
            <w:shd w:val="clear" w:color="auto" w:fill="auto"/>
          </w:tcPr>
          <w:p w14:paraId="1E2A35D2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5E9FA" w14:textId="545F6C9D" w:rsidR="0071718D" w:rsidRPr="009E0819" w:rsidRDefault="0071718D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25BCD2FC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DE552" w14:textId="57F6DB19" w:rsidR="0071718D" w:rsidRPr="009E0819" w:rsidRDefault="0071718D" w:rsidP="009E0819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350B83F" w14:textId="77777777" w:rsidR="0071718D" w:rsidRPr="009E0819" w:rsidRDefault="0071718D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F938242" w14:textId="4938FCF4" w:rsidR="00FB6ED5" w:rsidRPr="009E0819" w:rsidRDefault="004C3A03" w:rsidP="009E0819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,093</w:t>
            </w:r>
          </w:p>
        </w:tc>
        <w:tc>
          <w:tcPr>
            <w:tcW w:w="89" w:type="pct"/>
          </w:tcPr>
          <w:p w14:paraId="18F90767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2C84095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49DC3B3" w14:textId="376285B9" w:rsidR="00603797" w:rsidRPr="009E0819" w:rsidRDefault="0060379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369763B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C7B245E" w14:textId="77777777" w:rsidR="00603797" w:rsidRPr="009E0819" w:rsidRDefault="00603797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E984DC" w14:textId="7F3D2A8F" w:rsidR="00FB6ED5" w:rsidRPr="009E0819" w:rsidRDefault="004C3A03" w:rsidP="009E081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,093</w:t>
            </w:r>
          </w:p>
        </w:tc>
        <w:tc>
          <w:tcPr>
            <w:tcW w:w="90" w:type="pct"/>
            <w:vAlign w:val="bottom"/>
          </w:tcPr>
          <w:p w14:paraId="0C9AB415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2B82E76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FB3A09" w14:textId="5EDB22C2" w:rsidR="00603797" w:rsidRPr="009E0819" w:rsidRDefault="00F461F0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1EE2BC9" w14:textId="77777777" w:rsidR="00FB6ED5" w:rsidRPr="009E0819" w:rsidRDefault="00FB6E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AC90624" w14:textId="77777777" w:rsidR="00603797" w:rsidRPr="009E0819" w:rsidRDefault="00603797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912808F" w14:textId="77B43CB4" w:rsidR="00FB6ED5" w:rsidRPr="009E0819" w:rsidRDefault="004C3A03" w:rsidP="009E081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,093</w:t>
            </w:r>
          </w:p>
        </w:tc>
      </w:tr>
      <w:tr w:rsidR="00966A4E" w:rsidRPr="009E0819" w14:paraId="17107210" w14:textId="77777777" w:rsidTr="00216DC3">
        <w:trPr>
          <w:trHeight w:val="126"/>
          <w:tblHeader/>
        </w:trPr>
        <w:tc>
          <w:tcPr>
            <w:tcW w:w="837" w:type="pct"/>
            <w:shd w:val="clear" w:color="auto" w:fill="auto"/>
          </w:tcPr>
          <w:p w14:paraId="43E48F8F" w14:textId="77777777" w:rsidR="00966A4E" w:rsidRPr="009E0819" w:rsidRDefault="00966A4E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264461B" w14:textId="77777777" w:rsidR="00966A4E" w:rsidRPr="009E0819" w:rsidRDefault="00966A4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519" w:type="pct"/>
          </w:tcPr>
          <w:p w14:paraId="4BE23587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40" w:type="pct"/>
            <w:shd w:val="clear" w:color="auto" w:fill="auto"/>
          </w:tcPr>
          <w:p w14:paraId="402C4CF7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pct"/>
            <w:shd w:val="clear" w:color="auto" w:fill="auto"/>
          </w:tcPr>
          <w:p w14:paraId="7E918029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19" w:type="pct"/>
            <w:shd w:val="clear" w:color="auto" w:fill="auto"/>
          </w:tcPr>
          <w:p w14:paraId="2EEE9C55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" w:type="pct"/>
          </w:tcPr>
          <w:p w14:paraId="12F0310A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395FD0A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4C192925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8" w:type="pct"/>
          </w:tcPr>
          <w:p w14:paraId="7C4C5956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180C43D6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9932B81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9" w:type="pct"/>
          </w:tcPr>
          <w:p w14:paraId="0DF8C7A3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13" w:type="pct"/>
            <w:shd w:val="clear" w:color="auto" w:fill="auto"/>
          </w:tcPr>
          <w:p w14:paraId="1C0F6E8A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66A4E" w:rsidRPr="009E0819" w14:paraId="01708D9D" w14:textId="77777777" w:rsidTr="0007730F">
        <w:trPr>
          <w:trHeight w:val="64"/>
          <w:tblHeader/>
        </w:trPr>
        <w:tc>
          <w:tcPr>
            <w:tcW w:w="837" w:type="pct"/>
            <w:shd w:val="clear" w:color="auto" w:fill="auto"/>
          </w:tcPr>
          <w:p w14:paraId="115FF26C" w14:textId="6F13546F" w:rsidR="00966A4E" w:rsidRPr="009E0819" w:rsidRDefault="00966A4E" w:rsidP="009E0819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8E3E43D" w14:textId="77777777" w:rsidR="00966A4E" w:rsidRPr="009E0819" w:rsidRDefault="00966A4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B7CB2E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AFA8771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682ACAD2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B3D326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29B8321F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A679685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3063C31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13FEF67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6E2F6B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1DC947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FBF857B" w14:textId="77777777" w:rsidR="00966A4E" w:rsidRPr="009E0819" w:rsidRDefault="00966A4E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B5B" w:rsidRPr="009E0819" w14:paraId="760C8C3A" w14:textId="77777777" w:rsidTr="00417C8C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6DCAFE33" w14:textId="7AB1D0BA" w:rsidR="006E3B5B" w:rsidRPr="009E0819" w:rsidRDefault="006E3B5B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1F86D514" w14:textId="77777777" w:rsidR="006E3B5B" w:rsidRPr="009E0819" w:rsidRDefault="006E3B5B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CE73ED1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0627C67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2A91F22" w14:textId="0E61B7C3" w:rsidR="006E3B5B" w:rsidRPr="009E0819" w:rsidRDefault="006E3B5B" w:rsidP="009E0819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00167133" w14:textId="77777777" w:rsidR="00BF4B20" w:rsidRPr="009E0819" w:rsidRDefault="00BF4B20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5E5415" w14:textId="77777777" w:rsidR="00BF4B20" w:rsidRPr="009E0819" w:rsidRDefault="00BF4B20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1C1E09" w14:textId="78017123" w:rsidR="006E3B5B" w:rsidRPr="009E0819" w:rsidRDefault="00BF4B20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AB9326F" w14:textId="0DE11751" w:rsidR="006E3B5B" w:rsidRPr="009E0819" w:rsidRDefault="00C12094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40DB45EB" w:rsidR="006E3B5B" w:rsidRPr="009E0819" w:rsidRDefault="00C12094" w:rsidP="009E081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89" w:type="pct"/>
            <w:vAlign w:val="bottom"/>
          </w:tcPr>
          <w:p w14:paraId="79919EC5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5CAD9F0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B42FF9E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284E792" w14:textId="3217B2C4" w:rsidR="006E3B5B" w:rsidRPr="009E0819" w:rsidRDefault="006E3B5B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FB4BD8F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231D63B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7E17C23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D8D18A" w14:textId="5CF464C8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6E3B5B" w:rsidRPr="009E0819" w:rsidRDefault="006E3B5B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279081C1" w:rsidR="006E3B5B" w:rsidRPr="009E0819" w:rsidRDefault="00C12094" w:rsidP="009E081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8,814,013</w:t>
            </w:r>
          </w:p>
        </w:tc>
        <w:tc>
          <w:tcPr>
            <w:tcW w:w="89" w:type="pct"/>
            <w:vAlign w:val="bottom"/>
          </w:tcPr>
          <w:p w14:paraId="24B9FADD" w14:textId="77777777" w:rsidR="006E3B5B" w:rsidRPr="009E0819" w:rsidRDefault="006E3B5B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DD9C2A2" w14:textId="1F00E07F" w:rsidR="006E3B5B" w:rsidRPr="009E0819" w:rsidRDefault="00C12094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8,814,013</w:t>
            </w:r>
          </w:p>
        </w:tc>
      </w:tr>
      <w:tr w:rsidR="006E3B5B" w:rsidRPr="009E0819" w14:paraId="3D674E2C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A6C82EE" w14:textId="2C8509A4" w:rsidR="006E3B5B" w:rsidRPr="009E0819" w:rsidRDefault="006E3B5B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FE7DA07" w14:textId="77777777" w:rsidR="006E3B5B" w:rsidRPr="009E0819" w:rsidRDefault="006E3B5B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D37387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CA3F1CB" w14:textId="2C03EB05" w:rsidR="006E3B5B" w:rsidRPr="009E0819" w:rsidRDefault="006E3B5B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B44F7F2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FDBE0" w14:textId="7F9E647A" w:rsidR="006E3B5B" w:rsidRPr="009E0819" w:rsidRDefault="00C12094" w:rsidP="009E0819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</w:t>
            </w:r>
            <w:r w:rsidRPr="009E081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9E081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283</w:t>
            </w:r>
          </w:p>
        </w:tc>
        <w:tc>
          <w:tcPr>
            <w:tcW w:w="569" w:type="pct"/>
            <w:shd w:val="clear" w:color="auto" w:fill="auto"/>
          </w:tcPr>
          <w:p w14:paraId="3B891266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C230620" w14:textId="72DF22A0" w:rsidR="006E3B5B" w:rsidRPr="009E0819" w:rsidRDefault="00C12094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51,026,675</w:t>
            </w:r>
          </w:p>
        </w:tc>
        <w:tc>
          <w:tcPr>
            <w:tcW w:w="419" w:type="pct"/>
            <w:shd w:val="clear" w:color="auto" w:fill="auto"/>
          </w:tcPr>
          <w:p w14:paraId="6967498D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6AEED18" w14:textId="7303CBCC" w:rsidR="006E3B5B" w:rsidRPr="009E0819" w:rsidRDefault="00C12094" w:rsidP="009E081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51,029,958</w:t>
            </w:r>
          </w:p>
        </w:tc>
        <w:tc>
          <w:tcPr>
            <w:tcW w:w="89" w:type="pct"/>
            <w:vAlign w:val="bottom"/>
          </w:tcPr>
          <w:p w14:paraId="4FCA61BF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3B7F902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214C6C9" w14:textId="33D89E0A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21AE42A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833B715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CAFDC40" w14:textId="1303651E" w:rsidR="006E3B5B" w:rsidRPr="009E0819" w:rsidRDefault="006E3B5B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6E3B5B" w:rsidRPr="009E0819" w:rsidRDefault="006E3B5B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6593088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85699" w14:textId="508467A3" w:rsidR="006E3B5B" w:rsidRPr="009E0819" w:rsidRDefault="00E5463D" w:rsidP="009E081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51,354,333</w:t>
            </w:r>
          </w:p>
        </w:tc>
        <w:tc>
          <w:tcPr>
            <w:tcW w:w="89" w:type="pct"/>
            <w:vAlign w:val="bottom"/>
          </w:tcPr>
          <w:p w14:paraId="360F0306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C3D3C83" w14:textId="77777777" w:rsidR="006E3B5B" w:rsidRPr="009E0819" w:rsidRDefault="006E3B5B" w:rsidP="009E081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F3D60B" w14:textId="18BE2CB2" w:rsidR="006E3B5B" w:rsidRPr="009E0819" w:rsidRDefault="00E5463D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51,354,333</w:t>
            </w:r>
          </w:p>
        </w:tc>
      </w:tr>
    </w:tbl>
    <w:p w14:paraId="696D58AD" w14:textId="77777777" w:rsidR="000252DA" w:rsidRPr="009E0819" w:rsidRDefault="000252DA" w:rsidP="009E0819">
      <w:pPr>
        <w:rPr>
          <w:sz w:val="14"/>
          <w:szCs w:val="14"/>
        </w:rPr>
      </w:pPr>
      <w:r w:rsidRPr="009E0819">
        <w:rPr>
          <w:sz w:val="14"/>
          <w:szCs w:val="14"/>
        </w:rP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0252DA" w:rsidRPr="009E0819" w14:paraId="0EFB34F4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5880DD9" w14:textId="77777777" w:rsidR="000252DA" w:rsidRPr="009E0819" w:rsidRDefault="000252DA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F883052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06B2A89D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52DA" w:rsidRPr="009E0819" w14:paraId="34CA1B15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62B24AB" w14:textId="77777777" w:rsidR="000252DA" w:rsidRPr="009E0819" w:rsidRDefault="000252DA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02A9E85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0E102B76" w14:textId="77777777" w:rsidR="000252DA" w:rsidRPr="009E0819" w:rsidRDefault="000252DA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600ADC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088D6E38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52DA" w:rsidRPr="009E0819" w14:paraId="2E23CEC3" w14:textId="77777777" w:rsidTr="00C57890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487DCC12" w14:textId="6D469AAF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E081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52383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D0AA768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50498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DFD74" w14:textId="77777777" w:rsidR="000252DA" w:rsidRPr="009E0819" w:rsidRDefault="000252DA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13ADB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E3BDD2B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9A08CE4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F49F19A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72C674A3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2758D4C" w14:textId="77777777" w:rsidR="000252DA" w:rsidRPr="009E0819" w:rsidRDefault="000252DA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32BA6EA8" w14:textId="77777777" w:rsidR="000252DA" w:rsidRPr="009E0819" w:rsidRDefault="000252DA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533F8E6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06F8A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52DA" w:rsidRPr="009E0819" w14:paraId="33EB21D6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EBFC936" w14:textId="77777777" w:rsidR="000252DA" w:rsidRPr="009E0819" w:rsidRDefault="000252DA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0E96E334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3"/>
          </w:tcPr>
          <w:p w14:paraId="4D96F969" w14:textId="77777777" w:rsidR="000252DA" w:rsidRPr="009E0819" w:rsidRDefault="000252DA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3C2EF7" w:rsidRPr="009E0819" w14:paraId="567213AE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8D320DF" w14:textId="687683D8" w:rsidR="003C2EF7" w:rsidRPr="009E0819" w:rsidRDefault="003C2EF7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6A0DF62" w14:textId="77777777" w:rsidR="003C2EF7" w:rsidRPr="009E0819" w:rsidRDefault="003C2EF7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A67A4F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11AEFC06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107250F" w14:textId="4BC093C0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0A2570BE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962D6A8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D1C1C3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D032603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CD62891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EDF16AC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758FB6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C17210C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E5B7A5D" w14:textId="77777777" w:rsidR="003C2EF7" w:rsidRPr="009E0819" w:rsidRDefault="003C2EF7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1A83" w:rsidRPr="009E0819" w14:paraId="56BA2521" w14:textId="77777777" w:rsidTr="007E790E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A5972FC" w14:textId="7D9748F0" w:rsidR="00EA1A83" w:rsidRPr="009E0819" w:rsidRDefault="00EA1A83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แก่กิจการที่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เกี่ยวข้อง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79" w:type="pct"/>
            <w:gridSpan w:val="2"/>
          </w:tcPr>
          <w:p w14:paraId="449CF541" w14:textId="77777777" w:rsidR="00EA1A83" w:rsidRPr="009E0819" w:rsidRDefault="00EA1A83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547991EF" w14:textId="58DD073C" w:rsidR="00EA1A83" w:rsidRPr="009E0819" w:rsidRDefault="00EA1A83" w:rsidP="009E0819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6E05710" w14:textId="29CE31C7" w:rsidR="00EA1A83" w:rsidRPr="009E0819" w:rsidRDefault="00EA1A83" w:rsidP="009E0819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7778E776" w14:textId="3496F121" w:rsidR="00EA1A83" w:rsidRPr="009E0819" w:rsidRDefault="00EA1A83" w:rsidP="009E0819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52,408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4549439" w14:textId="155D6319" w:rsidR="00EA1A83" w:rsidRPr="009E0819" w:rsidRDefault="00EA1A83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52,408</w:t>
            </w:r>
          </w:p>
        </w:tc>
        <w:tc>
          <w:tcPr>
            <w:tcW w:w="89" w:type="pct"/>
            <w:vAlign w:val="bottom"/>
          </w:tcPr>
          <w:p w14:paraId="6BC7405F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5FD6B7B" w14:textId="76EFC6EF" w:rsidR="00EA1A83" w:rsidRPr="009E0819" w:rsidRDefault="00EA1A83" w:rsidP="009E0819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61127F8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B375094" w14:textId="43AEF5FD" w:rsidR="00EA1A83" w:rsidRPr="009E0819" w:rsidRDefault="00EA1A83" w:rsidP="009E0819">
            <w:pPr>
              <w:pStyle w:val="acctfourfigures"/>
              <w:tabs>
                <w:tab w:val="clear" w:pos="765"/>
                <w:tab w:val="decimal" w:pos="611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41AFE6D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A9F926E" w14:textId="09579B5B" w:rsidR="00EA1A83" w:rsidRPr="009E0819" w:rsidRDefault="00EA1A83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  <w:tc>
          <w:tcPr>
            <w:tcW w:w="89" w:type="pct"/>
            <w:vAlign w:val="bottom"/>
          </w:tcPr>
          <w:p w14:paraId="56C1894F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9BD8592" w14:textId="74701FFC" w:rsidR="00EA1A83" w:rsidRPr="009E0819" w:rsidRDefault="00EA1A83" w:rsidP="009E0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</w:tr>
      <w:tr w:rsidR="00EA1A83" w:rsidRPr="009E0819" w14:paraId="45ABF26B" w14:textId="77777777" w:rsidTr="007E790E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595F47" w14:textId="50F6A985" w:rsidR="00EA1A83" w:rsidRPr="009E0819" w:rsidRDefault="00EA1A83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78A907E6" w14:textId="77777777" w:rsidR="00EA1A83" w:rsidRPr="009E0819" w:rsidRDefault="00EA1A83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7A0EBFC" w14:textId="19AEA5B9" w:rsidR="00EA1A83" w:rsidRPr="009E0819" w:rsidRDefault="00EA1A83" w:rsidP="009E0819">
            <w:pPr>
              <w:pStyle w:val="acctfourfigures"/>
              <w:tabs>
                <w:tab w:val="clear" w:pos="765"/>
                <w:tab w:val="decimal" w:pos="82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389C58A" w14:textId="58825C29" w:rsidR="00EA1A83" w:rsidRPr="009E0819" w:rsidRDefault="00EA1A83" w:rsidP="009E0819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76C124E" w14:textId="5D4ABED3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80705A4" w14:textId="0B0E6042" w:rsidR="00EA1A83" w:rsidRPr="009E0819" w:rsidRDefault="00EA1A83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vAlign w:val="bottom"/>
          </w:tcPr>
          <w:p w14:paraId="30702D1C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A7F5E6A" w14:textId="23D085A2" w:rsidR="00EA1A83" w:rsidRPr="009E0819" w:rsidRDefault="00EA1A83" w:rsidP="009E0819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3560124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576ACD9" w14:textId="2671BA6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90" w:type="pct"/>
            <w:vAlign w:val="bottom"/>
          </w:tcPr>
          <w:p w14:paraId="64D1FAD0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68FF2AC" w14:textId="455F0F88" w:rsidR="00EA1A83" w:rsidRPr="009E0819" w:rsidRDefault="00EA1A83" w:rsidP="009E0819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B5DAD04" w14:textId="77777777" w:rsidR="00EA1A83" w:rsidRPr="009E0819" w:rsidRDefault="00EA1A8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3C347F3" w14:textId="025F2B08" w:rsidR="00EA1A83" w:rsidRPr="009E0819" w:rsidRDefault="00EA1A83" w:rsidP="009E0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344951" w:rsidRPr="009E0819" w14:paraId="3DF0DC56" w14:textId="77777777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7169E881" w14:textId="5DF6FBBF" w:rsidR="00344951" w:rsidRPr="009E0819" w:rsidRDefault="00344951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" w:type="pct"/>
            <w:gridSpan w:val="2"/>
          </w:tcPr>
          <w:p w14:paraId="07098518" w14:textId="77777777" w:rsidR="00344951" w:rsidRPr="009E0819" w:rsidRDefault="0034495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343904F" w14:textId="6724B82F" w:rsidR="00344951" w:rsidRPr="009E0819" w:rsidRDefault="00344951" w:rsidP="009E0819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2203EF15" w14:textId="06BACF33" w:rsidR="00344951" w:rsidRPr="009E0819" w:rsidRDefault="00344951" w:rsidP="009E0819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7" w:type="pct"/>
            <w:shd w:val="clear" w:color="auto" w:fill="auto"/>
          </w:tcPr>
          <w:p w14:paraId="0BF7BDF1" w14:textId="47AB8F20" w:rsidR="00344951" w:rsidRPr="009E0819" w:rsidRDefault="0034495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3A3E7AB4" w14:textId="1B9E8FED" w:rsidR="00344951" w:rsidRPr="009E0819" w:rsidRDefault="00344951" w:rsidP="009E0819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9F60F0E" w14:textId="77777777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AC4063" w14:textId="2D042DA6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E2EE790" w14:textId="77777777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87651BB" w14:textId="1457F5C6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E2A6BA4" w14:textId="77777777" w:rsidR="00344951" w:rsidRPr="009E0819" w:rsidRDefault="00344951" w:rsidP="009E0819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C706464" w14:textId="0D7C76D0" w:rsidR="00344951" w:rsidRPr="009E0819" w:rsidRDefault="00344951" w:rsidP="009E0819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EC84D3C" w14:textId="77777777" w:rsidR="00344951" w:rsidRPr="009E0819" w:rsidRDefault="0034495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5547C8D8" w14:textId="7AE6C0C8" w:rsidR="00344951" w:rsidRPr="009E0819" w:rsidRDefault="00344951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4951" w:rsidRPr="009E0819" w14:paraId="039D3060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C41AF39" w14:textId="74C60A41" w:rsidR="00344951" w:rsidRPr="009E0819" w:rsidRDefault="00344951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5EEC11B2" w14:textId="77777777" w:rsidR="00344951" w:rsidRPr="009E0819" w:rsidRDefault="0034495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216FBA66" w14:textId="757F890A" w:rsidR="00344951" w:rsidRPr="009E0819" w:rsidRDefault="00344951" w:rsidP="009E0819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564EA1A3" w14:textId="38B94775" w:rsidR="00344951" w:rsidRPr="009E0819" w:rsidRDefault="00344951" w:rsidP="009E0819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219BC81A" w14:textId="36F7330A" w:rsidR="00344951" w:rsidRPr="009E0819" w:rsidRDefault="00344951" w:rsidP="009E0819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705857C6" w14:textId="446DD0D0" w:rsidR="00344951" w:rsidRPr="009E0819" w:rsidRDefault="00344951" w:rsidP="009E0819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82C27F7" w14:textId="77777777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105EAE6" w14:textId="43F08EA8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B114DEC" w14:textId="77777777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1E744CD" w14:textId="7E9DADBA" w:rsidR="00344951" w:rsidRPr="009E0819" w:rsidRDefault="00344951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047663C" w14:textId="77777777" w:rsidR="00344951" w:rsidRPr="009E0819" w:rsidRDefault="00344951" w:rsidP="009E0819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E29C5A4" w14:textId="021EAB97" w:rsidR="00344951" w:rsidRPr="009E0819" w:rsidRDefault="00344951" w:rsidP="009E081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390071D" w14:textId="77777777" w:rsidR="00344951" w:rsidRPr="009E0819" w:rsidRDefault="00344951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76D9FEE" w14:textId="6DA96C6F" w:rsidR="00344951" w:rsidRPr="009E0819" w:rsidRDefault="00344951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6C54" w:rsidRPr="009E0819" w14:paraId="08F9D258" w14:textId="77777777" w:rsidTr="007E790E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3A0F2408" w14:textId="08E300AF" w:rsidR="00BF6C54" w:rsidRPr="009E0819" w:rsidRDefault="00BF6C54" w:rsidP="009E0819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71E619D9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37A9CF5" w14:textId="2CD87C94" w:rsidR="00BF6C54" w:rsidRPr="009E0819" w:rsidRDefault="00BF6C54" w:rsidP="009E0819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1E4380C" w14:textId="6A11ECB4" w:rsidR="00BF6C54" w:rsidRPr="009E0819" w:rsidRDefault="00BF6C54" w:rsidP="009E0819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B47046C" w14:textId="15BCE595" w:rsidR="00BF6C54" w:rsidRPr="006E7C9C" w:rsidRDefault="00BF6C54" w:rsidP="006E7C9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6E7C9C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E815178" w14:textId="32FA572A" w:rsidR="00BF6C54" w:rsidRPr="009E0819" w:rsidRDefault="00BF6C54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9" w:type="pct"/>
            <w:vAlign w:val="bottom"/>
          </w:tcPr>
          <w:p w14:paraId="121F1ED8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EEF0B6D" w14:textId="5A012F40" w:rsidR="00BF6C54" w:rsidRPr="009E0819" w:rsidRDefault="007E790E" w:rsidP="009E0819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946F74" w14:textId="53B8D258" w:rsidR="00BF6C54" w:rsidRPr="009E0819" w:rsidRDefault="00BF6C54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084980C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C9D536" w14:textId="466C512A" w:rsidR="00BF6C54" w:rsidRPr="009E0819" w:rsidRDefault="00BF6C54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  <w:tc>
          <w:tcPr>
            <w:tcW w:w="89" w:type="pct"/>
            <w:vAlign w:val="bottom"/>
          </w:tcPr>
          <w:p w14:paraId="6F052BB7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46B070A" w14:textId="56982575" w:rsidR="00BF6C54" w:rsidRPr="009E0819" w:rsidRDefault="00BF6C54" w:rsidP="009E0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BF6C54" w:rsidRPr="009E0819" w14:paraId="76309C7D" w14:textId="77777777" w:rsidTr="007E790E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307B663" w14:textId="18E3A5A2" w:rsidR="00BF6C54" w:rsidRPr="009E0819" w:rsidRDefault="00BF6C54" w:rsidP="009E0819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69ECE388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FE1C401" w14:textId="0A4E453D" w:rsidR="00BF6C54" w:rsidRPr="009E0819" w:rsidRDefault="00BF6C54" w:rsidP="009E0819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3292DE8" w14:textId="0EA52163" w:rsidR="00BF6C54" w:rsidRPr="009E0819" w:rsidRDefault="00BF6C54" w:rsidP="009E0819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DD30B6C" w14:textId="0221C9EF" w:rsidR="00BF6C54" w:rsidRPr="009E0819" w:rsidRDefault="00BF6C54" w:rsidP="006E7C9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51,245,299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546A2EE3" w14:textId="4D922AE3" w:rsidR="00BF6C54" w:rsidRPr="009E0819" w:rsidRDefault="00BF6C54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9" w:type="pct"/>
            <w:vAlign w:val="bottom"/>
          </w:tcPr>
          <w:p w14:paraId="08958FA9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B50E06" w14:textId="34F1CB8D" w:rsidR="00BF6C54" w:rsidRPr="009E0819" w:rsidRDefault="007E790E" w:rsidP="009E0819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8E7EEE4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4C4A4A0" w14:textId="179C3E9B" w:rsidR="00BF6C54" w:rsidRPr="009E0819" w:rsidRDefault="00BF6C54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6EC7B72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9489EDB" w14:textId="48D05A9C" w:rsidR="00BF6C54" w:rsidRPr="009E0819" w:rsidRDefault="00BF6C54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9" w:type="pct"/>
            <w:vAlign w:val="bottom"/>
          </w:tcPr>
          <w:p w14:paraId="6202F440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6611A09" w14:textId="40976B41" w:rsidR="00BF6C54" w:rsidRPr="009E0819" w:rsidRDefault="00BF6C54" w:rsidP="009E0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BF6C54" w:rsidRPr="009E0819" w14:paraId="55E97CAF" w14:textId="77777777" w:rsidTr="007E790E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210909C6" w14:textId="37DFB031" w:rsidR="00BF6C54" w:rsidRPr="009E0819" w:rsidRDefault="00BF6C54" w:rsidP="009E0819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72C8AFD4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80E57BC" w14:textId="1B772491" w:rsidR="00BF6C54" w:rsidRPr="009E0819" w:rsidRDefault="00BF6C54" w:rsidP="009E0819">
            <w:pPr>
              <w:pStyle w:val="acctfourfigures"/>
              <w:tabs>
                <w:tab w:val="clear" w:pos="765"/>
                <w:tab w:val="decimal" w:pos="82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9487EF7" w14:textId="7672138B" w:rsidR="00BF6C54" w:rsidRPr="009E0819" w:rsidRDefault="00BF6C54" w:rsidP="009E0819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D3BC85B" w14:textId="5D5CB7FC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29824A5D" w14:textId="4B206F36" w:rsidR="00BF6C54" w:rsidRPr="009E0819" w:rsidRDefault="00BF6C54" w:rsidP="006E7C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066B9CA4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96504A9" w14:textId="365751B8" w:rsidR="00BF6C54" w:rsidRPr="009E0819" w:rsidRDefault="00BF6C54" w:rsidP="009E0819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370B35D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59DED2B" w14:textId="4EE6D749" w:rsidR="00BF6C54" w:rsidRPr="009E0819" w:rsidRDefault="00BF6C54" w:rsidP="009E081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90" w:type="pct"/>
            <w:vAlign w:val="bottom"/>
          </w:tcPr>
          <w:p w14:paraId="46A08A86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7EF12EB" w14:textId="08DDE463" w:rsidR="00BF6C54" w:rsidRPr="009E0819" w:rsidRDefault="00BF6C54" w:rsidP="009E0819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9B58BD9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4C2F2CD" w14:textId="70732D87" w:rsidR="00BF6C54" w:rsidRPr="009E0819" w:rsidRDefault="00BF6C54" w:rsidP="009E0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 xml:space="preserve">33,611 </w:t>
            </w:r>
          </w:p>
        </w:tc>
      </w:tr>
    </w:tbl>
    <w:p w14:paraId="7DB34BB7" w14:textId="626CA1CA" w:rsidR="001F767D" w:rsidRPr="009E0819" w:rsidRDefault="001F767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768517" w14:textId="77777777" w:rsidR="00A0077D" w:rsidRPr="009E0819" w:rsidRDefault="00A0077D" w:rsidP="009E0819">
      <w:r w:rsidRPr="009E0819"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1F767D" w:rsidRPr="009E0819" w14:paraId="75EB5351" w14:textId="77777777" w:rsidTr="00A37DD1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006B3528" w14:textId="62C0D9F5" w:rsidR="001F767D" w:rsidRPr="009E0819" w:rsidRDefault="001F767D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2BE2F003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3C1E6A93" w14:textId="548AE081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 w:rsidRPr="009E081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9E0819" w14:paraId="3DB16D95" w14:textId="77777777" w:rsidTr="00A37DD1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9E0819" w:rsidRDefault="001F767D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BBAC8B8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7B33DAA" w14:textId="77777777" w:rsidR="001F767D" w:rsidRPr="009E0819" w:rsidRDefault="001F767D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9E0819" w14:paraId="455AF381" w14:textId="77777777" w:rsidTr="00A37DD1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2B342844" w:rsidR="001F767D" w:rsidRPr="009E0819" w:rsidRDefault="007F008A" w:rsidP="009E081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วันที่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A60605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มีนาคม</w:t>
            </w:r>
            <w:r w:rsidR="00086510" w:rsidRPr="009E081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0A071F"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38584967" w:rsidR="001F767D" w:rsidRPr="009E0819" w:rsidRDefault="00204C49" w:rsidP="009E081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EE71C29" w:rsidR="001F767D" w:rsidRPr="009E0819" w:rsidRDefault="00204C49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9E0819" w:rsidRDefault="001F767D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9E0819" w:rsidRDefault="001F767D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9E0819" w14:paraId="677C76A8" w14:textId="77777777" w:rsidTr="00A37DD1">
        <w:trPr>
          <w:trHeight w:val="261"/>
        </w:trPr>
        <w:tc>
          <w:tcPr>
            <w:tcW w:w="837" w:type="pct"/>
            <w:shd w:val="clear" w:color="auto" w:fill="auto"/>
          </w:tcPr>
          <w:p w14:paraId="4D3C6957" w14:textId="77777777" w:rsidR="001F767D" w:rsidRPr="009E0819" w:rsidRDefault="001F767D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1A20167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F1C9B3E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9E0819" w14:paraId="3CA46B5B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9E0819" w:rsidRDefault="001F767D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4F33FD15" w14:textId="77777777" w:rsidR="001F767D" w:rsidRPr="009E0819" w:rsidRDefault="001F767D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880ED57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08148DFD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797E320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7D40A86" w14:textId="77777777" w:rsidR="001F767D" w:rsidRPr="009E0819" w:rsidRDefault="001F767D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61F0" w:rsidRPr="009E0819" w14:paraId="306F41BE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DFE760F" w14:textId="3F187C6F" w:rsidR="00F461F0" w:rsidRPr="009E0819" w:rsidRDefault="00216DC3" w:rsidP="009E0819">
            <w:pPr>
              <w:spacing w:line="228" w:lineRule="auto"/>
              <w:ind w:left="160" w:right="-90" w:hanging="18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t xml:space="preserve"> –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" w:type="pct"/>
            <w:gridSpan w:val="2"/>
          </w:tcPr>
          <w:p w14:paraId="4603EB86" w14:textId="77777777" w:rsidR="00F461F0" w:rsidRPr="009E0819" w:rsidRDefault="00F461F0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F6F57DC" w14:textId="74A8B6BE" w:rsidR="00F461F0" w:rsidRPr="009E0819" w:rsidRDefault="00382639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D8A6725" w14:textId="3315C072" w:rsidR="00F461F0" w:rsidRPr="009E0819" w:rsidRDefault="00F461F0" w:rsidP="009E0819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11A3B037" w14:textId="6DB9915D" w:rsidR="00F461F0" w:rsidRPr="009E0819" w:rsidRDefault="00F461F0" w:rsidP="009E0819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FABE32E" w14:textId="71DDB68D" w:rsidR="00F461F0" w:rsidRPr="009E0819" w:rsidRDefault="00382639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  <w:tc>
          <w:tcPr>
            <w:tcW w:w="89" w:type="pct"/>
            <w:vAlign w:val="bottom"/>
          </w:tcPr>
          <w:p w14:paraId="10373434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0DA7639" w14:textId="129CD158" w:rsidR="00F461F0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7F63F8C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CF0CBB4" w14:textId="3DD1CDC9" w:rsidR="00F461F0" w:rsidRPr="009E0819" w:rsidRDefault="00382639" w:rsidP="009E081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  <w:tc>
          <w:tcPr>
            <w:tcW w:w="90" w:type="pct"/>
            <w:vAlign w:val="bottom"/>
          </w:tcPr>
          <w:p w14:paraId="4CC39D2B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771603A" w14:textId="7E9D2C96" w:rsidR="00F461F0" w:rsidRPr="009E0819" w:rsidRDefault="00F461F0" w:rsidP="009E0819">
            <w:pPr>
              <w:pStyle w:val="acctfourfigures"/>
              <w:tabs>
                <w:tab w:val="clear" w:pos="765"/>
                <w:tab w:val="decimal" w:pos="69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385503D" w14:textId="77777777" w:rsidR="00F461F0" w:rsidRPr="009E0819" w:rsidRDefault="00F461F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4C63EC5B" w14:textId="7054B973" w:rsidR="00F461F0" w:rsidRPr="009E0819" w:rsidRDefault="00382639" w:rsidP="009E081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/>
              </w:rPr>
              <w:t>2,284</w:t>
            </w:r>
          </w:p>
        </w:tc>
      </w:tr>
      <w:tr w:rsidR="005B0F00" w:rsidRPr="009E0819" w14:paraId="0D5C0AC7" w14:textId="77777777" w:rsidTr="00A37DD1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AB75023" w14:textId="62E7789F" w:rsidR="005B0F00" w:rsidRPr="009E0819" w:rsidRDefault="005B0F00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358A0C88" w14:textId="77777777" w:rsidR="005B0F00" w:rsidRPr="009E0819" w:rsidRDefault="005B0F00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C0F91A1" w14:textId="5994F85B" w:rsidR="005B0F00" w:rsidRPr="009E0819" w:rsidRDefault="005B0F00" w:rsidP="009E0819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C528742" w14:textId="2DAE46EB" w:rsidR="005B0F00" w:rsidRPr="009E0819" w:rsidRDefault="005B0F00" w:rsidP="009E0819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151BCA8B" w14:textId="33B21F07" w:rsidR="005B0F00" w:rsidRPr="009E0819" w:rsidRDefault="004D7805" w:rsidP="006E7C9C">
            <w:pPr>
              <w:pStyle w:val="acctfourfigures"/>
              <w:tabs>
                <w:tab w:val="clear" w:pos="765"/>
                <w:tab w:val="decimal" w:pos="1329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52,968,791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635E89F" w14:textId="6DC13E4C" w:rsidR="005B0F00" w:rsidRPr="009E0819" w:rsidRDefault="004D7805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52,968,791</w:t>
            </w:r>
          </w:p>
        </w:tc>
        <w:tc>
          <w:tcPr>
            <w:tcW w:w="89" w:type="pct"/>
            <w:vAlign w:val="bottom"/>
          </w:tcPr>
          <w:p w14:paraId="3D2A0975" w14:textId="77777777" w:rsidR="005B0F00" w:rsidRPr="009E0819" w:rsidRDefault="005B0F0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0B9A459" w14:textId="41C13887" w:rsidR="005B0F00" w:rsidRPr="009E0819" w:rsidRDefault="005B0F00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CE2B1D0" w14:textId="77777777" w:rsidR="005B0F00" w:rsidRPr="009E0819" w:rsidRDefault="005B0F00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FCC5D57" w14:textId="13CA0F5F" w:rsidR="005B0F00" w:rsidRPr="009E0819" w:rsidRDefault="005B0F00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E25B835" w14:textId="77777777" w:rsidR="005B0F00" w:rsidRPr="009E0819" w:rsidRDefault="005B0F00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18AEC8" w14:textId="7E004600" w:rsidR="005B0F00" w:rsidRPr="009E0819" w:rsidRDefault="007E790E" w:rsidP="009E0819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54,633,899</w:t>
            </w:r>
          </w:p>
        </w:tc>
        <w:tc>
          <w:tcPr>
            <w:tcW w:w="89" w:type="pct"/>
            <w:vAlign w:val="bottom"/>
          </w:tcPr>
          <w:p w14:paraId="75F60D36" w14:textId="77777777" w:rsidR="005B0F00" w:rsidRPr="009E0819" w:rsidRDefault="005B0F00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65D9A8" w14:textId="6F476654" w:rsidR="005B0F00" w:rsidRPr="009E0819" w:rsidRDefault="007E790E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54,633,899</w:t>
            </w:r>
          </w:p>
        </w:tc>
      </w:tr>
      <w:tr w:rsidR="000C55B4" w:rsidRPr="009E0819" w14:paraId="75310691" w14:textId="77777777" w:rsidTr="00A37DD1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53DE83E" w14:textId="4E4DE64F" w:rsidR="000C55B4" w:rsidRPr="009E0819" w:rsidRDefault="000C55B4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13037774" w14:textId="77777777" w:rsidR="000C55B4" w:rsidRPr="009E0819" w:rsidRDefault="000C55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70A6A52" w14:textId="362C6409" w:rsidR="000C55B4" w:rsidRPr="009E0819" w:rsidRDefault="004C3A03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,093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59D82B6" w14:textId="4C0717BE" w:rsidR="000C55B4" w:rsidRPr="009E0819" w:rsidRDefault="000C55B4" w:rsidP="009E0819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76AC5F6C" w14:textId="42B78B08" w:rsidR="000C55B4" w:rsidRPr="009E0819" w:rsidRDefault="000C55B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DD5B43C" w14:textId="7526B297" w:rsidR="000C55B4" w:rsidRPr="009E0819" w:rsidRDefault="004C3A03" w:rsidP="009E0819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,093</w:t>
            </w:r>
          </w:p>
        </w:tc>
        <w:tc>
          <w:tcPr>
            <w:tcW w:w="89" w:type="pct"/>
            <w:vAlign w:val="bottom"/>
          </w:tcPr>
          <w:p w14:paraId="1A704155" w14:textId="77777777" w:rsidR="000C55B4" w:rsidRPr="009E0819" w:rsidRDefault="000C55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F87240E" w14:textId="003AAA64" w:rsidR="000C55B4" w:rsidRPr="009E0819" w:rsidRDefault="000C55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E7F268B" w14:textId="77777777" w:rsidR="000C55B4" w:rsidRPr="009E0819" w:rsidRDefault="000C55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EF68D32" w14:textId="1C4AA945" w:rsidR="000C55B4" w:rsidRPr="009E0819" w:rsidRDefault="004C3A03" w:rsidP="009E081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,093</w:t>
            </w:r>
          </w:p>
        </w:tc>
        <w:tc>
          <w:tcPr>
            <w:tcW w:w="90" w:type="pct"/>
            <w:vAlign w:val="bottom"/>
          </w:tcPr>
          <w:p w14:paraId="639383D0" w14:textId="77777777" w:rsidR="000C55B4" w:rsidRPr="009E0819" w:rsidRDefault="000C55B4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D34BBCC" w14:textId="157C05DF" w:rsidR="000C55B4" w:rsidRPr="009E0819" w:rsidRDefault="000C55B4" w:rsidP="009E0819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B1556E7" w14:textId="77777777" w:rsidR="000C55B4" w:rsidRPr="009E0819" w:rsidRDefault="000C55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B3B4EE" w14:textId="4C1205A4" w:rsidR="000C55B4" w:rsidRPr="009E0819" w:rsidRDefault="004C3A03" w:rsidP="009E081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E081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>,093</w:t>
            </w:r>
          </w:p>
        </w:tc>
      </w:tr>
      <w:tr w:rsidR="007B374C" w:rsidRPr="009E0819" w14:paraId="1421E9BA" w14:textId="77777777" w:rsidTr="00A37DD1">
        <w:trPr>
          <w:gridAfter w:val="1"/>
          <w:wAfter w:w="3" w:type="pct"/>
          <w:trHeight w:val="90"/>
        </w:trPr>
        <w:tc>
          <w:tcPr>
            <w:tcW w:w="837" w:type="pct"/>
            <w:shd w:val="clear" w:color="auto" w:fill="auto"/>
          </w:tcPr>
          <w:p w14:paraId="1F163ACE" w14:textId="2B6CFD08" w:rsidR="007B374C" w:rsidRPr="009E0819" w:rsidRDefault="007B374C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2DAA164" w14:textId="77777777" w:rsidR="007B374C" w:rsidRPr="009E0819" w:rsidRDefault="007B374C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86E47C8" w14:textId="160726ED" w:rsidR="007B374C" w:rsidRPr="009E0819" w:rsidRDefault="007B374C" w:rsidP="009E0819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7B374C" w:rsidRPr="009E0819" w:rsidRDefault="007B374C" w:rsidP="009E0819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20B941" w14:textId="5F17879B" w:rsidR="007B374C" w:rsidRPr="009E0819" w:rsidRDefault="007B374C" w:rsidP="009E0819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C6FD49E" w14:textId="7529C92C" w:rsidR="007B374C" w:rsidRPr="009E0819" w:rsidRDefault="007B374C" w:rsidP="009E081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7B374C" w:rsidRPr="009E0819" w:rsidRDefault="007B374C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7B374C" w:rsidRPr="009E0819" w:rsidRDefault="007B374C" w:rsidP="009E0819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7B374C" w:rsidRPr="009E0819" w:rsidRDefault="007B374C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7B374C" w:rsidRPr="009E0819" w:rsidRDefault="007B374C" w:rsidP="009E081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3D1010B" w14:textId="0A56E085" w:rsidR="007B374C" w:rsidRPr="009E0819" w:rsidRDefault="007B374C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374C" w:rsidRPr="009E0819" w14:paraId="69737B1E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7B374C" w:rsidRPr="009E0819" w:rsidRDefault="007B374C" w:rsidP="009E0819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2D6E1418" w14:textId="77777777" w:rsidR="007B374C" w:rsidRPr="009E0819" w:rsidRDefault="007B374C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3059EBA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151ECEB" w14:textId="77777777" w:rsidR="007B374C" w:rsidRPr="009E0819" w:rsidRDefault="007B374C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EFAE3EA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7B374C" w:rsidRPr="009E0819" w:rsidRDefault="007B374C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8D4093F" w14:textId="77777777" w:rsidR="007B374C" w:rsidRPr="009E0819" w:rsidRDefault="007B374C" w:rsidP="009E081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B42D5" w:rsidRPr="009E0819" w14:paraId="7A366284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A71D366" w14:textId="041990E8" w:rsidR="007B42D5" w:rsidRPr="009E0819" w:rsidRDefault="007B42D5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2BC7DE20" w14:textId="77777777" w:rsidR="007B42D5" w:rsidRPr="009E0819" w:rsidRDefault="007B42D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DA144F2" w14:textId="6F5BB907" w:rsidR="007B42D5" w:rsidRPr="009E0819" w:rsidRDefault="007B42D5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EDED128" w14:textId="39D40776" w:rsidR="007B42D5" w:rsidRPr="009E0819" w:rsidRDefault="007B42D5" w:rsidP="009E0819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50AABD1" w14:textId="23C99E52" w:rsidR="007B42D5" w:rsidRPr="006E7C9C" w:rsidRDefault="00382639" w:rsidP="006E7C9C">
            <w:pPr>
              <w:pStyle w:val="acctfourfigures"/>
              <w:tabs>
                <w:tab w:val="clear" w:pos="765"/>
                <w:tab w:val="decimal" w:pos="1329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6E7C9C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6E6B48" w14:textId="00553ABB" w:rsidR="007B42D5" w:rsidRPr="009E0819" w:rsidRDefault="00382639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89" w:type="pct"/>
            <w:vAlign w:val="bottom"/>
          </w:tcPr>
          <w:p w14:paraId="58169ABF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63B794F" w14:textId="2398A2F5" w:rsidR="007B42D5" w:rsidRPr="009E0819" w:rsidRDefault="007B42D5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2A9C96D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6A15302" w14:textId="1678A797" w:rsidR="007B42D5" w:rsidRPr="009E0819" w:rsidRDefault="007B42D5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7B42D5" w:rsidRPr="009E0819" w:rsidRDefault="007B42D5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DE62C34" w14:textId="0933319C" w:rsidR="007B42D5" w:rsidRPr="009E0819" w:rsidRDefault="00382639" w:rsidP="009E0819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8,814,013</w:t>
            </w:r>
          </w:p>
        </w:tc>
        <w:tc>
          <w:tcPr>
            <w:tcW w:w="89" w:type="pct"/>
            <w:vAlign w:val="bottom"/>
          </w:tcPr>
          <w:p w14:paraId="423A9484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606CAF" w14:textId="68220257" w:rsidR="007B42D5" w:rsidRPr="009E0819" w:rsidRDefault="00382639" w:rsidP="009E081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8,814,013</w:t>
            </w:r>
          </w:p>
        </w:tc>
      </w:tr>
      <w:tr w:rsidR="007B42D5" w:rsidRPr="009E0819" w14:paraId="72100722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BF92113" w14:textId="26133DBE" w:rsidR="007B42D5" w:rsidRPr="009E0819" w:rsidRDefault="007B42D5" w:rsidP="009E0819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7F76BCED" w14:textId="77777777" w:rsidR="007B42D5" w:rsidRPr="009E0819" w:rsidRDefault="007B42D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93AC6F0" w14:textId="67686DC5" w:rsidR="007B42D5" w:rsidRPr="009E0819" w:rsidRDefault="007B42D5" w:rsidP="009E0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EEE9BF6" w14:textId="373812CF" w:rsidR="007B42D5" w:rsidRPr="009E0819" w:rsidRDefault="00382639" w:rsidP="009E0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9E081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3</w:t>
            </w:r>
            <w:r w:rsidRPr="009E0819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9E0819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283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2E1FDBE" w14:textId="0159E607" w:rsidR="007B42D5" w:rsidRPr="006E7C9C" w:rsidRDefault="00807BC6" w:rsidP="006E7C9C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51,026,675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2D01F8B" w14:textId="4D708093" w:rsidR="007B42D5" w:rsidRPr="009E0819" w:rsidRDefault="00807BC6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51,029,958</w:t>
            </w:r>
          </w:p>
        </w:tc>
        <w:tc>
          <w:tcPr>
            <w:tcW w:w="89" w:type="pct"/>
            <w:vAlign w:val="bottom"/>
          </w:tcPr>
          <w:p w14:paraId="0556CFD9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E705BB9" w14:textId="0CB3C8FE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77BB943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07F3402" w14:textId="1E46492D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5005CDA" w14:textId="7362E779" w:rsidR="007B42D5" w:rsidRPr="009E0819" w:rsidRDefault="007E790E" w:rsidP="009E0819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51,354,333</w:t>
            </w:r>
          </w:p>
        </w:tc>
        <w:tc>
          <w:tcPr>
            <w:tcW w:w="89" w:type="pct"/>
            <w:vAlign w:val="bottom"/>
          </w:tcPr>
          <w:p w14:paraId="79F6D229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0CE96D3A" w14:textId="79AA53E7" w:rsidR="007B42D5" w:rsidRPr="009E0819" w:rsidRDefault="007E790E" w:rsidP="009E081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51,354,333</w:t>
            </w:r>
          </w:p>
        </w:tc>
      </w:tr>
      <w:tr w:rsidR="007B42D5" w:rsidRPr="009E0819" w14:paraId="78D9268A" w14:textId="77777777" w:rsidTr="00A37DD1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BEEA4FA" w14:textId="0D3B638A" w:rsidR="007B42D5" w:rsidRPr="009E0819" w:rsidRDefault="007B42D5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3D3BEDF3" w14:textId="77777777" w:rsidR="007B42D5" w:rsidRPr="009E0819" w:rsidRDefault="007B42D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F24691B" w14:textId="6864B994" w:rsidR="007B42D5" w:rsidRPr="009E0819" w:rsidRDefault="007B42D5" w:rsidP="009E0819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2E104E0" w14:textId="210C1ADC" w:rsidR="007B42D5" w:rsidRPr="009E0819" w:rsidRDefault="007B42D5" w:rsidP="009E0819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D84FDEF" w14:textId="6CDAB189" w:rsidR="007B42D5" w:rsidRPr="006E7C9C" w:rsidRDefault="00807BC6" w:rsidP="006E7C9C">
            <w:pPr>
              <w:pStyle w:val="acctfourfigures"/>
              <w:tabs>
                <w:tab w:val="clear" w:pos="765"/>
                <w:tab w:val="decimal" w:pos="1329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6E7C9C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2,593,390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20E9DB4" w14:textId="3A30F16D" w:rsidR="007B42D5" w:rsidRPr="009E0819" w:rsidRDefault="00807BC6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2,593,390</w:t>
            </w:r>
          </w:p>
        </w:tc>
        <w:tc>
          <w:tcPr>
            <w:tcW w:w="89" w:type="pct"/>
            <w:vAlign w:val="bottom"/>
          </w:tcPr>
          <w:p w14:paraId="75C4E119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CFC6CB4" w14:textId="7B15D24E" w:rsidR="007B42D5" w:rsidRPr="009E0819" w:rsidRDefault="007B42D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AE2E92B" w14:textId="77777777" w:rsidR="007B42D5" w:rsidRPr="009E0819" w:rsidRDefault="007B42D5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E17DDCE" w14:textId="0CDB0112" w:rsidR="007B42D5" w:rsidRPr="009E0819" w:rsidRDefault="007B42D5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A4F0BE" w14:textId="77777777" w:rsidR="007B42D5" w:rsidRPr="009E0819" w:rsidRDefault="007B42D5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6B478C0" w14:textId="3FC19A02" w:rsidR="007B42D5" w:rsidRPr="009E0819" w:rsidRDefault="00807BC6" w:rsidP="009E0819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2,555,725</w:t>
            </w:r>
          </w:p>
        </w:tc>
        <w:tc>
          <w:tcPr>
            <w:tcW w:w="89" w:type="pct"/>
            <w:vAlign w:val="bottom"/>
          </w:tcPr>
          <w:p w14:paraId="54891B6A" w14:textId="77777777" w:rsidR="007B42D5" w:rsidRPr="009E0819" w:rsidRDefault="007B42D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AED9E28" w14:textId="605F45F0" w:rsidR="007B42D5" w:rsidRPr="009E0819" w:rsidRDefault="00807BC6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2,555,725</w:t>
            </w:r>
          </w:p>
        </w:tc>
      </w:tr>
      <w:tr w:rsidR="00402E24" w:rsidRPr="009E0819" w14:paraId="2686146D" w14:textId="77777777" w:rsidTr="00A37DD1">
        <w:trPr>
          <w:gridAfter w:val="1"/>
          <w:wAfter w:w="3" w:type="pct"/>
          <w:trHeight w:val="117"/>
        </w:trPr>
        <w:tc>
          <w:tcPr>
            <w:tcW w:w="837" w:type="pct"/>
            <w:shd w:val="clear" w:color="auto" w:fill="auto"/>
            <w:vAlign w:val="center"/>
          </w:tcPr>
          <w:p w14:paraId="355C594D" w14:textId="77777777" w:rsidR="00402E24" w:rsidRPr="009E0819" w:rsidRDefault="00402E24" w:rsidP="009E0819">
            <w:pPr>
              <w:spacing w:line="228" w:lineRule="auto"/>
              <w:ind w:left="180" w:hanging="18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" w:type="pct"/>
            <w:gridSpan w:val="2"/>
            <w:vAlign w:val="center"/>
          </w:tcPr>
          <w:p w14:paraId="32DAB9B6" w14:textId="77777777" w:rsidR="00402E24" w:rsidRPr="009E0819" w:rsidRDefault="00402E2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519" w:type="pct"/>
            <w:vAlign w:val="center"/>
          </w:tcPr>
          <w:p w14:paraId="0C1353B0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5C7E2EDF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FD91A18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center"/>
          </w:tcPr>
          <w:p w14:paraId="76CAF8EF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  <w:tc>
          <w:tcPr>
            <w:tcW w:w="89" w:type="pct"/>
            <w:vAlign w:val="center"/>
          </w:tcPr>
          <w:p w14:paraId="63BCF084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14:paraId="6263F65B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6"/>
                <w:szCs w:val="16"/>
                <w:lang w:val="en-US" w:eastAsia="zh-CN" w:bidi="th-TH"/>
              </w:rPr>
            </w:pPr>
          </w:p>
        </w:tc>
        <w:tc>
          <w:tcPr>
            <w:tcW w:w="90" w:type="pct"/>
            <w:vAlign w:val="center"/>
          </w:tcPr>
          <w:p w14:paraId="2FEEEB4F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7BC5FEE7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  <w:tc>
          <w:tcPr>
            <w:tcW w:w="90" w:type="pct"/>
            <w:vAlign w:val="center"/>
          </w:tcPr>
          <w:p w14:paraId="75D0CF83" w14:textId="77777777" w:rsidR="00402E24" w:rsidRPr="009E0819" w:rsidRDefault="00402E24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14:paraId="66B5CE7F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 w:bidi="th-TH"/>
              </w:rPr>
            </w:pPr>
          </w:p>
        </w:tc>
        <w:tc>
          <w:tcPr>
            <w:tcW w:w="89" w:type="pct"/>
            <w:vAlign w:val="center"/>
          </w:tcPr>
          <w:p w14:paraId="67BFCC5B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440FA051" w14:textId="77777777" w:rsidR="00402E24" w:rsidRPr="009E0819" w:rsidRDefault="00402E24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6"/>
                <w:szCs w:val="16"/>
                <w:lang w:val="en-US" w:eastAsia="zh-CN"/>
              </w:rPr>
            </w:pPr>
          </w:p>
        </w:tc>
      </w:tr>
      <w:tr w:rsidR="00A37DD1" w:rsidRPr="009E0819" w14:paraId="5CBCC597" w14:textId="77777777" w:rsidTr="0025237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2B1307D9" w14:textId="77777777" w:rsidR="00A37DD1" w:rsidRPr="009E0819" w:rsidRDefault="00A37DD1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1420E51A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4D01E50B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9E081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37DD1" w:rsidRPr="009E0819" w14:paraId="1E9017EF" w14:textId="77777777" w:rsidTr="0025237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0F50F97" w14:textId="77777777" w:rsidR="00A37DD1" w:rsidRPr="009E0819" w:rsidRDefault="00A37DD1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463F69C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69F8A7F2" w14:textId="77777777" w:rsidR="00A37DD1" w:rsidRPr="009E0819" w:rsidRDefault="00A37DD1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E08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034FD0A0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28033835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37DD1" w:rsidRPr="009E0819" w14:paraId="325A8DB0" w14:textId="77777777" w:rsidTr="0025237A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18F2EBAA" w14:textId="1717CBB4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9E081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E081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3A47A94E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9E0819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9E0819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6F94A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6718F" w14:textId="77777777" w:rsidR="00A37DD1" w:rsidRPr="009E0819" w:rsidRDefault="00A37DD1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F6772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4F705ADA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245A4041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55FB609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33D7487E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9E0819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504DFB7" w14:textId="77777777" w:rsidR="00A37DD1" w:rsidRPr="009E0819" w:rsidRDefault="00A37DD1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7075670" w14:textId="77777777" w:rsidR="00A37DD1" w:rsidRPr="009E0819" w:rsidRDefault="00A37DD1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F8BA9D4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F0B1F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E081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37DD1" w:rsidRPr="009E0819" w14:paraId="4B2D04E1" w14:textId="77777777" w:rsidTr="0025237A">
        <w:trPr>
          <w:trHeight w:val="261"/>
        </w:trPr>
        <w:tc>
          <w:tcPr>
            <w:tcW w:w="837" w:type="pct"/>
            <w:shd w:val="clear" w:color="auto" w:fill="auto"/>
          </w:tcPr>
          <w:p w14:paraId="56FA624B" w14:textId="77777777" w:rsidR="00A37DD1" w:rsidRPr="009E0819" w:rsidRDefault="00A37DD1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5E99AA6A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482B962D" w14:textId="77777777" w:rsidR="00A37DD1" w:rsidRPr="009E0819" w:rsidRDefault="00A37DD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9E0819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B92F6B" w:rsidRPr="009E0819" w14:paraId="43C17E07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F450C0A" w14:textId="45C94A90" w:rsidR="00B92F6B" w:rsidRPr="009E0819" w:rsidRDefault="00B92F6B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16EBD372" w14:textId="77777777" w:rsidR="00B92F6B" w:rsidRPr="009E0819" w:rsidRDefault="00B92F6B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01B80F9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A2FB203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42CD0A1C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F09B906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30C07C0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F923228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69B0777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47A3F63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0DEAD07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9A0CD3F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68EEAC59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756B098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6C54" w:rsidRPr="009E0819" w14:paraId="1B27C436" w14:textId="77777777" w:rsidTr="00A37DD1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710C9EF8" w14:textId="563E3EFE" w:rsidR="00BF6C54" w:rsidRPr="009E0819" w:rsidRDefault="00BF6C54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0C3B746D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5FEE3577" w14:textId="55013AFC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085F517" w14:textId="3771119F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E184B8C" w14:textId="297A3599" w:rsidR="00BF6C54" w:rsidRPr="009E0819" w:rsidRDefault="00BF6C54" w:rsidP="009E0819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51,051,559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5170BAE" w14:textId="183033AF" w:rsidR="00BF6C54" w:rsidRPr="009E0819" w:rsidRDefault="00BF6C54" w:rsidP="009E0819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9E081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,051,559</w:t>
            </w:r>
          </w:p>
        </w:tc>
        <w:tc>
          <w:tcPr>
            <w:tcW w:w="89" w:type="pct"/>
            <w:vAlign w:val="bottom"/>
          </w:tcPr>
          <w:p w14:paraId="2027F98A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89CE91E" w14:textId="5B3C3D1C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6A7F066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3BE645B" w14:textId="0515EB59" w:rsidR="00BF6C54" w:rsidRPr="009E0819" w:rsidRDefault="00BF6C54" w:rsidP="009E0819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A1CAEBB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681434" w14:textId="542D6DE6" w:rsidR="00BF6C54" w:rsidRPr="009E0819" w:rsidRDefault="00BF6C54" w:rsidP="009E0819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  <w:tc>
          <w:tcPr>
            <w:tcW w:w="89" w:type="pct"/>
            <w:vAlign w:val="bottom"/>
          </w:tcPr>
          <w:p w14:paraId="48DBC151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19423A2" w14:textId="25A8A3B6" w:rsidR="00BF6C54" w:rsidRPr="009E0819" w:rsidRDefault="00BF6C54" w:rsidP="009E0819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</w:tr>
      <w:tr w:rsidR="00BF6C54" w:rsidRPr="009E0819" w14:paraId="5F6DC58E" w14:textId="77777777" w:rsidTr="00A37DD1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5F9F1499" w14:textId="63D978EE" w:rsidR="00BF6C54" w:rsidRPr="009E0819" w:rsidRDefault="00BF6C54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74E60845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7D84557" w14:textId="29DA572C" w:rsidR="00BF6C54" w:rsidRPr="009E0819" w:rsidRDefault="00BF6C54" w:rsidP="009E081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EE8E142" w14:textId="7F753F2C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4716AC31" w14:textId="65434898" w:rsidR="00BF6C54" w:rsidRPr="009E0819" w:rsidRDefault="00BF6C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BD8C085" w14:textId="77AB5766" w:rsidR="00BF6C54" w:rsidRPr="009E0819" w:rsidRDefault="00BF6C54" w:rsidP="009E0819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vAlign w:val="bottom"/>
          </w:tcPr>
          <w:p w14:paraId="555E9DA9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9D33317" w14:textId="780FA766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65BB2E7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6EB0E94" w14:textId="1D40D025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90" w:type="pct"/>
            <w:vAlign w:val="bottom"/>
          </w:tcPr>
          <w:p w14:paraId="229B0242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FB26430" w14:textId="211B20A3" w:rsidR="00BF6C54" w:rsidRPr="009E0819" w:rsidRDefault="00BF6C54" w:rsidP="009E0819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9BA407B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9488D9F" w14:textId="5CE74711" w:rsidR="00BF6C54" w:rsidRPr="009E0819" w:rsidRDefault="00BF6C54" w:rsidP="009E0819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B92F6B" w:rsidRPr="009E0819" w14:paraId="0A40EDF3" w14:textId="77777777" w:rsidTr="00A37DD1">
        <w:trPr>
          <w:gridAfter w:val="1"/>
          <w:wAfter w:w="3" w:type="pct"/>
          <w:trHeight w:val="135"/>
        </w:trPr>
        <w:tc>
          <w:tcPr>
            <w:tcW w:w="837" w:type="pct"/>
            <w:shd w:val="clear" w:color="auto" w:fill="auto"/>
          </w:tcPr>
          <w:p w14:paraId="1FF2A3C1" w14:textId="77777777" w:rsidR="00B92F6B" w:rsidRPr="009E0819" w:rsidRDefault="00B92F6B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A80F529" w14:textId="77777777" w:rsidR="00B92F6B" w:rsidRPr="009E0819" w:rsidRDefault="00B92F6B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049FBC4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14C47D3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66C3747" w14:textId="77777777" w:rsidR="00B92F6B" w:rsidRPr="009E0819" w:rsidRDefault="00B92F6B" w:rsidP="009E0819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0918DEA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3AFE0BCC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F175705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D722059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8" w:type="pct"/>
            <w:vAlign w:val="bottom"/>
          </w:tcPr>
          <w:p w14:paraId="1E4FE5C1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A2DD47B" w14:textId="77777777" w:rsidR="00B92F6B" w:rsidRPr="009E0819" w:rsidRDefault="00B92F6B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vAlign w:val="bottom"/>
          </w:tcPr>
          <w:p w14:paraId="4B3D7BCD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10C350E6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00350D6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92F6B" w:rsidRPr="009E0819" w14:paraId="2B8E11DF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1BF199C" w14:textId="0455287A" w:rsidR="00B92F6B" w:rsidRPr="009E0819" w:rsidRDefault="00B92F6B" w:rsidP="009E0819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E081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4B467AF8" w14:textId="77777777" w:rsidR="00B92F6B" w:rsidRPr="009E0819" w:rsidRDefault="00B92F6B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9E85B53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2047A30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0D040A7" w14:textId="77777777" w:rsidR="00B92F6B" w:rsidRPr="009E0819" w:rsidRDefault="00B92F6B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04D2FDE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C323264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CC3D887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056A7B6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76C9D8D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CE4F90D" w14:textId="77777777" w:rsidR="00B92F6B" w:rsidRPr="009E0819" w:rsidRDefault="00B92F6B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7332CDD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14CEEBB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F6F4A9C" w14:textId="77777777" w:rsidR="00B92F6B" w:rsidRPr="009E0819" w:rsidRDefault="00B92F6B" w:rsidP="009E081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6C54" w:rsidRPr="009E0819" w14:paraId="1689B93A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45071A1" w14:textId="51FE8A17" w:rsidR="00BF6C54" w:rsidRPr="009E0819" w:rsidRDefault="00BF6C54" w:rsidP="009E081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1D23EA42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5DEA55F" w14:textId="23FB0751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97AD440" w14:textId="78B31510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82D7192" w14:textId="48629FAF" w:rsidR="00BF6C54" w:rsidRPr="009E0819" w:rsidRDefault="00BF6C54" w:rsidP="009E0819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8,800,000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26AAB1B" w14:textId="3016BE20" w:rsidR="00BF6C54" w:rsidRPr="009E0819" w:rsidRDefault="00BF6C54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9" w:type="pct"/>
            <w:vAlign w:val="bottom"/>
          </w:tcPr>
          <w:p w14:paraId="61330612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D7CC384" w14:textId="03E5D1FA" w:rsidR="00BF6C54" w:rsidRPr="009E0819" w:rsidRDefault="00BF6C54" w:rsidP="009E0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6659D22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49F6B1" w14:textId="625DF972" w:rsidR="00BF6C54" w:rsidRPr="009E0819" w:rsidRDefault="00BF6C54" w:rsidP="009E0819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789E03B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F6C220E" w14:textId="377956F4" w:rsidR="00BF6C54" w:rsidRPr="009E0819" w:rsidRDefault="00BF6C54" w:rsidP="009E0819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 xml:space="preserve">8,810,184 </w:t>
            </w:r>
          </w:p>
        </w:tc>
        <w:tc>
          <w:tcPr>
            <w:tcW w:w="89" w:type="pct"/>
            <w:vAlign w:val="bottom"/>
          </w:tcPr>
          <w:p w14:paraId="72635F34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9485249" w14:textId="1E54E20F" w:rsidR="00BF6C54" w:rsidRPr="009E0819" w:rsidRDefault="00BF6C54" w:rsidP="009E0819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BF6C54" w:rsidRPr="009E0819" w14:paraId="753587BF" w14:textId="77777777" w:rsidTr="00A37DD1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C939F77" w14:textId="5CCBB971" w:rsidR="00BF6C54" w:rsidRPr="009E0819" w:rsidRDefault="00BF6C54" w:rsidP="009E0819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9E0819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9E081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06597751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1432529" w14:textId="6C2E6F58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7F55B5A" w14:textId="5E4A75BC" w:rsidR="00BF6C54" w:rsidRPr="009E0819" w:rsidRDefault="00BF6C54" w:rsidP="009E0819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ABE7426" w14:textId="7FAEF878" w:rsidR="00BF6C54" w:rsidRPr="009E0819" w:rsidRDefault="00BF6C54" w:rsidP="009E0819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51,245,299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77A9160" w14:textId="4CD7497F" w:rsidR="00BF6C54" w:rsidRPr="009E0819" w:rsidRDefault="00BF6C54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9" w:type="pct"/>
            <w:vAlign w:val="bottom"/>
          </w:tcPr>
          <w:p w14:paraId="5427D2DC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6D12A99" w14:textId="5479578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5BFFE7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1753654" w14:textId="1D23AB7C" w:rsidR="00BF6C54" w:rsidRPr="009E0819" w:rsidRDefault="00BF6C54" w:rsidP="009E0819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8B226A2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580E0E8" w14:textId="0A8CBAEA" w:rsidR="00BF6C54" w:rsidRPr="009E0819" w:rsidRDefault="00BF6C54" w:rsidP="009E0819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9" w:type="pct"/>
            <w:vAlign w:val="bottom"/>
          </w:tcPr>
          <w:p w14:paraId="5C40E5C4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40BB86F7" w14:textId="125911B1" w:rsidR="00BF6C54" w:rsidRPr="009E0819" w:rsidRDefault="00BF6C54" w:rsidP="009E0819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BF6C54" w:rsidRPr="009E0819" w14:paraId="023BA8DA" w14:textId="77777777" w:rsidTr="00A37DD1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21A5984F" w14:textId="2719A12D" w:rsidR="00BF6C54" w:rsidRPr="009E0819" w:rsidRDefault="00BF6C54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68D0D428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67EAFC" w14:textId="2EDDEA61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3AE80F7" w14:textId="0335E456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8965F25" w14:textId="10CE9322" w:rsidR="00BF6C54" w:rsidRPr="009E0819" w:rsidRDefault="00BF6C54" w:rsidP="009E0819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2,917,525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BCCD8FE" w14:textId="14304F6D" w:rsidR="00BF6C54" w:rsidRPr="009E0819" w:rsidRDefault="00BF6C54" w:rsidP="009E081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2,917,525</w:t>
            </w:r>
          </w:p>
        </w:tc>
        <w:tc>
          <w:tcPr>
            <w:tcW w:w="89" w:type="pct"/>
            <w:vAlign w:val="bottom"/>
          </w:tcPr>
          <w:p w14:paraId="7CAD7E35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6CFB3DD" w14:textId="6B123A1B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933DB76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576FDDC" w14:textId="5A0F57BE" w:rsidR="00BF6C54" w:rsidRPr="009E0819" w:rsidRDefault="00BF6C54" w:rsidP="009E0819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0F5990B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FD16B5" w14:textId="292734EC" w:rsidR="00BF6C54" w:rsidRPr="009E0819" w:rsidRDefault="00BF6C54" w:rsidP="009E0819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  <w:tc>
          <w:tcPr>
            <w:tcW w:w="89" w:type="pct"/>
            <w:vAlign w:val="bottom"/>
          </w:tcPr>
          <w:p w14:paraId="305D042F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763E29" w14:textId="30B513E7" w:rsidR="00BF6C54" w:rsidRPr="009E0819" w:rsidRDefault="00BF6C54" w:rsidP="009E0819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</w:tr>
      <w:tr w:rsidR="00BF6C54" w:rsidRPr="009E0819" w14:paraId="0D15A090" w14:textId="77777777" w:rsidTr="00A37DD1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  <w:vAlign w:val="bottom"/>
          </w:tcPr>
          <w:p w14:paraId="3EAA5C16" w14:textId="71634AD5" w:rsidR="00BF6C54" w:rsidRPr="009E0819" w:rsidRDefault="00BF6C54" w:rsidP="009E081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9E0819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9E081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E0819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289B8BD7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2507465" w14:textId="093AD288" w:rsidR="00BF6C54" w:rsidRPr="009E0819" w:rsidRDefault="00BF6C54" w:rsidP="009E0819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38E36DD" w14:textId="381C2484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1DB6C9D" w14:textId="7FF0EEE5" w:rsidR="00BF6C54" w:rsidRPr="009E0819" w:rsidRDefault="00BF6C5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69E2A2F1" w14:textId="67C2F8F8" w:rsidR="00BF6C54" w:rsidRPr="009E0819" w:rsidRDefault="00BF6C54" w:rsidP="009E0819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3691E493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5FA99E5" w14:textId="3DD63A94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9EEAC66" w14:textId="77777777" w:rsidR="00BF6C54" w:rsidRPr="009E0819" w:rsidRDefault="00BF6C5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458A676" w14:textId="5E921C9A" w:rsidR="00BF6C54" w:rsidRPr="009E0819" w:rsidRDefault="00BF6C54" w:rsidP="009E081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90" w:type="pct"/>
            <w:vAlign w:val="bottom"/>
          </w:tcPr>
          <w:p w14:paraId="37F6DBCD" w14:textId="77777777" w:rsidR="00BF6C54" w:rsidRPr="009E0819" w:rsidRDefault="00BF6C54" w:rsidP="009E081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45B26A2" w14:textId="26601BCF" w:rsidR="00BF6C54" w:rsidRPr="009E0819" w:rsidRDefault="00BF6C54" w:rsidP="009E0819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7E5E28E" w14:textId="77777777" w:rsidR="00BF6C54" w:rsidRPr="009E0819" w:rsidRDefault="00BF6C5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93122ED" w14:textId="35B65BBD" w:rsidR="00BF6C54" w:rsidRPr="009E0819" w:rsidRDefault="00BF6C54" w:rsidP="009E0819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0819">
              <w:rPr>
                <w:rFonts w:asciiTheme="majorBidi" w:hAnsiTheme="majorBidi" w:cstheme="majorBidi"/>
                <w:sz w:val="26"/>
                <w:szCs w:val="26"/>
              </w:rPr>
              <w:t xml:space="preserve">33,611 </w:t>
            </w:r>
          </w:p>
        </w:tc>
      </w:tr>
    </w:tbl>
    <w:p w14:paraId="424D4664" w14:textId="77777777" w:rsidR="00E42A77" w:rsidRPr="009E0819" w:rsidRDefault="00E42A77" w:rsidP="009E0819">
      <w:pPr>
        <w:sectPr w:rsidR="00E42A77" w:rsidRPr="009E0819" w:rsidSect="00360081">
          <w:headerReference w:type="default" r:id="rId21"/>
          <w:headerReference w:type="first" r:id="rId22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9E0819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9E0819" w:rsidRDefault="00DB40B3" w:rsidP="009E081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9E0819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9E0819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E081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9E081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9E0819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9E0819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E081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9E0819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4DBD81C0" w:rsidR="00DB40B3" w:rsidRPr="009E0819" w:rsidRDefault="00DB40B3" w:rsidP="006E7C9C">
            <w:pPr>
              <w:pStyle w:val="acctfourfigures"/>
              <w:tabs>
                <w:tab w:val="left" w:pos="720"/>
              </w:tabs>
              <w:spacing w:line="240" w:lineRule="auto"/>
              <w:ind w:left="36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F5C0A"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งวดสาม</w:t>
            </w:r>
            <w:r w:rsidR="00A60605"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</w:t>
            </w:r>
            <w:r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สุด</w:t>
            </w:r>
            <w:r w:rsidR="000A071F"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7E790E"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0A071F"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7F008A" w:rsidRPr="009E08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A071F" w:rsidRPr="009E08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9E0819" w:rsidDel="005916DC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9E0819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9E0819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9E0819" w:rsidRDefault="00DB40B3" w:rsidP="009E081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9E0819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9E0819" w:rsidRDefault="00DB40B3" w:rsidP="009E081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9E0819" w:rsidRDefault="00DB40B3" w:rsidP="009E08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9E0819" w:rsidRDefault="00DB40B3" w:rsidP="009E0819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9E0819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9E0819" w:rsidRDefault="00DB40B3" w:rsidP="009E081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9E0819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9E0819" w:rsidRDefault="002B0E8F" w:rsidP="009E081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9E081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9E0819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9E0819" w:rsidRDefault="00416116" w:rsidP="009E081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9E0819" w:rsidRDefault="00416116" w:rsidP="009E0819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2E2D3B5B" w:rsidR="00416116" w:rsidRPr="009E0819" w:rsidRDefault="00DD360E" w:rsidP="009E081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6,621</w:t>
            </w:r>
          </w:p>
        </w:tc>
        <w:tc>
          <w:tcPr>
            <w:tcW w:w="180" w:type="dxa"/>
          </w:tcPr>
          <w:p w14:paraId="0B9AC94D" w14:textId="77777777" w:rsidR="00416116" w:rsidRPr="009E0819" w:rsidRDefault="00416116" w:rsidP="009E081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40A8FEE7" w:rsidR="00416116" w:rsidRPr="009E0819" w:rsidRDefault="003E0213" w:rsidP="009E081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9E0819" w:rsidRDefault="00416116" w:rsidP="009E081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164F2B3E" w:rsidR="00416116" w:rsidRPr="009E0819" w:rsidRDefault="00044D5D" w:rsidP="009E081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9E0819" w:rsidRDefault="00416116" w:rsidP="009E08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763A9B6C" w:rsidR="00416116" w:rsidRPr="009E0819" w:rsidRDefault="00044D5D" w:rsidP="009E081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9E0819" w:rsidRDefault="00DB40B3" w:rsidP="009E08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9E0819" w:rsidRDefault="00441BBA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9E0819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9E0819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9E0819" w:rsidRDefault="00441BB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9E0819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407C07C3" w:rsidR="00441BBA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 31</w:t>
            </w:r>
            <w:r w:rsidR="00A60605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53CD7"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9E0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35" w:type="pct"/>
          </w:tcPr>
          <w:p w14:paraId="21E7978A" w14:textId="77777777" w:rsidR="007261C0" w:rsidRPr="009E0819" w:rsidRDefault="007261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9E0819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9E0819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9E0819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9E0819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9E0819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20D" w:rsidRPr="009E0819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23859325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1,472,979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54FE8140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23,175</w:t>
            </w:r>
          </w:p>
        </w:tc>
      </w:tr>
      <w:tr w:rsidR="0046520D" w:rsidRPr="009E0819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58DB66F5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394,560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42B14998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9E0819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3352D149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39,782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438475E9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6,780</w:t>
            </w:r>
          </w:p>
        </w:tc>
      </w:tr>
      <w:tr w:rsidR="0046520D" w:rsidRPr="009E0819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56763F7A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1,907,321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46520D" w:rsidRPr="009E0819" w:rsidRDefault="0046520D" w:rsidP="009E0819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691552A3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29,955</w:t>
            </w:r>
          </w:p>
        </w:tc>
      </w:tr>
      <w:tr w:rsidR="00CD4D87" w:rsidRPr="009E0819" w14:paraId="73537CE9" w14:textId="77777777" w:rsidTr="00CE6FB0">
        <w:tc>
          <w:tcPr>
            <w:tcW w:w="3334" w:type="pct"/>
          </w:tcPr>
          <w:p w14:paraId="044196A5" w14:textId="77777777" w:rsidR="00CD4D87" w:rsidRPr="009E0819" w:rsidRDefault="00CD4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9E0819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9E0819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9E0819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9E0819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9E0819" w:rsidRDefault="00CD4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9E0819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9E0819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9E0819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20D" w:rsidRPr="009E0819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6E534ED6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1,425,618</w:t>
            </w:r>
          </w:p>
        </w:tc>
        <w:tc>
          <w:tcPr>
            <w:tcW w:w="135" w:type="pct"/>
          </w:tcPr>
          <w:p w14:paraId="08DC5309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0D0F9B0D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46520D" w:rsidRPr="009E0819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783D9852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699,743</w:t>
            </w:r>
          </w:p>
        </w:tc>
        <w:tc>
          <w:tcPr>
            <w:tcW w:w="135" w:type="pct"/>
          </w:tcPr>
          <w:p w14:paraId="67A7FC59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2ABBEFE1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12,153</w:t>
            </w:r>
          </w:p>
        </w:tc>
      </w:tr>
      <w:tr w:rsidR="0046520D" w:rsidRPr="009E0819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0819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7F734C15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299,357</w:t>
            </w:r>
          </w:p>
        </w:tc>
        <w:tc>
          <w:tcPr>
            <w:tcW w:w="135" w:type="pct"/>
          </w:tcPr>
          <w:p w14:paraId="60C3445A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68E19761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127,000</w:t>
            </w:r>
          </w:p>
        </w:tc>
      </w:tr>
      <w:tr w:rsidR="0046520D" w:rsidRPr="009E0819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37A6F718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28,7</w:t>
            </w:r>
            <w:r w:rsidRPr="009E0819">
              <w:rPr>
                <w:rFonts w:asciiTheme="majorBidi" w:hAnsiTheme="majorBidi" w:cstheme="majorBidi" w:hint="cs"/>
                <w:sz w:val="30"/>
                <w:szCs w:val="30"/>
                <w:cs/>
              </w:rPr>
              <w:t>90</w:t>
            </w:r>
          </w:p>
        </w:tc>
        <w:tc>
          <w:tcPr>
            <w:tcW w:w="135" w:type="pct"/>
            <w:vAlign w:val="bottom"/>
          </w:tcPr>
          <w:p w14:paraId="7CC0D670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3179518F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9E0819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46520D" w:rsidRPr="009E0819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21D0A93C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9E08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45</w:t>
            </w: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3,508</w:t>
            </w:r>
          </w:p>
        </w:tc>
        <w:tc>
          <w:tcPr>
            <w:tcW w:w="135" w:type="pct"/>
            <w:vAlign w:val="bottom"/>
          </w:tcPr>
          <w:p w14:paraId="2E294C21" w14:textId="77777777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5310E46F" w:rsidR="0046520D" w:rsidRPr="009E0819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139,467</w:t>
            </w:r>
          </w:p>
        </w:tc>
      </w:tr>
    </w:tbl>
    <w:p w14:paraId="6B745702" w14:textId="77777777" w:rsidR="00740C07" w:rsidRPr="009E0819" w:rsidRDefault="00740C0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B150D5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9E0819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9E0819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09F102FE" w:rsidR="00304017" w:rsidRPr="009E0819" w:rsidRDefault="0030401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0819">
        <w:rPr>
          <w:rFonts w:ascii="Angsana New" w:eastAsia="MS Mincho" w:hAnsi="Angsana New"/>
          <w:sz w:val="30"/>
          <w:szCs w:val="30"/>
        </w:rPr>
        <w:t xml:space="preserve">205.30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ณ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071F" w:rsidRPr="009E0819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B40AE2" w:rsidRPr="009E0819">
        <w:rPr>
          <w:rFonts w:ascii="Angsana New" w:eastAsia="MS Mincho" w:hAnsi="Angsana New"/>
          <w:sz w:val="30"/>
          <w:szCs w:val="30"/>
        </w:rPr>
        <w:t>31</w:t>
      </w:r>
      <w:r w:rsidR="00A60605" w:rsidRPr="009E0819">
        <w:rPr>
          <w:rFonts w:ascii="Angsana New" w:eastAsia="MS Mincho" w:hAnsi="Angsana New"/>
          <w:sz w:val="30"/>
          <w:szCs w:val="30"/>
        </w:rPr>
        <w:t xml:space="preserve"> </w:t>
      </w:r>
      <w:r w:rsidR="000A071F" w:rsidRPr="009E0819">
        <w:rPr>
          <w:rFonts w:ascii="Angsana New" w:eastAsia="MS Mincho" w:hAnsi="Angsana New"/>
          <w:sz w:val="30"/>
          <w:szCs w:val="30"/>
          <w:cs/>
        </w:rPr>
        <w:t>มีนาคม</w:t>
      </w:r>
      <w:r w:rsidR="00A53CD7" w:rsidRPr="009E081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40AE2" w:rsidRPr="009E0819">
        <w:rPr>
          <w:rFonts w:ascii="Angsana New" w:eastAsia="MS Mincho" w:hAnsi="Angsana New"/>
          <w:sz w:val="30"/>
          <w:szCs w:val="30"/>
        </w:rPr>
        <w:t xml:space="preserve">2567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9E0819">
        <w:rPr>
          <w:rFonts w:ascii="Angsana New" w:eastAsia="MS Mincho" w:hAnsi="Angsana New"/>
          <w:sz w:val="30"/>
          <w:szCs w:val="30"/>
          <w:cs/>
        </w:rPr>
        <w:br/>
      </w:r>
      <w:r w:rsidRPr="009E0819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9E0819">
        <w:rPr>
          <w:rFonts w:ascii="Angsana New" w:eastAsia="MS Mincho" w:hAnsi="Angsana New"/>
          <w:sz w:val="30"/>
          <w:szCs w:val="30"/>
        </w:rPr>
        <w:t xml:space="preserve"> </w:t>
      </w:r>
      <w:r w:rsidR="0046520D" w:rsidRPr="009E0819">
        <w:rPr>
          <w:rFonts w:ascii="Angsana New" w:eastAsiaTheme="minorEastAsia" w:hAnsi="Angsana New"/>
          <w:sz w:val="30"/>
          <w:szCs w:val="30"/>
          <w:lang w:eastAsia="zh-CN"/>
        </w:rPr>
        <w:t>172.36</w:t>
      </w:r>
      <w:r w:rsidR="00A53CD7" w:rsidRPr="009E0819">
        <w:rPr>
          <w:rFonts w:asciiTheme="majorBidi" w:hAnsiTheme="majorBidi" w:cstheme="majorBidi"/>
          <w:sz w:val="30"/>
          <w:szCs w:val="30"/>
        </w:rPr>
        <w:t xml:space="preserve">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A1C49DF" w14:textId="77777777" w:rsidR="00017190" w:rsidRPr="009E0819" w:rsidRDefault="0001719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F3E8E98" w14:textId="695728ED" w:rsidR="00017190" w:rsidRPr="009E0819" w:rsidRDefault="0001719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 xml:space="preserve">บริษัทได้ทำสัญญาวงเงินค้ำประกันกับสถาบันการเงินในประเทศแห่งหนึ่ง วงเงิน </w:t>
      </w:r>
      <w:r w:rsidRPr="009E0819">
        <w:rPr>
          <w:rFonts w:ascii="Angsana New" w:eastAsia="MS Mincho" w:hAnsi="Angsana New"/>
          <w:sz w:val="30"/>
          <w:szCs w:val="30"/>
        </w:rPr>
        <w:t>150.00</w:t>
      </w:r>
      <w:r w:rsidRPr="009E0819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</w:t>
      </w:r>
      <w:r w:rsidR="00C55717">
        <w:rPr>
          <w:rFonts w:ascii="Angsana New" w:eastAsia="MS Mincho" w:hAnsi="Angsana New"/>
          <w:sz w:val="30"/>
          <w:szCs w:val="30"/>
          <w:cs/>
        </w:rPr>
        <w:br/>
      </w:r>
      <w:r w:rsidRPr="009E0819">
        <w:rPr>
          <w:rFonts w:ascii="Angsana New" w:eastAsia="MS Mincho" w:hAnsi="Angsana New" w:hint="cs"/>
          <w:sz w:val="30"/>
          <w:szCs w:val="30"/>
          <w:cs/>
        </w:rPr>
        <w:t>หลักค้ำประกันที่ดินเพื่อพัฒนาปรับปรุงสิ่งปลูกสร้าง ณ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9E0819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0A13D0" w:rsidRPr="009E0819">
        <w:rPr>
          <w:rFonts w:ascii="Angsana New" w:eastAsia="MS Mincho" w:hAnsi="Angsana New"/>
          <w:sz w:val="30"/>
          <w:szCs w:val="30"/>
        </w:rPr>
        <w:t xml:space="preserve">31 </w:t>
      </w:r>
      <w:r w:rsidR="000A13D0" w:rsidRPr="009E0819">
        <w:rPr>
          <w:rFonts w:ascii="Angsana New" w:eastAsia="MS Mincho" w:hAnsi="Angsana New"/>
          <w:sz w:val="30"/>
          <w:szCs w:val="30"/>
          <w:cs/>
        </w:rPr>
        <w:t>มีนาคม</w:t>
      </w:r>
      <w:r w:rsidR="000A13D0" w:rsidRPr="009E081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0A13D0" w:rsidRPr="009E0819">
        <w:rPr>
          <w:rFonts w:ascii="Angsana New" w:eastAsia="MS Mincho" w:hAnsi="Angsana New"/>
          <w:sz w:val="30"/>
          <w:szCs w:val="30"/>
        </w:rPr>
        <w:t xml:space="preserve">2567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บริษัทมี ภาระผูกพันจากสัญญา</w:t>
      </w:r>
      <w:r w:rsidRPr="009E0819">
        <w:rPr>
          <w:rFonts w:ascii="Angsana New" w:eastAsia="MS Mincho" w:hAnsi="Angsana New"/>
          <w:sz w:val="30"/>
          <w:szCs w:val="30"/>
        </w:rPr>
        <w:br/>
      </w:r>
      <w:r w:rsidRPr="009E0819">
        <w:rPr>
          <w:rFonts w:ascii="Angsana New" w:eastAsia="MS Mincho" w:hAnsi="Angsana New" w:hint="cs"/>
          <w:sz w:val="30"/>
          <w:szCs w:val="30"/>
          <w:cs/>
        </w:rPr>
        <w:t>ค้ำประกันจำนวน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E0819">
        <w:rPr>
          <w:rFonts w:ascii="Angsana New" w:eastAsia="MS Mincho" w:hAnsi="Angsana New"/>
          <w:sz w:val="30"/>
          <w:szCs w:val="30"/>
        </w:rPr>
        <w:t xml:space="preserve">127.00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36F90986" w14:textId="5FEC21EC" w:rsidR="00FD3795" w:rsidRPr="009E0819" w:rsidRDefault="00FD379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0AEF17A6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E0819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16AF71A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9E0819">
        <w:rPr>
          <w:rFonts w:ascii="Angsana New" w:eastAsia="MS Mincho" w:hAnsi="Angsana New"/>
          <w:sz w:val="30"/>
          <w:szCs w:val="30"/>
        </w:rPr>
        <w:t xml:space="preserve">1 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9E0819">
        <w:rPr>
          <w:rFonts w:ascii="Angsana New" w:eastAsia="MS Mincho" w:hAnsi="Angsana New"/>
          <w:sz w:val="30"/>
          <w:szCs w:val="30"/>
        </w:rPr>
        <w:t>5</w:t>
      </w:r>
      <w:r w:rsidRPr="009E0819">
        <w:rPr>
          <w:rFonts w:ascii="Angsana New" w:eastAsia="MS Mincho" w:hAnsi="Angsana New"/>
          <w:sz w:val="30"/>
          <w:szCs w:val="30"/>
        </w:rPr>
        <w:t xml:space="preserve"> </w:t>
      </w:r>
      <w:r w:rsidRPr="009E0819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9E0819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9E0819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77777777" w:rsidR="00575B61" w:rsidRPr="009E0819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9E0819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9E0819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9E0819">
        <w:rPr>
          <w:rFonts w:ascii="Angsana New" w:eastAsia="MS Mincho" w:hAnsi="Angsana New"/>
          <w:sz w:val="30"/>
          <w:szCs w:val="30"/>
        </w:rPr>
        <w:t>10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9E0819">
        <w:rPr>
          <w:rFonts w:ascii="Angsana New" w:eastAsia="MS Mincho" w:hAnsi="Angsana New"/>
          <w:sz w:val="30"/>
          <w:szCs w:val="30"/>
        </w:rPr>
        <w:t>20</w:t>
      </w:r>
      <w:r w:rsidRPr="009E0819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9E0819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9E0819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9E0819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7CFCE6C6" w14:textId="77777777" w:rsidR="00902DB5" w:rsidRPr="009E0819" w:rsidRDefault="00902DB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9E0819" w:rsidRDefault="00425E97" w:rsidP="009E0819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9E0819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9E0819" w:rsidRDefault="00425E97" w:rsidP="009E0819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9E0819" w:rsidRDefault="00425E97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9E0819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9E0819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9E081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9E081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9E081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9E081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9E0819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3D50CE" w14:textId="77777777" w:rsidR="00C0031A" w:rsidRPr="009E0819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9E0819" w:rsidRDefault="000A3EE4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9E0819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9E0819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9E0819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9E081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4BDFC2C5" w14:textId="77777777" w:rsidR="00D5341E" w:rsidRPr="009E0819" w:rsidRDefault="00D5341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23FF51E6" w14:textId="77777777" w:rsidR="007E790E" w:rsidRPr="009E0819" w:rsidRDefault="007E790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9E0819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472E6227" w14:textId="4F73AEA2" w:rsidR="000126D7" w:rsidRPr="009E0819" w:rsidRDefault="000126D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9E081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 w:rsidRPr="009E081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ซื้อขายพร้อมติดตั้งอุปกรณ์กระจายสัญญาณไร้สาย</w:t>
      </w:r>
    </w:p>
    <w:p w14:paraId="59783CDF" w14:textId="77777777" w:rsidR="000126D7" w:rsidRPr="009E0819" w:rsidRDefault="000126D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74C41485" w14:textId="77777777" w:rsidR="000126D7" w:rsidRPr="009E0819" w:rsidRDefault="000126D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E0819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ย่อยหลายแห่งได้ทำสัญญาซื้อขายพร้อมติดตั้งอุปกรณ์กระจายสัญญาณไร้สายกับบริษัทในประเทศแห่งหนึ่งเกี่ยวกับการจัดหาและติดตั้งอุปกรณ์กระจายเครือข่าย สายสัญญาณ อุปกรณ์กระจายสัญญาณไร้สาย อุปกรณ์ควบคุมการใช้งานสัญญาณไร้สาย อุปกรณ์ความปลอดภัย และระบบวิเคราะห์ข้อมูลผู้ใช้บริการ </w:t>
      </w:r>
      <w:r w:rsidRPr="009E0819">
        <w:rPr>
          <w:rFonts w:ascii="Angsana New" w:hAnsi="Angsana New"/>
          <w:color w:val="000000"/>
          <w:sz w:val="30"/>
          <w:szCs w:val="30"/>
          <w:cs/>
        </w:rPr>
        <w:t>โดยบริษัทย่อยมีภาระผูกพันที่ต้องจ่ายค่าบริการตามอัตราและระยะเวลาที่กำหนดในสัญญา</w:t>
      </w:r>
    </w:p>
    <w:p w14:paraId="0E1A19C7" w14:textId="69C0D125" w:rsidR="00E63640" w:rsidRPr="009E0819" w:rsidRDefault="00E6364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  <w:cs/>
        </w:rPr>
      </w:pPr>
    </w:p>
    <w:p w14:paraId="0B32A76D" w14:textId="7F0AFA1A" w:rsidR="002663A7" w:rsidRPr="009E0819" w:rsidRDefault="002663A7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9F6E87F" w14:textId="77777777" w:rsidR="00D36A58" w:rsidRPr="009E0819" w:rsidRDefault="00D36A5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0C41268D" w14:textId="75C00D7C" w:rsidR="002663A7" w:rsidRPr="009E0819" w:rsidRDefault="002663A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ab/>
      </w:r>
      <w:r w:rsidR="00D53070" w:rsidRPr="009E0819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13D0" w:rsidRPr="009E0819">
        <w:rPr>
          <w:rFonts w:ascii="Angsana New" w:hAnsi="Angsana New"/>
          <w:color w:val="000000"/>
          <w:sz w:val="30"/>
          <w:szCs w:val="30"/>
        </w:rPr>
        <w:t>31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9E0819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13D0" w:rsidRPr="009E0819">
        <w:rPr>
          <w:rFonts w:ascii="Angsana New" w:hAnsi="Angsana New"/>
          <w:color w:val="000000"/>
          <w:sz w:val="30"/>
          <w:szCs w:val="30"/>
        </w:rPr>
        <w:t>2567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9E0819">
        <w:rPr>
          <w:rFonts w:ascii="Angsana New" w:hAnsi="Angsana New" w:hint="cs"/>
          <w:color w:val="000000"/>
          <w:sz w:val="30"/>
          <w:szCs w:val="30"/>
          <w:cs/>
        </w:rPr>
        <w:t>วงเงินกู้ยืมร่วมระหว่างบริษัทกับกิจการร่วมค้ามียอดเบิกใช้</w:t>
      </w:r>
      <w:r w:rsidR="00E05DBA" w:rsidRPr="009E0819">
        <w:rPr>
          <w:rFonts w:ascii="Angsana New" w:hAnsi="Angsana New"/>
          <w:color w:val="000000"/>
          <w:sz w:val="30"/>
          <w:szCs w:val="30"/>
        </w:rPr>
        <w:t xml:space="preserve"> </w:t>
      </w:r>
      <w:r w:rsidR="00E05DBA" w:rsidRPr="009E0819">
        <w:rPr>
          <w:rFonts w:ascii="Angsana New" w:hAnsi="Angsana New"/>
          <w:color w:val="000000"/>
          <w:sz w:val="30"/>
          <w:szCs w:val="30"/>
          <w:lang w:eastAsia="zh-CN"/>
        </w:rPr>
        <w:t>2.21</w:t>
      </w:r>
      <w:r w:rsidR="00D53070" w:rsidRPr="009E0819">
        <w:rPr>
          <w:rFonts w:ascii="Angsana New" w:hAnsi="Angsana New"/>
          <w:color w:val="000000"/>
          <w:sz w:val="30"/>
          <w:szCs w:val="30"/>
          <w:cs/>
          <w:lang w:eastAsia="zh-CN"/>
        </w:rPr>
        <w:t xml:space="preserve"> </w:t>
      </w:r>
      <w:r w:rsidR="00D53070" w:rsidRPr="009E0819">
        <w:rPr>
          <w:rFonts w:ascii="Angsana New" w:hAnsi="Angsana New" w:hint="cs"/>
          <w:color w:val="000000"/>
          <w:sz w:val="30"/>
          <w:szCs w:val="30"/>
          <w:cs/>
        </w:rPr>
        <w:t>ล้านเหรียญสหรัฐ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9E0819">
        <w:rPr>
          <w:rFonts w:ascii="Angsana New" w:hAnsi="Angsana New" w:hint="cs"/>
          <w:color w:val="000000"/>
          <w:sz w:val="30"/>
          <w:szCs w:val="30"/>
          <w:cs/>
        </w:rPr>
        <w:t>หรือเทียบเท่า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13D0" w:rsidRPr="009E0819">
        <w:rPr>
          <w:rFonts w:ascii="Angsana New" w:hAnsi="Angsana New"/>
          <w:color w:val="000000"/>
          <w:sz w:val="30"/>
          <w:szCs w:val="30"/>
        </w:rPr>
        <w:t>80.</w:t>
      </w:r>
      <w:r w:rsidR="006001A4" w:rsidRPr="009E0819">
        <w:rPr>
          <w:rFonts w:ascii="Angsana New" w:hAnsi="Angsana New"/>
          <w:color w:val="000000"/>
          <w:sz w:val="30"/>
          <w:szCs w:val="30"/>
        </w:rPr>
        <w:t>96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9E0819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D53070" w:rsidRPr="009E08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9E0819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0A13D0" w:rsidRPr="009E0819">
        <w:rPr>
          <w:rFonts w:ascii="Angsana New" w:hAnsi="Angsana New"/>
          <w:i/>
          <w:iCs/>
          <w:color w:val="000000"/>
          <w:sz w:val="30"/>
          <w:szCs w:val="30"/>
        </w:rPr>
        <w:t xml:space="preserve">2566: </w:t>
      </w:r>
      <w:r w:rsidR="00CB58BB" w:rsidRPr="009E0819">
        <w:rPr>
          <w:rFonts w:ascii="Angsana New" w:hAnsi="Angsana New"/>
          <w:i/>
          <w:iCs/>
          <w:color w:val="000000"/>
          <w:sz w:val="30"/>
          <w:szCs w:val="30"/>
        </w:rPr>
        <w:t xml:space="preserve">1 </w:t>
      </w:r>
      <w:r w:rsidR="00CB58BB" w:rsidRPr="009E081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ล้านเหรียญสหรัฐ หรือเทียบเท่า</w:t>
      </w:r>
      <w:r w:rsidR="00C16AAA" w:rsidRPr="009E081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0A13D0" w:rsidRPr="009E0819">
        <w:rPr>
          <w:rFonts w:ascii="Angsana New" w:hAnsi="Angsana New"/>
          <w:i/>
          <w:iCs/>
          <w:color w:val="000000"/>
          <w:sz w:val="30"/>
          <w:szCs w:val="30"/>
        </w:rPr>
        <w:t>34.39</w:t>
      </w:r>
      <w:r w:rsidR="00D53070" w:rsidRPr="009E081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D53070" w:rsidRPr="009E081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D53070" w:rsidRPr="009E0819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4D9A5BC7" w14:textId="77777777" w:rsidR="002663A7" w:rsidRPr="009E0819" w:rsidRDefault="002663A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18B4C6B3" w14:textId="1DB3E2EA" w:rsidR="00670143" w:rsidRPr="009E0819" w:rsidRDefault="11E0AC14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9E081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F95077" w14:textId="453787C9" w:rsidR="0013047A" w:rsidRPr="009E0819" w:rsidRDefault="0013047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7E60FEC3" w14:textId="684BD4CB" w:rsidR="002A5F4E" w:rsidRPr="009E0819" w:rsidRDefault="00E666A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E0819">
        <w:rPr>
          <w:rFonts w:ascii="Angsana New" w:eastAsia="MS Mincho" w:hAnsi="Angsana New" w:hint="cs"/>
          <w:i/>
          <w:iCs/>
          <w:sz w:val="30"/>
          <w:szCs w:val="30"/>
          <w:cs/>
        </w:rPr>
        <w:t>การเปลี่ยนชื่อบริษัทย่อย</w:t>
      </w:r>
    </w:p>
    <w:p w14:paraId="151CC405" w14:textId="77777777" w:rsidR="004F7DC1" w:rsidRPr="009E0819" w:rsidRDefault="004F7DC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ABFA5EB" w14:textId="01030200" w:rsidR="004F7DC1" w:rsidRPr="009E0819" w:rsidRDefault="004F7DC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 xml:space="preserve">เมื่อวันที่ </w:t>
      </w:r>
      <w:r w:rsidRPr="009E0819">
        <w:rPr>
          <w:rFonts w:ascii="Angsana New" w:eastAsia="MS Mincho" w:hAnsi="Angsana New"/>
          <w:sz w:val="30"/>
          <w:szCs w:val="30"/>
        </w:rPr>
        <w:t xml:space="preserve">2 </w:t>
      </w:r>
      <w:r w:rsidRPr="009E0819">
        <w:rPr>
          <w:rFonts w:ascii="Angsana New" w:eastAsia="MS Mincho" w:hAnsi="Angsana New" w:hint="cs"/>
          <w:sz w:val="30"/>
          <w:szCs w:val="30"/>
          <w:cs/>
        </w:rPr>
        <w:t xml:space="preserve">เมษายน </w:t>
      </w:r>
      <w:r w:rsidRPr="009E0819">
        <w:rPr>
          <w:rFonts w:ascii="Angsana New" w:eastAsia="MS Mincho" w:hAnsi="Angsana New"/>
          <w:sz w:val="30"/>
          <w:szCs w:val="30"/>
        </w:rPr>
        <w:t xml:space="preserve">2567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DB17F3" w:rsidRPr="009E0819">
        <w:rPr>
          <w:rFonts w:ascii="Angsana New" w:eastAsia="MS Mincho" w:hAnsi="Angsana New" w:hint="cs"/>
          <w:sz w:val="30"/>
          <w:szCs w:val="30"/>
          <w:cs/>
        </w:rPr>
        <w:t xml:space="preserve"> เอดับบลิวซีเพื่อธุรกิจ </w:t>
      </w:r>
      <w:r w:rsidR="00DB17F3" w:rsidRPr="009E0819">
        <w:rPr>
          <w:rFonts w:ascii="Angsana New" w:eastAsia="MS Mincho" w:hAnsi="Angsana New"/>
          <w:sz w:val="30"/>
          <w:szCs w:val="30"/>
        </w:rPr>
        <w:t>1</w:t>
      </w:r>
      <w:r w:rsidR="00C455B7">
        <w:rPr>
          <w:rFonts w:ascii="Angsana New" w:eastAsia="MS Mincho" w:hAnsi="Angsana New"/>
          <w:sz w:val="30"/>
          <w:szCs w:val="30"/>
        </w:rPr>
        <w:t xml:space="preserve"> </w:t>
      </w:r>
      <w:r w:rsidR="00C455B7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="00DB17F3" w:rsidRPr="009E0819">
        <w:rPr>
          <w:rFonts w:ascii="Angsana New" w:eastAsia="MS Mincho" w:hAnsi="Angsana New"/>
          <w:sz w:val="30"/>
          <w:szCs w:val="30"/>
        </w:rPr>
        <w:t xml:space="preserve"> </w:t>
      </w:r>
      <w:r w:rsidR="00186A57" w:rsidRPr="009E0819">
        <w:rPr>
          <w:rFonts w:ascii="Angsana New" w:eastAsia="MS Mincho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="00EB3E55" w:rsidRPr="009E0819">
        <w:rPr>
          <w:rFonts w:ascii="Angsana New" w:eastAsia="MS Mincho" w:hAnsi="Angsana New" w:hint="cs"/>
          <w:sz w:val="30"/>
          <w:szCs w:val="30"/>
          <w:cs/>
        </w:rPr>
        <w:t xml:space="preserve"> บริษัท </w:t>
      </w:r>
      <w:r w:rsidR="002E5420" w:rsidRPr="009E0819">
        <w:rPr>
          <w:rFonts w:ascii="Angsana New" w:eastAsia="MS Mincho" w:hAnsi="Angsana New" w:hint="cs"/>
          <w:sz w:val="30"/>
          <w:szCs w:val="30"/>
          <w:cs/>
        </w:rPr>
        <w:t>แอสเสท เวิร</w:t>
      </w:r>
      <w:r w:rsidR="00E62444" w:rsidRPr="009E0819">
        <w:rPr>
          <w:rFonts w:ascii="Angsana New" w:eastAsia="MS Mincho" w:hAnsi="Angsana New" w:hint="cs"/>
          <w:sz w:val="30"/>
          <w:szCs w:val="30"/>
          <w:cs/>
        </w:rPr>
        <w:t xml:space="preserve">ด์ แอทแทรคชั่น แอนด์ รีเทล จำกัด </w:t>
      </w:r>
      <w:r w:rsidR="004B52F5" w:rsidRPr="009E0819">
        <w:rPr>
          <w:rFonts w:ascii="Angsana New" w:eastAsia="MS Mincho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791AD18" w14:textId="77777777" w:rsidR="0046520D" w:rsidRPr="009E0819" w:rsidRDefault="0046520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1C1DEE4" w14:textId="77777777" w:rsidR="00796D67" w:rsidRPr="009E0819" w:rsidRDefault="00796D67" w:rsidP="009E0819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i/>
          <w:iCs/>
          <w:snapToGrid w:val="0"/>
          <w:sz w:val="30"/>
          <w:szCs w:val="30"/>
          <w:lang w:val="en-GB" w:eastAsia="th-TH"/>
        </w:rPr>
      </w:pPr>
      <w:r w:rsidRPr="009E0819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การอนุมัติการจัดสรรกำไรสุทธิเป็นทุนสำรองตามกฎหมายและเสนอจ่ายเงินปันผล</w:t>
      </w:r>
    </w:p>
    <w:p w14:paraId="3590D860" w14:textId="77777777" w:rsidR="00796D67" w:rsidRPr="009E0819" w:rsidRDefault="00796D67" w:rsidP="009E0819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10C9A4FB" w14:textId="555269AB" w:rsidR="00796D67" w:rsidRPr="009E0819" w:rsidRDefault="001B2A1A" w:rsidP="009E0819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ในที่ประชุมสามัญผู้ถือหุ้นของบริษัทเมื่อวันที่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/>
          <w:snapToGrid w:val="0"/>
          <w:sz w:val="30"/>
          <w:szCs w:val="30"/>
          <w:lang w:val="en-GB" w:eastAsia="th-TH"/>
        </w:rPr>
        <w:t>2567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ผู้ถือหุ้นมีมติอนุมัติ</w:t>
      </w:r>
      <w:r w:rsidR="00796D67" w:rsidRPr="009E081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การจัดสรรกำไรสุทธิเพื่อเป็นทุนสำรองตามกฎหมาย เป็นจำนวน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85.4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 คิดเป็นร้อยละ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5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ของกำไ</w:t>
      </w:r>
      <w:r w:rsidR="00796D67" w:rsidRPr="009E081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ร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สุทธิจากงบการเงินเฉพาะกิจการ และเสนอจ่ายเงินปันผลจากกำไร</w:t>
      </w:r>
      <w:r w:rsidR="00940AB3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สะสมข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อง</w:t>
      </w:r>
      <w:r w:rsidR="00940AB3" w:rsidRPr="00940AB3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งบการเงินเฉพาะกิจการ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สำหรับปีสิ้นสุดวันที่</w:t>
      </w:r>
      <w:r w:rsidR="0046520D" w:rsidRPr="009E081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31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ธันวาคม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2566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ในอัตราหุ้นละ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0.05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บาทต่อหุ้น เป็นจำนวนเงินทั้งสิ้นประมาณ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1,600.3 </w:t>
      </w:r>
      <w:r w:rsidR="00796D67"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</w:t>
      </w:r>
    </w:p>
    <w:p w14:paraId="4AE2EA30" w14:textId="7E3EFED0" w:rsidR="00796D67" w:rsidRPr="009E0819" w:rsidRDefault="00796D67" w:rsidP="009E0819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36190BC8" w14:textId="417C61F9" w:rsidR="0046520D" w:rsidRPr="009E0819" w:rsidRDefault="0046520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E0819">
        <w:rPr>
          <w:rFonts w:ascii="Angsana New" w:eastAsia="MS Mincho" w:hAnsi="Angsana New" w:hint="cs"/>
          <w:i/>
          <w:iCs/>
          <w:sz w:val="30"/>
          <w:szCs w:val="30"/>
          <w:cs/>
        </w:rPr>
        <w:t>การอนุมัติการเข้าลงทุนกับกิจการที่เกี่ยวข้องกัน</w:t>
      </w:r>
    </w:p>
    <w:p w14:paraId="102861E8" w14:textId="77777777" w:rsidR="001B2A1A" w:rsidRPr="009E0819" w:rsidRDefault="001B2A1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840C7EF" w14:textId="77777777" w:rsidR="001B2A1A" w:rsidRPr="009E0819" w:rsidRDefault="001B2A1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ในที่ประชุมสามัญผู้ถือหุ้นของบริษัทเมื่อวันที่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/>
          <w:snapToGrid w:val="0"/>
          <w:sz w:val="30"/>
          <w:szCs w:val="30"/>
          <w:lang w:val="en-GB" w:eastAsia="th-TH"/>
        </w:rPr>
        <w:t>2567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ผู้ถือหุ้นมีมติอนุมัติให้ความเห็นชอบในเรื่องดังต่อไปนี้</w:t>
      </w:r>
    </w:p>
    <w:p w14:paraId="79E5D5EA" w14:textId="77777777" w:rsidR="0046520D" w:rsidRPr="009E0819" w:rsidRDefault="0046520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14C5F2F" w14:textId="31A78771" w:rsidR="0046520D" w:rsidRPr="009E0819" w:rsidRDefault="0046520D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อนุมัติการเข้าลงทุนในกิจการที่เกี่ยวข้องกันจำนวน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แห่ง ที่ประกอบธุรกิจโรงแรมและบริการที่เกี่ยวข้องและธุรกิจให้เช่าและให้บริการอาคารพาณิชยกรรม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คิดเป็นส่วนได้เสียร้อยละ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 xml:space="preserve">100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ของหุ้นที่ออกและชำระแล้ว รวมเป็นจำนวนเงิน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>4,446</w:t>
      </w:r>
      <w:r w:rsidR="000975CF" w:rsidRPr="009E0819">
        <w:rPr>
          <w:rFonts w:ascii="Angsana New" w:hAnsi="Angsana New"/>
          <w:snapToGrid w:val="0"/>
          <w:sz w:val="30"/>
          <w:szCs w:val="30"/>
          <w:lang w:eastAsia="th-TH"/>
        </w:rPr>
        <w:t>.0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D004C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ในวันเดียวกัน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กลุ่มบริษัท</w:t>
      </w:r>
      <w:r w:rsidR="00D004C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ได้เข้าทำสัญญา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ซื้อ</w:t>
      </w:r>
      <w:r w:rsidR="00D004C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ขาย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หุ้น</w:t>
      </w:r>
      <w:r w:rsidR="00D004C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กับกิจการ</w:t>
      </w:r>
      <w:r w:rsidR="00D004C4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br/>
      </w:r>
      <w:r w:rsidR="00D004C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ที่เกี่ยวข้องกันเพื่อซื้อ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ส่วนได้เสียร้อยละ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 xml:space="preserve">18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ของหุ้นที่ออกและชำระแล้ว และมีสิทธิที่จะซื้อหุ้นสามัญที่เหลือทั้งหมด</w:t>
      </w:r>
      <w:r w:rsidR="00F37FA1" w:rsidRPr="00F37FA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ตามเงื่อนไขที่ระบุในสัญญา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ให้เสร็จสิ้นภายใน 5 ปีนับจากวันที่ได้รับอนุมัติจากที่ประชุมผู้ถือหุ้น ดังนี้</w:t>
      </w:r>
    </w:p>
    <w:p w14:paraId="6611FE1F" w14:textId="77777777" w:rsidR="00A37725" w:rsidRPr="009E0819" w:rsidRDefault="00A37725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57A926F" w14:textId="396A20F1" w:rsidR="00A37725" w:rsidRPr="009E0819" w:rsidRDefault="00A37725" w:rsidP="009E0819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 xml:space="preserve">บริษัท </w:t>
      </w:r>
      <w:r w:rsidRPr="009E0819">
        <w:rPr>
          <w:rFonts w:ascii="Angsana New" w:eastAsia="MS Mincho" w:hAnsi="Angsana New"/>
          <w:sz w:val="30"/>
          <w:szCs w:val="30"/>
        </w:rPr>
        <w:t xml:space="preserve">38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ดีเวลลอปเม้นท์ จำกัด</w:t>
      </w:r>
    </w:p>
    <w:p w14:paraId="0A5094DA" w14:textId="77777777" w:rsidR="00A37725" w:rsidRPr="009E0819" w:rsidRDefault="00A37725" w:rsidP="009E0819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>บริษัท เดอะ พลาซ่า เชียงใหม่ จำกัด</w:t>
      </w:r>
    </w:p>
    <w:p w14:paraId="506B3195" w14:textId="77777777" w:rsidR="00A37725" w:rsidRPr="009E0819" w:rsidRDefault="00A37725" w:rsidP="009E0819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 xml:space="preserve">บริษัท เพิ่มทรัพย์สิริ </w:t>
      </w:r>
      <w:r w:rsidRPr="009E0819">
        <w:rPr>
          <w:rFonts w:ascii="Angsana New" w:eastAsia="MS Mincho" w:hAnsi="Angsana New"/>
          <w:sz w:val="30"/>
          <w:szCs w:val="30"/>
        </w:rPr>
        <w:t xml:space="preserve">2 </w:t>
      </w:r>
      <w:r w:rsidRPr="009E0819">
        <w:rPr>
          <w:rFonts w:ascii="Angsana New" w:eastAsia="MS Mincho" w:hAnsi="Angsana New" w:hint="cs"/>
          <w:sz w:val="30"/>
          <w:szCs w:val="30"/>
          <w:cs/>
        </w:rPr>
        <w:t>จำกัด</w:t>
      </w:r>
    </w:p>
    <w:p w14:paraId="3B59F86C" w14:textId="77777777" w:rsidR="00A37725" w:rsidRPr="009E0819" w:rsidRDefault="00A37725" w:rsidP="009E0819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  <w:r w:rsidRPr="009E0819">
        <w:rPr>
          <w:rFonts w:ascii="Angsana New" w:eastAsia="MS Mincho" w:hAnsi="Angsana New" w:hint="cs"/>
          <w:sz w:val="30"/>
          <w:szCs w:val="30"/>
          <w:cs/>
        </w:rPr>
        <w:t>บริษัท กาแล ช้างคลาน เชียงใหม่ จำกัด</w:t>
      </w:r>
    </w:p>
    <w:p w14:paraId="77990C52" w14:textId="77777777" w:rsidR="00A37725" w:rsidRPr="009E0819" w:rsidRDefault="00A37725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B6D742B" w14:textId="76E321B7" w:rsidR="0046520D" w:rsidRDefault="00A37725" w:rsidP="009E0819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อนุมัติการเข้าลงทุนเพิ่มเติมในโครงการ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โอพี การ์เด้น ของ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บริษัท เอดับบลิวซี เจริญกรุง แอสเสท จำกัด เป็นจำนวนเงินประมาณ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 xml:space="preserve">440.0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</w:p>
    <w:p w14:paraId="02915BE6" w14:textId="468C3062" w:rsidR="002D5774" w:rsidRDefault="002D5774" w:rsidP="002D57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EB6CD0F" w14:textId="77777777" w:rsidR="002D5774" w:rsidRPr="00761F48" w:rsidRDefault="002D5774" w:rsidP="002D577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761F48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0B28FE77" w14:textId="77777777" w:rsidR="002D5774" w:rsidRDefault="002D5774" w:rsidP="002D57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54F1003" w14:textId="7E1490BA" w:rsidR="002D5774" w:rsidRPr="002D5774" w:rsidRDefault="002D5774" w:rsidP="002D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5774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รายการบางรายการในงบกำไรขาดทุนเบ็ดเสร็จสำหรับงวดสามเดือนสิ้นสุดวันที่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2D5774">
        <w:rPr>
          <w:rFonts w:asciiTheme="majorBidi" w:hAnsiTheme="majorBidi" w:cstheme="majorBidi"/>
          <w:sz w:val="30"/>
          <w:szCs w:val="30"/>
        </w:rPr>
        <w:t xml:space="preserve"> </w:t>
      </w:r>
      <w:r w:rsidRPr="002D577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2D5774">
        <w:rPr>
          <w:rFonts w:asciiTheme="majorBidi" w:hAnsiTheme="majorBidi" w:cstheme="majorBidi"/>
          <w:sz w:val="30"/>
          <w:szCs w:val="30"/>
        </w:rPr>
        <w:t xml:space="preserve"> </w:t>
      </w:r>
      <w:r w:rsidRPr="002D5774">
        <w:rPr>
          <w:rFonts w:asciiTheme="majorBidi" w:hAnsiTheme="majorBidi" w:cstheme="majorBidi"/>
          <w:sz w:val="30"/>
          <w:szCs w:val="30"/>
          <w:cs/>
        </w:rPr>
        <w:t>ซึ่งรวมอยู่ใน</w:t>
      </w:r>
      <w:r>
        <w:rPr>
          <w:rFonts w:asciiTheme="majorBidi" w:hAnsiTheme="majorBidi" w:cstheme="majorBidi"/>
          <w:sz w:val="30"/>
          <w:szCs w:val="30"/>
        </w:rPr>
        <w:br/>
      </w:r>
      <w:r w:rsidRPr="002D577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 เพื่อวัตถุประสงค์ในการเปรียบเทียบของงวด </w:t>
      </w:r>
      <w:r>
        <w:rPr>
          <w:rFonts w:asciiTheme="majorBidi" w:hAnsiTheme="majorBidi" w:cstheme="majorBidi"/>
          <w:sz w:val="30"/>
          <w:szCs w:val="30"/>
        </w:rPr>
        <w:t>2567</w:t>
      </w:r>
      <w:r w:rsidR="00872248">
        <w:rPr>
          <w:rFonts w:asciiTheme="majorBidi" w:hAnsiTheme="majorBidi" w:cstheme="majorBidi"/>
          <w:sz w:val="30"/>
          <w:szCs w:val="30"/>
        </w:rPr>
        <w:t xml:space="preserve"> </w:t>
      </w:r>
      <w:r w:rsidRPr="002D5774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 เพื่อให้สอดคล้องกับการนำเสนอในงบการเงินระหว่างกาลปี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2D5774">
        <w:rPr>
          <w:rFonts w:asciiTheme="majorBidi" w:hAnsiTheme="majorBidi" w:cstheme="majorBidi"/>
          <w:sz w:val="30"/>
          <w:szCs w:val="30"/>
        </w:rPr>
        <w:t xml:space="preserve"> </w:t>
      </w:r>
      <w:r w:rsidRPr="002D5774">
        <w:rPr>
          <w:rFonts w:asciiTheme="majorBidi" w:hAnsiTheme="majorBidi" w:cstheme="majorBidi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55261D01" w14:textId="77777777" w:rsidR="002D5774" w:rsidRPr="002D5774" w:rsidRDefault="002D5774" w:rsidP="002D57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377"/>
        <w:gridCol w:w="270"/>
        <w:gridCol w:w="1341"/>
        <w:gridCol w:w="270"/>
        <w:gridCol w:w="1359"/>
      </w:tblGrid>
      <w:tr w:rsidR="00B734B4" w:rsidRPr="002D5774" w14:paraId="0F5C7321" w14:textId="77777777" w:rsidTr="000C43E3">
        <w:tc>
          <w:tcPr>
            <w:tcW w:w="4509" w:type="dxa"/>
          </w:tcPr>
          <w:p w14:paraId="4CC5EF2C" w14:textId="77777777" w:rsidR="00B734B4" w:rsidRPr="002D5774" w:rsidRDefault="00B734B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60754ECA" w14:textId="7B991C06" w:rsidR="00B734B4" w:rsidRPr="002D5774" w:rsidRDefault="00B734B4" w:rsidP="000C43E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D5774" w:rsidRPr="002D5774" w14:paraId="49FC0C73" w14:textId="77777777" w:rsidTr="000C43E3">
        <w:tc>
          <w:tcPr>
            <w:tcW w:w="4509" w:type="dxa"/>
          </w:tcPr>
          <w:p w14:paraId="32338801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7DF563A1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7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2D5774" w:rsidRPr="002D5774" w14:paraId="68560B7C" w14:textId="77777777" w:rsidTr="000C43E3">
        <w:tc>
          <w:tcPr>
            <w:tcW w:w="4509" w:type="dxa"/>
          </w:tcPr>
          <w:p w14:paraId="65768672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0F10A81F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7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</w:t>
            </w:r>
          </w:p>
        </w:tc>
        <w:tc>
          <w:tcPr>
            <w:tcW w:w="270" w:type="dxa"/>
          </w:tcPr>
          <w:p w14:paraId="0D0E6589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7C59FC0D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78346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DE3D458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2D577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หลัง</w:t>
            </w:r>
          </w:p>
        </w:tc>
      </w:tr>
      <w:tr w:rsidR="002D5774" w:rsidRPr="002D5774" w14:paraId="6EDC3FC4" w14:textId="77777777" w:rsidTr="000C43E3">
        <w:tc>
          <w:tcPr>
            <w:tcW w:w="4509" w:type="dxa"/>
          </w:tcPr>
          <w:p w14:paraId="480373E1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478164CA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7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4A04825B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2A09C942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ind w:left="-13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57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547AA78A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07A4CAD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ind w:left="-11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D57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2D5774" w:rsidRPr="002D5774" w14:paraId="457556A2" w14:textId="77777777" w:rsidTr="000C43E3">
        <w:tc>
          <w:tcPr>
            <w:tcW w:w="4509" w:type="dxa"/>
          </w:tcPr>
          <w:p w14:paraId="128747E1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6ADD438D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2D577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D57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D577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5774" w:rsidRPr="002D5774" w14:paraId="3B9F0D07" w14:textId="77777777" w:rsidTr="002D5774">
        <w:tc>
          <w:tcPr>
            <w:tcW w:w="4509" w:type="dxa"/>
          </w:tcPr>
          <w:p w14:paraId="41895998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D57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377" w:type="dxa"/>
          </w:tcPr>
          <w:p w14:paraId="4D3F06C4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37249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67740F44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A9F1C" w14:textId="77777777" w:rsidR="002D5774" w:rsidRPr="002D5774" w:rsidRDefault="002D5774" w:rsidP="000C43E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D36D53A" w14:textId="77777777" w:rsidR="002D5774" w:rsidRPr="002D5774" w:rsidRDefault="002D5774" w:rsidP="000C4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D5774" w:rsidRPr="002D5774" w14:paraId="25BDCEA2" w14:textId="77777777" w:rsidTr="000C43E3">
        <w:tc>
          <w:tcPr>
            <w:tcW w:w="4509" w:type="dxa"/>
          </w:tcPr>
          <w:p w14:paraId="5FC3A23A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ind w:right="-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D57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2D57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2D57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77" w:type="dxa"/>
          </w:tcPr>
          <w:p w14:paraId="6F337F5B" w14:textId="77777777" w:rsidR="002D5774" w:rsidRPr="002D5774" w:rsidRDefault="002D5774" w:rsidP="000C43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A9C2AB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7C9DD04A" w14:textId="77777777" w:rsidR="002D5774" w:rsidRPr="002D5774" w:rsidRDefault="002D5774" w:rsidP="000C43E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4CB399" w14:textId="77777777" w:rsidR="002D5774" w:rsidRPr="002D5774" w:rsidRDefault="002D5774" w:rsidP="000C43E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292D338" w14:textId="77777777" w:rsidR="002D5774" w:rsidRPr="002D5774" w:rsidRDefault="002D5774" w:rsidP="000C4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D5774" w:rsidRPr="002D5774" w14:paraId="694F2968" w14:textId="77777777" w:rsidTr="000C43E3">
        <w:tc>
          <w:tcPr>
            <w:tcW w:w="4509" w:type="dxa"/>
          </w:tcPr>
          <w:p w14:paraId="7DACD4AB" w14:textId="61825051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77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ต้นทุนค่าบริหารงาน</w:t>
            </w:r>
          </w:p>
        </w:tc>
        <w:tc>
          <w:tcPr>
            <w:tcW w:w="1377" w:type="dxa"/>
          </w:tcPr>
          <w:p w14:paraId="6A67B0AF" w14:textId="78875F9B" w:rsidR="002D5774" w:rsidRPr="002D5774" w:rsidRDefault="002D5774" w:rsidP="000C43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287,977</w:t>
            </w:r>
          </w:p>
        </w:tc>
        <w:tc>
          <w:tcPr>
            <w:tcW w:w="270" w:type="dxa"/>
          </w:tcPr>
          <w:p w14:paraId="26F2207D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31D51901" w14:textId="3AD40708" w:rsidR="002D5774" w:rsidRPr="002D5774" w:rsidRDefault="002D5774" w:rsidP="002D577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74,487</w:t>
            </w:r>
          </w:p>
        </w:tc>
        <w:tc>
          <w:tcPr>
            <w:tcW w:w="270" w:type="dxa"/>
          </w:tcPr>
          <w:p w14:paraId="572CFAAD" w14:textId="77777777" w:rsidR="002D5774" w:rsidRPr="002D5774" w:rsidRDefault="002D5774" w:rsidP="000C43E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399AB57" w14:textId="443A14FF" w:rsidR="002D5774" w:rsidRPr="002D5774" w:rsidRDefault="002D5774" w:rsidP="000C4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362,464</w:t>
            </w:r>
          </w:p>
        </w:tc>
      </w:tr>
      <w:tr w:rsidR="002D5774" w:rsidRPr="002D5774" w14:paraId="4D188EED" w14:textId="77777777" w:rsidTr="000C43E3">
        <w:tc>
          <w:tcPr>
            <w:tcW w:w="4509" w:type="dxa"/>
          </w:tcPr>
          <w:p w14:paraId="1CF45DEA" w14:textId="15CA3D9A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77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77" w:type="dxa"/>
          </w:tcPr>
          <w:p w14:paraId="65C39965" w14:textId="7F733E71" w:rsidR="002D5774" w:rsidRPr="002D5774" w:rsidRDefault="002D5774" w:rsidP="000C43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130,887</w:t>
            </w:r>
          </w:p>
        </w:tc>
        <w:tc>
          <w:tcPr>
            <w:tcW w:w="270" w:type="dxa"/>
          </w:tcPr>
          <w:p w14:paraId="1BE0AB29" w14:textId="77777777" w:rsidR="002D5774" w:rsidRPr="002D5774" w:rsidRDefault="002D5774" w:rsidP="000C43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1" w:type="dxa"/>
          </w:tcPr>
          <w:p w14:paraId="1512F3DA" w14:textId="0FA63739" w:rsidR="002D5774" w:rsidRPr="002D5774" w:rsidRDefault="002D5774" w:rsidP="000C43E3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(74,487)</w:t>
            </w:r>
          </w:p>
        </w:tc>
        <w:tc>
          <w:tcPr>
            <w:tcW w:w="270" w:type="dxa"/>
          </w:tcPr>
          <w:p w14:paraId="1321AF44" w14:textId="77777777" w:rsidR="002D5774" w:rsidRPr="002D5774" w:rsidRDefault="002D5774" w:rsidP="000C43E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0E4D789B" w14:textId="2D7F15C7" w:rsidR="002D5774" w:rsidRPr="002D5774" w:rsidRDefault="002D5774" w:rsidP="000C43E3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56,400</w:t>
            </w:r>
          </w:p>
        </w:tc>
      </w:tr>
      <w:tr w:rsidR="002D5774" w:rsidRPr="002D5774" w14:paraId="40BBD860" w14:textId="77777777" w:rsidTr="00B734B4">
        <w:tc>
          <w:tcPr>
            <w:tcW w:w="4509" w:type="dxa"/>
          </w:tcPr>
          <w:p w14:paraId="117F0353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50AF3190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0D33CE" w14:textId="77777777" w:rsidR="002D5774" w:rsidRPr="002D5774" w:rsidRDefault="002D5774" w:rsidP="000C43E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1896583" w14:textId="77777777" w:rsidR="002D5774" w:rsidRPr="002D5774" w:rsidRDefault="002D5774" w:rsidP="000C43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5774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084036" w14:textId="77777777" w:rsidR="002D5774" w:rsidRPr="002D5774" w:rsidRDefault="002D5774" w:rsidP="000C43E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A94277E" w14:textId="77777777" w:rsidR="002D5774" w:rsidRPr="002D5774" w:rsidRDefault="002D5774" w:rsidP="000C4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</w:tbl>
    <w:p w14:paraId="0168BF48" w14:textId="77777777" w:rsidR="002D5774" w:rsidRPr="002D5774" w:rsidRDefault="002D5774" w:rsidP="002D57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2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6D35ACB" w14:textId="38573530" w:rsidR="002D5774" w:rsidRPr="002D5774" w:rsidRDefault="002D5774" w:rsidP="002D5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57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เนื่องจากผู้บริหารเห็นว่ามีความเหมาะสมกับธุรกิจของกิจการมากกว่า</w:t>
      </w:r>
    </w:p>
    <w:sectPr w:rsidR="002D5774" w:rsidRPr="002D5774" w:rsidSect="00360081">
      <w:headerReference w:type="default" r:id="rId23"/>
      <w:head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49C62" w14:textId="77777777" w:rsidR="009C6395" w:rsidRDefault="009C6395">
      <w:r>
        <w:separator/>
      </w:r>
    </w:p>
  </w:endnote>
  <w:endnote w:type="continuationSeparator" w:id="0">
    <w:p w14:paraId="1472FB76" w14:textId="77777777" w:rsidR="009C6395" w:rsidRDefault="009C6395">
      <w:r>
        <w:continuationSeparator/>
      </w:r>
    </w:p>
  </w:endnote>
  <w:endnote w:type="continuationNotice" w:id="1">
    <w:p w14:paraId="305F3675" w14:textId="77777777" w:rsidR="009C6395" w:rsidRDefault="009C63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13F1" w14:textId="77777777" w:rsidR="002F621A" w:rsidRPr="00305593" w:rsidRDefault="002F621A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1CE9DB" w14:textId="77777777" w:rsidR="002F621A" w:rsidRPr="002D3586" w:rsidRDefault="002F621A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CF68" w14:textId="48D4FFD6" w:rsidR="001506B2" w:rsidRPr="001B4300" w:rsidRDefault="001506B2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BA91" w14:textId="77777777" w:rsidR="009C6395" w:rsidRDefault="009C6395">
      <w:r>
        <w:separator/>
      </w:r>
    </w:p>
  </w:footnote>
  <w:footnote w:type="continuationSeparator" w:id="0">
    <w:p w14:paraId="59492646" w14:textId="77777777" w:rsidR="009C6395" w:rsidRDefault="009C6395">
      <w:r>
        <w:continuationSeparator/>
      </w:r>
    </w:p>
  </w:footnote>
  <w:footnote w:type="continuationNotice" w:id="1">
    <w:p w14:paraId="618ADC1F" w14:textId="77777777" w:rsidR="009C6395" w:rsidRDefault="009C63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205771C5" w:rsidR="0040032D" w:rsidRPr="008D22B2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</w:t>
    </w:r>
    <w:r w:rsidR="000A071F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วันที่ </w:t>
    </w:r>
    <w:r w:rsidR="001B4300" w:rsidRPr="001B4300">
      <w:rPr>
        <w:rFonts w:ascii="Angsana New" w:hAnsi="Angsana New" w:cs="Angsana New"/>
        <w:sz w:val="32"/>
        <w:szCs w:val="32"/>
        <w:lang w:bidi="th-TH"/>
      </w:rPr>
      <w:t>31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0A071F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1B4300" w:rsidRPr="001B4300">
      <w:rPr>
        <w:rFonts w:ascii="Angsana New" w:hAnsi="Angsana New" w:cs="Angsana New"/>
        <w:sz w:val="32"/>
        <w:szCs w:val="32"/>
        <w:lang w:bidi="th-TH"/>
      </w:rPr>
      <w:t>2567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0FA2" w14:textId="77777777" w:rsidR="005926CD" w:rsidRPr="00BA2BC9" w:rsidRDefault="005926CD" w:rsidP="005926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F9A42E" w14:textId="77777777" w:rsidR="005926CD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1C2286" w14:textId="77777777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4300">
      <w:rPr>
        <w:rFonts w:ascii="Angsana New" w:hAnsi="Angsana New" w:cs="Angsana New"/>
        <w:sz w:val="32"/>
        <w:szCs w:val="32"/>
        <w:lang w:bidi="th-TH"/>
      </w:rPr>
      <w:t>31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1B4300">
      <w:rPr>
        <w:rFonts w:ascii="Angsana New" w:hAnsi="Angsana New" w:cs="Angsana New"/>
        <w:sz w:val="32"/>
        <w:szCs w:val="32"/>
        <w:lang w:bidi="th-TH"/>
      </w:rPr>
      <w:t>2567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21652FCB" w14:textId="77777777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077ED279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0A071F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2567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7D8A0CF6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0A071F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2567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61C50864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2567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2CF5CCED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0A071F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2567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2B42F958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3</w:t>
    </w:r>
    <w:r w:rsidR="000A071F">
      <w:rPr>
        <w:rFonts w:ascii="Angsana New" w:hAnsi="Angsana New" w:cs="Angsana New"/>
        <w:sz w:val="32"/>
        <w:szCs w:val="32"/>
        <w:lang w:val="en-US" w:bidi="th-TH"/>
      </w:rPr>
      <w:t>1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2567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4E60F04C" w:rsidR="00C81CA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 w:rsidRPr="000A071F">
      <w:rPr>
        <w:rFonts w:ascii="Angsana New" w:hAnsi="Angsana New" w:hint="cs"/>
        <w:bCs/>
        <w:sz w:val="32"/>
        <w:szCs w:val="32"/>
        <w:cs/>
        <w:lang w:val="en-GB"/>
      </w:rPr>
      <w:t>สำหรับงวดสามเดือนสิ้นสุดวันที่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</w:t>
    </w:r>
    <w:r w:rsidR="00A37DD1" w:rsidRPr="00A37DD1">
      <w:rPr>
        <w:rFonts w:ascii="Angsana New" w:hAnsi="Angsana New"/>
        <w:b/>
        <w:sz w:val="32"/>
        <w:szCs w:val="32"/>
      </w:rPr>
      <w:t>31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มีนาคม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</w:t>
    </w:r>
    <w:r w:rsidR="00A37DD1" w:rsidRPr="00A37DD1">
      <w:rPr>
        <w:rFonts w:ascii="Angsana New" w:hAnsi="Angsana New"/>
        <w:b/>
        <w:sz w:val="32"/>
        <w:szCs w:val="32"/>
        <w:lang w:val="en-GB"/>
      </w:rPr>
      <w:t>2567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(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6"/>
  </w:num>
  <w:num w:numId="12" w16cid:durableId="1155100608">
    <w:abstractNumId w:val="13"/>
  </w:num>
  <w:num w:numId="13" w16cid:durableId="1265921519">
    <w:abstractNumId w:val="26"/>
  </w:num>
  <w:num w:numId="14" w16cid:durableId="1290935523">
    <w:abstractNumId w:val="15"/>
  </w:num>
  <w:num w:numId="15" w16cid:durableId="981886655">
    <w:abstractNumId w:val="18"/>
  </w:num>
  <w:num w:numId="16" w16cid:durableId="736633362">
    <w:abstractNumId w:val="11"/>
  </w:num>
  <w:num w:numId="17" w16cid:durableId="1216431051">
    <w:abstractNumId w:val="28"/>
  </w:num>
  <w:num w:numId="18" w16cid:durableId="1832941182">
    <w:abstractNumId w:val="20"/>
  </w:num>
  <w:num w:numId="19" w16cid:durableId="1603609294">
    <w:abstractNumId w:val="19"/>
  </w:num>
  <w:num w:numId="20" w16cid:durableId="799765472">
    <w:abstractNumId w:val="24"/>
  </w:num>
  <w:num w:numId="21" w16cid:durableId="629163680">
    <w:abstractNumId w:val="14"/>
  </w:num>
  <w:num w:numId="22" w16cid:durableId="86119911">
    <w:abstractNumId w:val="25"/>
  </w:num>
  <w:num w:numId="23" w16cid:durableId="307589430">
    <w:abstractNumId w:val="23"/>
  </w:num>
  <w:num w:numId="24" w16cid:durableId="1092120692">
    <w:abstractNumId w:val="22"/>
  </w:num>
  <w:num w:numId="25" w16cid:durableId="2147047424">
    <w:abstractNumId w:val="17"/>
  </w:num>
  <w:num w:numId="26" w16cid:durableId="897014810">
    <w:abstractNumId w:val="12"/>
  </w:num>
  <w:num w:numId="27" w16cid:durableId="992873398">
    <w:abstractNumId w:val="27"/>
  </w:num>
  <w:num w:numId="28" w16cid:durableId="2123065700">
    <w:abstractNumId w:val="10"/>
  </w:num>
  <w:num w:numId="29" w16cid:durableId="1095633398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5D4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D2"/>
    <w:rsid w:val="000126D7"/>
    <w:rsid w:val="00012733"/>
    <w:rsid w:val="000127EE"/>
    <w:rsid w:val="0001280D"/>
    <w:rsid w:val="0001281E"/>
    <w:rsid w:val="00012916"/>
    <w:rsid w:val="0001292F"/>
    <w:rsid w:val="00013168"/>
    <w:rsid w:val="00013229"/>
    <w:rsid w:val="0001327C"/>
    <w:rsid w:val="0001327D"/>
    <w:rsid w:val="0001352D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D10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A34"/>
    <w:rsid w:val="00027B72"/>
    <w:rsid w:val="00027E5C"/>
    <w:rsid w:val="000302E8"/>
    <w:rsid w:val="0003047C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38"/>
    <w:rsid w:val="00034623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233"/>
    <w:rsid w:val="000412E8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C4D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13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1D94"/>
    <w:rsid w:val="0005208D"/>
    <w:rsid w:val="00052192"/>
    <w:rsid w:val="00052332"/>
    <w:rsid w:val="0005237F"/>
    <w:rsid w:val="0005238B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1D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B95"/>
    <w:rsid w:val="00061BD7"/>
    <w:rsid w:val="00061D66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8A3"/>
    <w:rsid w:val="00092944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C50"/>
    <w:rsid w:val="000A0CB3"/>
    <w:rsid w:val="000A0F37"/>
    <w:rsid w:val="000A0FDB"/>
    <w:rsid w:val="000A11AF"/>
    <w:rsid w:val="000A13D0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A51"/>
    <w:rsid w:val="000A6AC6"/>
    <w:rsid w:val="000A6B10"/>
    <w:rsid w:val="000A6BE2"/>
    <w:rsid w:val="000A6C45"/>
    <w:rsid w:val="000A6DAD"/>
    <w:rsid w:val="000A6EA9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99"/>
    <w:rsid w:val="000B598F"/>
    <w:rsid w:val="000B5A1E"/>
    <w:rsid w:val="000B5A4A"/>
    <w:rsid w:val="000B5B16"/>
    <w:rsid w:val="000B5C8D"/>
    <w:rsid w:val="000B5F0A"/>
    <w:rsid w:val="000B5F36"/>
    <w:rsid w:val="000B5FB4"/>
    <w:rsid w:val="000B60C6"/>
    <w:rsid w:val="000B60D8"/>
    <w:rsid w:val="000B6252"/>
    <w:rsid w:val="000B62C0"/>
    <w:rsid w:val="000B65C8"/>
    <w:rsid w:val="000B66A3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5B4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B5D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B93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5F8D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2D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66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F59"/>
    <w:rsid w:val="001311C3"/>
    <w:rsid w:val="00131238"/>
    <w:rsid w:val="001313BF"/>
    <w:rsid w:val="001313FD"/>
    <w:rsid w:val="00131546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183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CCA"/>
    <w:rsid w:val="00136DF5"/>
    <w:rsid w:val="001370F4"/>
    <w:rsid w:val="0013711F"/>
    <w:rsid w:val="0013718F"/>
    <w:rsid w:val="00137546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26A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97"/>
    <w:rsid w:val="00144B30"/>
    <w:rsid w:val="00144D4F"/>
    <w:rsid w:val="00144D5B"/>
    <w:rsid w:val="001451A2"/>
    <w:rsid w:val="0014542C"/>
    <w:rsid w:val="00145510"/>
    <w:rsid w:val="001455E8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5"/>
    <w:rsid w:val="0015048A"/>
    <w:rsid w:val="001504F7"/>
    <w:rsid w:val="0015060E"/>
    <w:rsid w:val="001506B2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B63"/>
    <w:rsid w:val="00153E1D"/>
    <w:rsid w:val="00153E36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60007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059"/>
    <w:rsid w:val="00161101"/>
    <w:rsid w:val="00161176"/>
    <w:rsid w:val="001612AB"/>
    <w:rsid w:val="00161303"/>
    <w:rsid w:val="001613DD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14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E0"/>
    <w:rsid w:val="001804E9"/>
    <w:rsid w:val="0018057D"/>
    <w:rsid w:val="001805DB"/>
    <w:rsid w:val="00180673"/>
    <w:rsid w:val="0018071F"/>
    <w:rsid w:val="00180727"/>
    <w:rsid w:val="001809DA"/>
    <w:rsid w:val="00180A67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75E"/>
    <w:rsid w:val="001847A9"/>
    <w:rsid w:val="001848F6"/>
    <w:rsid w:val="0018493E"/>
    <w:rsid w:val="00184986"/>
    <w:rsid w:val="001849FF"/>
    <w:rsid w:val="00184C3F"/>
    <w:rsid w:val="00184DB3"/>
    <w:rsid w:val="00184EAE"/>
    <w:rsid w:val="00184F8B"/>
    <w:rsid w:val="00185083"/>
    <w:rsid w:val="0018508F"/>
    <w:rsid w:val="001851B1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6307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16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989"/>
    <w:rsid w:val="00195BC3"/>
    <w:rsid w:val="00195BF8"/>
    <w:rsid w:val="00195C2B"/>
    <w:rsid w:val="00195CF4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AE5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B24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A1A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DA7"/>
    <w:rsid w:val="001B3DB8"/>
    <w:rsid w:val="001B3FF0"/>
    <w:rsid w:val="001B41C9"/>
    <w:rsid w:val="001B41F0"/>
    <w:rsid w:val="001B4279"/>
    <w:rsid w:val="001B4300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A9"/>
    <w:rsid w:val="001B53CE"/>
    <w:rsid w:val="001B548B"/>
    <w:rsid w:val="001B583C"/>
    <w:rsid w:val="001B594A"/>
    <w:rsid w:val="001B5ADD"/>
    <w:rsid w:val="001B5E83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1D9A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49"/>
    <w:rsid w:val="001C5BB2"/>
    <w:rsid w:val="001C5C37"/>
    <w:rsid w:val="001C5E91"/>
    <w:rsid w:val="001C5ED2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A6C"/>
    <w:rsid w:val="001D0C11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34A"/>
    <w:rsid w:val="001D65E2"/>
    <w:rsid w:val="001D693E"/>
    <w:rsid w:val="001D69F1"/>
    <w:rsid w:val="001D6CAF"/>
    <w:rsid w:val="001D6D97"/>
    <w:rsid w:val="001D70C0"/>
    <w:rsid w:val="001D72E1"/>
    <w:rsid w:val="001D744F"/>
    <w:rsid w:val="001D7565"/>
    <w:rsid w:val="001D75C0"/>
    <w:rsid w:val="001D76BA"/>
    <w:rsid w:val="001D790D"/>
    <w:rsid w:val="001D7943"/>
    <w:rsid w:val="001D7975"/>
    <w:rsid w:val="001D79C9"/>
    <w:rsid w:val="001D7C91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1E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DCB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E43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B80"/>
    <w:rsid w:val="00200EB6"/>
    <w:rsid w:val="0020109B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ADE"/>
    <w:rsid w:val="00203B32"/>
    <w:rsid w:val="00203CC7"/>
    <w:rsid w:val="00203E1D"/>
    <w:rsid w:val="00203F21"/>
    <w:rsid w:val="002040EC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AC7"/>
    <w:rsid w:val="00205B72"/>
    <w:rsid w:val="00205C9F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58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DE7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343"/>
    <w:rsid w:val="00223722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C75"/>
    <w:rsid w:val="00224DDE"/>
    <w:rsid w:val="00224F71"/>
    <w:rsid w:val="00224FC6"/>
    <w:rsid w:val="0022506E"/>
    <w:rsid w:val="002250EB"/>
    <w:rsid w:val="0022548C"/>
    <w:rsid w:val="0022563E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23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0FC1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9A3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469"/>
    <w:rsid w:val="0024254D"/>
    <w:rsid w:val="002425CA"/>
    <w:rsid w:val="002426C6"/>
    <w:rsid w:val="002426D9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CDA"/>
    <w:rsid w:val="00254E3E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67"/>
    <w:rsid w:val="00256571"/>
    <w:rsid w:val="002567FC"/>
    <w:rsid w:val="00256AAE"/>
    <w:rsid w:val="00256C4E"/>
    <w:rsid w:val="00256C98"/>
    <w:rsid w:val="00256E6C"/>
    <w:rsid w:val="00256EAE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601EA"/>
    <w:rsid w:val="00260369"/>
    <w:rsid w:val="0026055E"/>
    <w:rsid w:val="00260588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04A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3F81"/>
    <w:rsid w:val="002744FD"/>
    <w:rsid w:val="002745CD"/>
    <w:rsid w:val="00274784"/>
    <w:rsid w:val="00274853"/>
    <w:rsid w:val="00274AA1"/>
    <w:rsid w:val="00274AEA"/>
    <w:rsid w:val="00274C16"/>
    <w:rsid w:val="00274D30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670"/>
    <w:rsid w:val="002817BF"/>
    <w:rsid w:val="002818F9"/>
    <w:rsid w:val="002819AF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710"/>
    <w:rsid w:val="0028494A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5F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3F5"/>
    <w:rsid w:val="002A3609"/>
    <w:rsid w:val="002A3909"/>
    <w:rsid w:val="002A3AF5"/>
    <w:rsid w:val="002A3B51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A9"/>
    <w:rsid w:val="002B20F5"/>
    <w:rsid w:val="002B2115"/>
    <w:rsid w:val="002B224A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16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87"/>
    <w:rsid w:val="002D7A3F"/>
    <w:rsid w:val="002D7AF8"/>
    <w:rsid w:val="002D7D99"/>
    <w:rsid w:val="002E0041"/>
    <w:rsid w:val="002E01CB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20"/>
    <w:rsid w:val="002E5479"/>
    <w:rsid w:val="002E59B7"/>
    <w:rsid w:val="002E5AA5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ED6"/>
    <w:rsid w:val="002F20E9"/>
    <w:rsid w:val="002F22EE"/>
    <w:rsid w:val="002F253B"/>
    <w:rsid w:val="002F255A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1A"/>
    <w:rsid w:val="002F62DA"/>
    <w:rsid w:val="002F64A6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6F1A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10100"/>
    <w:rsid w:val="003101C2"/>
    <w:rsid w:val="00310212"/>
    <w:rsid w:val="003105B9"/>
    <w:rsid w:val="00310688"/>
    <w:rsid w:val="003108B1"/>
    <w:rsid w:val="00310987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990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6C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1F8"/>
    <w:rsid w:val="003232DD"/>
    <w:rsid w:val="0032363F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020"/>
    <w:rsid w:val="00333142"/>
    <w:rsid w:val="003332C8"/>
    <w:rsid w:val="00333434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CC1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D4C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BAA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305"/>
    <w:rsid w:val="00354337"/>
    <w:rsid w:val="0035437C"/>
    <w:rsid w:val="0035438F"/>
    <w:rsid w:val="003543DE"/>
    <w:rsid w:val="0035440C"/>
    <w:rsid w:val="00354512"/>
    <w:rsid w:val="0035458B"/>
    <w:rsid w:val="003545F7"/>
    <w:rsid w:val="00354745"/>
    <w:rsid w:val="00354950"/>
    <w:rsid w:val="00354954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5F83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A1D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9EA"/>
    <w:rsid w:val="00375A37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AF"/>
    <w:rsid w:val="00381E29"/>
    <w:rsid w:val="00382324"/>
    <w:rsid w:val="003824C5"/>
    <w:rsid w:val="0038256D"/>
    <w:rsid w:val="00382639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10"/>
    <w:rsid w:val="00391B38"/>
    <w:rsid w:val="00391C67"/>
    <w:rsid w:val="00391CB1"/>
    <w:rsid w:val="00391CC2"/>
    <w:rsid w:val="00391D4F"/>
    <w:rsid w:val="00391DC4"/>
    <w:rsid w:val="00391F68"/>
    <w:rsid w:val="00391FA1"/>
    <w:rsid w:val="0039210A"/>
    <w:rsid w:val="0039234D"/>
    <w:rsid w:val="0039291A"/>
    <w:rsid w:val="00392C5F"/>
    <w:rsid w:val="00392D49"/>
    <w:rsid w:val="00392E6D"/>
    <w:rsid w:val="00392EBA"/>
    <w:rsid w:val="00392F01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C41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8FC"/>
    <w:rsid w:val="003A690A"/>
    <w:rsid w:val="003A6933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EBD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224"/>
    <w:rsid w:val="003E222F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D59"/>
    <w:rsid w:val="003F0EA9"/>
    <w:rsid w:val="003F0F6F"/>
    <w:rsid w:val="003F1068"/>
    <w:rsid w:val="003F11DA"/>
    <w:rsid w:val="003F12AC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CF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5CA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405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38F"/>
    <w:rsid w:val="0042551A"/>
    <w:rsid w:val="00425686"/>
    <w:rsid w:val="00425754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256"/>
    <w:rsid w:val="0043128B"/>
    <w:rsid w:val="004312BF"/>
    <w:rsid w:val="004313C7"/>
    <w:rsid w:val="00431592"/>
    <w:rsid w:val="0043165C"/>
    <w:rsid w:val="0043176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545"/>
    <w:rsid w:val="004347F4"/>
    <w:rsid w:val="00434B32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12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4009F"/>
    <w:rsid w:val="00440174"/>
    <w:rsid w:val="004403D4"/>
    <w:rsid w:val="004406CD"/>
    <w:rsid w:val="004407F3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7C"/>
    <w:rsid w:val="00443AAA"/>
    <w:rsid w:val="00443B8F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2A"/>
    <w:rsid w:val="00453071"/>
    <w:rsid w:val="004533C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9F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D9"/>
    <w:rsid w:val="0046494B"/>
    <w:rsid w:val="00464F30"/>
    <w:rsid w:val="00465035"/>
    <w:rsid w:val="00465182"/>
    <w:rsid w:val="0046520D"/>
    <w:rsid w:val="00465353"/>
    <w:rsid w:val="00465693"/>
    <w:rsid w:val="0046576D"/>
    <w:rsid w:val="00465C9C"/>
    <w:rsid w:val="00465E30"/>
    <w:rsid w:val="00466115"/>
    <w:rsid w:val="0046628A"/>
    <w:rsid w:val="0046641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CC"/>
    <w:rsid w:val="00476943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394"/>
    <w:rsid w:val="004874F8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1F36"/>
    <w:rsid w:val="00492024"/>
    <w:rsid w:val="004920D3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0A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5ED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B11"/>
    <w:rsid w:val="004A4EAE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CC3"/>
    <w:rsid w:val="004B1DF6"/>
    <w:rsid w:val="004B1F4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2F5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60D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339"/>
    <w:rsid w:val="004C34FE"/>
    <w:rsid w:val="004C3805"/>
    <w:rsid w:val="004C381A"/>
    <w:rsid w:val="004C38A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CE9"/>
    <w:rsid w:val="004C5D8E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3CB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D05"/>
    <w:rsid w:val="004D4D08"/>
    <w:rsid w:val="004D4D1D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805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A1E"/>
    <w:rsid w:val="004E6B80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632"/>
    <w:rsid w:val="004F0698"/>
    <w:rsid w:val="004F0860"/>
    <w:rsid w:val="004F08C4"/>
    <w:rsid w:val="004F08DF"/>
    <w:rsid w:val="004F09F4"/>
    <w:rsid w:val="004F0A29"/>
    <w:rsid w:val="004F0A65"/>
    <w:rsid w:val="004F0EED"/>
    <w:rsid w:val="004F0F86"/>
    <w:rsid w:val="004F0FB3"/>
    <w:rsid w:val="004F102B"/>
    <w:rsid w:val="004F1042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5E2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90"/>
    <w:rsid w:val="005007CA"/>
    <w:rsid w:val="00500878"/>
    <w:rsid w:val="00500975"/>
    <w:rsid w:val="00500BCB"/>
    <w:rsid w:val="00500C2F"/>
    <w:rsid w:val="00500C7C"/>
    <w:rsid w:val="00500E18"/>
    <w:rsid w:val="00501403"/>
    <w:rsid w:val="005015FA"/>
    <w:rsid w:val="005016E7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3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B6"/>
    <w:rsid w:val="00506019"/>
    <w:rsid w:val="0050617C"/>
    <w:rsid w:val="0050626E"/>
    <w:rsid w:val="00506513"/>
    <w:rsid w:val="005067B2"/>
    <w:rsid w:val="00506837"/>
    <w:rsid w:val="005069BC"/>
    <w:rsid w:val="00506C5E"/>
    <w:rsid w:val="00506D24"/>
    <w:rsid w:val="00506E67"/>
    <w:rsid w:val="00507045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19"/>
    <w:rsid w:val="005135C2"/>
    <w:rsid w:val="0051366E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766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A4E"/>
    <w:rsid w:val="00531DA3"/>
    <w:rsid w:val="00531EDC"/>
    <w:rsid w:val="00531FC1"/>
    <w:rsid w:val="005321A0"/>
    <w:rsid w:val="005321B9"/>
    <w:rsid w:val="0053223C"/>
    <w:rsid w:val="0053237E"/>
    <w:rsid w:val="00532462"/>
    <w:rsid w:val="00532738"/>
    <w:rsid w:val="005327AD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8B5"/>
    <w:rsid w:val="00534921"/>
    <w:rsid w:val="005349D1"/>
    <w:rsid w:val="005349FA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758"/>
    <w:rsid w:val="00554886"/>
    <w:rsid w:val="005548E9"/>
    <w:rsid w:val="00554951"/>
    <w:rsid w:val="005549B3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60C5"/>
    <w:rsid w:val="005562BA"/>
    <w:rsid w:val="00556320"/>
    <w:rsid w:val="00556499"/>
    <w:rsid w:val="00556549"/>
    <w:rsid w:val="00556664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4C"/>
    <w:rsid w:val="00576EF2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979"/>
    <w:rsid w:val="00584A86"/>
    <w:rsid w:val="00584ADD"/>
    <w:rsid w:val="00584DD0"/>
    <w:rsid w:val="00584EAD"/>
    <w:rsid w:val="00584F45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A1"/>
    <w:rsid w:val="005868DB"/>
    <w:rsid w:val="00586951"/>
    <w:rsid w:val="00586A29"/>
    <w:rsid w:val="00586B18"/>
    <w:rsid w:val="00586E45"/>
    <w:rsid w:val="00587221"/>
    <w:rsid w:val="0058731F"/>
    <w:rsid w:val="00587596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CD"/>
    <w:rsid w:val="005926D0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89"/>
    <w:rsid w:val="0059407C"/>
    <w:rsid w:val="005941D3"/>
    <w:rsid w:val="0059429B"/>
    <w:rsid w:val="005943C2"/>
    <w:rsid w:val="005946F4"/>
    <w:rsid w:val="00594E12"/>
    <w:rsid w:val="00594F6A"/>
    <w:rsid w:val="0059517B"/>
    <w:rsid w:val="005953BC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8"/>
    <w:rsid w:val="005A17FC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5D8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030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3AE"/>
    <w:rsid w:val="005D2480"/>
    <w:rsid w:val="005D24E2"/>
    <w:rsid w:val="005D2507"/>
    <w:rsid w:val="005D27B3"/>
    <w:rsid w:val="005D2899"/>
    <w:rsid w:val="005D2937"/>
    <w:rsid w:val="005D2998"/>
    <w:rsid w:val="005D2AEB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DAB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6B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2F"/>
    <w:rsid w:val="005E1449"/>
    <w:rsid w:val="005E1538"/>
    <w:rsid w:val="005E1779"/>
    <w:rsid w:val="005E1856"/>
    <w:rsid w:val="005E1ADF"/>
    <w:rsid w:val="005E1BA3"/>
    <w:rsid w:val="005E1ED2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A4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4B1"/>
    <w:rsid w:val="006055E9"/>
    <w:rsid w:val="006056D8"/>
    <w:rsid w:val="006057E7"/>
    <w:rsid w:val="0060582B"/>
    <w:rsid w:val="0060596F"/>
    <w:rsid w:val="00605975"/>
    <w:rsid w:val="00605AC1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21"/>
    <w:rsid w:val="00611468"/>
    <w:rsid w:val="006114CC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5D1"/>
    <w:rsid w:val="00621649"/>
    <w:rsid w:val="006216FB"/>
    <w:rsid w:val="00621799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C2F"/>
    <w:rsid w:val="00625D83"/>
    <w:rsid w:val="00625E7C"/>
    <w:rsid w:val="00626077"/>
    <w:rsid w:val="00626140"/>
    <w:rsid w:val="0062614D"/>
    <w:rsid w:val="00626300"/>
    <w:rsid w:val="00626384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DF"/>
    <w:rsid w:val="00627797"/>
    <w:rsid w:val="006277B9"/>
    <w:rsid w:val="00627A27"/>
    <w:rsid w:val="00627B33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75"/>
    <w:rsid w:val="006367C4"/>
    <w:rsid w:val="006368AC"/>
    <w:rsid w:val="006368FC"/>
    <w:rsid w:val="006369A3"/>
    <w:rsid w:val="00636A0E"/>
    <w:rsid w:val="00636F09"/>
    <w:rsid w:val="00636FB4"/>
    <w:rsid w:val="00636FE0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A1B"/>
    <w:rsid w:val="00640A65"/>
    <w:rsid w:val="00640BE6"/>
    <w:rsid w:val="00640C31"/>
    <w:rsid w:val="00640C83"/>
    <w:rsid w:val="00640E40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941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67"/>
    <w:rsid w:val="00644882"/>
    <w:rsid w:val="006449C2"/>
    <w:rsid w:val="00644A16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2E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38E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4BF"/>
    <w:rsid w:val="006605FB"/>
    <w:rsid w:val="00660617"/>
    <w:rsid w:val="00660676"/>
    <w:rsid w:val="006606D2"/>
    <w:rsid w:val="0066071A"/>
    <w:rsid w:val="00660786"/>
    <w:rsid w:val="00660917"/>
    <w:rsid w:val="006609D5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3F1C"/>
    <w:rsid w:val="00664034"/>
    <w:rsid w:val="00664049"/>
    <w:rsid w:val="0066404F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C7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69"/>
    <w:rsid w:val="00675AC3"/>
    <w:rsid w:val="00675B3F"/>
    <w:rsid w:val="00675C5D"/>
    <w:rsid w:val="00675C89"/>
    <w:rsid w:val="00675CE2"/>
    <w:rsid w:val="00675F48"/>
    <w:rsid w:val="00675F88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794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6D3"/>
    <w:rsid w:val="006946F0"/>
    <w:rsid w:val="00694716"/>
    <w:rsid w:val="006947C8"/>
    <w:rsid w:val="006949B2"/>
    <w:rsid w:val="006949C1"/>
    <w:rsid w:val="00694A70"/>
    <w:rsid w:val="00694D2D"/>
    <w:rsid w:val="00694DD6"/>
    <w:rsid w:val="0069506F"/>
    <w:rsid w:val="006950F8"/>
    <w:rsid w:val="00695216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97DD0"/>
    <w:rsid w:val="006A0437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B16"/>
    <w:rsid w:val="006A1D7B"/>
    <w:rsid w:val="006A2177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806"/>
    <w:rsid w:val="006A4815"/>
    <w:rsid w:val="006A4832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C7F"/>
    <w:rsid w:val="006A7D0A"/>
    <w:rsid w:val="006A7EC6"/>
    <w:rsid w:val="006B0158"/>
    <w:rsid w:val="006B01D2"/>
    <w:rsid w:val="006B01E2"/>
    <w:rsid w:val="006B0325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6C"/>
    <w:rsid w:val="006B61F8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26"/>
    <w:rsid w:val="006B7166"/>
    <w:rsid w:val="006B7181"/>
    <w:rsid w:val="006B7224"/>
    <w:rsid w:val="006B73ED"/>
    <w:rsid w:val="006B74F0"/>
    <w:rsid w:val="006B76F1"/>
    <w:rsid w:val="006B77D8"/>
    <w:rsid w:val="006B7827"/>
    <w:rsid w:val="006B784F"/>
    <w:rsid w:val="006B785E"/>
    <w:rsid w:val="006B7905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B2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75F"/>
    <w:rsid w:val="006D0B21"/>
    <w:rsid w:val="006D0B3F"/>
    <w:rsid w:val="006D0D04"/>
    <w:rsid w:val="006D0DAB"/>
    <w:rsid w:val="006D0EFA"/>
    <w:rsid w:val="006D0F21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FFF"/>
    <w:rsid w:val="006D302F"/>
    <w:rsid w:val="006D31A2"/>
    <w:rsid w:val="006D35CB"/>
    <w:rsid w:val="006D35E0"/>
    <w:rsid w:val="006D38B7"/>
    <w:rsid w:val="006D391F"/>
    <w:rsid w:val="006D3ACC"/>
    <w:rsid w:val="006D3B71"/>
    <w:rsid w:val="006D3DAB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E3E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94F"/>
    <w:rsid w:val="006E5B40"/>
    <w:rsid w:val="006E5C56"/>
    <w:rsid w:val="006E5F92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C9C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0B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23C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20B7"/>
    <w:rsid w:val="00702568"/>
    <w:rsid w:val="0070268A"/>
    <w:rsid w:val="007027B9"/>
    <w:rsid w:val="007028AC"/>
    <w:rsid w:val="007028E1"/>
    <w:rsid w:val="007029A6"/>
    <w:rsid w:val="007029E1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356"/>
    <w:rsid w:val="00707412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B66"/>
    <w:rsid w:val="00724C90"/>
    <w:rsid w:val="00724DE3"/>
    <w:rsid w:val="00724ECA"/>
    <w:rsid w:val="00724F33"/>
    <w:rsid w:val="00725222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51A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D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CEE"/>
    <w:rsid w:val="00737D92"/>
    <w:rsid w:val="00737E94"/>
    <w:rsid w:val="00737FCA"/>
    <w:rsid w:val="0074000F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D29"/>
    <w:rsid w:val="00741E6F"/>
    <w:rsid w:val="00741FAC"/>
    <w:rsid w:val="00741FED"/>
    <w:rsid w:val="00742062"/>
    <w:rsid w:val="00742389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1D3"/>
    <w:rsid w:val="0074624D"/>
    <w:rsid w:val="00746261"/>
    <w:rsid w:val="007462F6"/>
    <w:rsid w:val="00746373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E8"/>
    <w:rsid w:val="00747384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36F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5CF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93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1F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963"/>
    <w:rsid w:val="00785981"/>
    <w:rsid w:val="00785AAC"/>
    <w:rsid w:val="00785D88"/>
    <w:rsid w:val="00785EBD"/>
    <w:rsid w:val="00786074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6C27"/>
    <w:rsid w:val="00786E41"/>
    <w:rsid w:val="00787079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7D"/>
    <w:rsid w:val="00790D9F"/>
    <w:rsid w:val="00790E08"/>
    <w:rsid w:val="00790EA9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D03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DBE"/>
    <w:rsid w:val="007A4E62"/>
    <w:rsid w:val="007A4E88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B7D83"/>
    <w:rsid w:val="007C0422"/>
    <w:rsid w:val="007C07D2"/>
    <w:rsid w:val="007C07E6"/>
    <w:rsid w:val="007C084F"/>
    <w:rsid w:val="007C08D2"/>
    <w:rsid w:val="007C08D5"/>
    <w:rsid w:val="007C08F6"/>
    <w:rsid w:val="007C0AD6"/>
    <w:rsid w:val="007C0CDB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D4"/>
    <w:rsid w:val="007C6C9B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663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4B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59B"/>
    <w:rsid w:val="007E4611"/>
    <w:rsid w:val="007E4690"/>
    <w:rsid w:val="007E4DB4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B9C"/>
    <w:rsid w:val="007E5C02"/>
    <w:rsid w:val="007E5C5B"/>
    <w:rsid w:val="007E5ED4"/>
    <w:rsid w:val="007E6096"/>
    <w:rsid w:val="007E611A"/>
    <w:rsid w:val="007E644D"/>
    <w:rsid w:val="007E6580"/>
    <w:rsid w:val="007E69BB"/>
    <w:rsid w:val="007E6ADD"/>
    <w:rsid w:val="007E6B27"/>
    <w:rsid w:val="007E6B6F"/>
    <w:rsid w:val="007E6EC5"/>
    <w:rsid w:val="007E7092"/>
    <w:rsid w:val="007E70C3"/>
    <w:rsid w:val="007E71BC"/>
    <w:rsid w:val="007E7540"/>
    <w:rsid w:val="007E790E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3AA"/>
    <w:rsid w:val="007F640C"/>
    <w:rsid w:val="007F6429"/>
    <w:rsid w:val="007F6583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3E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830"/>
    <w:rsid w:val="008078E1"/>
    <w:rsid w:val="008079B5"/>
    <w:rsid w:val="008079CC"/>
    <w:rsid w:val="00807A75"/>
    <w:rsid w:val="00807B44"/>
    <w:rsid w:val="00807BC6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47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D1D"/>
    <w:rsid w:val="00820E26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8D"/>
    <w:rsid w:val="00821FFC"/>
    <w:rsid w:val="008220EB"/>
    <w:rsid w:val="008221C3"/>
    <w:rsid w:val="0082223E"/>
    <w:rsid w:val="0082239F"/>
    <w:rsid w:val="008223CF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19"/>
    <w:rsid w:val="00830891"/>
    <w:rsid w:val="00830900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61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C44"/>
    <w:rsid w:val="00834CB2"/>
    <w:rsid w:val="00835112"/>
    <w:rsid w:val="008351F3"/>
    <w:rsid w:val="00835253"/>
    <w:rsid w:val="008353A2"/>
    <w:rsid w:val="00835550"/>
    <w:rsid w:val="00835662"/>
    <w:rsid w:val="00835780"/>
    <w:rsid w:val="008358BE"/>
    <w:rsid w:val="00835B7F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FF"/>
    <w:rsid w:val="008458B7"/>
    <w:rsid w:val="00845B3E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8F3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18A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6BC"/>
    <w:rsid w:val="0086295C"/>
    <w:rsid w:val="00862A86"/>
    <w:rsid w:val="00862B2E"/>
    <w:rsid w:val="00862B30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48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95"/>
    <w:rsid w:val="008751EA"/>
    <w:rsid w:val="008752BA"/>
    <w:rsid w:val="008753CD"/>
    <w:rsid w:val="008753FC"/>
    <w:rsid w:val="0087573E"/>
    <w:rsid w:val="008757E3"/>
    <w:rsid w:val="008759E9"/>
    <w:rsid w:val="00875A57"/>
    <w:rsid w:val="00875F50"/>
    <w:rsid w:val="00876004"/>
    <w:rsid w:val="0087603B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0D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FD8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35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0A7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B65"/>
    <w:rsid w:val="00887C1A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823"/>
    <w:rsid w:val="008908C0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331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1C0"/>
    <w:rsid w:val="008A42D9"/>
    <w:rsid w:val="008A42EE"/>
    <w:rsid w:val="008A4379"/>
    <w:rsid w:val="008A4385"/>
    <w:rsid w:val="008A43AA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925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087"/>
    <w:rsid w:val="008A717B"/>
    <w:rsid w:val="008A71DC"/>
    <w:rsid w:val="008A728A"/>
    <w:rsid w:val="008A7309"/>
    <w:rsid w:val="008A733F"/>
    <w:rsid w:val="008A7363"/>
    <w:rsid w:val="008A7415"/>
    <w:rsid w:val="008A742E"/>
    <w:rsid w:val="008A779A"/>
    <w:rsid w:val="008A77C1"/>
    <w:rsid w:val="008A7900"/>
    <w:rsid w:val="008A7B7D"/>
    <w:rsid w:val="008A7D2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A9E"/>
    <w:rsid w:val="008B2BA3"/>
    <w:rsid w:val="008B2BBD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60"/>
    <w:rsid w:val="008B55EC"/>
    <w:rsid w:val="008B5A4B"/>
    <w:rsid w:val="008B5A56"/>
    <w:rsid w:val="008B5A6B"/>
    <w:rsid w:val="008B5A90"/>
    <w:rsid w:val="008B5B7A"/>
    <w:rsid w:val="008B5BFA"/>
    <w:rsid w:val="008B5C8D"/>
    <w:rsid w:val="008B5D36"/>
    <w:rsid w:val="008B5D68"/>
    <w:rsid w:val="008B5E08"/>
    <w:rsid w:val="008B5E54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4B"/>
    <w:rsid w:val="008C28E5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9B"/>
    <w:rsid w:val="008D08C3"/>
    <w:rsid w:val="008D0BDF"/>
    <w:rsid w:val="008D0CB1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01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6A9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36"/>
    <w:rsid w:val="008F0A86"/>
    <w:rsid w:val="008F0AFF"/>
    <w:rsid w:val="008F0B33"/>
    <w:rsid w:val="008F0CC8"/>
    <w:rsid w:val="008F0DAE"/>
    <w:rsid w:val="008F0E01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E9D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D47"/>
    <w:rsid w:val="00913E30"/>
    <w:rsid w:val="0091408C"/>
    <w:rsid w:val="009140C8"/>
    <w:rsid w:val="009141F5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4C"/>
    <w:rsid w:val="00920E8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82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AEE"/>
    <w:rsid w:val="00935B1F"/>
    <w:rsid w:val="00935BA7"/>
    <w:rsid w:val="00935CC5"/>
    <w:rsid w:val="00935D1B"/>
    <w:rsid w:val="00935EAD"/>
    <w:rsid w:val="0093607B"/>
    <w:rsid w:val="009361CE"/>
    <w:rsid w:val="00936688"/>
    <w:rsid w:val="0093670F"/>
    <w:rsid w:val="00936803"/>
    <w:rsid w:val="009369DB"/>
    <w:rsid w:val="00936AAD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BBC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3CC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93F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412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22FB"/>
    <w:rsid w:val="00962697"/>
    <w:rsid w:val="009626BE"/>
    <w:rsid w:val="0096280C"/>
    <w:rsid w:val="00962840"/>
    <w:rsid w:val="009629BA"/>
    <w:rsid w:val="00962A48"/>
    <w:rsid w:val="0096310A"/>
    <w:rsid w:val="0096312F"/>
    <w:rsid w:val="00963133"/>
    <w:rsid w:val="009632AF"/>
    <w:rsid w:val="0096346E"/>
    <w:rsid w:val="009635FD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8D1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B47"/>
    <w:rsid w:val="00972B90"/>
    <w:rsid w:val="00972EF8"/>
    <w:rsid w:val="00972FC1"/>
    <w:rsid w:val="00972FCB"/>
    <w:rsid w:val="00973662"/>
    <w:rsid w:val="009736E1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EA1"/>
    <w:rsid w:val="00977EA9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9AA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8FF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30D"/>
    <w:rsid w:val="009A132F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A1E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7B3"/>
    <w:rsid w:val="009C5A8C"/>
    <w:rsid w:val="009C5B94"/>
    <w:rsid w:val="009C5E64"/>
    <w:rsid w:val="009C5EA6"/>
    <w:rsid w:val="009C5EE4"/>
    <w:rsid w:val="009C5F36"/>
    <w:rsid w:val="009C5F3E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CA6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B1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95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9B"/>
    <w:rsid w:val="00A06DA0"/>
    <w:rsid w:val="00A06DFA"/>
    <w:rsid w:val="00A06EAC"/>
    <w:rsid w:val="00A06FF6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6D"/>
    <w:rsid w:val="00A111E2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2ED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8D9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B01"/>
    <w:rsid w:val="00A26BBA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A58"/>
    <w:rsid w:val="00A33B13"/>
    <w:rsid w:val="00A33DCF"/>
    <w:rsid w:val="00A33F89"/>
    <w:rsid w:val="00A34117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19E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A5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6C3"/>
    <w:rsid w:val="00A447A3"/>
    <w:rsid w:val="00A447DF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B5A"/>
    <w:rsid w:val="00A46D9D"/>
    <w:rsid w:val="00A46DC0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77F"/>
    <w:rsid w:val="00A5090C"/>
    <w:rsid w:val="00A50918"/>
    <w:rsid w:val="00A50A47"/>
    <w:rsid w:val="00A50A5E"/>
    <w:rsid w:val="00A50DD4"/>
    <w:rsid w:val="00A50FC9"/>
    <w:rsid w:val="00A51194"/>
    <w:rsid w:val="00A513C6"/>
    <w:rsid w:val="00A51749"/>
    <w:rsid w:val="00A51837"/>
    <w:rsid w:val="00A51D47"/>
    <w:rsid w:val="00A51DC8"/>
    <w:rsid w:val="00A51E5A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D8D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1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CA8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4D3A"/>
    <w:rsid w:val="00A84ECE"/>
    <w:rsid w:val="00A850A7"/>
    <w:rsid w:val="00A850EF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27F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D7"/>
    <w:rsid w:val="00AB7DE8"/>
    <w:rsid w:val="00AB7F55"/>
    <w:rsid w:val="00AC0010"/>
    <w:rsid w:val="00AC00D4"/>
    <w:rsid w:val="00AC01F2"/>
    <w:rsid w:val="00AC0398"/>
    <w:rsid w:val="00AC08AC"/>
    <w:rsid w:val="00AC08C3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4D"/>
    <w:rsid w:val="00AC2394"/>
    <w:rsid w:val="00AC24E1"/>
    <w:rsid w:val="00AC2508"/>
    <w:rsid w:val="00AC26B2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8B5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79"/>
    <w:rsid w:val="00AE6E3C"/>
    <w:rsid w:val="00AE7031"/>
    <w:rsid w:val="00AE7033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1F78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17B"/>
    <w:rsid w:val="00AF6235"/>
    <w:rsid w:val="00AF6379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5CC"/>
    <w:rsid w:val="00B046B1"/>
    <w:rsid w:val="00B046BD"/>
    <w:rsid w:val="00B046E3"/>
    <w:rsid w:val="00B04C66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3F"/>
    <w:rsid w:val="00B12544"/>
    <w:rsid w:val="00B1296E"/>
    <w:rsid w:val="00B12A78"/>
    <w:rsid w:val="00B130E0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E04"/>
    <w:rsid w:val="00B14E47"/>
    <w:rsid w:val="00B14E97"/>
    <w:rsid w:val="00B14F89"/>
    <w:rsid w:val="00B15000"/>
    <w:rsid w:val="00B15216"/>
    <w:rsid w:val="00B1522C"/>
    <w:rsid w:val="00B153E8"/>
    <w:rsid w:val="00B1571E"/>
    <w:rsid w:val="00B1575F"/>
    <w:rsid w:val="00B1577E"/>
    <w:rsid w:val="00B159A9"/>
    <w:rsid w:val="00B15D67"/>
    <w:rsid w:val="00B15E3C"/>
    <w:rsid w:val="00B16121"/>
    <w:rsid w:val="00B16252"/>
    <w:rsid w:val="00B165CE"/>
    <w:rsid w:val="00B16965"/>
    <w:rsid w:val="00B16B8D"/>
    <w:rsid w:val="00B16C54"/>
    <w:rsid w:val="00B16D5A"/>
    <w:rsid w:val="00B16E26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313"/>
    <w:rsid w:val="00B2348B"/>
    <w:rsid w:val="00B234A6"/>
    <w:rsid w:val="00B23617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8F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57F54"/>
    <w:rsid w:val="00B602D2"/>
    <w:rsid w:val="00B60541"/>
    <w:rsid w:val="00B606CA"/>
    <w:rsid w:val="00B608B9"/>
    <w:rsid w:val="00B60F53"/>
    <w:rsid w:val="00B60FB8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6F8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B4E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36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91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336"/>
    <w:rsid w:val="00B734B4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A4B"/>
    <w:rsid w:val="00B74B8D"/>
    <w:rsid w:val="00B74CD9"/>
    <w:rsid w:val="00B74EBD"/>
    <w:rsid w:val="00B750C3"/>
    <w:rsid w:val="00B7518A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778"/>
    <w:rsid w:val="00B96838"/>
    <w:rsid w:val="00B968AA"/>
    <w:rsid w:val="00B968D9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BA3"/>
    <w:rsid w:val="00BA0C5A"/>
    <w:rsid w:val="00BA0DF0"/>
    <w:rsid w:val="00BA0F31"/>
    <w:rsid w:val="00BA1232"/>
    <w:rsid w:val="00BA13FF"/>
    <w:rsid w:val="00BA146B"/>
    <w:rsid w:val="00BA149F"/>
    <w:rsid w:val="00BA1531"/>
    <w:rsid w:val="00BA1700"/>
    <w:rsid w:val="00BA174B"/>
    <w:rsid w:val="00BA18C5"/>
    <w:rsid w:val="00BA18DC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B62"/>
    <w:rsid w:val="00BA3D37"/>
    <w:rsid w:val="00BA410B"/>
    <w:rsid w:val="00BA4228"/>
    <w:rsid w:val="00BA427F"/>
    <w:rsid w:val="00BA4322"/>
    <w:rsid w:val="00BA438C"/>
    <w:rsid w:val="00BA4661"/>
    <w:rsid w:val="00BA47C3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4F08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9CC"/>
    <w:rsid w:val="00BB6A46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8A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4F40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BF5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BE5"/>
    <w:rsid w:val="00BE4D85"/>
    <w:rsid w:val="00BE4E0D"/>
    <w:rsid w:val="00BE4EB4"/>
    <w:rsid w:val="00BE5000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2113"/>
    <w:rsid w:val="00C02537"/>
    <w:rsid w:val="00C026F5"/>
    <w:rsid w:val="00C0278E"/>
    <w:rsid w:val="00C02879"/>
    <w:rsid w:val="00C029D2"/>
    <w:rsid w:val="00C02B27"/>
    <w:rsid w:val="00C02B6B"/>
    <w:rsid w:val="00C02D0C"/>
    <w:rsid w:val="00C02D10"/>
    <w:rsid w:val="00C02D93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9A8"/>
    <w:rsid w:val="00C04BA5"/>
    <w:rsid w:val="00C04C31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E6"/>
    <w:rsid w:val="00C07618"/>
    <w:rsid w:val="00C078C6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11FA"/>
    <w:rsid w:val="00C11456"/>
    <w:rsid w:val="00C1166B"/>
    <w:rsid w:val="00C116EB"/>
    <w:rsid w:val="00C117D4"/>
    <w:rsid w:val="00C1180A"/>
    <w:rsid w:val="00C119A3"/>
    <w:rsid w:val="00C11CAF"/>
    <w:rsid w:val="00C11D11"/>
    <w:rsid w:val="00C11E7C"/>
    <w:rsid w:val="00C11F01"/>
    <w:rsid w:val="00C11FE3"/>
    <w:rsid w:val="00C12094"/>
    <w:rsid w:val="00C120D0"/>
    <w:rsid w:val="00C1252F"/>
    <w:rsid w:val="00C126A8"/>
    <w:rsid w:val="00C12760"/>
    <w:rsid w:val="00C12A2D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B9E"/>
    <w:rsid w:val="00C26C4A"/>
    <w:rsid w:val="00C26D44"/>
    <w:rsid w:val="00C26DE2"/>
    <w:rsid w:val="00C26F16"/>
    <w:rsid w:val="00C27095"/>
    <w:rsid w:val="00C271AC"/>
    <w:rsid w:val="00C27239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587"/>
    <w:rsid w:val="00C375BB"/>
    <w:rsid w:val="00C377A5"/>
    <w:rsid w:val="00C37865"/>
    <w:rsid w:val="00C37888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46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6C"/>
    <w:rsid w:val="00C51C9D"/>
    <w:rsid w:val="00C51EC1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17F"/>
    <w:rsid w:val="00C57247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1000"/>
    <w:rsid w:val="00C610CD"/>
    <w:rsid w:val="00C61377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7E1"/>
    <w:rsid w:val="00C679CE"/>
    <w:rsid w:val="00C67B97"/>
    <w:rsid w:val="00C67CED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91A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976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605"/>
    <w:rsid w:val="00C8789A"/>
    <w:rsid w:val="00C878F7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FF5"/>
    <w:rsid w:val="00C96251"/>
    <w:rsid w:val="00C96285"/>
    <w:rsid w:val="00C964A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B70"/>
    <w:rsid w:val="00CA2CB9"/>
    <w:rsid w:val="00CA2CD3"/>
    <w:rsid w:val="00CA2E62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55"/>
    <w:rsid w:val="00CA49CA"/>
    <w:rsid w:val="00CA49E3"/>
    <w:rsid w:val="00CA4B9C"/>
    <w:rsid w:val="00CA4C91"/>
    <w:rsid w:val="00CA4E2C"/>
    <w:rsid w:val="00CA4E9B"/>
    <w:rsid w:val="00CA505F"/>
    <w:rsid w:val="00CA50D5"/>
    <w:rsid w:val="00CA52A3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CFD"/>
    <w:rsid w:val="00CA7D02"/>
    <w:rsid w:val="00CA7D1D"/>
    <w:rsid w:val="00CA7D2B"/>
    <w:rsid w:val="00CA7D7A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B38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02C"/>
    <w:rsid w:val="00CB4148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8BB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DA0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53F5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6D"/>
    <w:rsid w:val="00CC7DDD"/>
    <w:rsid w:val="00CC7E5F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EB7"/>
    <w:rsid w:val="00CD1F04"/>
    <w:rsid w:val="00CD242E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CC0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3A8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D2B"/>
    <w:rsid w:val="00CF5ECC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104"/>
    <w:rsid w:val="00CF71A9"/>
    <w:rsid w:val="00CF7222"/>
    <w:rsid w:val="00CF727F"/>
    <w:rsid w:val="00CF73CD"/>
    <w:rsid w:val="00CF75CB"/>
    <w:rsid w:val="00CF7987"/>
    <w:rsid w:val="00CF7A31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E"/>
    <w:rsid w:val="00D007D0"/>
    <w:rsid w:val="00D007F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E7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A58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BC"/>
    <w:rsid w:val="00D406D7"/>
    <w:rsid w:val="00D409B2"/>
    <w:rsid w:val="00D409CF"/>
    <w:rsid w:val="00D409D8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E11"/>
    <w:rsid w:val="00D46F71"/>
    <w:rsid w:val="00D470D4"/>
    <w:rsid w:val="00D47394"/>
    <w:rsid w:val="00D476E4"/>
    <w:rsid w:val="00D47A98"/>
    <w:rsid w:val="00D47AA4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0B"/>
    <w:rsid w:val="00D5212E"/>
    <w:rsid w:val="00D521C5"/>
    <w:rsid w:val="00D523D8"/>
    <w:rsid w:val="00D5270D"/>
    <w:rsid w:val="00D52949"/>
    <w:rsid w:val="00D52A8E"/>
    <w:rsid w:val="00D52CD6"/>
    <w:rsid w:val="00D52DAC"/>
    <w:rsid w:val="00D52E31"/>
    <w:rsid w:val="00D52EE4"/>
    <w:rsid w:val="00D53070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09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A74"/>
    <w:rsid w:val="00D63B25"/>
    <w:rsid w:val="00D63E89"/>
    <w:rsid w:val="00D63F8C"/>
    <w:rsid w:val="00D6427D"/>
    <w:rsid w:val="00D64378"/>
    <w:rsid w:val="00D64428"/>
    <w:rsid w:val="00D645FC"/>
    <w:rsid w:val="00D646A1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1EB"/>
    <w:rsid w:val="00D75255"/>
    <w:rsid w:val="00D75341"/>
    <w:rsid w:val="00D7536C"/>
    <w:rsid w:val="00D755A8"/>
    <w:rsid w:val="00D758B8"/>
    <w:rsid w:val="00D75945"/>
    <w:rsid w:val="00D759E1"/>
    <w:rsid w:val="00D75CC9"/>
    <w:rsid w:val="00D75D61"/>
    <w:rsid w:val="00D75D76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33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74C"/>
    <w:rsid w:val="00D827EB"/>
    <w:rsid w:val="00D8288C"/>
    <w:rsid w:val="00D82909"/>
    <w:rsid w:val="00D829E7"/>
    <w:rsid w:val="00D82A8A"/>
    <w:rsid w:val="00D82CBF"/>
    <w:rsid w:val="00D82CCC"/>
    <w:rsid w:val="00D82D09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965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0A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580"/>
    <w:rsid w:val="00D907D2"/>
    <w:rsid w:val="00D90BA1"/>
    <w:rsid w:val="00D90CF0"/>
    <w:rsid w:val="00D90F3C"/>
    <w:rsid w:val="00D91075"/>
    <w:rsid w:val="00D9124C"/>
    <w:rsid w:val="00D91380"/>
    <w:rsid w:val="00D91451"/>
    <w:rsid w:val="00D914D8"/>
    <w:rsid w:val="00D915C2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8EE"/>
    <w:rsid w:val="00D929F0"/>
    <w:rsid w:val="00D92DFD"/>
    <w:rsid w:val="00D92E7A"/>
    <w:rsid w:val="00D9309C"/>
    <w:rsid w:val="00D930C4"/>
    <w:rsid w:val="00D93103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B72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6A3"/>
    <w:rsid w:val="00DA5764"/>
    <w:rsid w:val="00DA5823"/>
    <w:rsid w:val="00DA585D"/>
    <w:rsid w:val="00DA5972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7F3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04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EB3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BF2"/>
    <w:rsid w:val="00DD1CF6"/>
    <w:rsid w:val="00DD1D92"/>
    <w:rsid w:val="00DD1F30"/>
    <w:rsid w:val="00DD23F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2E5"/>
    <w:rsid w:val="00DE14F2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CE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CE3"/>
    <w:rsid w:val="00DF2F5C"/>
    <w:rsid w:val="00DF3046"/>
    <w:rsid w:val="00DF31A8"/>
    <w:rsid w:val="00DF3205"/>
    <w:rsid w:val="00DF35DC"/>
    <w:rsid w:val="00DF3600"/>
    <w:rsid w:val="00DF379F"/>
    <w:rsid w:val="00DF37DB"/>
    <w:rsid w:val="00DF38B2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E3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99A"/>
    <w:rsid w:val="00E00CCC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2A7"/>
    <w:rsid w:val="00E053A2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36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731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17F0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1F6C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627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2D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43"/>
    <w:rsid w:val="00E414A5"/>
    <w:rsid w:val="00E414FF"/>
    <w:rsid w:val="00E41965"/>
    <w:rsid w:val="00E41BDC"/>
    <w:rsid w:val="00E41D62"/>
    <w:rsid w:val="00E42068"/>
    <w:rsid w:val="00E42852"/>
    <w:rsid w:val="00E428C0"/>
    <w:rsid w:val="00E428C5"/>
    <w:rsid w:val="00E428E4"/>
    <w:rsid w:val="00E42A13"/>
    <w:rsid w:val="00E42A49"/>
    <w:rsid w:val="00E42A54"/>
    <w:rsid w:val="00E42A77"/>
    <w:rsid w:val="00E42B85"/>
    <w:rsid w:val="00E42C30"/>
    <w:rsid w:val="00E42CE6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D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9BD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52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F6"/>
    <w:rsid w:val="00E7399F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39"/>
    <w:rsid w:val="00E84079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31D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63B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87"/>
    <w:rsid w:val="00E92AC0"/>
    <w:rsid w:val="00E92C65"/>
    <w:rsid w:val="00E92E47"/>
    <w:rsid w:val="00E93005"/>
    <w:rsid w:val="00E930A8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22B"/>
    <w:rsid w:val="00EA140C"/>
    <w:rsid w:val="00EA14B8"/>
    <w:rsid w:val="00EA1563"/>
    <w:rsid w:val="00EA1673"/>
    <w:rsid w:val="00EA189C"/>
    <w:rsid w:val="00EA1A83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8ED"/>
    <w:rsid w:val="00EA3913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32D"/>
    <w:rsid w:val="00EB034E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06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55"/>
    <w:rsid w:val="00EB3E93"/>
    <w:rsid w:val="00EB3EC5"/>
    <w:rsid w:val="00EB3FC5"/>
    <w:rsid w:val="00EB40B0"/>
    <w:rsid w:val="00EB40D6"/>
    <w:rsid w:val="00EB44C2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4A6"/>
    <w:rsid w:val="00EB555F"/>
    <w:rsid w:val="00EB5630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C68"/>
    <w:rsid w:val="00EC1C8A"/>
    <w:rsid w:val="00EC1E28"/>
    <w:rsid w:val="00EC1F0F"/>
    <w:rsid w:val="00EC1F60"/>
    <w:rsid w:val="00EC2101"/>
    <w:rsid w:val="00EC2374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B67"/>
    <w:rsid w:val="00EC4DEB"/>
    <w:rsid w:val="00EC4EBD"/>
    <w:rsid w:val="00EC503B"/>
    <w:rsid w:val="00EC53FC"/>
    <w:rsid w:val="00EC5656"/>
    <w:rsid w:val="00EC5990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164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6BD"/>
    <w:rsid w:val="00EE572A"/>
    <w:rsid w:val="00EE58CC"/>
    <w:rsid w:val="00EE592A"/>
    <w:rsid w:val="00EE5B22"/>
    <w:rsid w:val="00EE5E5D"/>
    <w:rsid w:val="00EE6084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5D7"/>
    <w:rsid w:val="00EF56AC"/>
    <w:rsid w:val="00EF57D9"/>
    <w:rsid w:val="00EF589B"/>
    <w:rsid w:val="00EF58E1"/>
    <w:rsid w:val="00EF5949"/>
    <w:rsid w:val="00EF5BFC"/>
    <w:rsid w:val="00EF5D0F"/>
    <w:rsid w:val="00EF5F43"/>
    <w:rsid w:val="00EF604B"/>
    <w:rsid w:val="00EF6217"/>
    <w:rsid w:val="00EF6262"/>
    <w:rsid w:val="00EF626D"/>
    <w:rsid w:val="00EF6363"/>
    <w:rsid w:val="00EF65EB"/>
    <w:rsid w:val="00EF66BB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16"/>
    <w:rsid w:val="00EF7E58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67D"/>
    <w:rsid w:val="00F0479A"/>
    <w:rsid w:val="00F048D4"/>
    <w:rsid w:val="00F04B8A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6BB7"/>
    <w:rsid w:val="00F07160"/>
    <w:rsid w:val="00F071B5"/>
    <w:rsid w:val="00F07333"/>
    <w:rsid w:val="00F0744B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7D3"/>
    <w:rsid w:val="00F14A4B"/>
    <w:rsid w:val="00F14BD2"/>
    <w:rsid w:val="00F14DA4"/>
    <w:rsid w:val="00F14DEC"/>
    <w:rsid w:val="00F14F6F"/>
    <w:rsid w:val="00F15296"/>
    <w:rsid w:val="00F1551C"/>
    <w:rsid w:val="00F157E2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9A3"/>
    <w:rsid w:val="00F209B7"/>
    <w:rsid w:val="00F209D4"/>
    <w:rsid w:val="00F20C1A"/>
    <w:rsid w:val="00F20CC9"/>
    <w:rsid w:val="00F20D6F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3C9A"/>
    <w:rsid w:val="00F240CF"/>
    <w:rsid w:val="00F241FE"/>
    <w:rsid w:val="00F242DE"/>
    <w:rsid w:val="00F2438F"/>
    <w:rsid w:val="00F243F8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37FA1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6C4"/>
    <w:rsid w:val="00F44788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44C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E16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6EA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BB"/>
    <w:rsid w:val="00F6155E"/>
    <w:rsid w:val="00F616BD"/>
    <w:rsid w:val="00F616EE"/>
    <w:rsid w:val="00F617EB"/>
    <w:rsid w:val="00F61A57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85F"/>
    <w:rsid w:val="00F64AA9"/>
    <w:rsid w:val="00F64ADA"/>
    <w:rsid w:val="00F64AF1"/>
    <w:rsid w:val="00F64DC8"/>
    <w:rsid w:val="00F64ED5"/>
    <w:rsid w:val="00F64F5E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2FF"/>
    <w:rsid w:val="00F70356"/>
    <w:rsid w:val="00F70402"/>
    <w:rsid w:val="00F70486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1F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5D2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D6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AA7"/>
    <w:rsid w:val="00F96C77"/>
    <w:rsid w:val="00F96C9F"/>
    <w:rsid w:val="00F96D86"/>
    <w:rsid w:val="00F96D87"/>
    <w:rsid w:val="00F96EA8"/>
    <w:rsid w:val="00F96F3A"/>
    <w:rsid w:val="00F9704F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7090"/>
    <w:rsid w:val="00FA7202"/>
    <w:rsid w:val="00FA7470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704"/>
    <w:rsid w:val="00FB6711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EF"/>
    <w:rsid w:val="00FC437C"/>
    <w:rsid w:val="00FC4546"/>
    <w:rsid w:val="00FC4573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931"/>
    <w:rsid w:val="00FC5AE0"/>
    <w:rsid w:val="00FC5AEB"/>
    <w:rsid w:val="00FC5AF2"/>
    <w:rsid w:val="00FC5F43"/>
    <w:rsid w:val="00FC5FDA"/>
    <w:rsid w:val="00FC60F5"/>
    <w:rsid w:val="00FC6176"/>
    <w:rsid w:val="00FC622D"/>
    <w:rsid w:val="00FC65CE"/>
    <w:rsid w:val="00FC665E"/>
    <w:rsid w:val="00FC6805"/>
    <w:rsid w:val="00FC6B4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32"/>
    <w:rsid w:val="00FD17F3"/>
    <w:rsid w:val="00FD1814"/>
    <w:rsid w:val="00FD1892"/>
    <w:rsid w:val="00FD1AFC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6E7"/>
    <w:rsid w:val="00FD278A"/>
    <w:rsid w:val="00FD27A3"/>
    <w:rsid w:val="00FD27B8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C24"/>
    <w:rsid w:val="00FD3EA3"/>
    <w:rsid w:val="00FD3EE3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0AC"/>
    <w:rsid w:val="00FD6134"/>
    <w:rsid w:val="00FD61CC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BD4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E1"/>
    <w:rsid w:val="00FE6895"/>
    <w:rsid w:val="00FE6A82"/>
    <w:rsid w:val="00FE6C0B"/>
    <w:rsid w:val="00FE6D71"/>
    <w:rsid w:val="00FE6DD7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F034D"/>
    <w:rsid w:val="00FF056E"/>
    <w:rsid w:val="00FF096E"/>
    <w:rsid w:val="00FF09CB"/>
    <w:rsid w:val="00FF0BB6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2FA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795C4DC3-D972-4859-9DB8-A8223ADD7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MDYJPH7RTKF3-899612618-2698105</_dlc_DocId>
    <_dlc_DocIdUrl xmlns="4280bfd0-8d39-4c8f-a2d7-e53cc45df9c8">
      <Url>https://assetworldcorpth.sharepoint.com/sites/File_Sharing/_layouts/15/DocIdRedir.aspx?ID=MDYJPH7RTKF3-899612618-2698105</Url>
      <Description>MDYJPH7RTKF3-899612618-2698105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F8A6A7-7C68-4C3D-983F-4AEA19584977}">
  <ds:schemaRefs>
    <ds:schemaRef ds:uri="4280bfd0-8d39-4c8f-a2d7-e53cc45df9c8"/>
    <ds:schemaRef ds:uri="3774439a-3eb9-4523-ab15-1a7c88708d50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E2B9EA-AADF-4185-B09A-BEE8435A4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35</Pages>
  <Words>7796</Words>
  <Characters>34183</Characters>
  <Application>Microsoft Office Word</Application>
  <DocSecurity>0</DocSecurity>
  <Lines>284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7</cp:revision>
  <cp:lastPrinted>2024-05-10T12:50:00Z</cp:lastPrinted>
  <dcterms:created xsi:type="dcterms:W3CDTF">2024-05-13T08:10:00Z</dcterms:created>
  <dcterms:modified xsi:type="dcterms:W3CDTF">2024-05-14T02:10:00Z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8c8d84c3-9966-4788-9242-aa6196fce612</vt:lpwstr>
  </property>
  <property fmtid="{D5CDD505-2E9C-101B-9397-08002B2CF9AE}" pid="11" name="GrammarlyDocumentId">
    <vt:lpwstr>037d4d2bab190268844b0877127b6fd34c151f57287f4f4782dad32590404536</vt:lpwstr>
  </property>
</Properties>
</file>