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10211B08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116C8A3" w14:textId="77777777" w:rsidR="004D1A83" w:rsidRPr="004D1A83" w:rsidRDefault="004D1A83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5C6C5D32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4440396E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7D57034F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74633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F746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F74633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4D4DF2A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AD7AA5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2626D5" w14:textId="047F1524" w:rsidR="000D0D97" w:rsidRPr="008330AA" w:rsidRDefault="000D0D97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F7463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330A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7463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330AA">
        <w:rPr>
          <w:rFonts w:asciiTheme="majorBidi" w:hAnsiTheme="majorBidi" w:cstheme="majorBidi"/>
          <w:sz w:val="30"/>
          <w:szCs w:val="30"/>
          <w:cs/>
        </w:rPr>
        <w:t>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F74633">
        <w:rPr>
          <w:rFonts w:asciiTheme="majorBidi" w:hAnsiTheme="majorBidi" w:cstheme="majorBidi"/>
          <w:sz w:val="30"/>
          <w:szCs w:val="30"/>
        </w:rPr>
        <w:t xml:space="preserve">1 </w:t>
      </w:r>
      <w:r w:rsidR="00F7463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74633">
        <w:rPr>
          <w:rFonts w:asciiTheme="majorBidi" w:hAnsiTheme="majorBidi" w:cstheme="majorBidi"/>
          <w:sz w:val="30"/>
          <w:szCs w:val="30"/>
        </w:rPr>
        <w:t>2567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7463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8330A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7463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8330A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F74633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>3</w:t>
      </w:r>
      <w:r w:rsidR="00F74633">
        <w:rPr>
          <w:rFonts w:asciiTheme="majorBidi" w:hAnsiTheme="majorBidi" w:cstheme="majorBidi"/>
          <w:sz w:val="30"/>
          <w:szCs w:val="30"/>
        </w:rPr>
        <w:t xml:space="preserve">1 </w:t>
      </w:r>
      <w:r w:rsidR="00F7463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74633">
        <w:rPr>
          <w:rFonts w:asciiTheme="majorBidi" w:hAnsiTheme="majorBidi" w:cstheme="majorBidi"/>
          <w:sz w:val="30"/>
          <w:szCs w:val="30"/>
        </w:rPr>
        <w:t xml:space="preserve">2567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330AA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3497A" w14:textId="77777777" w:rsidR="00D857D3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6"/>
          <w:footerReference w:type="first" r:id="rId17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75CA0773" w14:textId="77777777" w:rsidR="003128A2" w:rsidRDefault="003128A2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522E8788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7E73FC83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407A1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7A3298F4" w:rsidR="0014408E" w:rsidRPr="00AD7AA5" w:rsidRDefault="00F6548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2A7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463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F74633">
        <w:rPr>
          <w:rFonts w:asciiTheme="majorBidi" w:hAnsiTheme="majorBidi" w:cstheme="majorBidi"/>
          <w:sz w:val="30"/>
          <w:szCs w:val="30"/>
        </w:rPr>
        <w:t>2567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8"/>
      <w:footerReference w:type="first" r:id="rId19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0F5F8" w14:textId="77777777" w:rsidR="00887D04" w:rsidRDefault="00887D04">
      <w:r>
        <w:separator/>
      </w:r>
    </w:p>
  </w:endnote>
  <w:endnote w:type="continuationSeparator" w:id="0">
    <w:p w14:paraId="1F681348" w14:textId="77777777" w:rsidR="00887D04" w:rsidRDefault="00887D04">
      <w:r>
        <w:continuationSeparator/>
      </w:r>
    </w:p>
  </w:endnote>
  <w:endnote w:type="continuationNotice" w:id="1">
    <w:p w14:paraId="1F70091E" w14:textId="77777777" w:rsidR="00887D04" w:rsidRDefault="00887D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mbria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96366" w14:textId="77777777" w:rsidR="00887D04" w:rsidRDefault="00887D04">
      <w:r>
        <w:separator/>
      </w:r>
    </w:p>
  </w:footnote>
  <w:footnote w:type="continuationSeparator" w:id="0">
    <w:p w14:paraId="5DF78083" w14:textId="77777777" w:rsidR="00887D04" w:rsidRDefault="00887D04">
      <w:r>
        <w:continuationSeparator/>
      </w:r>
    </w:p>
  </w:footnote>
  <w:footnote w:type="continuationNotice" w:id="1">
    <w:p w14:paraId="4910BBDB" w14:textId="77777777" w:rsidR="00887D04" w:rsidRDefault="00887D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F65484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8F02" w14:textId="0017FF7C" w:rsidR="00156365" w:rsidRP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A91457-BBB9-458F-90AD-C867B46E0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3</Pages>
  <Words>396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10</cp:revision>
  <cp:lastPrinted>2022-11-09T03:52:00Z</cp:lastPrinted>
  <dcterms:created xsi:type="dcterms:W3CDTF">2023-10-25T06:09:00Z</dcterms:created>
  <dcterms:modified xsi:type="dcterms:W3CDTF">2024-04-29T07:38:00Z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