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3A2739" w:rsidRDefault="009030AC" w:rsidP="00025A3B">
      <w:pPr>
        <w:pStyle w:val="Heading3"/>
        <w:rPr>
          <w:b/>
          <w:i w:val="0"/>
          <w:iCs w:val="0"/>
        </w:rPr>
      </w:pPr>
      <w:r w:rsidRPr="003A2739">
        <w:rPr>
          <w:i w:val="0"/>
          <w:iCs w:val="0"/>
          <w:cs/>
        </w:rPr>
        <w:t>หมายเหตุ</w:t>
      </w:r>
      <w:r w:rsidRPr="003A2739">
        <w:rPr>
          <w:i w:val="0"/>
          <w:iCs w:val="0"/>
        </w:rPr>
        <w:tab/>
      </w:r>
      <w:r w:rsidRPr="003A2739">
        <w:rPr>
          <w:i w:val="0"/>
          <w:iCs w:val="0"/>
          <w:cs/>
        </w:rPr>
        <w:t>สารบัญ</w:t>
      </w:r>
    </w:p>
    <w:p w14:paraId="27E08D0A" w14:textId="62DFA177" w:rsidR="009030AC" w:rsidRPr="001936B1" w:rsidRDefault="001936B1" w:rsidP="0019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55"/>
        </w:tabs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</w:p>
    <w:p w14:paraId="59BF6B77" w14:textId="586B880C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5A3C43D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1AB7A58" w14:textId="18AF43BD" w:rsidR="00977E8F" w:rsidRPr="001936B1" w:rsidRDefault="00977E8F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เงินลงทุนในการร่วมค้า</w:t>
      </w:r>
    </w:p>
    <w:p w14:paraId="5454E7D0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17797E85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316286B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44937AA" w14:textId="32B62A17" w:rsidR="002C58A0" w:rsidRPr="001936B1" w:rsidRDefault="00350BCB" w:rsidP="00350BC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1936B1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C972EF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F26B5" w14:textId="64E4A385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967BA6"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="00967BA6">
        <w:rPr>
          <w:rFonts w:asciiTheme="majorBidi" w:hAnsiTheme="majorBidi" w:cstheme="majorBidi"/>
          <w:sz w:val="28"/>
          <w:szCs w:val="28"/>
        </w:rPr>
        <w:t>13</w:t>
      </w:r>
      <w:r w:rsidR="00C50C0A">
        <w:rPr>
          <w:rFonts w:asciiTheme="majorBidi" w:hAnsiTheme="majorBidi" w:cstheme="majorBidi"/>
          <w:sz w:val="28"/>
          <w:szCs w:val="28"/>
        </w:rPr>
        <w:t xml:space="preserve"> </w:t>
      </w:r>
      <w:r w:rsidR="00B1761D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0E7E5C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7E5C" w:rsidRPr="001936B1">
        <w:rPr>
          <w:rFonts w:asciiTheme="majorBidi" w:hAnsiTheme="majorBidi" w:cstheme="majorBidi"/>
          <w:sz w:val="28"/>
          <w:szCs w:val="28"/>
        </w:rPr>
        <w:t>256</w:t>
      </w:r>
      <w:r w:rsidR="00C50C0A">
        <w:rPr>
          <w:rFonts w:asciiTheme="majorBidi" w:hAnsiTheme="majorBidi" w:cstheme="majorBidi"/>
          <w:sz w:val="28"/>
          <w:szCs w:val="28"/>
        </w:rPr>
        <w:t>7</w:t>
      </w:r>
    </w:p>
    <w:p w14:paraId="535CD408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76EE89" w14:textId="77777777" w:rsidR="009030AC" w:rsidRPr="001936B1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C5FA4" w14:textId="5D7D8E99" w:rsidR="009030AC" w:rsidRPr="00F35F95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1936B1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 w:rsidRPr="001936B1">
        <w:rPr>
          <w:rFonts w:asciiTheme="majorBidi" w:hAnsiTheme="majorBidi" w:cstheme="majorBidi"/>
          <w:i/>
          <w:iCs/>
          <w:sz w:val="28"/>
          <w:szCs w:val="28"/>
        </w:rPr>
        <w:br/>
      </w: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1936B1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 w:rsidRPr="001936B1">
        <w:rPr>
          <w:rFonts w:asciiTheme="majorBidi" w:hAnsiTheme="majorBidi" w:cstheme="majorBidi"/>
          <w:sz w:val="28"/>
          <w:szCs w:val="28"/>
        </w:rPr>
        <w:br/>
        <w:t>31</w:t>
      </w:r>
      <w:r w:rsidR="0021001C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001936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1936B1">
        <w:rPr>
          <w:rFonts w:asciiTheme="majorBidi" w:hAnsiTheme="majorBidi" w:cstheme="majorBidi"/>
          <w:sz w:val="28"/>
          <w:szCs w:val="28"/>
        </w:rPr>
        <w:t>256</w:t>
      </w:r>
      <w:r w:rsidR="00C50C0A">
        <w:rPr>
          <w:rFonts w:asciiTheme="majorBidi" w:hAnsiTheme="majorBidi" w:cstheme="majorBidi"/>
          <w:sz w:val="28"/>
          <w:szCs w:val="28"/>
        </w:rPr>
        <w:t>6</w:t>
      </w:r>
    </w:p>
    <w:p w14:paraId="4D63BB00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8557" w14:textId="56F62886" w:rsidR="00D01652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1936B1">
        <w:rPr>
          <w:rFonts w:asciiTheme="majorBidi" w:hAnsiTheme="majorBidi" w:cstheme="majorBidi"/>
          <w:sz w:val="28"/>
          <w:szCs w:val="28"/>
        </w:rPr>
        <w:t>256</w:t>
      </w:r>
      <w:r w:rsidR="00C50C0A">
        <w:rPr>
          <w:rFonts w:asciiTheme="majorBidi" w:hAnsiTheme="majorBidi" w:cstheme="majorBidi"/>
          <w:sz w:val="28"/>
          <w:szCs w:val="28"/>
        </w:rPr>
        <w:t>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E64FE30" w14:textId="77777777" w:rsidR="00F35F95" w:rsidRDefault="00F35F95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AFF8D" w14:textId="5843F3BC" w:rsidR="00F35F95" w:rsidRDefault="00F35F95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35F95">
        <w:rPr>
          <w:rFonts w:asciiTheme="majorBidi" w:hAnsiTheme="majorBidi"/>
          <w:sz w:val="28"/>
          <w:szCs w:val="28"/>
          <w:cs/>
        </w:rPr>
        <w:t xml:space="preserve">กลุ่มบริษัทดำเนินธุรกิจในประเทศเวียดนามและอิตาลีซึ่งได้มีการประกาศใช้กฎหมายการจัดเก็บภาษีเงินได้ขั้นต่ำส่วนเพิ่มและมีผลบังคับใช้ตั้งแต่วันที่ </w:t>
      </w:r>
      <w:r w:rsidRPr="00F35F95">
        <w:rPr>
          <w:rFonts w:asciiTheme="majorBidi" w:hAnsiTheme="majorBidi" w:cstheme="majorBidi"/>
          <w:sz w:val="28"/>
          <w:szCs w:val="28"/>
        </w:rPr>
        <w:t xml:space="preserve">1 </w:t>
      </w:r>
      <w:r w:rsidRPr="00F35F95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F35F95">
        <w:rPr>
          <w:rFonts w:asciiTheme="majorBidi" w:hAnsiTheme="majorBidi" w:cstheme="majorBidi"/>
          <w:sz w:val="28"/>
          <w:szCs w:val="28"/>
        </w:rPr>
        <w:t xml:space="preserve">2567 </w:t>
      </w:r>
      <w:r w:rsidRPr="00F35F95">
        <w:rPr>
          <w:rFonts w:asciiTheme="majorBidi" w:hAnsiTheme="majorBidi"/>
          <w:sz w:val="28"/>
          <w:szCs w:val="28"/>
          <w:cs/>
        </w:rPr>
        <w:t>เป็นต้นไป จากการพิจารณาพบว่าการบังคับใช้กฎหมายดังกล่าวไม่มีผลกระทบต่องบการเงินของกลุ่มบริษัทเนื่องจากอัตราภาษีเงินได้ที่แท้จริง</w:t>
      </w:r>
      <w:r w:rsidR="0054506C">
        <w:rPr>
          <w:rFonts w:asciiTheme="majorBidi" w:hAnsiTheme="majorBidi" w:hint="cs"/>
          <w:sz w:val="28"/>
          <w:szCs w:val="28"/>
          <w:cs/>
        </w:rPr>
        <w:t>ของบริษัทดังกล่าว</w:t>
      </w:r>
      <w:r w:rsidRPr="00F35F95">
        <w:rPr>
          <w:rFonts w:asciiTheme="majorBidi" w:hAnsiTheme="majorBidi"/>
          <w:sz w:val="28"/>
          <w:szCs w:val="28"/>
          <w:cs/>
        </w:rPr>
        <w:t xml:space="preserve">สูงกว่าร้อยละ </w:t>
      </w:r>
      <w:r w:rsidRPr="00F35F95">
        <w:rPr>
          <w:rFonts w:asciiTheme="majorBidi" w:hAnsiTheme="majorBidi" w:cstheme="majorBidi"/>
          <w:sz w:val="28"/>
          <w:szCs w:val="28"/>
        </w:rPr>
        <w:t>15</w:t>
      </w:r>
    </w:p>
    <w:p w14:paraId="2F70AC87" w14:textId="77777777" w:rsidR="00BB6077" w:rsidRDefault="00BB6077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3FEE785" w14:textId="7E481C40" w:rsidR="007752F0" w:rsidRPr="00BB6077" w:rsidRDefault="00BB6077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6077">
        <w:rPr>
          <w:rFonts w:asciiTheme="majorBidi" w:hAnsiTheme="majorBidi"/>
          <w:i/>
          <w:iCs/>
          <w:sz w:val="28"/>
          <w:szCs w:val="28"/>
          <w:cs/>
        </w:rPr>
        <w:t xml:space="preserve">การเปลี่ยนแปลงนโยบายการบัญชี  </w:t>
      </w:r>
    </w:p>
    <w:p w14:paraId="76D9C0D1" w14:textId="77777777" w:rsidR="00BB6077" w:rsidRDefault="00BB6077" w:rsidP="0077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4CF19D7B" w14:textId="2D38CB3D" w:rsidR="007752F0" w:rsidRPr="007752F0" w:rsidRDefault="007752F0" w:rsidP="0077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752F0">
        <w:rPr>
          <w:rFonts w:asciiTheme="majorBidi" w:hAnsiTheme="majorBidi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7752F0">
        <w:rPr>
          <w:rFonts w:asciiTheme="majorBidi" w:hAnsiTheme="majorBidi" w:cstheme="majorBidi"/>
          <w:sz w:val="28"/>
          <w:szCs w:val="28"/>
        </w:rPr>
        <w:t>12</w:t>
      </w:r>
      <w:r w:rsidRPr="007752F0">
        <w:rPr>
          <w:rFonts w:asciiTheme="majorBidi" w:hAnsiTheme="majorBidi"/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7752F0">
        <w:rPr>
          <w:rFonts w:asciiTheme="majorBidi" w:hAnsiTheme="majorBidi" w:cstheme="majorBidi"/>
          <w:sz w:val="28"/>
          <w:szCs w:val="28"/>
        </w:rPr>
        <w:t>1</w:t>
      </w:r>
      <w:r w:rsidRPr="007752F0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7752F0">
        <w:rPr>
          <w:rFonts w:asciiTheme="majorBidi" w:hAnsiTheme="majorBidi" w:cstheme="majorBidi"/>
          <w:sz w:val="28"/>
          <w:szCs w:val="28"/>
        </w:rPr>
        <w:t>2567</w:t>
      </w:r>
      <w:r w:rsidRPr="007752F0">
        <w:rPr>
          <w:rFonts w:asciiTheme="majorBidi" w:hAnsiTheme="majorBidi"/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 </w:t>
      </w:r>
    </w:p>
    <w:p w14:paraId="6C336467" w14:textId="77777777" w:rsidR="007752F0" w:rsidRPr="007752F0" w:rsidRDefault="007752F0" w:rsidP="0077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60D302" w14:textId="426A20D6" w:rsidR="007752F0" w:rsidRPr="001936B1" w:rsidRDefault="007752F0" w:rsidP="0077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752F0">
        <w:rPr>
          <w:rFonts w:asciiTheme="majorBidi" w:hAnsiTheme="majorBidi"/>
          <w:sz w:val="28"/>
          <w:szCs w:val="28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>
        <w:rPr>
          <w:rFonts w:asciiTheme="majorBidi" w:hAnsiTheme="majorBidi"/>
          <w:sz w:val="28"/>
          <w:szCs w:val="28"/>
          <w:cs/>
        </w:rPr>
        <w:br/>
      </w:r>
      <w:r w:rsidRPr="007752F0">
        <w:rPr>
          <w:rFonts w:asciiTheme="majorBidi" w:hAnsiTheme="majorBidi"/>
          <w:sz w:val="28"/>
          <w:szCs w:val="28"/>
          <w:cs/>
        </w:rPr>
        <w:t xml:space="preserve">ฉบับที่ </w:t>
      </w:r>
      <w:r w:rsidRPr="007752F0">
        <w:rPr>
          <w:rFonts w:asciiTheme="majorBidi" w:hAnsiTheme="majorBidi" w:cstheme="majorBidi"/>
          <w:sz w:val="28"/>
          <w:szCs w:val="28"/>
        </w:rPr>
        <w:t xml:space="preserve">12 </w:t>
      </w:r>
      <w:r w:rsidRPr="007752F0">
        <w:rPr>
          <w:rFonts w:asciiTheme="majorBidi" w:hAnsiTheme="majorBidi"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7752F0">
        <w:rPr>
          <w:rFonts w:asciiTheme="majorBidi" w:hAnsiTheme="majorBidi" w:cstheme="majorBidi"/>
          <w:sz w:val="28"/>
          <w:szCs w:val="28"/>
        </w:rPr>
        <w:t xml:space="preserve">1 </w:t>
      </w:r>
      <w:r w:rsidRPr="007752F0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7752F0">
        <w:rPr>
          <w:rFonts w:asciiTheme="majorBidi" w:hAnsiTheme="majorBidi" w:cstheme="majorBidi"/>
          <w:sz w:val="28"/>
          <w:szCs w:val="28"/>
        </w:rPr>
        <w:t xml:space="preserve">2566 </w:t>
      </w:r>
      <w:r w:rsidRPr="007752F0">
        <w:rPr>
          <w:rFonts w:asciiTheme="majorBidi" w:hAnsiTheme="majorBidi"/>
          <w:sz w:val="28"/>
          <w:szCs w:val="28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028A20BB" w14:textId="610128B7" w:rsidR="009030AC" w:rsidRPr="001936B1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p w14:paraId="39487113" w14:textId="172B8D62" w:rsidR="007B541A" w:rsidRPr="001936B1" w:rsidRDefault="007B541A" w:rsidP="007B54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D231ACD" w14:textId="028F94F3" w:rsidR="009030AC" w:rsidRPr="001936B1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33A2257" w14:textId="1B551EDC" w:rsidR="008819BB" w:rsidRPr="001936B1" w:rsidRDefault="008819BB" w:rsidP="008819B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1936B1">
        <w:rPr>
          <w:rFonts w:asciiTheme="majorBidi" w:hAnsiTheme="majorBidi" w:cs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051BC552" w14:textId="77777777" w:rsidR="00FE74D1" w:rsidRPr="001936B1" w:rsidRDefault="00FE74D1" w:rsidP="008819B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  <w:sz w:val="32"/>
          <w:szCs w:val="3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178"/>
        <w:gridCol w:w="1074"/>
        <w:gridCol w:w="6"/>
        <w:gridCol w:w="180"/>
        <w:gridCol w:w="1172"/>
      </w:tblGrid>
      <w:tr w:rsidR="00EF095F" w:rsidRPr="001936B1" w14:paraId="1051BF51" w14:textId="5C169945" w:rsidTr="004D4326">
        <w:trPr>
          <w:cantSplit/>
          <w:tblHeader/>
        </w:trPr>
        <w:tc>
          <w:tcPr>
            <w:tcW w:w="4230" w:type="dxa"/>
          </w:tcPr>
          <w:p w14:paraId="700550E2" w14:textId="77777777" w:rsidR="00EF095F" w:rsidRPr="001936B1" w:rsidRDefault="00EF095F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hideMark/>
          </w:tcPr>
          <w:p w14:paraId="7EBF69FB" w14:textId="4289EC49" w:rsidR="00EF095F" w:rsidRPr="001936B1" w:rsidRDefault="00EF095F" w:rsidP="001816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183C840" w14:textId="66050DD5" w:rsidR="00EF095F" w:rsidRPr="001936B1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432" w:type="dxa"/>
            <w:gridSpan w:val="4"/>
          </w:tcPr>
          <w:p w14:paraId="6A02D377" w14:textId="623E6992" w:rsidR="00EF095F" w:rsidRPr="001936B1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F132B" w:rsidRPr="001936B1" w14:paraId="537EF2FD" w14:textId="77777777" w:rsidTr="004D4326">
        <w:trPr>
          <w:cantSplit/>
          <w:tblHeader/>
        </w:trPr>
        <w:tc>
          <w:tcPr>
            <w:tcW w:w="4230" w:type="dxa"/>
            <w:hideMark/>
          </w:tcPr>
          <w:p w14:paraId="2B254717" w14:textId="511B8370" w:rsidR="00C12643" w:rsidRPr="001936B1" w:rsidRDefault="00C12643" w:rsidP="00C126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C50C0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C50C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C50C0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50250DD4" w14:textId="17E56ED6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C50C0A" w:rsidRPr="00C50C0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38905B01" w14:textId="7777777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FF8CD" w14:textId="58B090D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C50C0A" w:rsidRPr="00C50C0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</w:tcPr>
          <w:p w14:paraId="3AF8963B" w14:textId="7777777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A83364" w14:textId="195A8354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C50C0A" w:rsidRPr="00C50C0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6" w:type="dxa"/>
            <w:gridSpan w:val="2"/>
          </w:tcPr>
          <w:p w14:paraId="68C87AFD" w14:textId="7777777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2318E5" w14:textId="2DCC2D41" w:rsidR="00C12643" w:rsidRPr="001936B1" w:rsidRDefault="00C12643" w:rsidP="00C12643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C50C0A" w:rsidRPr="00C50C0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C12643" w:rsidRPr="001936B1" w14:paraId="571CA5F2" w14:textId="77777777" w:rsidTr="004D4326">
        <w:trPr>
          <w:cantSplit/>
          <w:tblHeader/>
        </w:trPr>
        <w:tc>
          <w:tcPr>
            <w:tcW w:w="4230" w:type="dxa"/>
          </w:tcPr>
          <w:p w14:paraId="483CC008" w14:textId="77777777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5D9FD0DD" w14:textId="77777777" w:rsidR="00C12643" w:rsidRPr="001936B1" w:rsidRDefault="00C12643" w:rsidP="00C12643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F132B" w:rsidRPr="001936B1" w14:paraId="067BF11C" w14:textId="77777777" w:rsidTr="004D4326">
        <w:trPr>
          <w:cantSplit/>
        </w:trPr>
        <w:tc>
          <w:tcPr>
            <w:tcW w:w="4230" w:type="dxa"/>
            <w:hideMark/>
          </w:tcPr>
          <w:p w14:paraId="011711D4" w14:textId="542905E8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28678B" w:rsidRPr="0028678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6D13AE7B" w14:textId="77777777" w:rsidR="00C12643" w:rsidRPr="001936B1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1994EE" w14:textId="77777777" w:rsidR="00C12643" w:rsidRPr="001936B1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33139" w14:textId="77777777" w:rsidR="00C12643" w:rsidRPr="001936B1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42B7A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74C402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04EA7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2632E9" w14:textId="77777777" w:rsidR="00C12643" w:rsidRPr="001936B1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0D9C5C04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BDD7831" w14:textId="3EB57A59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A58D268" w14:textId="7BA5E2C0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C8CBB1F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F357D8" w14:textId="51A359F6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B7DF387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F457C4" w14:textId="4D7B25A4" w:rsidR="00251F0E" w:rsidRPr="001936B1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DD7A5E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03CB55" w14:textId="54A562D4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51F0E" w:rsidRPr="001936B1" w14:paraId="0654038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1479E8B" w14:textId="04E6543F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39A04F9" w14:textId="42872871" w:rsidR="00251F0E" w:rsidRPr="001936B1" w:rsidRDefault="0096794B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76BDB36C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936E2" w14:textId="41C237D6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1EDB77A9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A5606" w14:textId="085FDAF9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</w:tcPr>
          <w:p w14:paraId="2A1316E6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9622C8E" w14:textId="45A0CB8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251F0E" w:rsidRPr="001936B1" w14:paraId="6AD29438" w14:textId="77777777" w:rsidTr="004D4326">
        <w:trPr>
          <w:cantSplit/>
        </w:trPr>
        <w:tc>
          <w:tcPr>
            <w:tcW w:w="4230" w:type="dxa"/>
            <w:vAlign w:val="bottom"/>
          </w:tcPr>
          <w:p w14:paraId="60171D04" w14:textId="4B99321F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1C10249" w14:textId="55DA1ACD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4819093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41A2A" w14:textId="3ECC727B" w:rsidR="00251F0E" w:rsidRPr="001936B1" w:rsidRDefault="00251F0E" w:rsidP="00A374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1BC9107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14963B" w14:textId="6060467E" w:rsidR="00251F0E" w:rsidRPr="005B1BBC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1B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D4235D" w14:textId="77777777" w:rsidR="00251F0E" w:rsidRPr="001936B1" w:rsidRDefault="00251F0E" w:rsidP="00251F0E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5D56A9" w14:textId="328BF654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51F0E" w:rsidRPr="001936B1" w14:paraId="4C2C88E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B8D07E1" w14:textId="4D892FD5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C740CFE" w14:textId="45795DB1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6B234656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34E37D2" w14:textId="156A473A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78" w:type="dxa"/>
          </w:tcPr>
          <w:p w14:paraId="2AC04064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7312A6" w14:textId="687D26EA" w:rsidR="00251F0E" w:rsidRPr="005B1BBC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1B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F275F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B642C6" w14:textId="499F7D8A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51F0E" w:rsidRPr="001936B1" w14:paraId="4CE8749B" w14:textId="77777777" w:rsidTr="004D4326">
        <w:trPr>
          <w:cantSplit/>
        </w:trPr>
        <w:tc>
          <w:tcPr>
            <w:tcW w:w="4230" w:type="dxa"/>
            <w:vAlign w:val="bottom"/>
          </w:tcPr>
          <w:p w14:paraId="79AD565C" w14:textId="22FCCFE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09D7000F" w14:textId="586B0912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182A0403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8A249" w14:textId="724D625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78" w:type="dxa"/>
          </w:tcPr>
          <w:p w14:paraId="5DA69107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169075" w14:textId="244AC25D" w:rsidR="00251F0E" w:rsidRPr="005B1BBC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1B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B0CD5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FC17D15" w14:textId="411A500F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51F0E" w:rsidRPr="001936B1" w14:paraId="0B03212E" w14:textId="77777777" w:rsidTr="004D4326">
        <w:trPr>
          <w:cantSplit/>
        </w:trPr>
        <w:tc>
          <w:tcPr>
            <w:tcW w:w="4230" w:type="dxa"/>
            <w:vAlign w:val="bottom"/>
          </w:tcPr>
          <w:p w14:paraId="16626960" w14:textId="57C09C5F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587140D2" w14:textId="1698BA16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</w:tcPr>
          <w:p w14:paraId="0BD093EE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7CA8E" w14:textId="7E29C6E6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78" w:type="dxa"/>
          </w:tcPr>
          <w:p w14:paraId="1AB2932A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C4631C" w14:textId="50CE15DD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</w:t>
            </w:r>
          </w:p>
        </w:tc>
        <w:tc>
          <w:tcPr>
            <w:tcW w:w="180" w:type="dxa"/>
          </w:tcPr>
          <w:p w14:paraId="3C1B137F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5C7BF4F" w14:textId="0A02F9B0" w:rsidR="00251F0E" w:rsidRPr="001936B1" w:rsidRDefault="00251F0E" w:rsidP="00506D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89</w:t>
            </w:r>
          </w:p>
        </w:tc>
      </w:tr>
      <w:tr w:rsidR="00251F0E" w:rsidRPr="001936B1" w14:paraId="73DB0B83" w14:textId="77777777" w:rsidTr="004D4326">
        <w:trPr>
          <w:cantSplit/>
        </w:trPr>
        <w:tc>
          <w:tcPr>
            <w:tcW w:w="4230" w:type="dxa"/>
            <w:vAlign w:val="bottom"/>
          </w:tcPr>
          <w:p w14:paraId="2F47AC29" w14:textId="133BBEFB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BA47064" w14:textId="7617EE78" w:rsidR="00251F0E" w:rsidRPr="001936B1" w:rsidRDefault="005F3F3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1E78A1D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4A193" w14:textId="642D4705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78" w:type="dxa"/>
          </w:tcPr>
          <w:p w14:paraId="2217454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1CA0D42" w14:textId="6E5005B4" w:rsidR="00251F0E" w:rsidRPr="00251F0E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80" w:type="dxa"/>
          </w:tcPr>
          <w:p w14:paraId="6F6B93F6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182F4B" w14:textId="7D071606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</w:t>
            </w:r>
          </w:p>
        </w:tc>
      </w:tr>
      <w:tr w:rsidR="00251F0E" w:rsidRPr="001936B1" w14:paraId="6F5950C9" w14:textId="77777777" w:rsidTr="004D4326">
        <w:trPr>
          <w:cantSplit/>
        </w:trPr>
        <w:tc>
          <w:tcPr>
            <w:tcW w:w="4230" w:type="dxa"/>
            <w:vAlign w:val="bottom"/>
          </w:tcPr>
          <w:p w14:paraId="661AC0E7" w14:textId="39F23E3C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674EB0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427793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220BC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DEC06F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8950FF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F504F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4CCC974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301C9CA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9E86C97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9AB1E7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7A49C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62EFA2" w14:textId="0F471D44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58FD01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2F3C66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2D15C9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A975E4" w14:textId="5A732B0B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7313A6D7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0E6BD52C" w14:textId="5570C853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9DDA0C5" w14:textId="7D141441" w:rsidR="00251F0E" w:rsidRPr="001936B1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6D90B7" w14:textId="77777777" w:rsidR="00251F0E" w:rsidRPr="00307A23" w:rsidRDefault="00251F0E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54558C94" w14:textId="23B77B1B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EEA45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6E5778" w14:textId="30649E8E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6A1E80EA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2F44879F" w14:textId="17514EBF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</w:t>
            </w:r>
          </w:p>
        </w:tc>
      </w:tr>
      <w:tr w:rsidR="00251F0E" w:rsidRPr="001936B1" w14:paraId="4752B203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53F47C44" w14:textId="479B15DB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55027C6" w14:textId="0659FC33" w:rsidR="00251F0E" w:rsidRPr="00307A23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7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2C66C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E5301DE" w14:textId="35A472D1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7B52F3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2A220D" w14:textId="413E64FE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2269043F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31D4AF37" w14:textId="4D4294BC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214</w:t>
            </w:r>
          </w:p>
        </w:tc>
      </w:tr>
      <w:tr w:rsidR="00251F0E" w:rsidRPr="001936B1" w14:paraId="3FDB1ADB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4A83FF8C" w14:textId="25342CE6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44EF6B43" w14:textId="1B420D7A" w:rsidR="00251F0E" w:rsidRPr="00307A23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7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2B52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D1D0592" w14:textId="1C8BF5A1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B687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926596" w14:textId="31882A56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429</w:t>
            </w:r>
          </w:p>
        </w:tc>
        <w:tc>
          <w:tcPr>
            <w:tcW w:w="180" w:type="dxa"/>
          </w:tcPr>
          <w:p w14:paraId="674FD74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7D018F15" w14:textId="5B9AC5FF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433</w:t>
            </w:r>
          </w:p>
        </w:tc>
      </w:tr>
      <w:tr w:rsidR="00251F0E" w:rsidRPr="001936B1" w14:paraId="09A7491D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53A211B5" w14:textId="0EC23902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8E37E8" w14:textId="500BC8A7" w:rsidR="00251F0E" w:rsidRPr="00307A23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7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036904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FE09EF7" w14:textId="78413E0C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3F1B69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0B4F08" w14:textId="032C7F4B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1BE3AF1D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08C1B0C6" w14:textId="232F39AD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</w:t>
            </w:r>
          </w:p>
        </w:tc>
      </w:tr>
      <w:tr w:rsidR="00251F0E" w:rsidRPr="001936B1" w14:paraId="126382AE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71ACA550" w14:textId="5C677453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74EEEB8" w14:textId="6F1D8582" w:rsidR="00251F0E" w:rsidRPr="00307A23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7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28B7AC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1B2F7C" w14:textId="77EFE578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94E09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338CA1" w14:textId="5D1C08A2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07A6E2C5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285650B9" w14:textId="37FF971F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</w:t>
            </w:r>
          </w:p>
        </w:tc>
      </w:tr>
      <w:tr w:rsidR="00251F0E" w:rsidRPr="001936B1" w14:paraId="4BD2BB66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0E990CE7" w14:textId="2D7B41EE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2090BC88" w14:textId="5A97BA12" w:rsidR="00251F0E" w:rsidRPr="00307A23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7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9D733D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25AD017" w14:textId="318D5AAF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EDCF9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42518F" w14:textId="17840506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13FDC8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19FAF697" w14:textId="17D19932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251F0E" w:rsidRPr="001936B1" w14:paraId="1A97B4C1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6E6C08E6" w14:textId="61DCE69C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19E5F62" w14:textId="09CA2979" w:rsidR="00251F0E" w:rsidRPr="00307A23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7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E07F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C43A47B" w14:textId="2DD36D96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09ED4F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E1B562" w14:textId="1FF14081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42F84798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49DF67A3" w14:textId="449F6119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251F0E" w:rsidRPr="001936B1" w14:paraId="4940A542" w14:textId="77777777" w:rsidTr="004D4326">
        <w:trPr>
          <w:cantSplit/>
        </w:trPr>
        <w:tc>
          <w:tcPr>
            <w:tcW w:w="4230" w:type="dxa"/>
            <w:vAlign w:val="bottom"/>
          </w:tcPr>
          <w:p w14:paraId="61C923A5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695BF0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F8EEB6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AA4F2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C68FE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88AC53D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BDA3F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48A076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504851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06720CE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F6228CD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3E929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4A3F0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1A21CA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3142A6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6C56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15EE372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3D87B62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17120DB" w14:textId="51DAC730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6C0612F9" w14:textId="70904EA1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" w:type="dxa"/>
          </w:tcPr>
          <w:p w14:paraId="4012DB1C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CA1E8" w14:textId="7D088ABF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78" w:type="dxa"/>
          </w:tcPr>
          <w:p w14:paraId="188C07DE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16872B" w14:textId="3529DF29" w:rsidR="00251F0E" w:rsidRPr="001936B1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4C6D5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50A7718" w14:textId="2528E26F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5B8CD62C" w14:textId="77777777" w:rsidTr="004D4326">
        <w:trPr>
          <w:cantSplit/>
        </w:trPr>
        <w:tc>
          <w:tcPr>
            <w:tcW w:w="4230" w:type="dxa"/>
            <w:vAlign w:val="bottom"/>
          </w:tcPr>
          <w:p w14:paraId="1A64A9C0" w14:textId="2C70C1F3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22D0F694" w14:textId="12FD2774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45905EB6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E48E1" w14:textId="21536CE6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8" w:type="dxa"/>
          </w:tcPr>
          <w:p w14:paraId="438EB4A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B47CF9" w14:textId="2262EF61" w:rsidR="00251F0E" w:rsidRPr="001936B1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2B394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41CE1C" w14:textId="4CB4D6FE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155D" w:rsidRPr="001936B1" w14:paraId="101271B3" w14:textId="77777777" w:rsidTr="004D4326">
        <w:trPr>
          <w:cantSplit/>
        </w:trPr>
        <w:tc>
          <w:tcPr>
            <w:tcW w:w="4230" w:type="dxa"/>
            <w:vAlign w:val="bottom"/>
          </w:tcPr>
          <w:p w14:paraId="78A07419" w14:textId="285E8D9F" w:rsidR="007F155D" w:rsidRPr="001936B1" w:rsidRDefault="007F155D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1080" w:type="dxa"/>
          </w:tcPr>
          <w:p w14:paraId="3E92CED4" w14:textId="77777777" w:rsidR="007F155D" w:rsidRDefault="007F155D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57CA6" w14:textId="77777777" w:rsidR="007F155D" w:rsidRPr="001936B1" w:rsidRDefault="007F155D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BB9C8" w14:textId="77777777" w:rsidR="007F155D" w:rsidRDefault="007F155D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9F30073" w14:textId="77777777" w:rsidR="007F155D" w:rsidRPr="001936B1" w:rsidRDefault="007F155D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A6530F8" w14:textId="77777777" w:rsidR="007F155D" w:rsidRPr="001936B1" w:rsidRDefault="007F155D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1450DF" w14:textId="77777777" w:rsidR="007F155D" w:rsidRPr="001936B1" w:rsidRDefault="007F155D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16F2606" w14:textId="77777777" w:rsidR="007F155D" w:rsidRPr="001936B1" w:rsidRDefault="007F155D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5E9968C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59B9BC0" w14:textId="4EC4B34A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DB2E0F3" w14:textId="30D8242E" w:rsidR="00251F0E" w:rsidRPr="001936B1" w:rsidRDefault="00B124D4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6CC011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1456" w14:textId="7600E5E8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5745D7A5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6EBBD2" w14:textId="5BB95E45" w:rsidR="00251F0E" w:rsidRPr="001936B1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2829D4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BD968E1" w14:textId="11521B58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3F3C8EFE" w14:textId="77777777" w:rsidTr="004D4326">
        <w:trPr>
          <w:cantSplit/>
        </w:trPr>
        <w:tc>
          <w:tcPr>
            <w:tcW w:w="4230" w:type="dxa"/>
            <w:vAlign w:val="bottom"/>
          </w:tcPr>
          <w:p w14:paraId="3E55DA56" w14:textId="1D79ECBC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EA5DD9F" w14:textId="03037E4F" w:rsidR="00251F0E" w:rsidRPr="001936B1" w:rsidRDefault="005F3F3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C34086F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464EA" w14:textId="27699170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7C102FA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0056C3" w14:textId="71626297" w:rsidR="00251F0E" w:rsidRPr="001936B1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0D2285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F2448C" w14:textId="2755B452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612E81DC" w14:textId="77777777" w:rsidTr="004D4326">
        <w:trPr>
          <w:cantSplit/>
        </w:trPr>
        <w:tc>
          <w:tcPr>
            <w:tcW w:w="4230" w:type="dxa"/>
            <w:vAlign w:val="bottom"/>
          </w:tcPr>
          <w:p w14:paraId="114681D7" w14:textId="4A01DF56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8EFC73B" w14:textId="38115D4A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1BB1022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98D6" w14:textId="32E5F56D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B01EADC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9BF5B3" w14:textId="666D3FC7" w:rsidR="00251F0E" w:rsidRPr="001936B1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2DA06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6E869A" w14:textId="20C6F2C3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71181CFB" w14:textId="77777777" w:rsidTr="004D4326">
        <w:trPr>
          <w:cantSplit/>
        </w:trPr>
        <w:tc>
          <w:tcPr>
            <w:tcW w:w="4230" w:type="dxa"/>
            <w:vAlign w:val="bottom"/>
          </w:tcPr>
          <w:p w14:paraId="224808B2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8260DE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CAF412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02450F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7202737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8D4FDC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D6D75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9D06BC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631319C2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315CCCE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65EC9D0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70F545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E4790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48C1D93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578E6E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00B3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BA531C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5ED0D8ED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6ED01758" w14:textId="0B8F5378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01C6C13" w14:textId="0DC22A6F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80" w:type="dxa"/>
          </w:tcPr>
          <w:p w14:paraId="1D6AFE54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CABA5CC" w14:textId="2F238D1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78" w:type="dxa"/>
          </w:tcPr>
          <w:p w14:paraId="50044F5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637F7C" w14:textId="74DF8BE3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1EA692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6E8DF71" w14:textId="5CCF57E2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2515666E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0D1EE513" w14:textId="55A1EF54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7546CFBC" w14:textId="4E3F2A1D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0" w:type="dxa"/>
          </w:tcPr>
          <w:p w14:paraId="389C443A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DF23252" w14:textId="5C9D32AD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78" w:type="dxa"/>
          </w:tcPr>
          <w:p w14:paraId="2F81580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1B7930" w14:textId="3F0673A2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4DC17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1A7C13EF" w14:textId="0EC79829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6517E57A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2D675E19" w14:textId="0F528403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191A9F0" w14:textId="6879B4DA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C31599D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C47DEF0" w14:textId="457D922E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3C405D4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4645B5" w14:textId="05E28868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ECE1FA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60A640FC" w14:textId="67DAA2C4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761450BA" w14:textId="77777777" w:rsidTr="00AE52DD">
        <w:trPr>
          <w:cantSplit/>
        </w:trPr>
        <w:tc>
          <w:tcPr>
            <w:tcW w:w="4230" w:type="dxa"/>
            <w:vAlign w:val="bottom"/>
          </w:tcPr>
          <w:p w14:paraId="60CB62AB" w14:textId="5396E9A8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59522CB" w14:textId="201BF613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64BC6E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49DBD60" w14:textId="29CD805E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76D7A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43B0777" w14:textId="5E97C470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9A411D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C0CA0D" w14:textId="10F8E2B4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543EA96F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69E104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EA0A3A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97409D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B674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E25DCD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355D43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479A5F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FA0FD8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4744E662" w14:textId="77777777" w:rsidTr="004D4326">
        <w:trPr>
          <w:cantSplit/>
          <w:trHeight w:val="272"/>
        </w:trPr>
        <w:tc>
          <w:tcPr>
            <w:tcW w:w="4230" w:type="dxa"/>
            <w:vAlign w:val="bottom"/>
            <w:hideMark/>
          </w:tcPr>
          <w:p w14:paraId="02F6EA9C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59309A2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E57715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601F8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15680C7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972B87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6DE710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45FE97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30DFC498" w14:textId="77777777" w:rsidTr="00AE52DD">
        <w:trPr>
          <w:cantSplit/>
          <w:trHeight w:val="272"/>
        </w:trPr>
        <w:tc>
          <w:tcPr>
            <w:tcW w:w="4230" w:type="dxa"/>
          </w:tcPr>
          <w:p w14:paraId="39471D70" w14:textId="0625212B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8411160" w14:textId="01115423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80" w:type="dxa"/>
          </w:tcPr>
          <w:p w14:paraId="734478D9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D091B" w14:textId="0A77B6D2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78" w:type="dxa"/>
          </w:tcPr>
          <w:p w14:paraId="4EB3166B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6FD6E5" w14:textId="4985A71D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93E8BC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D542A18" w14:textId="7F9418AD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3001E7C9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58E924AC" w14:textId="75D9B8A0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0330C69C" w14:textId="64F810B4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01400646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3D565F" w14:textId="20BB52EB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78" w:type="dxa"/>
          </w:tcPr>
          <w:p w14:paraId="1C2721B2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44704E" w14:textId="7C7A639F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9526B1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4FA43A5" w14:textId="5C5CD863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2D8E76EC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042EB364" w14:textId="3C53F98A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EA4BA1B" w14:textId="16D81321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0" w:type="dxa"/>
          </w:tcPr>
          <w:p w14:paraId="608448D1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A5DCE" w14:textId="6BCC2322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14:paraId="331D868C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BF731E" w14:textId="6349D518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AFF999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37074929" w14:textId="6C0C6B23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55647A7A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2DBCBCCA" w14:textId="780D7434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A35079" w14:textId="783D1471" w:rsidR="00251F0E" w:rsidRPr="001936B1" w:rsidRDefault="005F3F3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0" w:type="dxa"/>
          </w:tcPr>
          <w:p w14:paraId="6053098C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226A9" w14:textId="522F68DB" w:rsidR="00251F0E" w:rsidRPr="001936B1" w:rsidRDefault="005F3F34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78" w:type="dxa"/>
          </w:tcPr>
          <w:p w14:paraId="23B20354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F367093" w14:textId="20D1A4B1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80" w:type="dxa"/>
          </w:tcPr>
          <w:p w14:paraId="6689A70B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9DA43B6" w14:textId="5095ED2B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251F0E" w:rsidRPr="001936B1" w14:paraId="05B65104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36A7FB9D" w14:textId="2520B48A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56C91AC" w14:textId="42F2E5B9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0" w:type="dxa"/>
          </w:tcPr>
          <w:p w14:paraId="111D52F2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3D120" w14:textId="5ACC02FB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78" w:type="dxa"/>
          </w:tcPr>
          <w:p w14:paraId="067A8FD8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ED156E" w14:textId="17DE69A9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5BED22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1A518D5" w14:textId="19954811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08CE9EC0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3E4EAB51" w14:textId="0238E37A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6B0F2A59" w14:textId="071B4AA5" w:rsidR="00251F0E" w:rsidRPr="005F3F34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80" w:type="dxa"/>
          </w:tcPr>
          <w:p w14:paraId="3FD89610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1B5DB" w14:textId="243AD786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78" w:type="dxa"/>
          </w:tcPr>
          <w:p w14:paraId="23AA8ECB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34BB84" w14:textId="5543EACF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0A9284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3A3AA72" w14:textId="4D346968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6B3F1AD9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79ACDC3A" w14:textId="2A7F8752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77898AEA" w14:textId="78231452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72A317EF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A1F70" w14:textId="08A3D1B6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4BF4F004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A8ABB0" w14:textId="66862A7B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CF376E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38E7583" w14:textId="75485FFF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74A5EFB4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6EF5E520" w14:textId="67C3FC05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6A63E4D9" w14:textId="3AE83F15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</w:tcPr>
          <w:p w14:paraId="154F4C26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91630" w14:textId="18D477ED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78" w:type="dxa"/>
          </w:tcPr>
          <w:p w14:paraId="2944F4BF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56E1DE6" w14:textId="4418A56C" w:rsidR="00251F0E" w:rsidRPr="005B1BBC" w:rsidRDefault="00251F0E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7DEA93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059D0A6F" w14:textId="7C7656C7" w:rsidR="00251F0E" w:rsidRPr="00506DC5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06D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F0E" w:rsidRPr="001936B1" w14:paraId="234125A0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2304280C" w14:textId="0A06A148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1810968" w14:textId="082081B5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7E52CBB2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5D61AD" w14:textId="45D7C598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78" w:type="dxa"/>
          </w:tcPr>
          <w:p w14:paraId="1E7906FC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0DC2EC" w14:textId="008EF9EE" w:rsidR="00251F0E" w:rsidRPr="005B1BBC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FB9540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549996F5" w14:textId="62EC009C" w:rsidR="00251F0E" w:rsidRPr="00A221E8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51F0E" w:rsidRPr="001936B1" w14:paraId="2D284242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643C9F31" w14:textId="3B66008D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4B4146A" w14:textId="63186A93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F3F3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B7FD26B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81748" w14:textId="2BC4CAE4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F3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78" w:type="dxa"/>
          </w:tcPr>
          <w:p w14:paraId="4E61F8C7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91B90B" w14:textId="0816BCD6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3474B12A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7BBD6DBF" w14:textId="12E0454E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251F0E" w:rsidRPr="001936B1" w14:paraId="483E2246" w14:textId="77777777" w:rsidTr="00FD6645">
        <w:trPr>
          <w:cantSplit/>
          <w:trHeight w:val="324"/>
        </w:trPr>
        <w:tc>
          <w:tcPr>
            <w:tcW w:w="4230" w:type="dxa"/>
            <w:vAlign w:val="center"/>
          </w:tcPr>
          <w:p w14:paraId="1CE9D31D" w14:textId="77777777" w:rsidR="00251F0E" w:rsidRPr="00FD6645" w:rsidRDefault="00251F0E" w:rsidP="00FD664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154C9CA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E2472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90FFE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C7504D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606953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B55657" w14:textId="77777777" w:rsidR="00251F0E" w:rsidRPr="001936B1" w:rsidRDefault="00251F0E" w:rsidP="00251F0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BE227D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15DD16AF" w14:textId="77777777" w:rsidTr="004D4326">
        <w:trPr>
          <w:cantSplit/>
          <w:trHeight w:val="272"/>
        </w:trPr>
        <w:tc>
          <w:tcPr>
            <w:tcW w:w="4230" w:type="dxa"/>
          </w:tcPr>
          <w:p w14:paraId="12B5C3DB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22755AA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E41F0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44C3C" w14:textId="77777777" w:rsidR="00251F0E" w:rsidRPr="001936B1" w:rsidRDefault="00251F0E" w:rsidP="00251F0E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FED6E8B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B68EAE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C8E49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3B87FF" w14:textId="7777777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0E" w:rsidRPr="001936B1" w14:paraId="203010D2" w14:textId="77777777" w:rsidTr="007C53E7">
        <w:trPr>
          <w:cantSplit/>
          <w:trHeight w:val="272"/>
        </w:trPr>
        <w:tc>
          <w:tcPr>
            <w:tcW w:w="4230" w:type="dxa"/>
          </w:tcPr>
          <w:p w14:paraId="5DBBF144" w14:textId="77777777" w:rsidR="00251F0E" w:rsidRPr="001936B1" w:rsidRDefault="00251F0E" w:rsidP="00251F0E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0E23B8AA" w14:textId="425617DA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80" w:type="dxa"/>
            <w:vAlign w:val="bottom"/>
          </w:tcPr>
          <w:p w14:paraId="0B700802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EFFBAF" w14:textId="294F01E7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178" w:type="dxa"/>
            <w:vAlign w:val="bottom"/>
          </w:tcPr>
          <w:p w14:paraId="089742F1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EFCD47" w14:textId="0690B684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141</w:t>
            </w:r>
          </w:p>
        </w:tc>
        <w:tc>
          <w:tcPr>
            <w:tcW w:w="180" w:type="dxa"/>
            <w:vAlign w:val="bottom"/>
          </w:tcPr>
          <w:p w14:paraId="63A2D955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9788916" w14:textId="171E42C1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177</w:t>
            </w:r>
          </w:p>
        </w:tc>
      </w:tr>
      <w:tr w:rsidR="00251F0E" w:rsidRPr="001936B1" w14:paraId="280AB7C5" w14:textId="77777777" w:rsidTr="007C53E7">
        <w:trPr>
          <w:cantSplit/>
          <w:trHeight w:val="272"/>
        </w:trPr>
        <w:tc>
          <w:tcPr>
            <w:tcW w:w="4230" w:type="dxa"/>
          </w:tcPr>
          <w:p w14:paraId="6F021DA1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3F37A56C" w14:textId="1DB3EB8E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</w:tcPr>
          <w:p w14:paraId="54D1E47E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7A1D3" w14:textId="07195C33" w:rsidR="00251F0E" w:rsidRPr="001936B1" w:rsidRDefault="00251F0E" w:rsidP="00251F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14:paraId="5847CC48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74BB93" w14:textId="0D9F3FDD" w:rsidR="00251F0E" w:rsidRPr="001936B1" w:rsidRDefault="00251F0E" w:rsidP="00251F0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</w:tcPr>
          <w:p w14:paraId="7A4CD2F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452789" w14:textId="6180713A" w:rsidR="00251F0E" w:rsidRPr="001936B1" w:rsidRDefault="00251F0E" w:rsidP="00251F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251F0E" w:rsidRPr="001936B1" w14:paraId="04AAE4B0" w14:textId="77777777" w:rsidTr="007C53E7">
        <w:trPr>
          <w:cantSplit/>
          <w:trHeight w:val="272"/>
        </w:trPr>
        <w:tc>
          <w:tcPr>
            <w:tcW w:w="4230" w:type="dxa"/>
          </w:tcPr>
          <w:p w14:paraId="3E38C3ED" w14:textId="77777777" w:rsidR="00251F0E" w:rsidRPr="001936B1" w:rsidRDefault="00251F0E" w:rsidP="00251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22C14041" w14:textId="1A6076FD" w:rsidR="00251F0E" w:rsidRPr="001936B1" w:rsidRDefault="00B124D4" w:rsidP="00251F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ACAB954" w14:textId="77777777" w:rsidR="00251F0E" w:rsidRPr="001936B1" w:rsidRDefault="00251F0E" w:rsidP="00251F0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34C2CC" w14:textId="6B87C530" w:rsidR="00251F0E" w:rsidRPr="001936B1" w:rsidRDefault="00251F0E" w:rsidP="00251F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2212E8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B3C1F6E" w14:textId="2403AAA9" w:rsidR="00251F0E" w:rsidRPr="001936B1" w:rsidRDefault="00251F0E" w:rsidP="00506D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C8E8DF0" w14:textId="77777777" w:rsidR="00251F0E" w:rsidRPr="001936B1" w:rsidRDefault="00251F0E" w:rsidP="00251F0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53E7F4E5" w14:textId="7B56C9B3" w:rsidR="00251F0E" w:rsidRPr="001936B1" w:rsidRDefault="00251F0E" w:rsidP="00506D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5CF9DD76" w14:textId="0E5B0207" w:rsidR="00516F50" w:rsidRDefault="0051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4697CB7" w14:textId="77777777" w:rsidR="0054506C" w:rsidRPr="00AB383A" w:rsidRDefault="00545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241"/>
        <w:gridCol w:w="1081"/>
        <w:gridCol w:w="180"/>
        <w:gridCol w:w="1081"/>
        <w:gridCol w:w="180"/>
        <w:gridCol w:w="1079"/>
        <w:gridCol w:w="178"/>
        <w:gridCol w:w="1171"/>
      </w:tblGrid>
      <w:tr w:rsidR="00BC0E08" w:rsidRPr="001936B1" w14:paraId="66EC68AA" w14:textId="77777777" w:rsidTr="00A9223C">
        <w:trPr>
          <w:tblHeader/>
        </w:trPr>
        <w:tc>
          <w:tcPr>
            <w:tcW w:w="2307" w:type="pct"/>
          </w:tcPr>
          <w:p w14:paraId="06549C77" w14:textId="4B8D7F57" w:rsidR="00BC0E08" w:rsidRPr="001936B1" w:rsidRDefault="00BC0E08" w:rsidP="00A12C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74" w:type="pct"/>
            <w:gridSpan w:val="3"/>
          </w:tcPr>
          <w:p w14:paraId="770327F7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4F212B69" w14:textId="77777777" w:rsidR="00BC0E08" w:rsidRPr="001936B1" w:rsidRDefault="00BC0E08" w:rsidP="00A12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468B3E93" w14:textId="77777777" w:rsidR="00BC0E08" w:rsidRPr="001936B1" w:rsidRDefault="00BC0E08" w:rsidP="00A12C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1936B1" w14:paraId="22569ADB" w14:textId="77777777" w:rsidTr="00A9223C">
        <w:trPr>
          <w:tblHeader/>
        </w:trPr>
        <w:tc>
          <w:tcPr>
            <w:tcW w:w="2307" w:type="pct"/>
          </w:tcPr>
          <w:p w14:paraId="167824BE" w14:textId="5BE5970E" w:rsidR="00C12643" w:rsidRPr="001936B1" w:rsidRDefault="00AB383A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 ณ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</w:p>
        </w:tc>
        <w:tc>
          <w:tcPr>
            <w:tcW w:w="588" w:type="pct"/>
            <w:vAlign w:val="center"/>
          </w:tcPr>
          <w:p w14:paraId="1A263E7B" w14:textId="51CF6071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221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8" w:type="pct"/>
            <w:vAlign w:val="center"/>
          </w:tcPr>
          <w:p w14:paraId="4837A3AA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198E8654" w14:textId="6A78942E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8" w:type="pct"/>
          </w:tcPr>
          <w:p w14:paraId="0BC408A1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7A8BC03B" w14:textId="2C339310" w:rsidR="00C12643" w:rsidRPr="001936B1" w:rsidRDefault="00B232C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22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221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7" w:type="pct"/>
            <w:vAlign w:val="center"/>
          </w:tcPr>
          <w:p w14:paraId="5E5A9D07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54710A6" w14:textId="23D6AABA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1936B1" w14:paraId="5C4C3C5F" w14:textId="77777777" w:rsidTr="00A9223C">
        <w:trPr>
          <w:tblHeader/>
        </w:trPr>
        <w:tc>
          <w:tcPr>
            <w:tcW w:w="2307" w:type="pct"/>
          </w:tcPr>
          <w:p w14:paraId="323EE82A" w14:textId="5823439C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325D5C9D" w14:textId="25C4C0B9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22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8" w:type="pct"/>
            <w:vAlign w:val="center"/>
          </w:tcPr>
          <w:p w14:paraId="42B6C635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78DEAA8E" w14:textId="27490B80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22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1141F87C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2AE659EE" w14:textId="2DB690B3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22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6214D1BB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3BEDDB5" w14:textId="744E95CA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22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643" w:rsidRPr="001936B1" w14:paraId="15C3B38B" w14:textId="77777777" w:rsidTr="00A9223C">
        <w:trPr>
          <w:tblHeader/>
        </w:trPr>
        <w:tc>
          <w:tcPr>
            <w:tcW w:w="2307" w:type="pct"/>
            <w:vAlign w:val="bottom"/>
          </w:tcPr>
          <w:p w14:paraId="6F7F8245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9B5928C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1936B1" w14:paraId="4ED0F84D" w14:textId="77777777" w:rsidTr="00A9223C">
        <w:tc>
          <w:tcPr>
            <w:tcW w:w="2307" w:type="pct"/>
            <w:vAlign w:val="bottom"/>
          </w:tcPr>
          <w:p w14:paraId="0FCB9532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693" w:type="pct"/>
            <w:gridSpan w:val="7"/>
            <w:vAlign w:val="bottom"/>
          </w:tcPr>
          <w:p w14:paraId="10274D66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221E8" w:rsidRPr="001936B1" w14:paraId="658B85AC" w14:textId="77777777" w:rsidTr="00A9223C">
        <w:tc>
          <w:tcPr>
            <w:tcW w:w="2307" w:type="pct"/>
            <w:vAlign w:val="bottom"/>
          </w:tcPr>
          <w:p w14:paraId="41D28F4B" w14:textId="4883A0A6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  <w:r w:rsidR="0028678B" w:rsidRPr="0028678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588" w:type="pct"/>
          </w:tcPr>
          <w:p w14:paraId="45D00A9C" w14:textId="7EBB3409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8" w:type="pct"/>
            <w:vAlign w:val="bottom"/>
          </w:tcPr>
          <w:p w14:paraId="5933DEC2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5F59B62" w14:textId="00F455E3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8" w:type="pct"/>
            <w:vAlign w:val="bottom"/>
          </w:tcPr>
          <w:p w14:paraId="2A56CF73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61483D" w14:textId="0825C116" w:rsidR="00A221E8" w:rsidRPr="00E30391" w:rsidRDefault="00E30391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321D47B8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55257A" w14:textId="35EC2AE7" w:rsidR="00A221E8" w:rsidRPr="001936B1" w:rsidRDefault="00A221E8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1E8" w:rsidRPr="001936B1" w14:paraId="3E9CC21F" w14:textId="77777777" w:rsidTr="00A9223C">
        <w:tc>
          <w:tcPr>
            <w:tcW w:w="2307" w:type="pct"/>
            <w:vAlign w:val="bottom"/>
          </w:tcPr>
          <w:p w14:paraId="3493F4D9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2B24E8BF" w14:textId="1B97947A" w:rsidR="00A221E8" w:rsidRPr="001936B1" w:rsidRDefault="00B90800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201BEE7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580583C0" w14:textId="774A2E77" w:rsidR="00A221E8" w:rsidRPr="001936B1" w:rsidRDefault="00A221E8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69C42CD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BB9B73" w14:textId="58E666DC" w:rsidR="00A221E8" w:rsidRPr="00025A3B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5A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97" w:type="pct"/>
            <w:vAlign w:val="bottom"/>
          </w:tcPr>
          <w:p w14:paraId="1F47509D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DEC559B" w14:textId="0BF1B6A3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A221E8" w:rsidRPr="001936B1" w14:paraId="69BFA879" w14:textId="77777777" w:rsidTr="00A9223C">
        <w:tc>
          <w:tcPr>
            <w:tcW w:w="2307" w:type="pct"/>
            <w:vAlign w:val="bottom"/>
          </w:tcPr>
          <w:p w14:paraId="1ECFFC8D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2C18662B" w14:textId="0D5400A7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8" w:type="pct"/>
            <w:vAlign w:val="bottom"/>
          </w:tcPr>
          <w:p w14:paraId="3F145B42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AFDD270" w14:textId="4420C151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8" w:type="pct"/>
            <w:vAlign w:val="bottom"/>
          </w:tcPr>
          <w:p w14:paraId="467ED5E6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E0AFC6" w14:textId="53270F91" w:rsidR="00A221E8" w:rsidRPr="001936B1" w:rsidRDefault="00E30391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8C402E3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2AFB500" w14:textId="1B4CFE29" w:rsidR="00A221E8" w:rsidRPr="001936B1" w:rsidRDefault="00A221E8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1E8" w:rsidRPr="001936B1" w14:paraId="7DD7F93D" w14:textId="77777777" w:rsidTr="00A9223C">
        <w:tc>
          <w:tcPr>
            <w:tcW w:w="2307" w:type="pct"/>
            <w:vAlign w:val="bottom"/>
          </w:tcPr>
          <w:p w14:paraId="78AF243D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720E22C8" w14:textId="0D178674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8" w:type="pct"/>
            <w:vAlign w:val="bottom"/>
          </w:tcPr>
          <w:p w14:paraId="23593EC8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1CA3654" w14:textId="52388808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8" w:type="pct"/>
            <w:vAlign w:val="bottom"/>
          </w:tcPr>
          <w:p w14:paraId="35930CC8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5E2D72" w14:textId="1C8D008D" w:rsidR="00A221E8" w:rsidRPr="001936B1" w:rsidRDefault="00E30391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902519E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02071F" w14:textId="0938CEF1" w:rsidR="00A221E8" w:rsidRPr="001936B1" w:rsidRDefault="00A221E8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1E8" w:rsidRPr="001936B1" w14:paraId="7A19A953" w14:textId="77777777" w:rsidTr="00A9223C">
        <w:tc>
          <w:tcPr>
            <w:tcW w:w="2307" w:type="pct"/>
            <w:vAlign w:val="bottom"/>
          </w:tcPr>
          <w:p w14:paraId="61819637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6C9BF7" w14:textId="0A0287A2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98" w:type="pct"/>
            <w:vAlign w:val="bottom"/>
          </w:tcPr>
          <w:p w14:paraId="38A8205B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4EE23CB" w14:textId="49A8401C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98" w:type="pct"/>
            <w:vAlign w:val="bottom"/>
          </w:tcPr>
          <w:p w14:paraId="5EDFE954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F071966" w14:textId="685AD0A6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5E664EBF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7D66C" w14:textId="1AD00599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221E8" w:rsidRPr="001936B1" w14:paraId="612C6523" w14:textId="77777777" w:rsidTr="0079406E">
        <w:tc>
          <w:tcPr>
            <w:tcW w:w="2307" w:type="pct"/>
            <w:vAlign w:val="bottom"/>
          </w:tcPr>
          <w:p w14:paraId="4581C8EB" w14:textId="77777777" w:rsidR="00A221E8" w:rsidRPr="001936B1" w:rsidRDefault="00A221E8" w:rsidP="00A221E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F05AB47" w14:textId="1EE81F4B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98" w:type="pct"/>
            <w:vAlign w:val="bottom"/>
          </w:tcPr>
          <w:p w14:paraId="37887658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30E69D" w14:textId="41FF7C2E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98" w:type="pct"/>
            <w:vAlign w:val="bottom"/>
          </w:tcPr>
          <w:p w14:paraId="340BC3F1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268C327" w14:textId="19DFB0C5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5A3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7" w:type="pct"/>
            <w:vAlign w:val="bottom"/>
          </w:tcPr>
          <w:p w14:paraId="48137766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D861CB" w14:textId="1CCEBC6B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A221E8" w:rsidRPr="001936B1" w14:paraId="74E84114" w14:textId="77777777" w:rsidTr="00A9223C">
        <w:tc>
          <w:tcPr>
            <w:tcW w:w="2307" w:type="pct"/>
            <w:vAlign w:val="bottom"/>
          </w:tcPr>
          <w:p w14:paraId="7F30D8FC" w14:textId="77777777" w:rsidR="00A221E8" w:rsidRPr="001936B1" w:rsidRDefault="00A221E8" w:rsidP="00A221E8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001439F" w14:textId="735A0E6C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8" w:type="pct"/>
            <w:vAlign w:val="bottom"/>
          </w:tcPr>
          <w:p w14:paraId="1B8BD8D8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F0AA524" w14:textId="5247A4AC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98" w:type="pct"/>
            <w:vAlign w:val="bottom"/>
          </w:tcPr>
          <w:p w14:paraId="366E4BA4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058AC31" w14:textId="274D57EC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7" w:type="pct"/>
            <w:vAlign w:val="bottom"/>
          </w:tcPr>
          <w:p w14:paraId="24D2B6EF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C0AE37" w14:textId="3BEC0BDE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A221E8" w:rsidRPr="001936B1" w14:paraId="59513B65" w14:textId="77777777" w:rsidTr="00A9223C">
        <w:tc>
          <w:tcPr>
            <w:tcW w:w="2307" w:type="pct"/>
            <w:vAlign w:val="bottom"/>
          </w:tcPr>
          <w:p w14:paraId="0D1598F3" w14:textId="77777777" w:rsidR="00A221E8" w:rsidRPr="001936B1" w:rsidRDefault="00A221E8" w:rsidP="00A221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995F59" w14:textId="5FD6A366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98" w:type="pct"/>
            <w:vAlign w:val="bottom"/>
          </w:tcPr>
          <w:p w14:paraId="66EB8E3B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BC5069" w14:textId="0EBF2B15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98" w:type="pct"/>
            <w:vAlign w:val="bottom"/>
          </w:tcPr>
          <w:p w14:paraId="5465CA53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00FA77E" w14:textId="178FF118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25A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97" w:type="pct"/>
            <w:vAlign w:val="bottom"/>
          </w:tcPr>
          <w:p w14:paraId="539988B4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1E4BDD" w14:textId="5632F3D3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</w:tr>
      <w:tr w:rsidR="00C12643" w:rsidRPr="00AB383A" w14:paraId="55D4A64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C6070EE" w14:textId="77777777" w:rsidR="00C12643" w:rsidRPr="007F155D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AD908C4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33322AC9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88" w:type="pct"/>
          </w:tcPr>
          <w:p w14:paraId="26A023DC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688C634B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CA332C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41A13A6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7709A1A" w14:textId="77777777" w:rsidR="00C12643" w:rsidRPr="00AB383A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12643" w:rsidRPr="001936B1" w14:paraId="7B78871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FB8233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BED64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542EAC3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1D91BF0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7B5B4656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A651A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297F3D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72A6D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21E8" w:rsidRPr="001936B1" w14:paraId="4797294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E33B2C" w14:textId="56727F61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  <w:r w:rsidR="0028678B" w:rsidRPr="0028678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588" w:type="pct"/>
          </w:tcPr>
          <w:p w14:paraId="7D61DB46" w14:textId="756FEAED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8" w:type="pct"/>
            <w:vAlign w:val="bottom"/>
          </w:tcPr>
          <w:p w14:paraId="2E2619E5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6BC3DA3" w14:textId="2DFC16AF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8" w:type="pct"/>
            <w:vAlign w:val="bottom"/>
          </w:tcPr>
          <w:p w14:paraId="7E9548B7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137EA7" w14:textId="7EB05A0D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46EEB558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AFC14B" w14:textId="1862752B" w:rsidR="00A221E8" w:rsidRPr="001936B1" w:rsidRDefault="00A221E8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221E8" w:rsidRPr="001936B1" w14:paraId="54DC7A1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D18144A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FCF1FE4" w14:textId="61948FBD" w:rsidR="00A221E8" w:rsidRPr="001936B1" w:rsidRDefault="00B90800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80752D4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4C018986" w14:textId="61D99464" w:rsidR="00A221E8" w:rsidRPr="001936B1" w:rsidRDefault="00A221E8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7205B2EB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ADC805" w14:textId="30BF926A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97" w:type="pct"/>
            <w:vAlign w:val="bottom"/>
          </w:tcPr>
          <w:p w14:paraId="28DF6253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CCBE352" w14:textId="6A5431B1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A221E8" w:rsidRPr="001936B1" w14:paraId="45AFC6F6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29455C4A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64F24DBC" w14:textId="224CE68C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98" w:type="pct"/>
            <w:vAlign w:val="bottom"/>
          </w:tcPr>
          <w:p w14:paraId="3E9D10BF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A9834FF" w14:textId="7B15525F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8" w:type="pct"/>
            <w:vAlign w:val="bottom"/>
          </w:tcPr>
          <w:p w14:paraId="2C35EAA9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782EEF" w14:textId="4060C3A6" w:rsidR="00A221E8" w:rsidRPr="001936B1" w:rsidRDefault="00E30391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CAD62FD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BB476B" w14:textId="04B3A692" w:rsidR="00A221E8" w:rsidRPr="00A221E8" w:rsidRDefault="00A221E8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221E8" w:rsidRPr="001936B1" w14:paraId="5A413689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370A536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137EB3EE" w14:textId="7B353F41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7EC9647C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20DDA3" w14:textId="0E256D44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98" w:type="pct"/>
            <w:vAlign w:val="bottom"/>
          </w:tcPr>
          <w:p w14:paraId="7AE381F7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FDD313" w14:textId="5B3E9AA9" w:rsidR="00A221E8" w:rsidRPr="001936B1" w:rsidRDefault="00E30391" w:rsidP="005B1BB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8973A93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AED57E" w14:textId="47577BB3" w:rsidR="00A221E8" w:rsidRPr="00A221E8" w:rsidRDefault="00A221E8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221E8" w:rsidRPr="001936B1" w14:paraId="1DD7A780" w14:textId="77777777" w:rsidTr="006015EA">
        <w:tblPrEx>
          <w:tblLook w:val="0000" w:firstRow="0" w:lastRow="0" w:firstColumn="0" w:lastColumn="0" w:noHBand="0" w:noVBand="0"/>
        </w:tblPrEx>
        <w:trPr>
          <w:cantSplit/>
          <w:trHeight w:val="279"/>
        </w:trPr>
        <w:tc>
          <w:tcPr>
            <w:tcW w:w="2307" w:type="pct"/>
            <w:vAlign w:val="bottom"/>
          </w:tcPr>
          <w:p w14:paraId="12D6180A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64EB2F" w14:textId="18DFB110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98" w:type="pct"/>
            <w:vAlign w:val="bottom"/>
          </w:tcPr>
          <w:p w14:paraId="4C9F42B7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CF3BC0" w14:textId="68461D50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8" w:type="pct"/>
            <w:vAlign w:val="bottom"/>
          </w:tcPr>
          <w:p w14:paraId="6D340359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715BEC" w14:textId="146C12C3" w:rsidR="00A221E8" w:rsidRPr="001936B1" w:rsidRDefault="0032262E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3AE070D5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557E35" w14:textId="3B4A9D90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A221E8" w:rsidRPr="001936B1" w14:paraId="4EAC827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754190B8" w14:textId="77777777" w:rsidR="00A221E8" w:rsidRPr="001936B1" w:rsidRDefault="00A221E8" w:rsidP="00A221E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59DE06" w14:textId="1C83EA0A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98" w:type="pct"/>
            <w:vAlign w:val="bottom"/>
          </w:tcPr>
          <w:p w14:paraId="65A77DB2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8DF6B2" w14:textId="69FBA0BE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8" w:type="pct"/>
            <w:vAlign w:val="bottom"/>
          </w:tcPr>
          <w:p w14:paraId="123DED1F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CBE8BA9" w14:textId="04698EFC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322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6500C495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9828170" w14:textId="56C65A1B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</w:tr>
      <w:tr w:rsidR="00A221E8" w:rsidRPr="001936B1" w14:paraId="2999E82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4B154AAC" w14:textId="77777777" w:rsidR="00A221E8" w:rsidRPr="001936B1" w:rsidRDefault="00A221E8" w:rsidP="00A221E8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ADE7A9C" w14:textId="0BB6455F" w:rsidR="00A221E8" w:rsidRPr="001936B1" w:rsidDel="006E1E49" w:rsidRDefault="00B90800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4126926" w14:textId="77777777" w:rsidR="00A221E8" w:rsidRPr="001936B1" w:rsidDel="006E1E49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88C4E" w14:textId="77FECF17" w:rsidR="00A221E8" w:rsidRPr="001936B1" w:rsidRDefault="00A221E8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D0B5A56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7957275" w14:textId="0347C1E6" w:rsidR="00A221E8" w:rsidRPr="001936B1" w:rsidDel="006E1E49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322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pct"/>
            <w:vAlign w:val="bottom"/>
          </w:tcPr>
          <w:p w14:paraId="5B54A47B" w14:textId="77777777" w:rsidR="00A221E8" w:rsidRPr="001936B1" w:rsidDel="006E1E49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936E271" w14:textId="29D1B45A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</w:tr>
      <w:tr w:rsidR="00A221E8" w:rsidRPr="001936B1" w14:paraId="749914AA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06B4D73" w14:textId="77777777" w:rsidR="00A221E8" w:rsidRPr="001936B1" w:rsidRDefault="00A221E8" w:rsidP="00A221E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6FA3B" w14:textId="4BFE2126" w:rsidR="00A221E8" w:rsidRPr="001936B1" w:rsidRDefault="00B90800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783AB83E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BB2AD0" w14:textId="27BD32C4" w:rsidR="00A221E8" w:rsidRPr="001936B1" w:rsidRDefault="00A221E8" w:rsidP="00A221E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8" w:type="pct"/>
            <w:vAlign w:val="bottom"/>
          </w:tcPr>
          <w:p w14:paraId="4A667D59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E3AF0D" w14:textId="73908206" w:rsidR="00A221E8" w:rsidRPr="001936B1" w:rsidRDefault="00E30391" w:rsidP="00A221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97" w:type="pct"/>
          </w:tcPr>
          <w:p w14:paraId="31BF58E5" w14:textId="77777777" w:rsidR="00A221E8" w:rsidRPr="001936B1" w:rsidRDefault="00A221E8" w:rsidP="00A221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C2147F" w14:textId="4AE50649" w:rsidR="00A221E8" w:rsidRPr="001936B1" w:rsidRDefault="00A221E8" w:rsidP="00A221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</w:tr>
      <w:tr w:rsidR="007F155D" w:rsidRPr="001936B1" w14:paraId="3A552333" w14:textId="77777777" w:rsidTr="00A9223C">
        <w:tc>
          <w:tcPr>
            <w:tcW w:w="2307" w:type="pct"/>
            <w:vAlign w:val="bottom"/>
          </w:tcPr>
          <w:p w14:paraId="0E12CC0B" w14:textId="77777777" w:rsidR="007F155D" w:rsidRPr="001936B1" w:rsidRDefault="007F155D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88" w:type="pct"/>
          </w:tcPr>
          <w:p w14:paraId="022A807E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3390019E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69AEBCF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705533C5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FB00907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F56F9C7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6B935E2" w14:textId="77777777" w:rsidR="007F155D" w:rsidRPr="001936B1" w:rsidRDefault="007F155D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188B61F6" w14:textId="77777777" w:rsidTr="00A9223C">
        <w:tc>
          <w:tcPr>
            <w:tcW w:w="2307" w:type="pct"/>
            <w:vAlign w:val="bottom"/>
          </w:tcPr>
          <w:p w14:paraId="09F7C1C2" w14:textId="0879D2B6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00D0EAA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9C78EF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7C57D3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E609AB7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B1C371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7B758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F58B10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553" w:rsidRPr="001936B1" w14:paraId="377B2331" w14:textId="77777777" w:rsidTr="00A9223C">
        <w:tc>
          <w:tcPr>
            <w:tcW w:w="2307" w:type="pct"/>
            <w:vAlign w:val="bottom"/>
          </w:tcPr>
          <w:p w14:paraId="3639D1BD" w14:textId="77777777" w:rsidR="000E4553" w:rsidRPr="001936B1" w:rsidRDefault="000E4553" w:rsidP="000E455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330226A" w14:textId="1F9436DC" w:rsidR="000E4553" w:rsidRPr="001936B1" w:rsidRDefault="000E4553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48A525C8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2A74B5E" w14:textId="6F92973D" w:rsidR="000E4553" w:rsidRPr="001936B1" w:rsidRDefault="000E4553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703033A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9FBD1C" w14:textId="043BF18B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28,732</w:t>
            </w:r>
          </w:p>
        </w:tc>
        <w:tc>
          <w:tcPr>
            <w:tcW w:w="97" w:type="pct"/>
            <w:vAlign w:val="bottom"/>
          </w:tcPr>
          <w:p w14:paraId="0026C161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9D5506C" w14:textId="72854033" w:rsidR="000E4553" w:rsidRPr="001936B1" w:rsidRDefault="000E4553" w:rsidP="000E45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</w:tr>
      <w:tr w:rsidR="000E4553" w:rsidRPr="001936B1" w14:paraId="27C5E830" w14:textId="77777777" w:rsidTr="00A9223C">
        <w:tc>
          <w:tcPr>
            <w:tcW w:w="2307" w:type="pct"/>
            <w:vAlign w:val="bottom"/>
          </w:tcPr>
          <w:p w14:paraId="0A01DC81" w14:textId="77777777" w:rsidR="000E4553" w:rsidRPr="001936B1" w:rsidRDefault="000E4553" w:rsidP="000E455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50234" w14:textId="1409553D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17E2475B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D825F4" w14:textId="40114093" w:rsidR="000E4553" w:rsidRPr="001936B1" w:rsidRDefault="000E4553" w:rsidP="000E455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2534EED0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A6DFC" w14:textId="24248A65" w:rsidR="000E4553" w:rsidRPr="001936B1" w:rsidRDefault="000E4553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D1A673D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F77164" w14:textId="1F03282A" w:rsidR="000E4553" w:rsidRPr="001936B1" w:rsidRDefault="000E4553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4553" w:rsidRPr="001936B1" w14:paraId="348B9CBA" w14:textId="77777777" w:rsidTr="00A9223C">
        <w:tc>
          <w:tcPr>
            <w:tcW w:w="2307" w:type="pct"/>
            <w:vAlign w:val="bottom"/>
          </w:tcPr>
          <w:p w14:paraId="6E6951A0" w14:textId="77777777" w:rsidR="000E4553" w:rsidRPr="001936B1" w:rsidRDefault="000E4553" w:rsidP="000E455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6D5F4F" w14:textId="4517CB4B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53EE4106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416F86" w14:textId="3D3A06D4" w:rsidR="000E4553" w:rsidRPr="001936B1" w:rsidRDefault="000E4553" w:rsidP="000E455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47605A8B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67E71DE" w14:textId="51E0425D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28,732</w:t>
            </w:r>
          </w:p>
        </w:tc>
        <w:tc>
          <w:tcPr>
            <w:tcW w:w="97" w:type="pct"/>
            <w:vAlign w:val="bottom"/>
          </w:tcPr>
          <w:p w14:paraId="4BE336A7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6B478CF" w14:textId="2EAA2FF3" w:rsidR="000E4553" w:rsidRPr="001936B1" w:rsidRDefault="000E4553" w:rsidP="000E45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</w:tr>
      <w:tr w:rsidR="000E4553" w:rsidRPr="001936B1" w14:paraId="3BFE77E5" w14:textId="77777777" w:rsidTr="00A9223C">
        <w:tc>
          <w:tcPr>
            <w:tcW w:w="2307" w:type="pct"/>
            <w:vAlign w:val="bottom"/>
          </w:tcPr>
          <w:p w14:paraId="6B086B40" w14:textId="77777777" w:rsidR="000E4553" w:rsidRPr="001936B1" w:rsidRDefault="000E4553" w:rsidP="000E4553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D0774BB" w14:textId="700174BF" w:rsidR="000E4553" w:rsidRPr="001936B1" w:rsidRDefault="000E4553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215F4C9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F5CAE77" w14:textId="20B9E6CB" w:rsidR="000E4553" w:rsidRPr="001936B1" w:rsidRDefault="000E4553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219DF734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42155FD" w14:textId="56181E8E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97" w:type="pct"/>
            <w:vAlign w:val="bottom"/>
          </w:tcPr>
          <w:p w14:paraId="4DECAB6B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B78FFEA" w14:textId="20C940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0E4553" w:rsidRPr="001936B1" w14:paraId="50B7226E" w14:textId="77777777" w:rsidTr="00A9223C">
        <w:tc>
          <w:tcPr>
            <w:tcW w:w="2307" w:type="pct"/>
            <w:vAlign w:val="bottom"/>
          </w:tcPr>
          <w:p w14:paraId="2C4A5566" w14:textId="77777777" w:rsidR="000E4553" w:rsidRPr="001936B1" w:rsidRDefault="000E4553" w:rsidP="000E45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BAEF4A" w14:textId="02E8B701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307ABD6E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FC1ECBD" w14:textId="744558F0" w:rsidR="000E4553" w:rsidRPr="001936B1" w:rsidRDefault="000E4553" w:rsidP="000E455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7DA40F4F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EC4542" w14:textId="1D5E5EF5" w:rsidR="000E4553" w:rsidRPr="001936B1" w:rsidRDefault="000E4553" w:rsidP="000E455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28,681</w:t>
            </w:r>
          </w:p>
        </w:tc>
        <w:tc>
          <w:tcPr>
            <w:tcW w:w="97" w:type="pct"/>
            <w:vAlign w:val="bottom"/>
          </w:tcPr>
          <w:p w14:paraId="1829BCB0" w14:textId="77777777" w:rsidR="000E4553" w:rsidRPr="001936B1" w:rsidRDefault="000E4553" w:rsidP="000E455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3858E6" w14:textId="15023C42" w:rsidR="000E4553" w:rsidRPr="001936B1" w:rsidRDefault="000E4553" w:rsidP="000E45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28,855</w:t>
            </w:r>
          </w:p>
        </w:tc>
      </w:tr>
    </w:tbl>
    <w:p w14:paraId="1B23CE53" w14:textId="4AF7AB89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4E1C42" w14:textId="77777777" w:rsidR="00BB6077" w:rsidRDefault="00BB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A4AFC4" w14:textId="77777777" w:rsidR="00BB6077" w:rsidRDefault="00BB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77FB6E" w14:textId="77777777" w:rsidR="00BB6077" w:rsidRDefault="00BB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3CF1FD4" w14:textId="77777777" w:rsidR="00BB6077" w:rsidRPr="001936B1" w:rsidRDefault="00BB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2"/>
        <w:gridCol w:w="1083"/>
        <w:gridCol w:w="178"/>
        <w:gridCol w:w="1083"/>
        <w:gridCol w:w="180"/>
        <w:gridCol w:w="1079"/>
        <w:gridCol w:w="180"/>
        <w:gridCol w:w="1167"/>
      </w:tblGrid>
      <w:tr w:rsidR="00BC0E08" w:rsidRPr="001936B1" w14:paraId="70481DAD" w14:textId="77777777" w:rsidTr="005E4F8A">
        <w:trPr>
          <w:cantSplit/>
        </w:trPr>
        <w:tc>
          <w:tcPr>
            <w:tcW w:w="2307" w:type="pct"/>
          </w:tcPr>
          <w:p w14:paraId="2254A923" w14:textId="77777777" w:rsidR="00BC0E08" w:rsidRPr="001936B1" w:rsidRDefault="00BC0E08" w:rsidP="00A12C5A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pct"/>
            <w:gridSpan w:val="3"/>
          </w:tcPr>
          <w:p w14:paraId="24E96547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28DF2C29" w14:textId="77777777" w:rsidR="00BC0E08" w:rsidRPr="001936B1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0" w:type="pct"/>
            <w:gridSpan w:val="3"/>
          </w:tcPr>
          <w:p w14:paraId="14ADF2CB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1936B1" w14:paraId="4BCA1F0C" w14:textId="77777777" w:rsidTr="005E4F8A">
        <w:trPr>
          <w:cantSplit/>
        </w:trPr>
        <w:tc>
          <w:tcPr>
            <w:tcW w:w="2307" w:type="pct"/>
          </w:tcPr>
          <w:p w14:paraId="475A223E" w14:textId="683B43FB" w:rsidR="00BC0E08" w:rsidRPr="001936B1" w:rsidRDefault="000E6467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626352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5E6B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E6B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E6B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9" w:type="pct"/>
            <w:vAlign w:val="center"/>
          </w:tcPr>
          <w:p w14:paraId="67E0827B" w14:textId="12D416C3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E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2AFAA058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E62CE1" w14:textId="7A6C6818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E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78549691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02128FE" w14:textId="23FB2E85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E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8" w:type="pct"/>
            <w:vAlign w:val="center"/>
          </w:tcPr>
          <w:p w14:paraId="732E7CE6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97A8195" w14:textId="5690B96F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E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C0E08" w:rsidRPr="001936B1" w14:paraId="0058BDB7" w14:textId="77777777" w:rsidTr="009D5CB4">
        <w:trPr>
          <w:cantSplit/>
        </w:trPr>
        <w:tc>
          <w:tcPr>
            <w:tcW w:w="2307" w:type="pct"/>
          </w:tcPr>
          <w:p w14:paraId="69E6FEB0" w14:textId="77777777" w:rsidR="00BC0E08" w:rsidRPr="001936B1" w:rsidRDefault="00BC0E08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3" w:type="pct"/>
            <w:gridSpan w:val="7"/>
            <w:vAlign w:val="center"/>
          </w:tcPr>
          <w:p w14:paraId="5DC597AD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0FD2" w:rsidRPr="001936B1" w14:paraId="19437672" w14:textId="77777777" w:rsidTr="005E4F8A">
        <w:trPr>
          <w:cantSplit/>
        </w:trPr>
        <w:tc>
          <w:tcPr>
            <w:tcW w:w="2307" w:type="pct"/>
          </w:tcPr>
          <w:p w14:paraId="6772BE3D" w14:textId="77777777" w:rsidR="00D80FD2" w:rsidRPr="001936B1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7F9232C" w14:textId="6F4A7DA0" w:rsidR="00D80FD2" w:rsidRPr="001936B1" w:rsidRDefault="00B90800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BC71E42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0E0AA8F" w14:textId="75799B9E" w:rsidR="00D80FD2" w:rsidRPr="001936B1" w:rsidRDefault="00D80FD2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5FC0F08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1D99301" w14:textId="54C0569C" w:rsidR="00D80FD2" w:rsidRPr="001936B1" w:rsidRDefault="0032262E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</w:tcPr>
          <w:p w14:paraId="52E952D2" w14:textId="77777777" w:rsidR="00D80FD2" w:rsidRPr="001936B1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C1B2ABD" w14:textId="3049FD2F" w:rsidR="00D80FD2" w:rsidRPr="001936B1" w:rsidRDefault="005E6B43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0FD2" w:rsidRPr="001936B1" w14:paraId="0CCACB17" w14:textId="77777777" w:rsidTr="005E4F8A">
        <w:trPr>
          <w:cantSplit/>
        </w:trPr>
        <w:tc>
          <w:tcPr>
            <w:tcW w:w="2307" w:type="pct"/>
          </w:tcPr>
          <w:p w14:paraId="4C23A876" w14:textId="77777777" w:rsidR="00D80FD2" w:rsidRPr="001936B1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F02A7CA" w14:textId="34C15F54" w:rsidR="00D80FD2" w:rsidRPr="001936B1" w:rsidRDefault="000E4553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EB9997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0703250" w14:textId="3176AD9D" w:rsidR="00D80FD2" w:rsidRPr="001936B1" w:rsidRDefault="00D80FD2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B46F5A9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C4B42FD" w14:textId="0CF6C4CD" w:rsidR="00D80FD2" w:rsidRPr="001936B1" w:rsidRDefault="0032262E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98" w:type="pct"/>
          </w:tcPr>
          <w:p w14:paraId="7E55C1A4" w14:textId="77777777" w:rsidR="00D80FD2" w:rsidRPr="001936B1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F2B9B3" w14:textId="3C6506C0" w:rsidR="00D80FD2" w:rsidRPr="001936B1" w:rsidRDefault="00D80FD2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DDFAA2" w14:textId="77777777" w:rsidR="00BC0E08" w:rsidRPr="001936B1" w:rsidRDefault="00BC0E08" w:rsidP="00BC0E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1"/>
        <w:gridCol w:w="178"/>
        <w:gridCol w:w="1083"/>
        <w:gridCol w:w="178"/>
        <w:gridCol w:w="1081"/>
        <w:gridCol w:w="178"/>
        <w:gridCol w:w="1171"/>
      </w:tblGrid>
      <w:tr w:rsidR="00BC0E08" w:rsidRPr="001936B1" w14:paraId="5AD947F8" w14:textId="77777777" w:rsidTr="009D5CB4">
        <w:trPr>
          <w:cantSplit/>
          <w:tblHeader/>
        </w:trPr>
        <w:tc>
          <w:tcPr>
            <w:tcW w:w="2307" w:type="pct"/>
          </w:tcPr>
          <w:p w14:paraId="10E50B6C" w14:textId="0E6901BE" w:rsidR="00BC0E08" w:rsidRPr="001936B1" w:rsidRDefault="00BC0E08" w:rsidP="00A12C5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4" w:type="pct"/>
            <w:gridSpan w:val="3"/>
          </w:tcPr>
          <w:p w14:paraId="3DF3D74C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E9746C4" w14:textId="77777777" w:rsidR="00BC0E08" w:rsidRPr="001936B1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2" w:type="pct"/>
            <w:gridSpan w:val="3"/>
          </w:tcPr>
          <w:p w14:paraId="1C82A3F9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383A" w:rsidRPr="001936B1" w14:paraId="455E67FD" w14:textId="77777777" w:rsidTr="001A0A21">
        <w:trPr>
          <w:cantSplit/>
          <w:tblHeader/>
        </w:trPr>
        <w:tc>
          <w:tcPr>
            <w:tcW w:w="2307" w:type="pct"/>
          </w:tcPr>
          <w:p w14:paraId="5CAADDFE" w14:textId="57CC60FC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88" w:type="pct"/>
            <w:vAlign w:val="center"/>
          </w:tcPr>
          <w:p w14:paraId="22133E81" w14:textId="7C0E4B14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7" w:type="pct"/>
            <w:vAlign w:val="center"/>
          </w:tcPr>
          <w:p w14:paraId="57519D8C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115F706" w14:textId="75C58D6E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7" w:type="pct"/>
          </w:tcPr>
          <w:p w14:paraId="72B281FC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319476" w14:textId="68D1C280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7" w:type="pct"/>
            <w:vAlign w:val="center"/>
          </w:tcPr>
          <w:p w14:paraId="1A194CB5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7A08D6D" w14:textId="0AB77765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AB383A" w:rsidRPr="001936B1" w14:paraId="52814287" w14:textId="77777777" w:rsidTr="001A0A21">
        <w:trPr>
          <w:cantSplit/>
          <w:tblHeader/>
        </w:trPr>
        <w:tc>
          <w:tcPr>
            <w:tcW w:w="2307" w:type="pct"/>
          </w:tcPr>
          <w:p w14:paraId="5DD0E884" w14:textId="5F104188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327502AB" w14:textId="4A7F1D73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4DF4377B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014FF6" w14:textId="63A6793E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pct"/>
          </w:tcPr>
          <w:p w14:paraId="266567E3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B4F28F0" w14:textId="2BD1E50E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46E23EE0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0930059" w14:textId="60230FDF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B383A" w:rsidRPr="001936B1" w14:paraId="3322E492" w14:textId="77777777" w:rsidTr="009D5CB4">
        <w:trPr>
          <w:cantSplit/>
          <w:tblHeader/>
        </w:trPr>
        <w:tc>
          <w:tcPr>
            <w:tcW w:w="2307" w:type="pct"/>
          </w:tcPr>
          <w:p w14:paraId="51C82322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5F8C179" w14:textId="77777777" w:rsidR="00AB383A" w:rsidRPr="001936B1" w:rsidRDefault="00AB383A" w:rsidP="00AB383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B383A" w:rsidRPr="001936B1" w14:paraId="74C0F53E" w14:textId="77777777" w:rsidTr="001A0A21">
        <w:trPr>
          <w:cantSplit/>
        </w:trPr>
        <w:tc>
          <w:tcPr>
            <w:tcW w:w="2307" w:type="pct"/>
          </w:tcPr>
          <w:p w14:paraId="5CA795EB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8" w:type="pct"/>
            <w:vAlign w:val="bottom"/>
          </w:tcPr>
          <w:p w14:paraId="242F5341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699BA42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B410F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34B9014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E3088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4CA5AB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07EAA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383A" w:rsidRPr="001936B1" w14:paraId="79B204F7" w14:textId="77777777" w:rsidTr="001A0A21">
        <w:trPr>
          <w:cantSplit/>
        </w:trPr>
        <w:tc>
          <w:tcPr>
            <w:tcW w:w="2307" w:type="pct"/>
          </w:tcPr>
          <w:p w14:paraId="298D5069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D529833" w14:textId="7F394FDE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2,254</w:t>
            </w:r>
          </w:p>
        </w:tc>
        <w:tc>
          <w:tcPr>
            <w:tcW w:w="97" w:type="pct"/>
            <w:vAlign w:val="bottom"/>
          </w:tcPr>
          <w:p w14:paraId="54A59E04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FD9" w14:textId="51B2ABFE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2,234</w:t>
            </w:r>
          </w:p>
        </w:tc>
        <w:tc>
          <w:tcPr>
            <w:tcW w:w="97" w:type="pct"/>
            <w:vAlign w:val="bottom"/>
          </w:tcPr>
          <w:p w14:paraId="0A51B437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B7B6989" w14:textId="32BF4FF6" w:rsidR="00AB383A" w:rsidRPr="005B1BBC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1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488C988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54C3E195" w14:textId="7EF295CB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B383A" w:rsidRPr="001936B1" w14:paraId="383A7554" w14:textId="77777777" w:rsidTr="001A0A21">
        <w:trPr>
          <w:cantSplit/>
        </w:trPr>
        <w:tc>
          <w:tcPr>
            <w:tcW w:w="2307" w:type="pct"/>
          </w:tcPr>
          <w:p w14:paraId="3D7570E4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78A9BA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91428AC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9421A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2199D6A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BB8A74D" w14:textId="77777777" w:rsidR="00AB383A" w:rsidRPr="005B1BBC" w:rsidRDefault="00AB383A" w:rsidP="00AB38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</w:tcPr>
          <w:p w14:paraId="65F70CD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51B56D9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620F620C" w14:textId="77777777" w:rsidTr="001A0A21">
        <w:trPr>
          <w:cantSplit/>
        </w:trPr>
        <w:tc>
          <w:tcPr>
            <w:tcW w:w="2307" w:type="pct"/>
          </w:tcPr>
          <w:p w14:paraId="35B3DCD3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502B652A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BD4E648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9332D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71173E3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3979DE2" w14:textId="77777777" w:rsidR="00AB383A" w:rsidRPr="005B1BBC" w:rsidRDefault="00AB383A" w:rsidP="00AB38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</w:tcPr>
          <w:p w14:paraId="4A90DFD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E6F9F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70BFF460" w14:textId="77777777" w:rsidTr="001A0A21">
        <w:trPr>
          <w:cantSplit/>
        </w:trPr>
        <w:tc>
          <w:tcPr>
            <w:tcW w:w="2307" w:type="pct"/>
          </w:tcPr>
          <w:p w14:paraId="03315BDA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9D667B" w14:textId="17E7D993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97" w:type="pct"/>
            <w:vAlign w:val="bottom"/>
          </w:tcPr>
          <w:p w14:paraId="0C713D94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066B" w14:textId="0AFCDC11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97" w:type="pct"/>
            <w:vAlign w:val="bottom"/>
          </w:tcPr>
          <w:p w14:paraId="058724CB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C9B4535" w14:textId="706B6DE0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BBAC457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70B1F64" w14:textId="5CAA0881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B383A" w:rsidRPr="001936B1" w14:paraId="45BA100F" w14:textId="77777777" w:rsidTr="001A0A21">
        <w:trPr>
          <w:cantSplit/>
        </w:trPr>
        <w:tc>
          <w:tcPr>
            <w:tcW w:w="2307" w:type="pct"/>
          </w:tcPr>
          <w:p w14:paraId="0F0EF7CC" w14:textId="4F636683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C44F66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CAD5DC1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27F8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F12D2F3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033B8F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4C1CAC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21F4C1C3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36FDDC04" w14:textId="77777777" w:rsidTr="001A0A21">
        <w:trPr>
          <w:cantSplit/>
        </w:trPr>
        <w:tc>
          <w:tcPr>
            <w:tcW w:w="2307" w:type="pct"/>
          </w:tcPr>
          <w:p w14:paraId="0E06EE76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8" w:type="pct"/>
            <w:vAlign w:val="bottom"/>
          </w:tcPr>
          <w:p w14:paraId="3AF6E4A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ADE46F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621380A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36F9692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F04F0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015BB2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B8C22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0B52999A" w14:textId="77777777" w:rsidTr="001A0A21">
        <w:trPr>
          <w:cantSplit/>
        </w:trPr>
        <w:tc>
          <w:tcPr>
            <w:tcW w:w="2307" w:type="pct"/>
          </w:tcPr>
          <w:p w14:paraId="43EE5840" w14:textId="6F76B399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28678B">
              <w:rPr>
                <w:rFonts w:asciiTheme="majorBidi" w:hAnsiTheme="majorBidi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88" w:type="pct"/>
            <w:vAlign w:val="bottom"/>
          </w:tcPr>
          <w:p w14:paraId="29BC5E14" w14:textId="7832FF0D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  <w:tc>
          <w:tcPr>
            <w:tcW w:w="97" w:type="pct"/>
            <w:vAlign w:val="bottom"/>
          </w:tcPr>
          <w:p w14:paraId="3A71DC0A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133D01" w14:textId="2300D83E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97" w:type="pct"/>
            <w:vAlign w:val="bottom"/>
          </w:tcPr>
          <w:p w14:paraId="2618333F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972B03D" w14:textId="64631E96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0FDFB80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4A4A4CA" w14:textId="23E10F9C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B383A" w:rsidRPr="001936B1" w14:paraId="328E4513" w14:textId="77777777" w:rsidTr="001A0A21">
        <w:trPr>
          <w:cantSplit/>
        </w:trPr>
        <w:tc>
          <w:tcPr>
            <w:tcW w:w="2307" w:type="pct"/>
          </w:tcPr>
          <w:p w14:paraId="7ADB4F9B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A89E305" w14:textId="576F86B7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6D71E72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B7B6E9" w14:textId="7C7D4607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13F0C4AA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57431" w14:textId="1A8CF072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7" w:type="pct"/>
            <w:vAlign w:val="bottom"/>
          </w:tcPr>
          <w:p w14:paraId="4A374BC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61D752" w14:textId="58C21965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B383A" w:rsidRPr="001936B1" w14:paraId="7210B7FC" w14:textId="77777777" w:rsidTr="005E2040">
        <w:trPr>
          <w:cantSplit/>
        </w:trPr>
        <w:tc>
          <w:tcPr>
            <w:tcW w:w="2307" w:type="pct"/>
          </w:tcPr>
          <w:p w14:paraId="16FCAD0A" w14:textId="77777777" w:rsidR="00AB383A" w:rsidRPr="001936B1" w:rsidRDefault="00AB383A" w:rsidP="00AB383A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8728E1" w14:textId="6C8FF105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3A382E2F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09107" w14:textId="76A06AF6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65D865C0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9C45709" w14:textId="6BBE165B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C4BB768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C7E108" w14:textId="424EA065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83A" w:rsidRPr="001936B1" w14:paraId="72229F30" w14:textId="77777777" w:rsidTr="001A0A21">
        <w:trPr>
          <w:cantSplit/>
        </w:trPr>
        <w:tc>
          <w:tcPr>
            <w:tcW w:w="2307" w:type="pct"/>
          </w:tcPr>
          <w:p w14:paraId="066F34B6" w14:textId="77777777" w:rsidR="00AB383A" w:rsidRPr="001936B1" w:rsidRDefault="00AB383A" w:rsidP="00AB383A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345EED3" w14:textId="0CCE7D72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1,106</w:t>
            </w:r>
          </w:p>
        </w:tc>
        <w:tc>
          <w:tcPr>
            <w:tcW w:w="97" w:type="pct"/>
            <w:vAlign w:val="bottom"/>
          </w:tcPr>
          <w:p w14:paraId="5CE80425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412" w14:textId="0CBEA4B8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1,015</w:t>
            </w:r>
          </w:p>
        </w:tc>
        <w:tc>
          <w:tcPr>
            <w:tcW w:w="97" w:type="pct"/>
            <w:vAlign w:val="bottom"/>
          </w:tcPr>
          <w:p w14:paraId="66815E34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C07DEAA" w14:textId="56B152B0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" w:type="pct"/>
            <w:vAlign w:val="bottom"/>
          </w:tcPr>
          <w:p w14:paraId="24F5D73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4DCF9E" w14:textId="15A994F0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AB383A" w:rsidRPr="001936B1" w14:paraId="0BBB722C" w14:textId="77777777" w:rsidTr="001A0A21">
        <w:trPr>
          <w:cantSplit/>
        </w:trPr>
        <w:tc>
          <w:tcPr>
            <w:tcW w:w="2307" w:type="pct"/>
          </w:tcPr>
          <w:p w14:paraId="3541D685" w14:textId="77777777" w:rsidR="00AB383A" w:rsidRPr="001936B1" w:rsidRDefault="00AB383A" w:rsidP="00AB383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7D51" w14:textId="2B2ED5CC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1,199</w:t>
            </w:r>
          </w:p>
        </w:tc>
        <w:tc>
          <w:tcPr>
            <w:tcW w:w="97" w:type="pct"/>
            <w:vAlign w:val="bottom"/>
          </w:tcPr>
          <w:p w14:paraId="68074D76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39B2E" w14:textId="0FD3051B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</w:t>
            </w:r>
          </w:p>
        </w:tc>
        <w:tc>
          <w:tcPr>
            <w:tcW w:w="97" w:type="pct"/>
            <w:vAlign w:val="bottom"/>
          </w:tcPr>
          <w:p w14:paraId="05D52275" w14:textId="77777777" w:rsidR="00AB383A" w:rsidRPr="001936B1" w:rsidRDefault="00AB383A" w:rsidP="00AB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A7F6" w14:textId="3F7F0428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7" w:type="pct"/>
            <w:vAlign w:val="bottom"/>
          </w:tcPr>
          <w:p w14:paraId="411370D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E3B6" w14:textId="564B17FD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AB383A" w:rsidRPr="001936B1" w14:paraId="7BBB01D2" w14:textId="77777777" w:rsidTr="001A0A21">
        <w:trPr>
          <w:cantSplit/>
        </w:trPr>
        <w:tc>
          <w:tcPr>
            <w:tcW w:w="2307" w:type="pct"/>
          </w:tcPr>
          <w:p w14:paraId="3117A62D" w14:textId="39BCF946" w:rsidR="007D3A61" w:rsidRPr="00F35F95" w:rsidRDefault="007D3A61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34EDBE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3357C2D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DA0D9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0492EA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28EB43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7A4D18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907650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5E515BD2" w14:textId="77777777" w:rsidTr="001A0A21">
        <w:trPr>
          <w:cantSplit/>
        </w:trPr>
        <w:tc>
          <w:tcPr>
            <w:tcW w:w="2307" w:type="pct"/>
          </w:tcPr>
          <w:p w14:paraId="5041DE68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588" w:type="pct"/>
          </w:tcPr>
          <w:p w14:paraId="09FE253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E62B88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0F2F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D1609F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188CB2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7E583A3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AF7C51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7BAEA1AF" w14:textId="77777777" w:rsidTr="001A0A21">
        <w:trPr>
          <w:cantSplit/>
        </w:trPr>
        <w:tc>
          <w:tcPr>
            <w:tcW w:w="2307" w:type="pct"/>
          </w:tcPr>
          <w:p w14:paraId="723C7E46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5C52E5B" w14:textId="7972FBAC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4890145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A68A7FD" w14:textId="30910BB4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C018E1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2B4175D" w14:textId="3816649E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4,457</w:t>
            </w:r>
          </w:p>
        </w:tc>
        <w:tc>
          <w:tcPr>
            <w:tcW w:w="97" w:type="pct"/>
          </w:tcPr>
          <w:p w14:paraId="31F127EC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B955A1C" w14:textId="5E213D79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4,924</w:t>
            </w:r>
          </w:p>
        </w:tc>
      </w:tr>
      <w:tr w:rsidR="00AB383A" w:rsidRPr="001936B1" w14:paraId="7B92FB7E" w14:textId="77777777" w:rsidTr="001A0A21">
        <w:trPr>
          <w:cantSplit/>
        </w:trPr>
        <w:tc>
          <w:tcPr>
            <w:tcW w:w="2307" w:type="pct"/>
          </w:tcPr>
          <w:p w14:paraId="757DBBA5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94998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6D3DD17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8D5829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220090E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C4064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D30834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6929970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3FF4B1BD" w14:textId="77777777" w:rsidTr="001A0A21">
        <w:trPr>
          <w:cantSplit/>
        </w:trPr>
        <w:tc>
          <w:tcPr>
            <w:tcW w:w="2307" w:type="pct"/>
          </w:tcPr>
          <w:p w14:paraId="50C713D3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005053A8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4A60AE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FC321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361A176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200F16F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93B047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264A1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77F4919A" w14:textId="77777777" w:rsidTr="001A0A21">
        <w:trPr>
          <w:cantSplit/>
        </w:trPr>
        <w:tc>
          <w:tcPr>
            <w:tcW w:w="2307" w:type="pct"/>
          </w:tcPr>
          <w:p w14:paraId="29537CA6" w14:textId="5962190B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28678B">
              <w:rPr>
                <w:rFonts w:asciiTheme="majorBidi" w:hAnsiTheme="majorBidi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02E1AFBF" w14:textId="40DADF49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2,356</w:t>
            </w:r>
          </w:p>
        </w:tc>
        <w:tc>
          <w:tcPr>
            <w:tcW w:w="97" w:type="pct"/>
          </w:tcPr>
          <w:p w14:paraId="271FD1C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BFC39F" w14:textId="24B80528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2,401</w:t>
            </w:r>
          </w:p>
        </w:tc>
        <w:tc>
          <w:tcPr>
            <w:tcW w:w="97" w:type="pct"/>
          </w:tcPr>
          <w:p w14:paraId="79C06CB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616E2DF" w14:textId="4E1ED864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70A68B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111CD" w14:textId="55EDDE29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83A" w:rsidRPr="001936B1" w14:paraId="2D4073A2" w14:textId="77777777" w:rsidTr="001A0A21">
        <w:trPr>
          <w:cantSplit/>
        </w:trPr>
        <w:tc>
          <w:tcPr>
            <w:tcW w:w="2307" w:type="pct"/>
          </w:tcPr>
          <w:p w14:paraId="7C82C09F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F248162" w14:textId="27B4DB99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76845C8C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DF5FCB" w14:textId="24733E40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6A6ACF2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E9AE8C9" w14:textId="074C5156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7" w:type="pct"/>
          </w:tcPr>
          <w:p w14:paraId="37E12F07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4D5E85F" w14:textId="7CBC8BD0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B383A" w:rsidRPr="001936B1" w14:paraId="21C6ADA4" w14:textId="77777777" w:rsidTr="001A0A21">
        <w:trPr>
          <w:cantSplit/>
        </w:trPr>
        <w:tc>
          <w:tcPr>
            <w:tcW w:w="2307" w:type="pct"/>
          </w:tcPr>
          <w:p w14:paraId="1CA0CFA4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4A8C7C" w14:textId="4D887394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11,298</w:t>
            </w:r>
          </w:p>
        </w:tc>
        <w:tc>
          <w:tcPr>
            <w:tcW w:w="97" w:type="pct"/>
          </w:tcPr>
          <w:p w14:paraId="26FC5CF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8678F8" w14:textId="3ADD6EEF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11,444</w:t>
            </w:r>
          </w:p>
        </w:tc>
        <w:tc>
          <w:tcPr>
            <w:tcW w:w="97" w:type="pct"/>
          </w:tcPr>
          <w:p w14:paraId="53DB9FC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B8C8AE7" w14:textId="0A02441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7" w:type="pct"/>
          </w:tcPr>
          <w:p w14:paraId="49B986F3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D7AF99B" w14:textId="61F7BF16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AB383A" w:rsidRPr="001936B1" w14:paraId="2FC7F38E" w14:textId="77777777" w:rsidTr="001A0A21">
        <w:trPr>
          <w:cantSplit/>
          <w:trHeight w:val="343"/>
        </w:trPr>
        <w:tc>
          <w:tcPr>
            <w:tcW w:w="2307" w:type="pct"/>
          </w:tcPr>
          <w:p w14:paraId="5E0029A5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A7A34" w14:textId="14CDDE5D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13,654</w:t>
            </w:r>
          </w:p>
        </w:tc>
        <w:tc>
          <w:tcPr>
            <w:tcW w:w="97" w:type="pct"/>
          </w:tcPr>
          <w:p w14:paraId="0F3EFFE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EAE5D3" w14:textId="7A4C5DFA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13,845</w:t>
            </w:r>
          </w:p>
        </w:tc>
        <w:tc>
          <w:tcPr>
            <w:tcW w:w="97" w:type="pct"/>
          </w:tcPr>
          <w:p w14:paraId="147FCB5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95E12" w14:textId="411A3F65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7" w:type="pct"/>
          </w:tcPr>
          <w:p w14:paraId="4D8A7D4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4009A" w14:textId="2D3DA074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</w:tr>
      <w:tr w:rsidR="00AB383A" w:rsidRPr="001936B1" w14:paraId="18D84B14" w14:textId="77777777" w:rsidTr="001A0A21">
        <w:trPr>
          <w:cantSplit/>
        </w:trPr>
        <w:tc>
          <w:tcPr>
            <w:tcW w:w="2307" w:type="pct"/>
          </w:tcPr>
          <w:p w14:paraId="4ECFE8F8" w14:textId="77777777" w:rsidR="00AB383A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D75FBC" w14:textId="77777777" w:rsidR="00BB6077" w:rsidRPr="001936B1" w:rsidRDefault="00BB6077" w:rsidP="007F155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5807E4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D790823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73A164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A75B3C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7DC6A8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43B092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7DBDDCA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75E775D8" w14:textId="77777777" w:rsidTr="001A0A21">
        <w:trPr>
          <w:cantSplit/>
        </w:trPr>
        <w:tc>
          <w:tcPr>
            <w:tcW w:w="2307" w:type="pct"/>
          </w:tcPr>
          <w:p w14:paraId="3CC4F6B0" w14:textId="358F2AB3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รายได้ค่าเช่ารอรับรู้</w:t>
            </w:r>
          </w:p>
        </w:tc>
        <w:tc>
          <w:tcPr>
            <w:tcW w:w="588" w:type="pct"/>
            <w:vAlign w:val="bottom"/>
          </w:tcPr>
          <w:p w14:paraId="6B388F28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3D8EDD6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42911C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69B831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01D37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C1B4816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DA9607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2D4AD864" w14:textId="77777777" w:rsidTr="001A0A21">
        <w:trPr>
          <w:cantSplit/>
        </w:trPr>
        <w:tc>
          <w:tcPr>
            <w:tcW w:w="2307" w:type="pct"/>
          </w:tcPr>
          <w:p w14:paraId="4BA0E8E3" w14:textId="77777777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32B65" w14:textId="7FD45CDF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5,247</w:t>
            </w:r>
          </w:p>
        </w:tc>
        <w:tc>
          <w:tcPr>
            <w:tcW w:w="97" w:type="pct"/>
            <w:vAlign w:val="bottom"/>
          </w:tcPr>
          <w:p w14:paraId="3574C737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C0B56D4" w14:textId="3F5AB9C6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5,287</w:t>
            </w:r>
          </w:p>
        </w:tc>
        <w:tc>
          <w:tcPr>
            <w:tcW w:w="97" w:type="pct"/>
            <w:vAlign w:val="bottom"/>
          </w:tcPr>
          <w:p w14:paraId="3A0EF8A7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B65FF40" w14:textId="26FEE7A0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2FE194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91BDF1B" w14:textId="424373FF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D3A56" w:rsidRPr="001936B1" w14:paraId="424C9BA3" w14:textId="77777777" w:rsidTr="00CD3A56">
        <w:trPr>
          <w:cantSplit/>
        </w:trPr>
        <w:tc>
          <w:tcPr>
            <w:tcW w:w="2307" w:type="pct"/>
          </w:tcPr>
          <w:p w14:paraId="4ACB7373" w14:textId="77777777" w:rsidR="00CD3A56" w:rsidRPr="001936B1" w:rsidRDefault="00CD3A56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A18F26B" w14:textId="77777777" w:rsidR="00CD3A56" w:rsidRDefault="00CD3A56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A18E570" w14:textId="77777777" w:rsidR="00CD3A56" w:rsidRPr="001936B1" w:rsidRDefault="00CD3A56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826C930" w14:textId="77777777" w:rsidR="00CD3A56" w:rsidRDefault="00CD3A56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3010590" w14:textId="77777777" w:rsidR="00CD3A56" w:rsidRPr="001936B1" w:rsidRDefault="00CD3A56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93F37F5" w14:textId="77777777" w:rsidR="00CD3A56" w:rsidRDefault="00CD3A56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9529942" w14:textId="77777777" w:rsidR="00CD3A56" w:rsidRPr="001936B1" w:rsidRDefault="00CD3A56" w:rsidP="00AB38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0CE3824" w14:textId="77777777" w:rsidR="00CD3A56" w:rsidRPr="001936B1" w:rsidRDefault="00CD3A56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383A" w:rsidRPr="001936B1" w14:paraId="389125F9" w14:textId="77777777" w:rsidTr="001A0A21">
        <w:trPr>
          <w:cantSplit/>
        </w:trPr>
        <w:tc>
          <w:tcPr>
            <w:tcW w:w="2307" w:type="pct"/>
            <w:shd w:val="clear" w:color="auto" w:fill="auto"/>
          </w:tcPr>
          <w:p w14:paraId="3E378E2F" w14:textId="04599227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4568147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5AA89B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70F96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B1BF348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50B9FE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5FC1EE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39CD9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3A361653" w14:textId="77777777" w:rsidTr="001A0A21">
        <w:trPr>
          <w:cantSplit/>
        </w:trPr>
        <w:tc>
          <w:tcPr>
            <w:tcW w:w="2307" w:type="pct"/>
          </w:tcPr>
          <w:p w14:paraId="5E0DF82E" w14:textId="793BB3B0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28678B">
              <w:rPr>
                <w:rFonts w:asciiTheme="majorBidi" w:hAnsiTheme="majorBidi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88" w:type="pct"/>
            <w:vAlign w:val="bottom"/>
          </w:tcPr>
          <w:p w14:paraId="58F6D427" w14:textId="10FBC0E3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1035B509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6EDE14" w14:textId="082943B8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734A8DD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314702" w14:textId="132622DA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7" w:type="pct"/>
            <w:vAlign w:val="bottom"/>
          </w:tcPr>
          <w:p w14:paraId="137DC49D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AEC66F1" w14:textId="23E1957E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AB383A" w:rsidRPr="001936B1" w14:paraId="6008D9F2" w14:textId="77777777" w:rsidTr="001A0A21">
        <w:trPr>
          <w:cantSplit/>
        </w:trPr>
        <w:tc>
          <w:tcPr>
            <w:tcW w:w="2307" w:type="pct"/>
          </w:tcPr>
          <w:p w14:paraId="480341C6" w14:textId="77777777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3FFF17AE" w14:textId="25239145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3C4461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1812BA" w14:textId="4DB65313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593737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C071EB" w14:textId="3913AF28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45DF233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C5766A0" w14:textId="08E08603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B383A" w:rsidRPr="001936B1" w14:paraId="099DDB6A" w14:textId="77777777" w:rsidTr="001A0A21">
        <w:trPr>
          <w:cantSplit/>
        </w:trPr>
        <w:tc>
          <w:tcPr>
            <w:tcW w:w="2307" w:type="pct"/>
          </w:tcPr>
          <w:p w14:paraId="4E9E003D" w14:textId="77777777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  <w:vAlign w:val="bottom"/>
          </w:tcPr>
          <w:p w14:paraId="1E7C1082" w14:textId="79017523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97" w:type="pct"/>
            <w:vAlign w:val="bottom"/>
          </w:tcPr>
          <w:p w14:paraId="189217B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37A525DE" w14:textId="5171F74A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7" w:type="pct"/>
            <w:vAlign w:val="bottom"/>
          </w:tcPr>
          <w:p w14:paraId="55AA93AF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BF078D8" w14:textId="43336095" w:rsidR="00AB383A" w:rsidRPr="001936B1" w:rsidRDefault="00AB383A" w:rsidP="00DE65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358A8E6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543C66" w14:textId="18195C89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383A" w:rsidRPr="001936B1" w14:paraId="276F46E3" w14:textId="77777777" w:rsidTr="001A0A21">
        <w:trPr>
          <w:cantSplit/>
        </w:trPr>
        <w:tc>
          <w:tcPr>
            <w:tcW w:w="2307" w:type="pct"/>
          </w:tcPr>
          <w:p w14:paraId="07F73A7E" w14:textId="77777777" w:rsidR="00AB383A" w:rsidRPr="001936B1" w:rsidRDefault="00AB383A" w:rsidP="00AB383A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28BA41A" w14:textId="47F7BFD8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3223595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27BEB8" w14:textId="5F59497D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7" w:type="pct"/>
            <w:vAlign w:val="bottom"/>
          </w:tcPr>
          <w:p w14:paraId="3CCC5756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3F4474" w14:textId="250CFFCF" w:rsidR="00AB383A" w:rsidRPr="001936B1" w:rsidRDefault="00AB383A" w:rsidP="00307A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431D12F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32D702" w14:textId="2F95E86A" w:rsidR="00AB383A" w:rsidRPr="001936B1" w:rsidRDefault="00AB383A" w:rsidP="00307A2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383A" w:rsidRPr="001936B1" w14:paraId="3A9C766F" w14:textId="77777777" w:rsidTr="001A0A21">
        <w:trPr>
          <w:cantSplit/>
        </w:trPr>
        <w:tc>
          <w:tcPr>
            <w:tcW w:w="2307" w:type="pct"/>
          </w:tcPr>
          <w:p w14:paraId="72FF402A" w14:textId="77777777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D72F5" w14:textId="191F113D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97" w:type="pct"/>
            <w:vAlign w:val="bottom"/>
          </w:tcPr>
          <w:p w14:paraId="474009D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E846" w14:textId="68810ED2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97" w:type="pct"/>
            <w:vAlign w:val="bottom"/>
          </w:tcPr>
          <w:p w14:paraId="096CB29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8A73" w14:textId="6A706F41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97" w:type="pct"/>
            <w:vAlign w:val="bottom"/>
          </w:tcPr>
          <w:p w14:paraId="3E2822B6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7E27" w14:textId="58FEF0FB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</w:tr>
      <w:tr w:rsidR="00AB383A" w:rsidRPr="001936B1" w14:paraId="32BC5EA5" w14:textId="77777777" w:rsidTr="00805012">
        <w:trPr>
          <w:cantSplit/>
        </w:trPr>
        <w:tc>
          <w:tcPr>
            <w:tcW w:w="2307" w:type="pct"/>
          </w:tcPr>
          <w:p w14:paraId="2C1A48D2" w14:textId="77777777" w:rsidR="00AB383A" w:rsidRPr="001936B1" w:rsidRDefault="00AB383A" w:rsidP="00AB383A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768690C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B92B32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5EF7EB6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FDCF803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B237A8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B1FAAE3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68EBA24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383A" w:rsidRPr="001936B1" w14:paraId="7646948D" w14:textId="77777777" w:rsidTr="001A0A21">
        <w:trPr>
          <w:cantSplit/>
        </w:trPr>
        <w:tc>
          <w:tcPr>
            <w:tcW w:w="2307" w:type="pct"/>
          </w:tcPr>
          <w:p w14:paraId="7580A256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62E0C66F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42980A4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2738F822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4F94010C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F91B3F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9743B0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0C7DE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83A" w:rsidRPr="001936B1" w14:paraId="4D7C4150" w14:textId="77777777" w:rsidTr="001A0A21">
        <w:trPr>
          <w:cantSplit/>
        </w:trPr>
        <w:tc>
          <w:tcPr>
            <w:tcW w:w="2307" w:type="pct"/>
          </w:tcPr>
          <w:p w14:paraId="0CBDE7AD" w14:textId="77777777" w:rsidR="00AB383A" w:rsidRPr="001936B1" w:rsidRDefault="00AB383A" w:rsidP="00AB383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6D9476" w14:textId="4520EACC" w:rsidR="00AB383A" w:rsidRPr="001936B1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266</w:t>
            </w:r>
          </w:p>
        </w:tc>
        <w:tc>
          <w:tcPr>
            <w:tcW w:w="97" w:type="pct"/>
          </w:tcPr>
          <w:p w14:paraId="42E5710C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EAEB3" w14:textId="677B7C1D" w:rsidR="00AB383A" w:rsidRPr="001936B1" w:rsidRDefault="00AB383A" w:rsidP="00AB38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97" w:type="pct"/>
          </w:tcPr>
          <w:p w14:paraId="54F104F5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5815A1" w14:textId="43C49E6E" w:rsidR="00AB383A" w:rsidRPr="005E4FE4" w:rsidRDefault="00AB383A" w:rsidP="00AB38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266</w:t>
            </w:r>
          </w:p>
        </w:tc>
        <w:tc>
          <w:tcPr>
            <w:tcW w:w="97" w:type="pct"/>
          </w:tcPr>
          <w:p w14:paraId="7742872B" w14:textId="77777777" w:rsidR="00AB383A" w:rsidRPr="001936B1" w:rsidRDefault="00AB383A" w:rsidP="00AB383A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E4879FA" w14:textId="431013DD" w:rsidR="00AB383A" w:rsidRPr="001936B1" w:rsidRDefault="00AB383A" w:rsidP="00AB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</w:tr>
    </w:tbl>
    <w:p w14:paraId="4C27D882" w14:textId="77777777" w:rsidR="00301167" w:rsidRPr="00F35F95" w:rsidRDefault="00301167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1E35E8B" w14:textId="7042C260" w:rsidR="009030AC" w:rsidRPr="001936B1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1936B1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A26E23" w14:textId="6EF94707" w:rsidR="007C326F" w:rsidRDefault="009030AC" w:rsidP="007C326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12643" w:rsidRPr="001936B1">
        <w:rPr>
          <w:rFonts w:asciiTheme="majorBidi" w:hAnsiTheme="majorBidi" w:cstheme="majorBidi"/>
          <w:sz w:val="28"/>
          <w:szCs w:val="28"/>
        </w:rPr>
        <w:t>3</w:t>
      </w:r>
      <w:r w:rsidR="005E6B43">
        <w:rPr>
          <w:rFonts w:asciiTheme="majorBidi" w:hAnsiTheme="majorBidi" w:cstheme="majorBidi"/>
          <w:sz w:val="28"/>
          <w:szCs w:val="28"/>
        </w:rPr>
        <w:t>1</w:t>
      </w:r>
      <w:r w:rsidR="005E6B43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793289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</w:rPr>
        <w:t>256</w:t>
      </w:r>
      <w:r w:rsidR="005E6B43">
        <w:rPr>
          <w:rFonts w:asciiTheme="majorBidi" w:hAnsiTheme="majorBidi" w:cstheme="majorBidi"/>
          <w:sz w:val="28"/>
          <w:szCs w:val="28"/>
        </w:rPr>
        <w:t>7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5A553C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หลายแห่ง เป็นจำนวนเงิน</w:t>
      </w:r>
      <w:r w:rsidR="004465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656C">
        <w:rPr>
          <w:rFonts w:asciiTheme="majorBidi" w:hAnsiTheme="majorBidi" w:cstheme="majorBidi"/>
          <w:sz w:val="28"/>
          <w:szCs w:val="28"/>
        </w:rPr>
        <w:t>204</w:t>
      </w:r>
      <w:r w:rsidR="009E4BF5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C26DA71" w14:textId="77777777" w:rsidR="0054506C" w:rsidRPr="001936B1" w:rsidRDefault="0054506C" w:rsidP="007C326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1AB7AB" w14:textId="77777777" w:rsidR="00C34D5B" w:rsidRPr="001936B1" w:rsidRDefault="00C34D5B" w:rsidP="00C34D5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  <w:r w:rsidRPr="001936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ACF3B16" w14:textId="77777777" w:rsidR="00C34D5B" w:rsidRPr="001936B1" w:rsidRDefault="00C34D5B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17E435" w14:textId="1122EB0D" w:rsidR="00C34D5B" w:rsidRPr="001936B1" w:rsidRDefault="00BD3656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40C6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A40C64">
        <w:rPr>
          <w:rFonts w:asciiTheme="majorBidi" w:hAnsiTheme="majorBidi" w:cstheme="majorBidi"/>
          <w:sz w:val="28"/>
          <w:szCs w:val="28"/>
        </w:rPr>
        <w:t xml:space="preserve">2566 </w:t>
      </w:r>
      <w:r w:rsidRPr="00A40C64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หลายแห่ง</w:t>
      </w:r>
      <w:r w:rsidR="00272503" w:rsidRPr="00A40C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0743" w:rsidRPr="00E3734D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CC0743" w:rsidRPr="00E3734D">
        <w:rPr>
          <w:rFonts w:asciiTheme="majorBidi" w:hAnsiTheme="majorBidi" w:cstheme="majorBidi"/>
          <w:sz w:val="28"/>
          <w:szCs w:val="28"/>
        </w:rPr>
        <w:t xml:space="preserve">5 </w:t>
      </w:r>
      <w:r w:rsidR="00CC0743" w:rsidRPr="00E3734D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C074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2503" w:rsidRPr="00A40C64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Pr="00A40C64">
        <w:rPr>
          <w:rFonts w:asciiTheme="majorBidi" w:hAnsiTheme="majorBidi" w:cstheme="majorBidi"/>
          <w:sz w:val="28"/>
          <w:szCs w:val="28"/>
          <w:cs/>
        </w:rPr>
        <w:t>ตกลงชำระค่าบริการตามราคาทุนบวกกำไรส่วนเพิ่มตามที่ระบุในสัญญา</w:t>
      </w:r>
    </w:p>
    <w:p w14:paraId="1646485A" w14:textId="644667CB" w:rsidR="00C34D5B" w:rsidRDefault="00C34D5B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08C5F0" w14:textId="779E774E" w:rsidR="0054506C" w:rsidRDefault="0054506C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53D390" w14:textId="4BE80843" w:rsidR="0054506C" w:rsidRDefault="0054506C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91E116" w14:textId="3A74CE4D" w:rsidR="0054506C" w:rsidRDefault="0054506C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1B3A7D" w14:textId="659F9112" w:rsidR="0054506C" w:rsidRDefault="0054506C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D3A34" w14:textId="05FEAE7E" w:rsidR="0054506C" w:rsidRDefault="0054506C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78C3D6" w14:textId="77777777" w:rsidR="0054506C" w:rsidRPr="001936B1" w:rsidRDefault="0054506C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95CA6" w14:textId="33EE4A8B" w:rsidR="007C326F" w:rsidRPr="001936B1" w:rsidRDefault="007C326F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</w:t>
      </w:r>
      <w:r w:rsidR="00D236FE" w:rsidRPr="001936B1">
        <w:rPr>
          <w:rFonts w:asciiTheme="majorBidi" w:hAnsiTheme="majorBidi" w:cstheme="majorBidi"/>
          <w:sz w:val="28"/>
          <w:szCs w:val="28"/>
          <w:u w:val="none"/>
          <w:cs/>
        </w:rPr>
        <w:t>การร่วมค้า</w:t>
      </w:r>
    </w:p>
    <w:p w14:paraId="3C3F65F4" w14:textId="77777777" w:rsidR="00D236FE" w:rsidRPr="001936B1" w:rsidRDefault="00D236FE" w:rsidP="007C326F">
      <w:pPr>
        <w:rPr>
          <w:rFonts w:asciiTheme="majorBidi" w:hAnsiTheme="majorBidi" w:cstheme="majorBidi"/>
        </w:rPr>
      </w:pPr>
      <w:r w:rsidRPr="001936B1">
        <w:rPr>
          <w:rFonts w:asciiTheme="majorBidi" w:hAnsiTheme="majorBidi" w:cstheme="majorBidi"/>
          <w:cs/>
        </w:rPr>
        <w:tab/>
      </w:r>
      <w:r w:rsidRPr="001936B1">
        <w:rPr>
          <w:rFonts w:asciiTheme="majorBidi" w:hAnsiTheme="majorBidi" w:cstheme="majorBidi"/>
          <w:cs/>
        </w:rPr>
        <w:tab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265"/>
        <w:gridCol w:w="237"/>
        <w:gridCol w:w="1223"/>
        <w:gridCol w:w="236"/>
        <w:gridCol w:w="1227"/>
      </w:tblGrid>
      <w:tr w:rsidR="00D236FE" w:rsidRPr="001936B1" w14:paraId="37787225" w14:textId="77777777" w:rsidTr="00611313">
        <w:trPr>
          <w:tblHeader/>
        </w:trPr>
        <w:tc>
          <w:tcPr>
            <w:tcW w:w="5940" w:type="dxa"/>
            <w:vAlign w:val="bottom"/>
          </w:tcPr>
          <w:p w14:paraId="67371B07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814D022" w14:textId="77E61024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E6B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="005E6B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E6B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E6B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65" w:type="dxa"/>
            <w:vAlign w:val="bottom"/>
          </w:tcPr>
          <w:p w14:paraId="6181741A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4FFBC9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D7B2EE7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1936B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9C32871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6EF32654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11255F6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1936B1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D236FE" w:rsidRPr="001936B1" w14:paraId="7E7CF49E" w14:textId="77777777" w:rsidTr="00611313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22BFBCA0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65" w:type="dxa"/>
          </w:tcPr>
          <w:p w14:paraId="30B41A7F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6941D9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</w:tcPr>
          <w:p w14:paraId="490FCECA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236FE" w:rsidRPr="001936B1" w14:paraId="33ECB010" w14:textId="77777777" w:rsidTr="00611313">
        <w:tc>
          <w:tcPr>
            <w:tcW w:w="5940" w:type="dxa"/>
            <w:vAlign w:val="bottom"/>
          </w:tcPr>
          <w:p w14:paraId="089AEEB1" w14:textId="64C2B32C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</w:t>
            </w:r>
            <w:r w:rsidR="003011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าทางอ้อม</w:t>
            </w:r>
          </w:p>
        </w:tc>
        <w:tc>
          <w:tcPr>
            <w:tcW w:w="265" w:type="dxa"/>
          </w:tcPr>
          <w:p w14:paraId="3AC3B8D8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70752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A0087E5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6A0B06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7C35B84F" w14:textId="6FC8EF80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236FE" w:rsidRPr="00A52F52" w14:paraId="72DAF50C" w14:textId="77777777" w:rsidTr="00611313">
        <w:tc>
          <w:tcPr>
            <w:tcW w:w="5940" w:type="dxa"/>
            <w:shd w:val="clear" w:color="auto" w:fill="auto"/>
            <w:vAlign w:val="bottom"/>
          </w:tcPr>
          <w:p w14:paraId="3AFE18F4" w14:textId="41A14E52" w:rsidR="00D236FE" w:rsidRPr="00A52F52" w:rsidRDefault="008004E4" w:rsidP="00545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ขายเงินลงทุนใน </w:t>
            </w:r>
            <w:r w:rsidR="000E4553" w:rsidRPr="00A52F52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="00AD686E" w:rsidRPr="00A52F5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D686E" w:rsidRPr="00A52F52">
              <w:rPr>
                <w:rFonts w:asciiTheme="majorBidi" w:hAnsiTheme="majorBidi"/>
                <w:sz w:val="28"/>
                <w:szCs w:val="28"/>
                <w:cs/>
              </w:rPr>
              <w:t>ลัคชัวรี่ กูดส์ (ประเทศไทย) จำกัด</w:t>
            </w:r>
            <w:r w:rsidR="00301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011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54506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="0061131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</w:t>
            </w:r>
            <w:r w:rsidR="005450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65" w:type="dxa"/>
          </w:tcPr>
          <w:p w14:paraId="41101D89" w14:textId="77777777" w:rsidR="00D236FE" w:rsidRPr="00A52F52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249E2E5" w14:textId="77777777" w:rsidR="00D236FE" w:rsidRPr="00A52F52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79221AB" w14:textId="1E8369FD" w:rsidR="00D236FE" w:rsidRPr="00A52F52" w:rsidRDefault="00AD686E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A52F5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8</w:t>
            </w:r>
            <w:r w:rsidR="006B6A45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C2252A0" w14:textId="77777777" w:rsidR="00D236FE" w:rsidRPr="00A52F52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1BC86BC4" w14:textId="32C6431F" w:rsidR="00D236FE" w:rsidRPr="00A52F52" w:rsidRDefault="00AD686E" w:rsidP="00DE657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2F5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CF265AC" w14:textId="77777777" w:rsidR="000E64F6" w:rsidRDefault="000E64F6" w:rsidP="006B6A45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1882D" w14:textId="747BD049" w:rsidR="001D05F0" w:rsidRDefault="001D05F0" w:rsidP="006B6A45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52F52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="00AD686E" w:rsidRPr="00A52F5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A52F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2F52">
        <w:rPr>
          <w:rFonts w:asciiTheme="majorBidi" w:hAnsiTheme="majorBidi" w:cstheme="majorBidi"/>
          <w:sz w:val="28"/>
          <w:szCs w:val="28"/>
        </w:rPr>
        <w:t>256</w:t>
      </w:r>
      <w:r w:rsidR="00AD686E" w:rsidRPr="00A52F52">
        <w:rPr>
          <w:rFonts w:asciiTheme="majorBidi" w:hAnsiTheme="majorBidi" w:cstheme="majorBidi"/>
          <w:sz w:val="28"/>
          <w:szCs w:val="28"/>
        </w:rPr>
        <w:t>7</w:t>
      </w:r>
      <w:r w:rsidRPr="00A52F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52F52" w:rsidRPr="00A52F52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="00A52F52"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="00A52F52" w:rsidRPr="00A52F52">
        <w:rPr>
          <w:rFonts w:asciiTheme="majorBidi" w:hAnsiTheme="majorBidi"/>
          <w:sz w:val="28"/>
          <w:szCs w:val="28"/>
          <w:cs/>
        </w:rPr>
        <w:t>ได้ขายหุ้น</w:t>
      </w:r>
      <w:r w:rsidR="00AF153A" w:rsidRPr="00A52F52">
        <w:rPr>
          <w:rFonts w:asciiTheme="majorBidi" w:hAnsiTheme="majorBidi"/>
          <w:sz w:val="28"/>
          <w:szCs w:val="28"/>
          <w:cs/>
        </w:rPr>
        <w:t>ทั้งหมด</w:t>
      </w:r>
      <w:r w:rsidR="00A52F52" w:rsidRPr="00A52F52">
        <w:rPr>
          <w:rFonts w:asciiTheme="majorBidi" w:hAnsiTheme="majorBidi"/>
          <w:sz w:val="28"/>
          <w:szCs w:val="28"/>
          <w:cs/>
        </w:rPr>
        <w:t>ในบริษัท</w:t>
      </w:r>
      <w:r w:rsidR="00A52F52"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="00A52F52" w:rsidRPr="00A52F52">
        <w:rPr>
          <w:rFonts w:asciiTheme="majorBidi" w:hAnsiTheme="majorBidi"/>
          <w:sz w:val="28"/>
          <w:szCs w:val="28"/>
          <w:cs/>
        </w:rPr>
        <w:t>ลัคชัวรี่ กูดส์ (ประเทศไทย) จำกัด</w:t>
      </w:r>
      <w:r w:rsidR="00A52F52"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="00AF153A">
        <w:rPr>
          <w:rFonts w:asciiTheme="majorBidi" w:hAnsiTheme="majorBidi" w:hint="cs"/>
          <w:sz w:val="28"/>
          <w:szCs w:val="28"/>
          <w:cs/>
        </w:rPr>
        <w:t>ซึ่งมี</w:t>
      </w:r>
      <w:r w:rsidR="00A52F52" w:rsidRPr="00A52F52">
        <w:rPr>
          <w:rFonts w:asciiTheme="majorBidi" w:hAnsiTheme="majorBidi"/>
          <w:sz w:val="28"/>
          <w:szCs w:val="28"/>
          <w:cs/>
        </w:rPr>
        <w:t>ส่วนได้เสียร้อยละ</w:t>
      </w:r>
      <w:r w:rsidR="00A52F52" w:rsidRPr="00A52F52">
        <w:rPr>
          <w:rFonts w:asciiTheme="majorBidi" w:hAnsiTheme="majorBidi" w:cstheme="majorBidi"/>
          <w:sz w:val="28"/>
          <w:szCs w:val="28"/>
        </w:rPr>
        <w:t xml:space="preserve"> 25</w:t>
      </w:r>
      <w:r w:rsidR="00A52F52" w:rsidRPr="00A52F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52F52" w:rsidRPr="00A52F52">
        <w:rPr>
          <w:rFonts w:asciiTheme="majorBidi" w:hAnsiTheme="majorBidi"/>
          <w:sz w:val="28"/>
          <w:szCs w:val="28"/>
          <w:cs/>
        </w:rPr>
        <w:t xml:space="preserve">ของทุนที่ออกและชำระแล้วเป็นจำนวนเงิน </w:t>
      </w:r>
      <w:r w:rsidR="00A52F52" w:rsidRPr="00A52F52">
        <w:rPr>
          <w:rFonts w:asciiTheme="majorBidi" w:hAnsiTheme="majorBidi" w:hint="cs"/>
          <w:sz w:val="28"/>
          <w:szCs w:val="28"/>
          <w:cs/>
        </w:rPr>
        <w:t>82</w:t>
      </w:r>
      <w:r w:rsidR="00A52F52"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="00A52F52" w:rsidRPr="00A52F52">
        <w:rPr>
          <w:rFonts w:asciiTheme="majorBidi" w:hAnsiTheme="majorBidi"/>
          <w:sz w:val="28"/>
          <w:szCs w:val="28"/>
          <w:cs/>
        </w:rPr>
        <w:t>ล้านบาท</w:t>
      </w:r>
      <w:r w:rsidR="00A52F52" w:rsidRPr="00A52F52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77F19871" w14:textId="77777777" w:rsidR="007752F0" w:rsidRPr="001936B1" w:rsidRDefault="007752F0" w:rsidP="006B6A45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12EDE7" w14:textId="722AC08A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03D8A04" w14:textId="23C722FB" w:rsidR="009030AC" w:rsidRPr="001936B1" w:rsidRDefault="009030AC" w:rsidP="005A350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1936B1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2A69D92A" w:rsidR="00E85561" w:rsidRPr="009D7A02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="00BC0E08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BC0E08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</w:tcPr>
          <w:p w14:paraId="4FE7115B" w14:textId="77777777" w:rsidR="00E85561" w:rsidRPr="001936B1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1936B1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1936B1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1936B1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1936B1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1936B1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1936B1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1936B1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6CBE" w:rsidRPr="001936B1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5D6CBE" w:rsidRPr="001936B1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5D6CBE" w:rsidRPr="001936B1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30966F81" w:rsidR="005D6CBE" w:rsidRPr="001936B1" w:rsidRDefault="007257CB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</w:p>
        </w:tc>
      </w:tr>
      <w:tr w:rsidR="005D6CBE" w:rsidRPr="001936B1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6DC2754A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6B1EB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ไป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4CE8B4CC" w:rsidR="005D6CBE" w:rsidRPr="001936B1" w:rsidRDefault="005E2400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00777785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4F6460F3" w:rsidR="005D6CBE" w:rsidRPr="001936B1" w:rsidRDefault="007257CB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6CBE" w:rsidRPr="001936B1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5D79C048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72032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09DFDF87" w:rsidR="005D6CBE" w:rsidRPr="001936B1" w:rsidRDefault="005E2400" w:rsidP="005D6CBE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74E5FBB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04BF9C74" w:rsidR="005D6CBE" w:rsidRPr="001936B1" w:rsidRDefault="007257CB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5D6CBE" w:rsidRPr="001936B1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5D6CBE" w:rsidRPr="001936B1" w:rsidRDefault="005D6CBE" w:rsidP="005D6CB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2CA5543E" w:rsidR="005D6CBE" w:rsidRPr="001936B1" w:rsidRDefault="007257CB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5D6CBE" w:rsidRPr="001936B1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07969B98" w:rsidR="005D6CBE" w:rsidRPr="001936B1" w:rsidRDefault="00301167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257CB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7A16EF9" w14:textId="6BA7D3D5" w:rsidR="00AB383A" w:rsidRPr="001936B1" w:rsidRDefault="00A9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0"/>
          <w:szCs w:val="20"/>
        </w:rPr>
        <w:tab/>
      </w:r>
    </w:p>
    <w:p w14:paraId="4E7026D1" w14:textId="274A30BF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</w:p>
    <w:p w14:paraId="3F8E00E2" w14:textId="60500F23" w:rsidR="009030AC" w:rsidRPr="00AB383A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:rsidRPr="001936B1" w14:paraId="468214FC" w14:textId="77777777" w:rsidTr="7F40CF6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17FD9B63" w:rsidR="00BC0E08" w:rsidRPr="009D7A02" w:rsidRDefault="00BC0E08" w:rsidP="00E03E2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3BC83D76" w14:textId="77777777" w:rsidR="00BC0E08" w:rsidRPr="001936B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BC0E08" w:rsidRPr="001936B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:rsidRPr="001936B1" w14:paraId="235279BE" w14:textId="77777777" w:rsidTr="7F40CF61">
        <w:trPr>
          <w:cantSplit/>
        </w:trPr>
        <w:tc>
          <w:tcPr>
            <w:tcW w:w="5940" w:type="dxa"/>
          </w:tcPr>
          <w:p w14:paraId="076BE702" w14:textId="77777777" w:rsidR="00882F21" w:rsidRPr="001936B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1936B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1936B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42C11" w:rsidRPr="001936B1" w14:paraId="0E5C9916" w14:textId="77777777" w:rsidTr="7F40CF61">
        <w:trPr>
          <w:cantSplit/>
        </w:trPr>
        <w:tc>
          <w:tcPr>
            <w:tcW w:w="5940" w:type="dxa"/>
          </w:tcPr>
          <w:p w14:paraId="72777C23" w14:textId="38348147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4F2ACAC9" w:rsidR="00042C11" w:rsidRPr="001936B1" w:rsidRDefault="00554086" w:rsidP="7995C8B0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3,26</w:t>
            </w:r>
            <w:r w:rsidR="6B798D14"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42C11" w:rsidRPr="001936B1" w14:paraId="2269935E" w14:textId="77777777" w:rsidTr="7F40CF61">
        <w:trPr>
          <w:cantSplit/>
        </w:trPr>
        <w:tc>
          <w:tcPr>
            <w:tcW w:w="5940" w:type="dxa"/>
            <w:hideMark/>
          </w:tcPr>
          <w:p w14:paraId="5614A27E" w14:textId="77777777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5937621C" w:rsidR="00042C11" w:rsidRPr="001936B1" w:rsidRDefault="00554086" w:rsidP="7995C8B0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</w:t>
            </w:r>
            <w:r w:rsidR="7319A3F5"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42C11" w:rsidRPr="001936B1" w14:paraId="6BA2BE27" w14:textId="77777777" w:rsidTr="7F40CF61">
        <w:trPr>
          <w:cantSplit/>
        </w:trPr>
        <w:tc>
          <w:tcPr>
            <w:tcW w:w="5940" w:type="dxa"/>
            <w:hideMark/>
          </w:tcPr>
          <w:p w14:paraId="47473C3D" w14:textId="3B2B8A99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6B1EB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40B2258F" w:rsidR="00042C11" w:rsidRPr="001936B1" w:rsidRDefault="005E2400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07A1F78E" w14:textId="4E359F1E" w:rsidR="00042C11" w:rsidRPr="001936B1" w:rsidRDefault="007257CB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</w:tr>
      <w:tr w:rsidR="00042C11" w:rsidRPr="001936B1" w14:paraId="69D31164" w14:textId="77777777" w:rsidTr="7F40CF61">
        <w:trPr>
          <w:cantSplit/>
        </w:trPr>
        <w:tc>
          <w:tcPr>
            <w:tcW w:w="5940" w:type="dxa"/>
            <w:hideMark/>
          </w:tcPr>
          <w:p w14:paraId="5D65C784" w14:textId="6ADCD8D0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7FDF3BDE" w:rsidR="00042C11" w:rsidRPr="001936B1" w:rsidRDefault="00554086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  <w:tr w:rsidR="00042C11" w:rsidRPr="001936B1" w14:paraId="61E736F6" w14:textId="77777777" w:rsidTr="7F40CF61">
        <w:trPr>
          <w:cantSplit/>
        </w:trPr>
        <w:tc>
          <w:tcPr>
            <w:tcW w:w="5940" w:type="dxa"/>
            <w:hideMark/>
          </w:tcPr>
          <w:p w14:paraId="614F1C1E" w14:textId="77777777" w:rsidR="00042C11" w:rsidRPr="001936B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78F06695" w:rsidR="00042C11" w:rsidRPr="001936B1" w:rsidRDefault="00554086" w:rsidP="7995C8B0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3DFC0F94" w:rsidRPr="7995C8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</w:tr>
      <w:tr w:rsidR="00042C11" w:rsidRPr="001936B1" w14:paraId="534C8432" w14:textId="77777777" w:rsidTr="7F40CF61">
        <w:trPr>
          <w:cantSplit/>
        </w:trPr>
        <w:tc>
          <w:tcPr>
            <w:tcW w:w="5940" w:type="dxa"/>
            <w:hideMark/>
          </w:tcPr>
          <w:p w14:paraId="7E3457AD" w14:textId="77777777" w:rsidR="00042C11" w:rsidRPr="001936B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4B31BAD2" w:rsidR="00042C11" w:rsidRPr="001936B1" w:rsidRDefault="00554086" w:rsidP="7F40CF6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F40CF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(1,82</w:t>
            </w:r>
            <w:r w:rsidR="6DE9F47C" w:rsidRPr="7F40CF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7F40CF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A619AC3" w14:textId="10236BDF" w:rsidR="004D4326" w:rsidRDefault="004D4326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39EE117E" w14:textId="7D21F38C" w:rsidR="0054506C" w:rsidRDefault="0054506C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1A894DD4" w14:textId="207B7D2F" w:rsidR="0054506C" w:rsidRDefault="0054506C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3C7E2C45" w14:textId="77777777" w:rsidR="0054506C" w:rsidRPr="00AB383A" w:rsidRDefault="0054506C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47328B79" w14:textId="68EAC516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1197D734" w14:textId="77777777" w:rsidR="00882F21" w:rsidRPr="00AB383A" w:rsidRDefault="00882F21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:rsidRPr="001936B1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2CD79790" w:rsidR="00BC0E08" w:rsidRPr="001936B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79499982" w14:textId="77777777" w:rsidR="00BC0E08" w:rsidRPr="001936B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BC0E08" w:rsidRPr="001936B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C0E08" w:rsidRPr="001936B1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BC0E08" w:rsidRPr="001936B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BC0E08" w:rsidRPr="001936B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BC0E08" w:rsidRPr="001936B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82A34" w:rsidRPr="001936B1" w14:paraId="26EFAD7E" w14:textId="77777777" w:rsidTr="007752F0">
        <w:trPr>
          <w:cantSplit/>
        </w:trPr>
        <w:tc>
          <w:tcPr>
            <w:tcW w:w="5940" w:type="dxa"/>
            <w:hideMark/>
          </w:tcPr>
          <w:p w14:paraId="718EEBEE" w14:textId="7777777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6F66E3B" w14:textId="5F5BB509" w:rsidR="00A82A34" w:rsidRPr="006E5C1A" w:rsidRDefault="00E41746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A82A34" w:rsidRPr="001936B1" w14:paraId="182EDC7A" w14:textId="77777777" w:rsidTr="007752F0">
        <w:trPr>
          <w:cantSplit/>
        </w:trPr>
        <w:tc>
          <w:tcPr>
            <w:tcW w:w="5940" w:type="dxa"/>
            <w:hideMark/>
          </w:tcPr>
          <w:p w14:paraId="53DF8F5E" w14:textId="7777777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BFA30CD" w14:textId="134A08F0" w:rsidR="00A82A34" w:rsidRPr="006E5C1A" w:rsidRDefault="00E41746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A82A34" w:rsidRPr="001936B1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7FD10B99" w:rsidR="00A82A34" w:rsidRPr="001936B1" w:rsidRDefault="00C2319A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31314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2A34" w:rsidRPr="001936B1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77E959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7BA354AB" w:rsidR="00A82A34" w:rsidRPr="001936B1" w:rsidRDefault="005E2400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55D96FB1" w14:textId="4D2CD8F0" w:rsidR="00A82A34" w:rsidRPr="001936B1" w:rsidRDefault="007257CB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(178)</w:t>
            </w:r>
          </w:p>
        </w:tc>
      </w:tr>
      <w:tr w:rsidR="00A82A34" w:rsidRPr="001936B1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1A3BD805" w:rsidR="00A82A34" w:rsidRPr="001936B1" w:rsidRDefault="00C2319A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82A34" w:rsidRPr="001936B1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A82A34" w:rsidRPr="001936B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643A6FC8" w:rsidR="00A82A34" w:rsidRPr="001936B1" w:rsidRDefault="00C2319A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1,106</w:t>
            </w:r>
          </w:p>
        </w:tc>
      </w:tr>
      <w:tr w:rsidR="00A82A34" w:rsidRPr="001936B1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A82A34" w:rsidRPr="001936B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53E9063D" w:rsidR="00A82A34" w:rsidRPr="001936B1" w:rsidRDefault="006B1EBB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231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4506C" w:rsidRPr="001936B1" w14:paraId="12D97D22" w14:textId="77777777" w:rsidTr="00882F21">
        <w:trPr>
          <w:cantSplit/>
        </w:trPr>
        <w:tc>
          <w:tcPr>
            <w:tcW w:w="5940" w:type="dxa"/>
          </w:tcPr>
          <w:p w14:paraId="56F1540F" w14:textId="77777777" w:rsidR="0054506C" w:rsidRPr="001936B1" w:rsidRDefault="0054506C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3295A6" w14:textId="77777777" w:rsidR="0054506C" w:rsidRPr="001936B1" w:rsidRDefault="0054506C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6A3BEBF" w14:textId="77777777" w:rsidR="0054506C" w:rsidRDefault="0054506C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1D4D73C" w14:textId="77777777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AB383A" w:rsidRDefault="009030AC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60B8BBCF" w14:textId="612C7356" w:rsidR="006D6915" w:rsidRPr="000E4553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ในปี 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AD686E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กลุ่มบริษัทได้เข้าทำตั๋วสัญญาใช้เงิน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15A4E" w:rsidRPr="000E4553">
        <w:rPr>
          <w:rFonts w:asciiTheme="majorBidi" w:hAnsiTheme="majorBidi" w:cstheme="majorBidi"/>
          <w:sz w:val="28"/>
          <w:szCs w:val="28"/>
          <w:cs/>
          <w:lang w:val="en-US"/>
        </w:rPr>
        <w:t>เลตเตอร์ออฟเครดิต ทรัสต์รีซี</w:t>
      </w:r>
      <w:r w:rsidR="00215A4E"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8D467E"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ระยะสั้น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ซึ่งมีกำหนดชำระคืนเมื่อทวงถามและภายในเดือน </w:t>
      </w:r>
      <w:r w:rsidR="000E4553" w:rsidRPr="000E45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มีนาคม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965C84" w:rsidRPr="000E4553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0E4553" w:rsidRPr="000E4553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="001478F6"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0E4553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2A09D8FB" w14:textId="77777777" w:rsidR="006D6915" w:rsidRPr="00AB383A" w:rsidRDefault="006D6915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56D5D46C" w14:textId="65E14927" w:rsidR="006D6915" w:rsidRPr="00AD686E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ในปี 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AD686E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กลุ่มบริษัทได้เข้าทำสัญญาเงินกู้ยืมระยะยาว</w:t>
      </w:r>
      <w:r w:rsidR="000A6605"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และวงเงินสินเชื่อระยะยาว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0E45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E4553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</w:t>
      </w: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>กำหนดชำระคืนภายในปี</w:t>
      </w:r>
      <w:r w:rsidR="00BA2D7B" w:rsidRPr="00AD686E">
        <w:rPr>
          <w:rFonts w:asciiTheme="majorBidi" w:hAnsiTheme="majorBidi" w:cstheme="majorBidi"/>
          <w:sz w:val="28"/>
          <w:szCs w:val="28"/>
          <w:lang w:val="en-US" w:bidi="th-TH"/>
        </w:rPr>
        <w:t xml:space="preserve"> 25</w:t>
      </w:r>
      <w:r w:rsidR="00965C84" w:rsidRPr="00AD686E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="0022224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BA2D7B" w:rsidRPr="00AD686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AD686E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644318C3" w14:textId="77777777" w:rsidR="006D6915" w:rsidRPr="00AB383A" w:rsidRDefault="006D6915" w:rsidP="00AB38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77E06356" w14:textId="6FD67B1B" w:rsidR="00BC0E08" w:rsidRPr="001936B1" w:rsidRDefault="006D6915" w:rsidP="00123AF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วันที่ </w:t>
      </w:r>
      <w:r w:rsidRPr="00AD686E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9D7A02" w:rsidRPr="00AD686E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D686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D7A02" w:rsidRPr="00AD686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มีนาคม</w:t>
      </w: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D686E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D7A02" w:rsidRPr="00AD686E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AD686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</w:t>
      </w:r>
      <w:r w:rsidR="00B47831" w:rsidRPr="00AD686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D686E" w:rsidRPr="00AD686E">
        <w:rPr>
          <w:rFonts w:asciiTheme="majorBidi" w:hAnsiTheme="majorBidi" w:cstheme="majorBidi"/>
          <w:sz w:val="28"/>
          <w:szCs w:val="28"/>
          <w:lang w:val="en-US" w:bidi="th-TH"/>
        </w:rPr>
        <w:t>1,233</w:t>
      </w:r>
      <w:r w:rsidRPr="00AD686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71A9EB81" w14:textId="77777777" w:rsidR="00BC0E08" w:rsidRPr="001936B1" w:rsidRDefault="00BC0E08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26425C72" w14:textId="4445933A" w:rsidR="00AB12C6" w:rsidRPr="001936B1" w:rsidRDefault="00AB12C6" w:rsidP="0079143C">
      <w:pPr>
        <w:rPr>
          <w:rFonts w:asciiTheme="majorBidi" w:hAnsiTheme="majorBidi" w:cstheme="majorBidi"/>
          <w:sz w:val="28"/>
          <w:szCs w:val="28"/>
          <w:cs/>
        </w:rPr>
        <w:sectPr w:rsidR="00AB12C6" w:rsidRPr="001936B1" w:rsidSect="0007767F">
          <w:headerReference w:type="default" r:id="rId11"/>
          <w:footerReference w:type="default" r:id="rId12"/>
          <w:pgSz w:w="11909" w:h="16834" w:code="9"/>
          <w:pgMar w:top="1152" w:right="1289" w:bottom="1152" w:left="1080" w:header="720" w:footer="720" w:gutter="0"/>
          <w:pgNumType w:start="14"/>
          <w:cols w:space="720"/>
          <w:docGrid w:linePitch="360"/>
        </w:sectPr>
      </w:pPr>
    </w:p>
    <w:p w14:paraId="7022BA4D" w14:textId="77777777" w:rsidR="00977E8F" w:rsidRPr="001936B1" w:rsidRDefault="00977E8F" w:rsidP="0056770E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4928"/>
          <w:tab w:val="clear" w:pos="5387"/>
          <w:tab w:val="clear" w:pos="5613"/>
          <w:tab w:val="clear" w:pos="6322"/>
          <w:tab w:val="clear" w:pos="6549"/>
        </w:tabs>
        <w:ind w:left="540" w:right="-45"/>
        <w:contextualSpacing w:val="0"/>
        <w:jc w:val="thaiDistribute"/>
        <w:outlineLvl w:val="0"/>
        <w:rPr>
          <w:rFonts w:asciiTheme="majorBidi" w:hAnsiTheme="majorBidi" w:cstheme="majorBidi"/>
          <w:b/>
          <w:bCs/>
          <w:vanish/>
          <w:sz w:val="28"/>
          <w:szCs w:val="28"/>
          <w:cs/>
          <w:lang w:val="th-TH"/>
        </w:rPr>
      </w:pPr>
    </w:p>
    <w:p w14:paraId="030A7645" w14:textId="70768658" w:rsidR="009328BB" w:rsidRPr="001936B1" w:rsidRDefault="009328BB" w:rsidP="006B1EBB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73D1008D" w14:textId="77777777" w:rsidR="008C7495" w:rsidRPr="001936B1" w:rsidRDefault="008C7495" w:rsidP="008C7495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14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97214C" w:rsidRPr="001936B1" w14:paraId="23676E62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755AF8B0" w14:textId="77777777" w:rsidR="0097214C" w:rsidRPr="001936B1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3E0365DC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97214C" w:rsidRPr="001936B1" w14:paraId="6F64B494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520267B0" w14:textId="77777777" w:rsidR="0097214C" w:rsidRPr="001936B1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4150ACB8" w14:textId="77777777" w:rsidR="0097214C" w:rsidRPr="001936B1" w:rsidRDefault="009721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4EFEEA41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246DB088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1F1A20FC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48701347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0EA05952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388F600D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97214C" w:rsidRPr="001936B1" w14:paraId="369EB435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05707426" w14:textId="7106C578" w:rsidR="0097214C" w:rsidRPr="001936B1" w:rsidRDefault="0097214C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</w:t>
            </w:r>
            <w:r w:rsidR="009D7A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="009D7A0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81" w:type="dxa"/>
          </w:tcPr>
          <w:p w14:paraId="46249C50" w14:textId="45FD709D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40" w:type="dxa"/>
          </w:tcPr>
          <w:p w14:paraId="058D7FFC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20738EA3" w14:textId="7E85C535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</w:tcPr>
          <w:p w14:paraId="0C33BD83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37FA0A34" w14:textId="1F1015AC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2" w:type="dxa"/>
          </w:tcPr>
          <w:p w14:paraId="0E664EE6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05ED9783" w14:textId="20EEEB3E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</w:tcPr>
          <w:p w14:paraId="06DA3AC9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7D0DDB5A" w14:textId="4B8E46C1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17A4FD97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2FA140EE" w14:textId="458E4BD3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323" w:type="dxa"/>
          </w:tcPr>
          <w:p w14:paraId="5844B158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5E54505D" w14:textId="36094D99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639BDFFE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6DECF5CD" w14:textId="0317D491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9D7A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97214C" w:rsidRPr="001936B1" w14:paraId="79B6F8F5" w14:textId="77777777" w:rsidTr="003F69D8">
        <w:trPr>
          <w:tblHeader/>
        </w:trPr>
        <w:tc>
          <w:tcPr>
            <w:tcW w:w="4311" w:type="dxa"/>
            <w:vAlign w:val="bottom"/>
          </w:tcPr>
          <w:p w14:paraId="01741D1D" w14:textId="77777777" w:rsidR="0097214C" w:rsidRPr="001936B1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5E8D9C6D" w14:textId="77777777" w:rsidR="0097214C" w:rsidRPr="001936B1" w:rsidRDefault="0097214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7214C" w:rsidRPr="001936B1" w14:paraId="606BE493" w14:textId="77777777" w:rsidTr="003F69D8">
        <w:tc>
          <w:tcPr>
            <w:tcW w:w="4311" w:type="dxa"/>
            <w:vAlign w:val="bottom"/>
          </w:tcPr>
          <w:p w14:paraId="7B79C1DE" w14:textId="77777777" w:rsidR="0097214C" w:rsidRPr="001936B1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0A9DE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1C66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35D33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471D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565C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10510A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D16E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A02" w:rsidRPr="001936B1" w14:paraId="4C319390" w14:textId="77777777" w:rsidTr="009D7A02">
        <w:tc>
          <w:tcPr>
            <w:tcW w:w="4311" w:type="dxa"/>
            <w:vAlign w:val="bottom"/>
            <w:hideMark/>
          </w:tcPr>
          <w:p w14:paraId="262CB8C4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085AE126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17,884</w:t>
            </w:r>
          </w:p>
        </w:tc>
        <w:tc>
          <w:tcPr>
            <w:tcW w:w="240" w:type="dxa"/>
          </w:tcPr>
          <w:p w14:paraId="7EED116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7C1EF57" w14:textId="4EE2331C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16,509</w:t>
            </w:r>
          </w:p>
        </w:tc>
        <w:tc>
          <w:tcPr>
            <w:tcW w:w="236" w:type="dxa"/>
          </w:tcPr>
          <w:p w14:paraId="1607C2B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2C66FE0" w14:textId="5DCF4D7F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25,303</w:t>
            </w:r>
          </w:p>
        </w:tc>
        <w:tc>
          <w:tcPr>
            <w:tcW w:w="272" w:type="dxa"/>
          </w:tcPr>
          <w:p w14:paraId="51BECC7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B63D15" w14:textId="07A7BD6F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23,652</w:t>
            </w:r>
          </w:p>
        </w:tc>
        <w:tc>
          <w:tcPr>
            <w:tcW w:w="270" w:type="dxa"/>
          </w:tcPr>
          <w:p w14:paraId="2D52184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7A7133" w14:textId="5BBFA2BD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19,628</w:t>
            </w:r>
          </w:p>
        </w:tc>
        <w:tc>
          <w:tcPr>
            <w:tcW w:w="270" w:type="dxa"/>
          </w:tcPr>
          <w:p w14:paraId="115592B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EA1A26" w14:textId="1AA0F4F6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18,868</w:t>
            </w:r>
          </w:p>
        </w:tc>
        <w:tc>
          <w:tcPr>
            <w:tcW w:w="323" w:type="dxa"/>
          </w:tcPr>
          <w:p w14:paraId="21F9E8F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B6B1850" w14:textId="032A5A6A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62,815</w:t>
            </w:r>
          </w:p>
        </w:tc>
        <w:tc>
          <w:tcPr>
            <w:tcW w:w="270" w:type="dxa"/>
          </w:tcPr>
          <w:p w14:paraId="26905A9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F09FDD" w14:textId="32EB44B2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59,029</w:t>
            </w:r>
          </w:p>
        </w:tc>
      </w:tr>
      <w:tr w:rsidR="009D7A02" w:rsidRPr="001936B1" w14:paraId="71266C25" w14:textId="77777777" w:rsidTr="009D7A02">
        <w:tc>
          <w:tcPr>
            <w:tcW w:w="4311" w:type="dxa"/>
            <w:vAlign w:val="bottom"/>
            <w:hideMark/>
          </w:tcPr>
          <w:p w14:paraId="24F6D095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7FF01FA2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</w:t>
            </w:r>
            <w:r w:rsidR="00314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1B51782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BC0FF" w14:textId="56CF9050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1,654</w:t>
            </w:r>
          </w:p>
        </w:tc>
        <w:tc>
          <w:tcPr>
            <w:tcW w:w="236" w:type="dxa"/>
          </w:tcPr>
          <w:p w14:paraId="69A7B30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47220D10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2,554</w:t>
            </w:r>
          </w:p>
        </w:tc>
        <w:tc>
          <w:tcPr>
            <w:tcW w:w="272" w:type="dxa"/>
          </w:tcPr>
          <w:p w14:paraId="526EBFA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A7E4B" w14:textId="491AF06A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2,739</w:t>
            </w:r>
          </w:p>
        </w:tc>
        <w:tc>
          <w:tcPr>
            <w:tcW w:w="270" w:type="dxa"/>
          </w:tcPr>
          <w:p w14:paraId="768BF84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1E8430B0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70" w:type="dxa"/>
          </w:tcPr>
          <w:p w14:paraId="6B26474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2A5D" w14:textId="2BE24541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323" w:type="dxa"/>
          </w:tcPr>
          <w:p w14:paraId="472AF4D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6F4BA53C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</w:t>
            </w:r>
            <w:r w:rsidR="00314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F80EB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A3817" w14:textId="06B72D2B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4,854</w:t>
            </w:r>
          </w:p>
        </w:tc>
      </w:tr>
      <w:tr w:rsidR="009D7A02" w:rsidRPr="001936B1" w14:paraId="400C5369" w14:textId="77777777" w:rsidTr="009D7A02">
        <w:trPr>
          <w:trHeight w:val="280"/>
        </w:trPr>
        <w:tc>
          <w:tcPr>
            <w:tcW w:w="4311" w:type="dxa"/>
            <w:vAlign w:val="bottom"/>
            <w:hideMark/>
          </w:tcPr>
          <w:p w14:paraId="6A0FC492" w14:textId="77777777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1936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4FC10" w14:textId="58C90CB3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19,74</w:t>
            </w:r>
            <w:r w:rsidR="00314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4676E8A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570" w14:textId="73E0306A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18,163</w:t>
            </w:r>
          </w:p>
        </w:tc>
        <w:tc>
          <w:tcPr>
            <w:tcW w:w="236" w:type="dxa"/>
          </w:tcPr>
          <w:p w14:paraId="4685916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8C01E" w14:textId="4ED7BC54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27,857</w:t>
            </w:r>
          </w:p>
        </w:tc>
        <w:tc>
          <w:tcPr>
            <w:tcW w:w="272" w:type="dxa"/>
          </w:tcPr>
          <w:p w14:paraId="6F5EF73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FF624" w14:textId="2985E8FA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26,391</w:t>
            </w:r>
          </w:p>
        </w:tc>
        <w:tc>
          <w:tcPr>
            <w:tcW w:w="270" w:type="dxa"/>
          </w:tcPr>
          <w:p w14:paraId="15D29D3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63486" w14:textId="67C95841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20,003</w:t>
            </w:r>
          </w:p>
        </w:tc>
        <w:tc>
          <w:tcPr>
            <w:tcW w:w="270" w:type="dxa"/>
          </w:tcPr>
          <w:p w14:paraId="5979E7F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42501" w14:textId="228797D2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19,329</w:t>
            </w:r>
          </w:p>
        </w:tc>
        <w:tc>
          <w:tcPr>
            <w:tcW w:w="323" w:type="dxa"/>
          </w:tcPr>
          <w:p w14:paraId="63CC550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6DA31" w14:textId="0B5B4BAE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67,60</w:t>
            </w:r>
            <w:r w:rsidR="00314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4D4BD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24560" w14:textId="3C4C8F8E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63,883</w:t>
            </w:r>
          </w:p>
        </w:tc>
      </w:tr>
      <w:tr w:rsidR="009D7A02" w:rsidRPr="001936B1" w14:paraId="448F49EE" w14:textId="77777777" w:rsidTr="003F69D8">
        <w:trPr>
          <w:trHeight w:val="74"/>
        </w:trPr>
        <w:tc>
          <w:tcPr>
            <w:tcW w:w="4311" w:type="dxa"/>
            <w:vAlign w:val="bottom"/>
          </w:tcPr>
          <w:p w14:paraId="33E8AD5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004E1C4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9E879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C4522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036B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C8F420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EE4C7A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9CC4BF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A93E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58CAA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42CC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17D27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BF32F0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0C23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69BA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8F3FC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A02" w:rsidRPr="001936B1" w14:paraId="1F6975A2" w14:textId="77777777" w:rsidTr="003F69D8">
        <w:tc>
          <w:tcPr>
            <w:tcW w:w="4311" w:type="dxa"/>
          </w:tcPr>
          <w:p w14:paraId="4813FA9D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418239F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F7A0C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D68FD3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FC7E3A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27462A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AF796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D16A5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86FA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8DBA40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D2FADC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9947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D7A02" w:rsidRPr="001936B1" w14:paraId="6BFD8B15" w14:textId="77777777" w:rsidTr="003F69D8">
        <w:tc>
          <w:tcPr>
            <w:tcW w:w="4311" w:type="dxa"/>
          </w:tcPr>
          <w:p w14:paraId="2BD283DF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619C87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2B8D5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FDAFB5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EE9B25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66B9D1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976E50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13E388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0B893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9B7AF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91EE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B4A26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5C7DCC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F6DAC6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D1EF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41A320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D7A02" w:rsidRPr="001936B1" w14:paraId="371501D6" w14:textId="77777777" w:rsidTr="003F69D8">
        <w:tc>
          <w:tcPr>
            <w:tcW w:w="4311" w:type="dxa"/>
          </w:tcPr>
          <w:p w14:paraId="78CD9757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2C8134C1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14,086</w:t>
            </w:r>
          </w:p>
        </w:tc>
        <w:tc>
          <w:tcPr>
            <w:tcW w:w="240" w:type="dxa"/>
          </w:tcPr>
          <w:p w14:paraId="1C67A4B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27C107" w14:textId="4457B53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236" w:type="dxa"/>
          </w:tcPr>
          <w:p w14:paraId="4324F64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C088EE7" w14:textId="66B8DFCD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12,181</w:t>
            </w:r>
          </w:p>
        </w:tc>
        <w:tc>
          <w:tcPr>
            <w:tcW w:w="272" w:type="dxa"/>
          </w:tcPr>
          <w:p w14:paraId="6F5F2BF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26092E" w14:textId="48D34790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11,546</w:t>
            </w:r>
          </w:p>
        </w:tc>
        <w:tc>
          <w:tcPr>
            <w:tcW w:w="270" w:type="dxa"/>
          </w:tcPr>
          <w:p w14:paraId="1B3B05F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26005C2" w14:textId="56A60DBE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17,993</w:t>
            </w:r>
          </w:p>
        </w:tc>
        <w:tc>
          <w:tcPr>
            <w:tcW w:w="270" w:type="dxa"/>
          </w:tcPr>
          <w:p w14:paraId="78C9AC1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DB7BD7" w14:textId="26737C0A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16,884</w:t>
            </w:r>
          </w:p>
        </w:tc>
        <w:tc>
          <w:tcPr>
            <w:tcW w:w="323" w:type="dxa"/>
          </w:tcPr>
          <w:p w14:paraId="5E2ADB9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D38279F" w14:textId="6C071919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44,260</w:t>
            </w:r>
          </w:p>
        </w:tc>
        <w:tc>
          <w:tcPr>
            <w:tcW w:w="270" w:type="dxa"/>
          </w:tcPr>
          <w:p w14:paraId="5E54D5D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0266" w14:textId="307E68A1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41,630</w:t>
            </w:r>
          </w:p>
        </w:tc>
      </w:tr>
      <w:tr w:rsidR="009D7A02" w:rsidRPr="001936B1" w14:paraId="438701BF" w14:textId="77777777" w:rsidTr="003F69D8">
        <w:tc>
          <w:tcPr>
            <w:tcW w:w="4311" w:type="dxa"/>
          </w:tcPr>
          <w:p w14:paraId="3BF42F1B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506F3F17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3,767</w:t>
            </w:r>
          </w:p>
        </w:tc>
        <w:tc>
          <w:tcPr>
            <w:tcW w:w="240" w:type="dxa"/>
          </w:tcPr>
          <w:p w14:paraId="5CDDE80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B8992" w14:textId="73CFCDCD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  <w:tc>
          <w:tcPr>
            <w:tcW w:w="236" w:type="dxa"/>
          </w:tcPr>
          <w:p w14:paraId="637979E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645B6C2" w14:textId="7BD52803" w:rsidR="009D7A02" w:rsidRPr="001936B1" w:rsidRDefault="008837A8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B80FA4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0E72C7" w14:textId="6C6D49A2" w:rsidR="009D7A02" w:rsidRPr="001936B1" w:rsidRDefault="009D7A02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5EED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B9ABCB" w14:textId="3B6A2617" w:rsidR="009D7A02" w:rsidRPr="001936B1" w:rsidRDefault="008837A8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0048D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5F81005" w14:textId="376A44CE" w:rsidR="009D7A02" w:rsidRPr="001936B1" w:rsidRDefault="009D7A02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88B391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01A7782" w14:textId="2C34A313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3,767</w:t>
            </w:r>
          </w:p>
        </w:tc>
        <w:tc>
          <w:tcPr>
            <w:tcW w:w="270" w:type="dxa"/>
          </w:tcPr>
          <w:p w14:paraId="026780A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BE887D" w14:textId="7C80B6EF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</w:tr>
      <w:tr w:rsidR="009D7A02" w:rsidRPr="001936B1" w14:paraId="60C732F9" w14:textId="77777777" w:rsidTr="003F69D8">
        <w:tc>
          <w:tcPr>
            <w:tcW w:w="4311" w:type="dxa"/>
          </w:tcPr>
          <w:p w14:paraId="2D5AE12B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266DF3F7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40" w:type="dxa"/>
          </w:tcPr>
          <w:p w14:paraId="5DBDF67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A47856" w14:textId="061734FA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4FA95DE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F85090B" w14:textId="7C704543" w:rsidR="009D7A02" w:rsidRPr="001936B1" w:rsidRDefault="008837A8" w:rsidP="0088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13,109</w:t>
            </w:r>
          </w:p>
        </w:tc>
        <w:tc>
          <w:tcPr>
            <w:tcW w:w="272" w:type="dxa"/>
          </w:tcPr>
          <w:p w14:paraId="1DB8AA7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07044F0" w14:textId="37AEC264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12,106</w:t>
            </w:r>
          </w:p>
        </w:tc>
        <w:tc>
          <w:tcPr>
            <w:tcW w:w="270" w:type="dxa"/>
          </w:tcPr>
          <w:p w14:paraId="7E117D6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03FC69" w14:textId="568B1FE5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1,635</w:t>
            </w:r>
          </w:p>
        </w:tc>
        <w:tc>
          <w:tcPr>
            <w:tcW w:w="270" w:type="dxa"/>
          </w:tcPr>
          <w:p w14:paraId="33F6F98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CF580F" w14:textId="02DE5D05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  <w:tc>
          <w:tcPr>
            <w:tcW w:w="323" w:type="dxa"/>
          </w:tcPr>
          <w:p w14:paraId="4171F89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C5AF02B" w14:textId="31AD9722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14,775</w:t>
            </w:r>
          </w:p>
        </w:tc>
        <w:tc>
          <w:tcPr>
            <w:tcW w:w="270" w:type="dxa"/>
          </w:tcPr>
          <w:p w14:paraId="57BC770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F972B" w14:textId="70F6F5D8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14,122</w:t>
            </w:r>
          </w:p>
        </w:tc>
      </w:tr>
      <w:tr w:rsidR="008837A8" w:rsidRPr="001936B1" w14:paraId="1F17BAAA" w14:textId="77777777" w:rsidTr="003F69D8">
        <w:tc>
          <w:tcPr>
            <w:tcW w:w="4311" w:type="dxa"/>
          </w:tcPr>
          <w:p w14:paraId="461C2FE5" w14:textId="15E567AE" w:rsidR="008837A8" w:rsidRPr="001936B1" w:rsidRDefault="008837A8" w:rsidP="009D7A02">
            <w:pPr>
              <w:ind w:left="72" w:right="-115" w:hanging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  <w:r w:rsidR="00120E9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81" w:type="dxa"/>
          </w:tcPr>
          <w:p w14:paraId="426639AF" w14:textId="71158427" w:rsidR="008837A8" w:rsidRDefault="008837A8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66BFD214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7EB2B7F" w14:textId="4A9E9C34" w:rsidR="008837A8" w:rsidRDefault="008837A8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F085FF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D515FD3" w14:textId="5A49C7CA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2" w:type="dxa"/>
          </w:tcPr>
          <w:p w14:paraId="35D619D7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1AA0E11" w14:textId="5E10EE9B" w:rsidR="008837A8" w:rsidRDefault="008837A8" w:rsidP="0088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EA8E86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86A7754" w14:textId="325386E8" w:rsidR="008837A8" w:rsidRPr="001936B1" w:rsidRDefault="008837A8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70CAC0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D1EFDB2" w14:textId="3857E6DD" w:rsidR="008837A8" w:rsidRDefault="008837A8" w:rsidP="0088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8F75641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3B4C51E" w14:textId="6B297B0B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28FAF102" w14:textId="77777777" w:rsidR="008837A8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FC9CCA" w14:textId="7E94DD8E" w:rsidR="008837A8" w:rsidRDefault="008837A8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A02" w:rsidRPr="001936B1" w14:paraId="1C16274F" w14:textId="77777777" w:rsidTr="003F69D8">
        <w:trPr>
          <w:trHeight w:val="92"/>
        </w:trPr>
        <w:tc>
          <w:tcPr>
            <w:tcW w:w="4311" w:type="dxa"/>
          </w:tcPr>
          <w:p w14:paraId="54FB5917" w14:textId="71D1518F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="002770C4" w:rsidRPr="002770C4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95B101" w14:textId="46F328AA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17,884</w:t>
            </w:r>
          </w:p>
        </w:tc>
        <w:tc>
          <w:tcPr>
            <w:tcW w:w="240" w:type="dxa"/>
          </w:tcPr>
          <w:p w14:paraId="0EB4518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6A94E10" w14:textId="435805E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16,509</w:t>
            </w:r>
          </w:p>
        </w:tc>
        <w:tc>
          <w:tcPr>
            <w:tcW w:w="236" w:type="dxa"/>
          </w:tcPr>
          <w:p w14:paraId="18248C5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D298960" w14:textId="08998297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25,303</w:t>
            </w:r>
          </w:p>
        </w:tc>
        <w:tc>
          <w:tcPr>
            <w:tcW w:w="272" w:type="dxa"/>
          </w:tcPr>
          <w:p w14:paraId="4D880D8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77CC6B7" w14:textId="4664379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23,652</w:t>
            </w:r>
          </w:p>
        </w:tc>
        <w:tc>
          <w:tcPr>
            <w:tcW w:w="270" w:type="dxa"/>
          </w:tcPr>
          <w:p w14:paraId="08E05B4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1ABC4A" w14:textId="417710A8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</w:t>
            </w:r>
            <w:r w:rsidR="002612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6B6224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44DA488" w14:textId="27A3358D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18,868</w:t>
            </w:r>
          </w:p>
        </w:tc>
        <w:tc>
          <w:tcPr>
            <w:tcW w:w="323" w:type="dxa"/>
          </w:tcPr>
          <w:p w14:paraId="71ADCBC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3703B82" w14:textId="1338A168" w:rsidR="009D7A02" w:rsidRPr="001936B1" w:rsidRDefault="008837A8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62,815</w:t>
            </w:r>
          </w:p>
        </w:tc>
        <w:tc>
          <w:tcPr>
            <w:tcW w:w="270" w:type="dxa"/>
          </w:tcPr>
          <w:p w14:paraId="73A7C15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5B21682" w14:textId="4D424598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59,029</w:t>
            </w:r>
          </w:p>
        </w:tc>
      </w:tr>
      <w:tr w:rsidR="009D7A02" w:rsidRPr="001936B1" w14:paraId="699535BC" w14:textId="77777777" w:rsidTr="003F69D8">
        <w:trPr>
          <w:trHeight w:val="92"/>
        </w:trPr>
        <w:tc>
          <w:tcPr>
            <w:tcW w:w="4311" w:type="dxa"/>
          </w:tcPr>
          <w:p w14:paraId="18EED060" w14:textId="77777777" w:rsidR="009D7A02" w:rsidRPr="001936B1" w:rsidRDefault="009D7A02" w:rsidP="009D7A02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BCC21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06E2C8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DAEA71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CB66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FD9AD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2A817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6B4F41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5E67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7F6B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1ACB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FCC71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26DD36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A541CE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6189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49718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7A02" w:rsidRPr="001936B1" w14:paraId="05A2AF78" w14:textId="77777777" w:rsidTr="003F69D8">
        <w:trPr>
          <w:trHeight w:val="92"/>
        </w:trPr>
        <w:tc>
          <w:tcPr>
            <w:tcW w:w="4311" w:type="dxa"/>
          </w:tcPr>
          <w:p w14:paraId="1C3B6A81" w14:textId="77777777" w:rsidR="009D7A02" w:rsidRPr="001936B1" w:rsidRDefault="009D7A02" w:rsidP="009D7A02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E719E5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7D47AB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75D6F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58D6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1CFE03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DAB3B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2D63B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78DC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E7799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7AD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87F7F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640F26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06FC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DD42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F0BD8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7A02" w:rsidRPr="001936B1" w14:paraId="4CCEC82A" w14:textId="77777777" w:rsidTr="003F69D8">
        <w:trPr>
          <w:trHeight w:val="92"/>
        </w:trPr>
        <w:tc>
          <w:tcPr>
            <w:tcW w:w="4311" w:type="dxa"/>
          </w:tcPr>
          <w:p w14:paraId="4D324B83" w14:textId="77777777" w:rsidR="009D7A02" w:rsidRPr="001936B1" w:rsidRDefault="009D7A02" w:rsidP="009D7A02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1D87ADE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927D53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2C0F8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B7E0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9FF059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787834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4C2E39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24B0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24712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16C94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63575C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BF40ED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CEAF74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FAE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D1DB1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7A02" w:rsidRPr="001936B1" w14:paraId="7C70966E" w14:textId="77777777" w:rsidTr="003F69D8">
        <w:trPr>
          <w:trHeight w:val="92"/>
        </w:trPr>
        <w:tc>
          <w:tcPr>
            <w:tcW w:w="4311" w:type="dxa"/>
          </w:tcPr>
          <w:p w14:paraId="4CE9D570" w14:textId="77777777" w:rsidR="009D7A02" w:rsidRPr="001936B1" w:rsidRDefault="009D7A02" w:rsidP="009D7A02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41AE0DD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D56D1D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BE11C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D013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1E499D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9EE6E1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01A5B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57D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477C46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76F3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531DD0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54FA40A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1F8EDCA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2A21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004C0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7A02" w:rsidRPr="001936B1" w14:paraId="3E6EA947" w14:textId="77777777" w:rsidTr="003F69D8">
        <w:trPr>
          <w:trHeight w:val="92"/>
        </w:trPr>
        <w:tc>
          <w:tcPr>
            <w:tcW w:w="4311" w:type="dxa"/>
          </w:tcPr>
          <w:p w14:paraId="794B2345" w14:textId="77777777" w:rsidR="009D7A02" w:rsidRPr="001936B1" w:rsidRDefault="009D7A02" w:rsidP="009D7A02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29508E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82482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5C9C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B463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DF275A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8DCF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62B4C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DC1C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BF014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1A7F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B4682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10D2C7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1707C5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F1A0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7570A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A02" w:rsidRPr="001936B1" w14:paraId="7A60C279" w14:textId="77777777" w:rsidTr="003F69D8">
        <w:tc>
          <w:tcPr>
            <w:tcW w:w="4311" w:type="dxa"/>
          </w:tcPr>
          <w:p w14:paraId="3660EC00" w14:textId="77777777" w:rsidR="009D7A02" w:rsidRPr="001936B1" w:rsidRDefault="009D7A02" w:rsidP="009D7A0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3F4A825C" w14:textId="0A177D1F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16,265</w:t>
            </w:r>
          </w:p>
        </w:tc>
        <w:tc>
          <w:tcPr>
            <w:tcW w:w="240" w:type="dxa"/>
          </w:tcPr>
          <w:p w14:paraId="2877CC6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E9621D" w14:textId="63DACC70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14,994</w:t>
            </w:r>
          </w:p>
        </w:tc>
        <w:tc>
          <w:tcPr>
            <w:tcW w:w="236" w:type="dxa"/>
          </w:tcPr>
          <w:p w14:paraId="1265AC1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876849" w14:textId="3B434C3B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24,595</w:t>
            </w:r>
          </w:p>
        </w:tc>
        <w:tc>
          <w:tcPr>
            <w:tcW w:w="272" w:type="dxa"/>
          </w:tcPr>
          <w:p w14:paraId="22B89D6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7A3216" w14:textId="1D11C46F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  <w:tc>
          <w:tcPr>
            <w:tcW w:w="270" w:type="dxa"/>
          </w:tcPr>
          <w:p w14:paraId="2DE0310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C60535" w14:textId="7915FC71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19,487</w:t>
            </w:r>
          </w:p>
        </w:tc>
        <w:tc>
          <w:tcPr>
            <w:tcW w:w="270" w:type="dxa"/>
          </w:tcPr>
          <w:p w14:paraId="23C27B0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F76F6C" w14:textId="623E004E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18,723</w:t>
            </w:r>
          </w:p>
        </w:tc>
        <w:tc>
          <w:tcPr>
            <w:tcW w:w="323" w:type="dxa"/>
          </w:tcPr>
          <w:p w14:paraId="0D7A69F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C3EDEA7" w14:textId="588EAD80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60,347</w:t>
            </w:r>
          </w:p>
        </w:tc>
        <w:tc>
          <w:tcPr>
            <w:tcW w:w="270" w:type="dxa"/>
          </w:tcPr>
          <w:p w14:paraId="02F0649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4ED57B" w14:textId="05A2B2D6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56,712</w:t>
            </w:r>
          </w:p>
        </w:tc>
      </w:tr>
      <w:tr w:rsidR="009D7A02" w:rsidRPr="001936B1" w14:paraId="228C0C05" w14:textId="77777777" w:rsidTr="003F69D8">
        <w:tc>
          <w:tcPr>
            <w:tcW w:w="4311" w:type="dxa"/>
          </w:tcPr>
          <w:p w14:paraId="6D119749" w14:textId="77777777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  <w:shd w:val="clear" w:color="auto" w:fill="auto"/>
          </w:tcPr>
          <w:p w14:paraId="56E5CB1F" w14:textId="16E3EF6E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1,360</w:t>
            </w:r>
          </w:p>
        </w:tc>
        <w:tc>
          <w:tcPr>
            <w:tcW w:w="240" w:type="dxa"/>
            <w:shd w:val="clear" w:color="auto" w:fill="auto"/>
          </w:tcPr>
          <w:p w14:paraId="48AE4AF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17FA6DF" w14:textId="5BE1C0C6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236" w:type="dxa"/>
            <w:shd w:val="clear" w:color="auto" w:fill="auto"/>
          </w:tcPr>
          <w:p w14:paraId="7931A67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0CCA4FD" w14:textId="32B4E15D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56E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45E22B6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0A77EFD" w14:textId="4DA9A5D3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04BF5ED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CA54687" w14:textId="5A838E81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2B8F714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F9682A" w14:textId="7F9EA48C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323" w:type="dxa"/>
          </w:tcPr>
          <w:p w14:paraId="531DF60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F73BA5D" w14:textId="2F5FE3F8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</w:t>
            </w:r>
            <w:r w:rsidR="00656E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5C1637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12AD37" w14:textId="4DB36421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1,852</w:t>
            </w:r>
          </w:p>
        </w:tc>
      </w:tr>
      <w:tr w:rsidR="009D7A02" w:rsidRPr="001936B1" w14:paraId="4E561B0A" w14:textId="77777777" w:rsidTr="003F69D8">
        <w:trPr>
          <w:trHeight w:val="119"/>
        </w:trPr>
        <w:tc>
          <w:tcPr>
            <w:tcW w:w="4311" w:type="dxa"/>
          </w:tcPr>
          <w:p w14:paraId="71B5EB2A" w14:textId="77777777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6B0B91CE" w14:textId="2C4B1892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40" w:type="dxa"/>
            <w:shd w:val="clear" w:color="auto" w:fill="auto"/>
          </w:tcPr>
          <w:p w14:paraId="35E58D3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2682B4F" w14:textId="7EAD4ED5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315260D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05A34EE" w14:textId="0C7AF04A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72" w:type="dxa"/>
            <w:shd w:val="clear" w:color="auto" w:fill="auto"/>
          </w:tcPr>
          <w:p w14:paraId="5FAD6EF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B86F823" w14:textId="004B5EC8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23EA1A9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0B4F26" w14:textId="63C69147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7E8506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6152F6" w14:textId="041B8480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323" w:type="dxa"/>
          </w:tcPr>
          <w:p w14:paraId="3EB8958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A4C9CE1" w14:textId="24D9B28D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</w:tcPr>
          <w:p w14:paraId="782B38D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311096" w14:textId="76151C2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9D7A02" w:rsidRPr="001936B1" w14:paraId="67B5F7D9" w14:textId="77777777" w:rsidTr="003F69D8">
        <w:tc>
          <w:tcPr>
            <w:tcW w:w="4311" w:type="dxa"/>
          </w:tcPr>
          <w:p w14:paraId="58583296" w14:textId="77777777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4A998A2B" w14:textId="2E4DCF25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40" w:type="dxa"/>
          </w:tcPr>
          <w:p w14:paraId="7F56801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DD957" w14:textId="59B6389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5B079B5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E07144" w14:textId="2495B3CB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6E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14:paraId="36660ACE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B95728" w14:textId="667FCAF0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7851569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7406D8" w14:textId="53C04F7F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5376F9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C12655" w14:textId="2EB6DCDF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323" w:type="dxa"/>
          </w:tcPr>
          <w:p w14:paraId="0EE87E7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8498C08" w14:textId="43298EEF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56E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88DC3B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9AB8F2" w14:textId="22E6000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9D7A02" w:rsidRPr="001936B1" w14:paraId="77142153" w14:textId="77777777" w:rsidTr="003F69D8">
        <w:tc>
          <w:tcPr>
            <w:tcW w:w="4311" w:type="dxa"/>
          </w:tcPr>
          <w:p w14:paraId="4AF23B2A" w14:textId="3254EBA8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="002770C4" w:rsidRPr="002770C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D49359" w14:textId="637D889A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17,884</w:t>
            </w:r>
          </w:p>
        </w:tc>
        <w:tc>
          <w:tcPr>
            <w:tcW w:w="240" w:type="dxa"/>
          </w:tcPr>
          <w:p w14:paraId="7B25960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BFA2698" w14:textId="3EA5D265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16,509</w:t>
            </w:r>
          </w:p>
        </w:tc>
        <w:tc>
          <w:tcPr>
            <w:tcW w:w="236" w:type="dxa"/>
          </w:tcPr>
          <w:p w14:paraId="76A7862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3D1BC5E" w14:textId="77AA187E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25,303</w:t>
            </w:r>
          </w:p>
        </w:tc>
        <w:tc>
          <w:tcPr>
            <w:tcW w:w="272" w:type="dxa"/>
          </w:tcPr>
          <w:p w14:paraId="703418E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ACE71C" w14:textId="4F994071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23,652</w:t>
            </w:r>
          </w:p>
        </w:tc>
        <w:tc>
          <w:tcPr>
            <w:tcW w:w="270" w:type="dxa"/>
          </w:tcPr>
          <w:p w14:paraId="192ADAD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1A3064" w14:textId="46461E0F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19,628</w:t>
            </w:r>
          </w:p>
        </w:tc>
        <w:tc>
          <w:tcPr>
            <w:tcW w:w="270" w:type="dxa"/>
          </w:tcPr>
          <w:p w14:paraId="33BF2E5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8619A6B" w14:textId="38441D98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18,868</w:t>
            </w:r>
          </w:p>
        </w:tc>
        <w:tc>
          <w:tcPr>
            <w:tcW w:w="323" w:type="dxa"/>
          </w:tcPr>
          <w:p w14:paraId="636DDA67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6091F7" w14:textId="086ABF83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62,815</w:t>
            </w:r>
          </w:p>
        </w:tc>
        <w:tc>
          <w:tcPr>
            <w:tcW w:w="270" w:type="dxa"/>
          </w:tcPr>
          <w:p w14:paraId="7BCC5D7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2A6290" w14:textId="6C9BC9C2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59,029</w:t>
            </w:r>
          </w:p>
        </w:tc>
      </w:tr>
      <w:tr w:rsidR="009D7A02" w:rsidRPr="001936B1" w14:paraId="78D86631" w14:textId="77777777" w:rsidTr="003F69D8">
        <w:tc>
          <w:tcPr>
            <w:tcW w:w="4311" w:type="dxa"/>
          </w:tcPr>
          <w:p w14:paraId="5A4F6663" w14:textId="77777777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317B9E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3043E03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FE274D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36961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C2866B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34F85D9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2AE97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4BF10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6B194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7B569F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5AE48BF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6A29AD7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EF8AA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A7619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357C2C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D7A02" w:rsidRPr="001936B1" w14:paraId="772C5D9C" w14:textId="77777777" w:rsidTr="003F69D8">
        <w:tc>
          <w:tcPr>
            <w:tcW w:w="4311" w:type="dxa"/>
          </w:tcPr>
          <w:p w14:paraId="20D56974" w14:textId="0CB42229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63B4029" w14:textId="49CBA087" w:rsidR="009D7A02" w:rsidRPr="008C4C4D" w:rsidRDefault="00345919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C634C" w:rsidRPr="008C4C4D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240" w:type="dxa"/>
          </w:tcPr>
          <w:p w14:paraId="1A194781" w14:textId="77777777" w:rsidR="009D7A02" w:rsidRPr="008C4C4D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D8D4D6" w14:textId="479EE59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236" w:type="dxa"/>
          </w:tcPr>
          <w:p w14:paraId="5769FFB1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882FD00" w14:textId="04346EFA" w:rsidR="009D7A02" w:rsidRPr="001936B1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72" w:type="dxa"/>
          </w:tcPr>
          <w:p w14:paraId="7430985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51AD1C" w14:textId="2CE8A5D0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636ABAC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8B3EB4" w14:textId="50034547" w:rsidR="009D7A02" w:rsidRPr="001936B1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1,346</w:t>
            </w:r>
          </w:p>
        </w:tc>
        <w:tc>
          <w:tcPr>
            <w:tcW w:w="270" w:type="dxa"/>
          </w:tcPr>
          <w:p w14:paraId="48F148E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865A4C" w14:textId="142282A4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1,264</w:t>
            </w:r>
          </w:p>
        </w:tc>
        <w:tc>
          <w:tcPr>
            <w:tcW w:w="323" w:type="dxa"/>
          </w:tcPr>
          <w:p w14:paraId="1C42FF0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3EC5A0" w14:textId="1EAF24B3" w:rsidR="009D7A02" w:rsidRPr="008C4C4D" w:rsidRDefault="007C2EE3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DC634C" w:rsidRPr="008C4C4D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270" w:type="dxa"/>
          </w:tcPr>
          <w:p w14:paraId="70305E4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9E54EA" w14:textId="7814A28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2,901</w:t>
            </w:r>
          </w:p>
        </w:tc>
      </w:tr>
      <w:tr w:rsidR="009D7A02" w:rsidRPr="001936B1" w14:paraId="21FEEF6F" w14:textId="77777777" w:rsidTr="007C53E7">
        <w:tc>
          <w:tcPr>
            <w:tcW w:w="4311" w:type="dxa"/>
          </w:tcPr>
          <w:p w14:paraId="7C102A3F" w14:textId="77777777" w:rsidR="009D7A02" w:rsidRPr="001936B1" w:rsidRDefault="009D7A02" w:rsidP="009D7A02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ภาษีเงินได้</w:t>
            </w:r>
          </w:p>
          <w:p w14:paraId="1331A767" w14:textId="77777777" w:rsidR="009D7A02" w:rsidRPr="001936B1" w:rsidRDefault="009D7A02" w:rsidP="009D7A02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7F5DC58B" w14:textId="77777777" w:rsidR="009D7A02" w:rsidRPr="008C4C4D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557DDB" w14:textId="02ECADA5" w:rsidR="00B65687" w:rsidRPr="008C4C4D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3,76</w:t>
            </w:r>
            <w:r w:rsidR="00DC634C" w:rsidRPr="008C4C4D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40" w:type="dxa"/>
            <w:vAlign w:val="bottom"/>
          </w:tcPr>
          <w:p w14:paraId="25CA3D76" w14:textId="77777777" w:rsidR="009D7A02" w:rsidRPr="008C4C4D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35DA9B10" w14:textId="77777777" w:rsidR="009D7A02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56AE9" w14:textId="1E7B7A0C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3,666</w:t>
            </w:r>
          </w:p>
        </w:tc>
        <w:tc>
          <w:tcPr>
            <w:tcW w:w="236" w:type="dxa"/>
            <w:vAlign w:val="bottom"/>
          </w:tcPr>
          <w:p w14:paraId="08C36A9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054AAF68" w14:textId="3576A630" w:rsidR="009D7A02" w:rsidRPr="001936B1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</w:t>
            </w:r>
            <w:r w:rsidR="007B6E6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1D37E7A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42DEE4E" w14:textId="77777777" w:rsidR="009D7A02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A1614" w14:textId="211C2D0F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2,250</w:t>
            </w:r>
          </w:p>
        </w:tc>
        <w:tc>
          <w:tcPr>
            <w:tcW w:w="270" w:type="dxa"/>
            <w:vAlign w:val="bottom"/>
          </w:tcPr>
          <w:p w14:paraId="240DB7B6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670FE2" w14:textId="1A9438D6" w:rsidR="009D7A02" w:rsidRPr="001936B1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</w:t>
            </w:r>
            <w:r w:rsidR="007B6E6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3D9422C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AFA89AD" w14:textId="77777777" w:rsidR="009D7A02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E6B33" w14:textId="488058E3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2,263</w:t>
            </w:r>
          </w:p>
        </w:tc>
        <w:tc>
          <w:tcPr>
            <w:tcW w:w="323" w:type="dxa"/>
            <w:vAlign w:val="bottom"/>
          </w:tcPr>
          <w:p w14:paraId="4203792A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59A76DA" w14:textId="2DF84A6B" w:rsidR="009D7A02" w:rsidRPr="008C4C4D" w:rsidRDefault="007C2EE3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8,62</w:t>
            </w:r>
            <w:r w:rsidR="00E97506" w:rsidRPr="008C4C4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1CE8D72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AC0DFA" w14:textId="77777777" w:rsidR="009D7A02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5F1ED" w14:textId="45A11041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8,179</w:t>
            </w:r>
          </w:p>
        </w:tc>
      </w:tr>
      <w:tr w:rsidR="009D7A02" w:rsidRPr="001936B1" w14:paraId="1A166774" w14:textId="77777777" w:rsidTr="003F69D8">
        <w:trPr>
          <w:trHeight w:val="70"/>
        </w:trPr>
        <w:tc>
          <w:tcPr>
            <w:tcW w:w="4311" w:type="dxa"/>
          </w:tcPr>
          <w:p w14:paraId="4C344319" w14:textId="13549260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0BFF04C1" w14:textId="5DA7B211" w:rsidR="009D7A02" w:rsidRPr="008C4C4D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111,5</w:t>
            </w:r>
            <w:r w:rsidR="00DC634C" w:rsidRPr="008C4C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7506" w:rsidRPr="008C4C4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51661E74" w14:textId="77777777" w:rsidR="009D7A02" w:rsidRPr="008C4C4D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5AB26C6" w14:textId="6982C174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113,057</w:t>
            </w:r>
          </w:p>
        </w:tc>
        <w:tc>
          <w:tcPr>
            <w:tcW w:w="236" w:type="dxa"/>
          </w:tcPr>
          <w:p w14:paraId="21FB6395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2802F3" w14:textId="0133A606" w:rsidR="009D7A02" w:rsidRPr="001936B1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90,8</w:t>
            </w:r>
            <w:r w:rsidR="00E97506" w:rsidRPr="008C4C4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2" w:type="dxa"/>
          </w:tcPr>
          <w:p w14:paraId="4E060A7B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8CCE13B" w14:textId="1A58BC38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90,713</w:t>
            </w:r>
          </w:p>
        </w:tc>
        <w:tc>
          <w:tcPr>
            <w:tcW w:w="270" w:type="dxa"/>
          </w:tcPr>
          <w:p w14:paraId="46E97863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5BC53A5" w14:textId="56728DD9" w:rsidR="009D7A02" w:rsidRPr="001936B1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270" w:type="dxa"/>
            <w:shd w:val="clear" w:color="auto" w:fill="auto"/>
          </w:tcPr>
          <w:p w14:paraId="24E1A714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FD35E56" w14:textId="7AC49381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83,327</w:t>
            </w:r>
          </w:p>
        </w:tc>
        <w:tc>
          <w:tcPr>
            <w:tcW w:w="323" w:type="dxa"/>
            <w:shd w:val="clear" w:color="auto" w:fill="auto"/>
          </w:tcPr>
          <w:p w14:paraId="6AD712A9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7F3BC54" w14:textId="572B954D" w:rsidR="009D7A02" w:rsidRPr="008C4C4D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285,5</w:t>
            </w:r>
            <w:r w:rsidR="00DC634C" w:rsidRPr="008C4C4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506" w:rsidRPr="008C4C4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C8CC1C0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F1B76A" w14:textId="7FE78671" w:rsidR="009D7A02" w:rsidRPr="001936B1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287,097</w:t>
            </w:r>
          </w:p>
        </w:tc>
      </w:tr>
      <w:tr w:rsidR="009D7A02" w:rsidRPr="001936B1" w14:paraId="37953AF7" w14:textId="77777777" w:rsidTr="003F69D8">
        <w:tc>
          <w:tcPr>
            <w:tcW w:w="4311" w:type="dxa"/>
          </w:tcPr>
          <w:p w14:paraId="688B900D" w14:textId="395BEFA3" w:rsidR="009D7A02" w:rsidRPr="001936B1" w:rsidRDefault="009D7A02" w:rsidP="009D7A0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4D22246E" w14:textId="70D02FF7" w:rsidR="009D7A02" w:rsidRPr="008C4C4D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C4C4D">
              <w:rPr>
                <w:rFonts w:asciiTheme="majorBidi" w:hAnsiTheme="majorBidi" w:cstheme="majorBidi"/>
                <w:sz w:val="28"/>
                <w:szCs w:val="28"/>
              </w:rPr>
              <w:t>148,2</w:t>
            </w:r>
            <w:r w:rsidR="00571855" w:rsidRPr="008C4C4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40" w:type="dxa"/>
          </w:tcPr>
          <w:p w14:paraId="31DC6468" w14:textId="77777777" w:rsidR="009D7A02" w:rsidRPr="008C4C4D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04B874" w14:textId="2AD7B66F" w:rsidR="009D7A02" w:rsidRPr="00DC634C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34C">
              <w:rPr>
                <w:rFonts w:asciiTheme="majorBidi" w:hAnsiTheme="majorBidi" w:cstheme="majorBidi"/>
                <w:sz w:val="28"/>
                <w:szCs w:val="28"/>
              </w:rPr>
              <w:t>152,354</w:t>
            </w:r>
          </w:p>
        </w:tc>
        <w:tc>
          <w:tcPr>
            <w:tcW w:w="236" w:type="dxa"/>
          </w:tcPr>
          <w:p w14:paraId="23252FB5" w14:textId="77777777" w:rsidR="009D7A02" w:rsidRPr="00DC634C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4A3E614" w14:textId="767D0D53" w:rsidR="009D7A02" w:rsidRPr="00DC634C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34C">
              <w:rPr>
                <w:rFonts w:asciiTheme="majorBidi" w:hAnsiTheme="majorBidi" w:cstheme="majorBidi"/>
                <w:sz w:val="28"/>
                <w:szCs w:val="28"/>
              </w:rPr>
              <w:t>30,506</w:t>
            </w:r>
          </w:p>
        </w:tc>
        <w:tc>
          <w:tcPr>
            <w:tcW w:w="272" w:type="dxa"/>
          </w:tcPr>
          <w:p w14:paraId="7EBE775C" w14:textId="77777777" w:rsidR="009D7A02" w:rsidRPr="00DC634C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BF60C6A" w14:textId="1124891F" w:rsidR="009D7A02" w:rsidRPr="00DC634C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DC634C">
              <w:rPr>
                <w:rFonts w:asciiTheme="majorBidi" w:hAnsiTheme="majorBidi" w:cstheme="majorBidi"/>
                <w:sz w:val="28"/>
                <w:szCs w:val="28"/>
              </w:rPr>
              <w:t>34,253</w:t>
            </w:r>
          </w:p>
        </w:tc>
        <w:tc>
          <w:tcPr>
            <w:tcW w:w="270" w:type="dxa"/>
          </w:tcPr>
          <w:p w14:paraId="5947326C" w14:textId="77777777" w:rsidR="009D7A02" w:rsidRPr="00DC634C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B663313" w14:textId="0065C3E1" w:rsidR="009D7A02" w:rsidRPr="00DC634C" w:rsidRDefault="00B65687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34C">
              <w:rPr>
                <w:rFonts w:asciiTheme="majorBidi" w:hAnsiTheme="majorBidi" w:cstheme="majorBidi"/>
                <w:sz w:val="28"/>
                <w:szCs w:val="28"/>
              </w:rPr>
              <w:t>31,165</w:t>
            </w:r>
          </w:p>
        </w:tc>
        <w:tc>
          <w:tcPr>
            <w:tcW w:w="270" w:type="dxa"/>
            <w:shd w:val="clear" w:color="auto" w:fill="auto"/>
          </w:tcPr>
          <w:p w14:paraId="3AC23193" w14:textId="77777777" w:rsidR="009D7A02" w:rsidRPr="00DC634C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6F4ADCB" w14:textId="7294DF16" w:rsidR="009D7A02" w:rsidRPr="00DC634C" w:rsidRDefault="00632A2A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DC634C">
              <w:rPr>
                <w:rFonts w:asciiTheme="majorBidi" w:hAnsiTheme="majorBidi" w:cstheme="majorBidi"/>
                <w:sz w:val="28"/>
                <w:szCs w:val="28"/>
              </w:rPr>
              <w:t>30,230</w:t>
            </w:r>
          </w:p>
        </w:tc>
        <w:tc>
          <w:tcPr>
            <w:tcW w:w="323" w:type="dxa"/>
            <w:shd w:val="clear" w:color="auto" w:fill="auto"/>
          </w:tcPr>
          <w:p w14:paraId="33BC12F9" w14:textId="77777777" w:rsidR="009D7A02" w:rsidRPr="00DC634C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130A635" w14:textId="17C8CF12" w:rsidR="009D7A02" w:rsidRPr="00DC634C" w:rsidRDefault="007C2EE3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DC634C">
              <w:rPr>
                <w:rFonts w:asciiTheme="majorBidi" w:hAnsiTheme="majorBidi" w:cstheme="majorBidi"/>
                <w:sz w:val="28"/>
                <w:szCs w:val="28"/>
              </w:rPr>
              <w:t>209,9</w:t>
            </w:r>
            <w:r w:rsidR="00571855" w:rsidRPr="00DC634C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52653198" w14:textId="77777777" w:rsidR="009D7A02" w:rsidRPr="001936B1" w:rsidRDefault="009D7A02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2C751B" w14:textId="556267FA" w:rsidR="009D7A02" w:rsidRPr="001936B1" w:rsidRDefault="008C4C4D" w:rsidP="009D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216,837</w:t>
            </w:r>
          </w:p>
        </w:tc>
      </w:tr>
    </w:tbl>
    <w:p w14:paraId="6840FEC3" w14:textId="77777777" w:rsidR="00457668" w:rsidRPr="001936B1" w:rsidRDefault="00457668" w:rsidP="00457668">
      <w:pPr>
        <w:rPr>
          <w:rFonts w:asciiTheme="majorBidi" w:hAnsiTheme="majorBidi" w:cstheme="majorBidi"/>
          <w:lang w:val="th-TH"/>
        </w:rPr>
      </w:pPr>
    </w:p>
    <w:p w14:paraId="64C9A86F" w14:textId="77777777" w:rsidR="009D6F01" w:rsidRDefault="009D6F01" w:rsidP="009D6F01">
      <w:pPr>
        <w:rPr>
          <w:rFonts w:asciiTheme="majorBidi" w:hAnsiTheme="majorBidi" w:cstheme="majorBidi"/>
        </w:rPr>
      </w:pPr>
    </w:p>
    <w:p w14:paraId="43A40680" w14:textId="77777777" w:rsidR="006B1EBB" w:rsidRDefault="006B1EBB" w:rsidP="009D6F01">
      <w:pPr>
        <w:rPr>
          <w:rFonts w:asciiTheme="majorBidi" w:hAnsiTheme="majorBidi" w:cstheme="majorBidi"/>
        </w:rPr>
      </w:pPr>
    </w:p>
    <w:p w14:paraId="63408F01" w14:textId="77777777" w:rsidR="006B1EBB" w:rsidRDefault="006B1EBB" w:rsidP="009D6F01">
      <w:pPr>
        <w:rPr>
          <w:rFonts w:asciiTheme="majorBidi" w:hAnsiTheme="majorBidi" w:cstheme="majorBidi"/>
        </w:rPr>
      </w:pPr>
    </w:p>
    <w:p w14:paraId="0C71D2C5" w14:textId="069A29C1" w:rsidR="006B1EBB" w:rsidRPr="001936B1" w:rsidRDefault="006B1EBB" w:rsidP="009D6F01">
      <w:pPr>
        <w:rPr>
          <w:rFonts w:asciiTheme="majorBidi" w:hAnsiTheme="majorBidi" w:cstheme="majorBidi"/>
        </w:rPr>
        <w:sectPr w:rsidR="006B1EBB" w:rsidRPr="001936B1" w:rsidSect="009030AC">
          <w:headerReference w:type="default" r:id="rId13"/>
          <w:footerReference w:type="default" r:id="rId14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48141CCA" w14:textId="77777777" w:rsidR="00977E8F" w:rsidRPr="001936B1" w:rsidRDefault="00977E8F" w:rsidP="00E03027">
      <w:pPr>
        <w:pStyle w:val="ListParagraph"/>
        <w:keepNext/>
        <w:keepLines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4928"/>
          <w:tab w:val="clear" w:pos="5387"/>
          <w:tab w:val="clear" w:pos="5613"/>
          <w:tab w:val="clear" w:pos="6322"/>
          <w:tab w:val="clear" w:pos="6549"/>
        </w:tabs>
        <w:ind w:left="540" w:right="-45"/>
        <w:contextualSpacing w:val="0"/>
        <w:jc w:val="thaiDistribute"/>
        <w:outlineLvl w:val="0"/>
        <w:rPr>
          <w:rFonts w:asciiTheme="majorBidi" w:hAnsiTheme="majorBidi" w:cstheme="majorBidi"/>
          <w:b/>
          <w:bCs/>
          <w:vanish/>
          <w:sz w:val="28"/>
          <w:szCs w:val="28"/>
          <w:cs/>
          <w:lang w:val="th-TH"/>
        </w:rPr>
      </w:pPr>
    </w:p>
    <w:p w14:paraId="152B57BB" w14:textId="4D839242" w:rsidR="0070469D" w:rsidRPr="001936B1" w:rsidRDefault="0070469D" w:rsidP="006B1E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3AD1554F" w14:textId="77777777" w:rsidR="0070469D" w:rsidRPr="001936B1" w:rsidRDefault="0070469D" w:rsidP="000E708C">
      <w:pPr>
        <w:spacing w:line="376" w:lineRule="exact"/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1936B1" w:rsidRDefault="0070469D" w:rsidP="000E708C">
      <w:pPr>
        <w:spacing w:line="376" w:lineRule="exact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1936B1" w:rsidRDefault="0070469D" w:rsidP="000E708C">
      <w:pPr>
        <w:spacing w:line="376" w:lineRule="exact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55BA40A7" w:rsidR="0070469D" w:rsidRDefault="0070469D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654F199D" w14:textId="55D79B7C" w:rsidR="00A10D55" w:rsidRDefault="00A10D55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79"/>
        <w:gridCol w:w="1139"/>
        <w:gridCol w:w="236"/>
        <w:gridCol w:w="1328"/>
        <w:gridCol w:w="236"/>
        <w:gridCol w:w="1465"/>
        <w:gridCol w:w="236"/>
        <w:gridCol w:w="1328"/>
        <w:gridCol w:w="278"/>
        <w:gridCol w:w="850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A10D55" w:rsidRPr="00662482" w14:paraId="5685D28F" w14:textId="77777777" w:rsidTr="007C53E7">
        <w:trPr>
          <w:trHeight w:val="261"/>
          <w:tblHeader/>
        </w:trPr>
        <w:tc>
          <w:tcPr>
            <w:tcW w:w="3004" w:type="dxa"/>
            <w:vAlign w:val="bottom"/>
          </w:tcPr>
          <w:p w14:paraId="29C6179E" w14:textId="77777777" w:rsidR="00A10D55" w:rsidRPr="00662482" w:rsidRDefault="00A10D55" w:rsidP="007C53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2F84D979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1697BEF7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10D55" w:rsidRPr="00662482" w14:paraId="4586E855" w14:textId="77777777" w:rsidTr="007C53E7">
        <w:trPr>
          <w:trHeight w:val="261"/>
          <w:tblHeader/>
        </w:trPr>
        <w:tc>
          <w:tcPr>
            <w:tcW w:w="3004" w:type="dxa"/>
            <w:vAlign w:val="bottom"/>
          </w:tcPr>
          <w:p w14:paraId="66EBA711" w14:textId="77777777" w:rsidR="00A10D55" w:rsidRPr="00662482" w:rsidRDefault="00A10D55" w:rsidP="007C53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79751F53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96" w:type="dxa"/>
            <w:gridSpan w:val="9"/>
          </w:tcPr>
          <w:p w14:paraId="1D3F9F6D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2CD3DE35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57006747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10D55" w:rsidRPr="00662482" w14:paraId="5BF7F037" w14:textId="77777777" w:rsidTr="007C53E7">
        <w:trPr>
          <w:trHeight w:val="1620"/>
          <w:tblHeader/>
        </w:trPr>
        <w:tc>
          <w:tcPr>
            <w:tcW w:w="3004" w:type="dxa"/>
            <w:vAlign w:val="bottom"/>
            <w:hideMark/>
          </w:tcPr>
          <w:p w14:paraId="638BE10A" w14:textId="7B76A475" w:rsidR="00A10D55" w:rsidRPr="00662482" w:rsidRDefault="00A10D55" w:rsidP="007C53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  <w:hideMark/>
          </w:tcPr>
          <w:p w14:paraId="08452683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FE315F4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CE0B7B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9B3F5A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1ADA5F73" w14:textId="77777777" w:rsidR="00A10D55" w:rsidRPr="00662482" w:rsidRDefault="00A10D55" w:rsidP="007C53E7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468C8D14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90D0AFD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246B53C5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4796776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0082EADE" w14:textId="77777777" w:rsidR="00A10D55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  <w:p w14:paraId="397907B0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BC4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8" w:type="dxa"/>
          </w:tcPr>
          <w:p w14:paraId="7328B7E3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vAlign w:val="bottom"/>
            <w:hideMark/>
          </w:tcPr>
          <w:p w14:paraId="7C2379AB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77FF9F36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48BD1D5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2FD8B8F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3DFA2BF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5736342" w14:textId="77777777" w:rsidR="00A10D55" w:rsidRPr="00662482" w:rsidRDefault="00A10D55" w:rsidP="007C53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16B3CE25" w14:textId="77777777" w:rsidR="00A10D55" w:rsidRPr="00662482" w:rsidRDefault="00A10D55" w:rsidP="007C53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AF81BE4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6B52A103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0D55" w:rsidRPr="00662482" w14:paraId="2E4571F7" w14:textId="77777777" w:rsidTr="007C53E7">
        <w:trPr>
          <w:tblHeader/>
        </w:trPr>
        <w:tc>
          <w:tcPr>
            <w:tcW w:w="3004" w:type="dxa"/>
          </w:tcPr>
          <w:p w14:paraId="51C75F32" w14:textId="77777777" w:rsidR="00A10D55" w:rsidRPr="00662482" w:rsidRDefault="00A10D55" w:rsidP="007C53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89BEC9C" w14:textId="77777777" w:rsidR="00A10D55" w:rsidRPr="00662482" w:rsidRDefault="00A10D55" w:rsidP="007C53E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40D108A5" w14:textId="77777777" w:rsidR="00A10D55" w:rsidRPr="00410903" w:rsidRDefault="00A10D55" w:rsidP="007C53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10D55" w:rsidRPr="00662482" w14:paraId="7E8A0B1D" w14:textId="77777777" w:rsidTr="007C53E7">
        <w:tc>
          <w:tcPr>
            <w:tcW w:w="3004" w:type="dxa"/>
          </w:tcPr>
          <w:p w14:paraId="3931EA45" w14:textId="6A1386FC" w:rsidR="00A10D55" w:rsidRPr="00662482" w:rsidRDefault="00A10D55" w:rsidP="00A10D55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4AF5353A" w14:textId="77777777" w:rsidR="00A10D55" w:rsidRPr="00662482" w:rsidRDefault="00A10D55" w:rsidP="00A10D5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C07DBF2" w14:textId="77777777" w:rsidR="00A10D55" w:rsidRPr="00662482" w:rsidRDefault="00A10D55" w:rsidP="00A10D55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8D9FA5" w14:textId="77777777" w:rsidR="00A10D55" w:rsidRPr="00662482" w:rsidRDefault="00A10D55" w:rsidP="00A10D55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32306B" w14:textId="77777777" w:rsidR="00A10D55" w:rsidRPr="00662482" w:rsidRDefault="00A10D55" w:rsidP="00A10D55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84A8B" w14:textId="77777777" w:rsidR="00A10D55" w:rsidRPr="00662482" w:rsidRDefault="00A10D55" w:rsidP="00A10D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9D08FE3" w14:textId="77777777" w:rsidR="00A10D55" w:rsidRPr="00662482" w:rsidRDefault="00A10D55" w:rsidP="00A10D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2CC5B0" w14:textId="77777777" w:rsidR="00A10D55" w:rsidRPr="00662482" w:rsidRDefault="00A10D55" w:rsidP="00A10D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DA8E30D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31B5C24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AA9291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C59514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BF4CFEB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9584B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21CFAA1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7D3F8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91BB711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0F8C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5A037D0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D55" w:rsidRPr="00662482" w14:paraId="34F2BF3D" w14:textId="77777777" w:rsidTr="007C53E7">
        <w:tc>
          <w:tcPr>
            <w:tcW w:w="3004" w:type="dxa"/>
            <w:hideMark/>
          </w:tcPr>
          <w:p w14:paraId="10D94E99" w14:textId="2FD7C691" w:rsidR="00A10D55" w:rsidRPr="00662482" w:rsidRDefault="00A10D55" w:rsidP="00A10D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7BA90F2E" w14:textId="77777777" w:rsidR="00A10D55" w:rsidRPr="00662482" w:rsidRDefault="00A10D55" w:rsidP="00A10D5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FB8627B" w14:textId="77777777" w:rsidR="00A10D55" w:rsidRPr="00DE4D6B" w:rsidRDefault="00A10D55" w:rsidP="00A10D55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FA6CB71" w14:textId="77777777" w:rsidR="00A10D55" w:rsidRPr="00662482" w:rsidRDefault="00A10D55" w:rsidP="00A10D55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CD7A82F" w14:textId="77777777" w:rsidR="00A10D55" w:rsidRPr="00662482" w:rsidRDefault="00A10D55" w:rsidP="00A10D55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5BEFE9" w14:textId="77777777" w:rsidR="00A10D55" w:rsidRPr="00662482" w:rsidRDefault="00A10D55" w:rsidP="00A10D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A0F9982" w14:textId="77777777" w:rsidR="00A10D55" w:rsidRPr="00662482" w:rsidRDefault="00A10D55" w:rsidP="00A10D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0DE3B" w14:textId="77777777" w:rsidR="00A10D55" w:rsidRPr="00662482" w:rsidRDefault="00A10D55" w:rsidP="00A10D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DA3449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148680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4D7895E6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61B6848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47C4FD4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F17F0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E161433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1C357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7FC025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AEF42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CB98A13" w14:textId="77777777" w:rsidR="00A10D55" w:rsidRPr="00662482" w:rsidRDefault="00A10D55" w:rsidP="00A10D5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65E" w:rsidRPr="00662482" w14:paraId="5B09F2E2" w14:textId="77777777" w:rsidTr="007C53E7">
        <w:tc>
          <w:tcPr>
            <w:tcW w:w="3004" w:type="dxa"/>
          </w:tcPr>
          <w:p w14:paraId="5F9F53CF" w14:textId="2C80BED2" w:rsidR="0071065E" w:rsidRPr="00662482" w:rsidRDefault="0071065E" w:rsidP="0071065E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7E5F256E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32BE91F" w14:textId="778F0308" w:rsidR="0071065E" w:rsidRPr="007D3A61" w:rsidRDefault="0071065E" w:rsidP="007D3A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69AFCFC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62E84EA0" w14:textId="0C452859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51D2C5E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4B3BB643" w14:textId="393E0919" w:rsidR="0071065E" w:rsidRPr="007D3A61" w:rsidRDefault="0071065E" w:rsidP="007D3A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CC174F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CA70BEA" w14:textId="1BEFC679" w:rsidR="0071065E" w:rsidRPr="007D3A61" w:rsidRDefault="0071065E" w:rsidP="007D3A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F80DE29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DD78FAE" w14:textId="5A443E70" w:rsidR="0071065E" w:rsidRPr="007C53E7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61AFD64F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1BD7535" w14:textId="36FD8F65" w:rsidR="0071065E" w:rsidRPr="007C53E7" w:rsidRDefault="0071065E" w:rsidP="007D3A61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464A4B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</w:tcPr>
          <w:p w14:paraId="3F9D097F" w14:textId="3872E1BF" w:rsidR="0071065E" w:rsidRPr="007C53E7" w:rsidRDefault="0071065E" w:rsidP="003A2AC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21658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79FF334" w14:textId="6108F528" w:rsidR="0071065E" w:rsidRPr="00662482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E41E56F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</w:tcPr>
          <w:p w14:paraId="210BC179" w14:textId="5964EFB6" w:rsidR="0071065E" w:rsidRPr="007C53E7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1065E" w:rsidRPr="00662482" w14:paraId="37A0DACA" w14:textId="77777777" w:rsidTr="007C53E7">
        <w:tc>
          <w:tcPr>
            <w:tcW w:w="3004" w:type="dxa"/>
          </w:tcPr>
          <w:p w14:paraId="27B79D39" w14:textId="4CEF4474" w:rsidR="0071065E" w:rsidRPr="00662482" w:rsidRDefault="0071065E" w:rsidP="0071065E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4A17545F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7C0C90FB" w14:textId="29CC83F3" w:rsidR="0071065E" w:rsidRPr="007D3A61" w:rsidRDefault="0071065E" w:rsidP="007D3A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922F089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1C727B48" w14:textId="25EEC8D6" w:rsidR="0071065E" w:rsidRPr="007D3A61" w:rsidRDefault="0071065E" w:rsidP="007D3A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EF045E1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12B5C8F2" w14:textId="2CC0947C" w:rsidR="0071065E" w:rsidRPr="0071065E" w:rsidRDefault="0071065E" w:rsidP="0071065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,251</w:t>
            </w:r>
          </w:p>
        </w:tc>
        <w:tc>
          <w:tcPr>
            <w:tcW w:w="236" w:type="dxa"/>
          </w:tcPr>
          <w:p w14:paraId="62EA974C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28" w:type="dxa"/>
          </w:tcPr>
          <w:p w14:paraId="5CBB1EF7" w14:textId="6C68D01B" w:rsidR="0071065E" w:rsidRPr="007D3A61" w:rsidRDefault="0071065E" w:rsidP="007D3A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19FDA33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3C82A2A8" w14:textId="718D4339" w:rsidR="0071065E" w:rsidRPr="007C53E7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,251</w:t>
            </w:r>
          </w:p>
        </w:tc>
        <w:tc>
          <w:tcPr>
            <w:tcW w:w="269" w:type="dxa"/>
          </w:tcPr>
          <w:p w14:paraId="7AA6CF7C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C72BAAF" w14:textId="23F0FE28" w:rsidR="0071065E" w:rsidRPr="007C53E7" w:rsidRDefault="0071065E" w:rsidP="007D3A61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70C87C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</w:tcPr>
          <w:p w14:paraId="69C7E8BA" w14:textId="6F53129B" w:rsidR="0071065E" w:rsidRPr="007C53E7" w:rsidRDefault="0071065E" w:rsidP="003A2AC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3823CD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C24F75" w14:textId="271629D4" w:rsidR="0071065E" w:rsidRPr="00662482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66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36" w:type="dxa"/>
          </w:tcPr>
          <w:p w14:paraId="4A6F0921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</w:tcPr>
          <w:p w14:paraId="20BE17B9" w14:textId="6D5FE086" w:rsidR="0071065E" w:rsidRPr="003A2ACE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3A2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A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251</w:t>
            </w:r>
          </w:p>
        </w:tc>
      </w:tr>
      <w:tr w:rsidR="0071065E" w:rsidRPr="00662482" w14:paraId="6604270E" w14:textId="77777777" w:rsidTr="007C53E7">
        <w:trPr>
          <w:trHeight w:val="261"/>
        </w:trPr>
        <w:tc>
          <w:tcPr>
            <w:tcW w:w="3004" w:type="dxa"/>
          </w:tcPr>
          <w:p w14:paraId="5E1D5E53" w14:textId="77777777" w:rsidR="0071065E" w:rsidRPr="00662482" w:rsidRDefault="0071065E" w:rsidP="007106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27B88AD1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6DB246A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4D162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758043B" w14:textId="3CE5D1B1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56A6FD1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F49056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61C97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579B94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9C5F91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AF0C8F5" w14:textId="3CB4405C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  <w:vAlign w:val="bottom"/>
          </w:tcPr>
          <w:p w14:paraId="625A394A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A54C75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7121C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C2AF909" w14:textId="65EA256E" w:rsidR="0071065E" w:rsidRPr="006E4404" w:rsidRDefault="0071065E" w:rsidP="003A2ACE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7A0AB42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9D6C669" w14:textId="77777777" w:rsidR="0071065E" w:rsidRPr="00662482" w:rsidRDefault="0071065E" w:rsidP="003A2AC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86964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093F8CAB" w14:textId="50ACE933" w:rsidR="0071065E" w:rsidRPr="003A2ACE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A2A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1065E" w:rsidRPr="00662482" w14:paraId="4FC72EBD" w14:textId="77777777" w:rsidTr="007C53E7">
        <w:tc>
          <w:tcPr>
            <w:tcW w:w="3004" w:type="dxa"/>
          </w:tcPr>
          <w:p w14:paraId="30F65545" w14:textId="3CAF6E75" w:rsidR="0071065E" w:rsidRPr="00662482" w:rsidRDefault="0071065E" w:rsidP="0071065E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75320264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A92BDBA" w14:textId="7BD0E742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A8544BE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35AADB08" w14:textId="75C5532A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6A1899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E291F5B" w14:textId="61ECFB5F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4BF4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1D4BAD43" w14:textId="64FB9221" w:rsidR="0071065E" w:rsidRPr="007C53E7" w:rsidRDefault="0071065E" w:rsidP="0071065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B42B77B" w14:textId="77777777" w:rsidR="0071065E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4985E936" w14:textId="308D32CA" w:rsidR="0071065E" w:rsidRPr="007C53E7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69" w:type="dxa"/>
            <w:shd w:val="clear" w:color="auto" w:fill="auto"/>
          </w:tcPr>
          <w:p w14:paraId="31509C74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8ECDD4" w14:textId="0EE3CADA" w:rsidR="0071065E" w:rsidRPr="007C53E7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7B26FE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893A42E" w14:textId="4B68C2F2" w:rsidR="0071065E" w:rsidRPr="007C53E7" w:rsidRDefault="0071065E" w:rsidP="003A2ACE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630E649B" w14:textId="77777777" w:rsidR="0071065E" w:rsidRPr="007C53E7" w:rsidRDefault="0071065E" w:rsidP="0071065E">
            <w:pPr>
              <w:tabs>
                <w:tab w:val="clear" w:pos="454"/>
                <w:tab w:val="decimal" w:pos="450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3A367DBA" w14:textId="0D0BA5FE" w:rsidR="0071065E" w:rsidRPr="007C53E7" w:rsidRDefault="0071065E" w:rsidP="0071065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82263B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37018139" w14:textId="7939C7A2" w:rsidR="0071065E" w:rsidRPr="007C53E7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71065E" w:rsidRPr="00662482" w14:paraId="0711C3E9" w14:textId="77777777" w:rsidTr="007C53E7">
        <w:tc>
          <w:tcPr>
            <w:tcW w:w="3004" w:type="dxa"/>
          </w:tcPr>
          <w:p w14:paraId="5477CB0A" w14:textId="77777777" w:rsidR="0071065E" w:rsidRPr="001936B1" w:rsidRDefault="0071065E" w:rsidP="0071065E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2B52F54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BE5642F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414188" w14:textId="77777777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747BCBC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469007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4A102F7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FAAB2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50858BE1" w14:textId="77777777" w:rsidR="0071065E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2E5408DC" w14:textId="77777777" w:rsidR="0071065E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8E4BCC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A2A3A57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0CE99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6ABC8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34CF12A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0B96CB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62A4A277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F99C53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62EF07F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065E" w:rsidRPr="00662482" w14:paraId="5232BDAD" w14:textId="77777777" w:rsidTr="007C53E7">
        <w:trPr>
          <w:trHeight w:val="261"/>
        </w:trPr>
        <w:tc>
          <w:tcPr>
            <w:tcW w:w="3004" w:type="dxa"/>
          </w:tcPr>
          <w:p w14:paraId="6DDD4207" w14:textId="723A8DEA" w:rsidR="0071065E" w:rsidRPr="00662482" w:rsidRDefault="0071065E" w:rsidP="007106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5C3B071E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5F8CFE6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8ED4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5484265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FDE7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7C6C65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4A1B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ADEC9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E59116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9FE5684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49F094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9F237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FC9C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A8C5FF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4B2315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B8DC2FB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7DF5A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3467CE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65E" w:rsidRPr="00662482" w14:paraId="5A861335" w14:textId="77777777" w:rsidTr="007C53E7">
        <w:trPr>
          <w:trHeight w:val="261"/>
        </w:trPr>
        <w:tc>
          <w:tcPr>
            <w:tcW w:w="3004" w:type="dxa"/>
          </w:tcPr>
          <w:p w14:paraId="081E21FC" w14:textId="7A05A03A" w:rsidR="0071065E" w:rsidRPr="00662482" w:rsidRDefault="0071065E" w:rsidP="0071065E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79" w:type="dxa"/>
          </w:tcPr>
          <w:p w14:paraId="070A6591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4E714D0" w14:textId="3C702979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63EB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06FB896" w14:textId="20704996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9136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C39559D" w14:textId="0EC3C3AE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65F06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B357AA" w14:textId="77777777" w:rsidR="0071065E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C82DBE" w14:textId="56FB6736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F8F8D37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6D9B0CBB" w14:textId="77777777" w:rsidR="0071065E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2963DA" w14:textId="4F43BF62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E8791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7B1BFD" w14:textId="7511F5A7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D7333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59A7F3A" w14:textId="77777777" w:rsidR="0071065E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977DF" w14:textId="1AD34B51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861BA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E3A13DB" w14:textId="36FD19A6" w:rsidR="0071065E" w:rsidRPr="00662482" w:rsidRDefault="0071065E" w:rsidP="003A2AC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898F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3FCFF8C7" w14:textId="77777777" w:rsidR="0071065E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2196B" w14:textId="4FB9F12E" w:rsidR="0071065E" w:rsidRPr="00662482" w:rsidRDefault="0071065E" w:rsidP="003A2AC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71065E" w:rsidRPr="00662482" w14:paraId="621162C3" w14:textId="77777777" w:rsidTr="007C53E7">
        <w:trPr>
          <w:trHeight w:val="261"/>
        </w:trPr>
        <w:tc>
          <w:tcPr>
            <w:tcW w:w="3004" w:type="dxa"/>
          </w:tcPr>
          <w:p w14:paraId="751E4342" w14:textId="77777777" w:rsidR="0071065E" w:rsidRPr="00662482" w:rsidRDefault="0071065E" w:rsidP="0071065E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2507375C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0E38BFB" w14:textId="77777777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7DE19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435927" w14:textId="77777777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C0396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F68325C" w14:textId="77777777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60E7D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FABC741" w14:textId="317792CA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  <w:tc>
          <w:tcPr>
            <w:tcW w:w="278" w:type="dxa"/>
          </w:tcPr>
          <w:p w14:paraId="1C07C46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06A1AB" w14:textId="6B812C88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  <w:tc>
          <w:tcPr>
            <w:tcW w:w="269" w:type="dxa"/>
            <w:vAlign w:val="bottom"/>
          </w:tcPr>
          <w:p w14:paraId="26751FC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51A68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6F806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9EFD11" w14:textId="4CCC7613" w:rsidR="0071065E" w:rsidRPr="007C53E7" w:rsidRDefault="0071065E" w:rsidP="007106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,178</w:t>
            </w:r>
          </w:p>
        </w:tc>
        <w:tc>
          <w:tcPr>
            <w:tcW w:w="236" w:type="dxa"/>
            <w:vAlign w:val="bottom"/>
          </w:tcPr>
          <w:p w14:paraId="1B5F2761" w14:textId="77777777" w:rsidR="0071065E" w:rsidRPr="007C53E7" w:rsidRDefault="0071065E" w:rsidP="0071065E">
            <w:pPr>
              <w:tabs>
                <w:tab w:val="clear" w:pos="454"/>
                <w:tab w:val="decimal" w:pos="450"/>
              </w:tabs>
              <w:ind w:left="-43" w:right="7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2C76828A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7ABADA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45F2B6A" w14:textId="18B14306" w:rsidR="0071065E" w:rsidRPr="007C53E7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71065E" w:rsidRPr="00662482" w14:paraId="2C1DD939" w14:textId="77777777" w:rsidTr="007C53E7">
        <w:trPr>
          <w:trHeight w:val="261"/>
        </w:trPr>
        <w:tc>
          <w:tcPr>
            <w:tcW w:w="3004" w:type="dxa"/>
          </w:tcPr>
          <w:p w14:paraId="649BC353" w14:textId="77777777" w:rsidR="0071065E" w:rsidRPr="007853C8" w:rsidRDefault="0071065E" w:rsidP="0071065E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9" w:type="dxa"/>
          </w:tcPr>
          <w:p w14:paraId="46A136A5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1BA3C92" w14:textId="724E1C86" w:rsidR="0071065E" w:rsidRPr="00FD6645" w:rsidRDefault="0071065E" w:rsidP="00FD66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B284B4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B99DB2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991B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AD7901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08DA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8087B0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8643FD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F0F5F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F18D1A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30EEF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4BF24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29BC193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5E0E6D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F5C4657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329C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E67B88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65E" w:rsidRPr="00662482" w14:paraId="7C43EE01" w14:textId="77777777" w:rsidTr="007C53E7">
        <w:trPr>
          <w:trHeight w:val="261"/>
        </w:trPr>
        <w:tc>
          <w:tcPr>
            <w:tcW w:w="3004" w:type="dxa"/>
          </w:tcPr>
          <w:p w14:paraId="10232791" w14:textId="1BB7F5C7" w:rsidR="0071065E" w:rsidRPr="00662482" w:rsidRDefault="0071065E" w:rsidP="0071065E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2FB1A092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C69D209" w14:textId="77777777" w:rsidR="0071065E" w:rsidRPr="00662482" w:rsidRDefault="0071065E" w:rsidP="0071065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B8AAC" w14:textId="77777777" w:rsidR="0071065E" w:rsidRPr="00662482" w:rsidRDefault="0071065E" w:rsidP="0071065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F3B56F" w14:textId="77777777" w:rsidR="0071065E" w:rsidRPr="00662482" w:rsidRDefault="0071065E" w:rsidP="0071065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4521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04D41D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3FC6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5785F0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7BA25B3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B4511E0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3CBB404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C5B7AC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4207F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8FF67E7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1D280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D353A36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70EEC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FD43D64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65E" w:rsidRPr="00662482" w14:paraId="1F19E540" w14:textId="77777777" w:rsidTr="007C53E7">
        <w:trPr>
          <w:trHeight w:val="261"/>
        </w:trPr>
        <w:tc>
          <w:tcPr>
            <w:tcW w:w="3004" w:type="dxa"/>
            <w:hideMark/>
          </w:tcPr>
          <w:p w14:paraId="550EA3E8" w14:textId="28B09979" w:rsidR="0071065E" w:rsidRPr="00662482" w:rsidRDefault="0071065E" w:rsidP="007106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2DB2EBC0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40AF0E1" w14:textId="03BB4820" w:rsidR="0071065E" w:rsidRPr="006E4404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2C7B031" w14:textId="77777777" w:rsidR="0071065E" w:rsidRPr="00662482" w:rsidRDefault="0071065E" w:rsidP="0071065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1BF3A70" w14:textId="18D41F5B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1D79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328B444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86A9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13D4306" w14:textId="18507120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6410AE2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4B4170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A1A4E82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42D5EC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5B2F3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C7EE38D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C78CE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CE355EC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640577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032920E" w14:textId="77777777" w:rsidR="0071065E" w:rsidRPr="00662482" w:rsidRDefault="0071065E" w:rsidP="007106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65E" w:rsidRPr="00662482" w14:paraId="6A11F7EE" w14:textId="77777777" w:rsidTr="007C53E7">
        <w:trPr>
          <w:trHeight w:val="261"/>
        </w:trPr>
        <w:tc>
          <w:tcPr>
            <w:tcW w:w="3004" w:type="dxa"/>
            <w:hideMark/>
          </w:tcPr>
          <w:p w14:paraId="3F7C8AA3" w14:textId="04C827C6" w:rsidR="0071065E" w:rsidRPr="00662482" w:rsidRDefault="0071065E" w:rsidP="0071065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27DF6682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06C5428" w14:textId="41BDD2A7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6E54E96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60491FA" w14:textId="4FF77C1C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28611A9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0459C39" w14:textId="7CD0D2F7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87053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E0900F" w14:textId="15D02669" w:rsidR="0071065E" w:rsidRPr="00662482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0103716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C217F96" w14:textId="30422EE2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2C28862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AFFB8F" w14:textId="1DA796B2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5271E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E91D75" w14:textId="1ABEFBD9" w:rsidR="0071065E" w:rsidRPr="00662482" w:rsidRDefault="0071065E" w:rsidP="0071065E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1C1096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9B5005E" w14:textId="6283BD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1FDBE0A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1454918" w14:textId="7FD9D47F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71065E" w:rsidRPr="00662482" w14:paraId="6A3A4318" w14:textId="77777777" w:rsidTr="007C53E7">
        <w:trPr>
          <w:trHeight w:val="261"/>
        </w:trPr>
        <w:tc>
          <w:tcPr>
            <w:tcW w:w="3004" w:type="dxa"/>
          </w:tcPr>
          <w:p w14:paraId="4E6159F9" w14:textId="63897E12" w:rsidR="0071065E" w:rsidRPr="00662482" w:rsidRDefault="0071065E" w:rsidP="0071065E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07C5909C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1495A68" w14:textId="2A47160E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61E284A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FC76ED" w14:textId="646120B3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6B25F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E9CFDC1" w14:textId="723A40BE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36" w:type="dxa"/>
          </w:tcPr>
          <w:p w14:paraId="27BF9A5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911BE0" w14:textId="6D5E5286" w:rsidR="0071065E" w:rsidRPr="00662482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65E74E8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BC1EC0" w14:textId="760D628C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69" w:type="dxa"/>
          </w:tcPr>
          <w:p w14:paraId="4CF4B52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2D7118E" w14:textId="414CED20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953B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99E9417" w14:textId="2BD06AE8" w:rsidR="0071065E" w:rsidRPr="00662482" w:rsidRDefault="0071065E" w:rsidP="0071065E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A3F7C4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46509FE" w14:textId="7308723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236" w:type="dxa"/>
          </w:tcPr>
          <w:p w14:paraId="633D55C6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3107A8D" w14:textId="62BA00A6" w:rsidR="0071065E" w:rsidRPr="00662482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</w:tr>
      <w:tr w:rsidR="0071065E" w:rsidRPr="00662482" w14:paraId="710AE566" w14:textId="77777777" w:rsidTr="007C53E7">
        <w:trPr>
          <w:trHeight w:val="261"/>
        </w:trPr>
        <w:tc>
          <w:tcPr>
            <w:tcW w:w="3004" w:type="dxa"/>
          </w:tcPr>
          <w:p w14:paraId="582CE1AF" w14:textId="6C96C179" w:rsidR="0071065E" w:rsidRPr="00662482" w:rsidRDefault="0071065E" w:rsidP="0071065E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4CDADAFA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030F91F3" w14:textId="0425D235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75EC4B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AC4A43" w14:textId="7D306DC2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2C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41A9D14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ACDB53B" w14:textId="3FD2B255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AE739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F9676C6" w14:textId="5690CA5A" w:rsidR="0071065E" w:rsidRPr="006E4404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3A5765D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5EBCA9E" w14:textId="7A8A9BE0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69" w:type="dxa"/>
          </w:tcPr>
          <w:p w14:paraId="01C8E87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8BDC21" w14:textId="3F31C2E3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8893D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9D66C4" w14:textId="75A20D29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2A7C532F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E8FEDB7" w14:textId="2612AF14" w:rsidR="0071065E" w:rsidRPr="00662482" w:rsidRDefault="0071065E" w:rsidP="0071065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9F75C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A76F7BC" w14:textId="14B7CB88" w:rsidR="0071065E" w:rsidRPr="00662482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71065E" w:rsidRPr="00662482" w14:paraId="38685466" w14:textId="77777777" w:rsidTr="007C53E7">
        <w:trPr>
          <w:trHeight w:val="261"/>
        </w:trPr>
        <w:tc>
          <w:tcPr>
            <w:tcW w:w="3004" w:type="dxa"/>
          </w:tcPr>
          <w:p w14:paraId="1FB97721" w14:textId="77777777" w:rsidR="0071065E" w:rsidRPr="001936B1" w:rsidRDefault="0071065E" w:rsidP="0071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4D1A3B96" w14:textId="291BF9F1" w:rsidR="0071065E" w:rsidRPr="00662482" w:rsidRDefault="0071065E" w:rsidP="00E93D0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026CBB2B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FDFACB" w14:textId="77777777" w:rsidR="0071065E" w:rsidRPr="001936B1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DF9587" w14:textId="5F8B18C8" w:rsidR="0071065E" w:rsidRPr="006E4404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78652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5EF998C" w14:textId="77777777" w:rsidR="0071065E" w:rsidRPr="001062CB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17625" w14:textId="13E26342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2CB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678E3C9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11043B8" w14:textId="77777777" w:rsidR="0071065E" w:rsidRPr="006E4404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0B822" w14:textId="38029F58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4E9F6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BAFB94A" w14:textId="77777777" w:rsidR="0071065E" w:rsidRPr="00BC4F29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DEBBDD" w14:textId="6F63F025" w:rsidR="0071065E" w:rsidRPr="006E4404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57D9B66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328AECD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A4C811" w14:textId="16ADCA4E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9" w:type="dxa"/>
          </w:tcPr>
          <w:p w14:paraId="699C1B6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0E4545" w14:textId="77777777" w:rsidR="0071065E" w:rsidRPr="001936B1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C8C72" w14:textId="05845ADC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D4B5F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4DFD7A7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58A6F5" w14:textId="7A6101F3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4F0A0249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5D358ED" w14:textId="77777777" w:rsidR="0071065E" w:rsidRPr="001936B1" w:rsidRDefault="0071065E" w:rsidP="0071065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5BA2C0" w14:textId="08073A97" w:rsidR="0071065E" w:rsidRPr="00662482" w:rsidRDefault="0071065E" w:rsidP="0071065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7F85B9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A07D11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E781B8" w14:textId="48EDFB8F" w:rsidR="0071065E" w:rsidRPr="00662482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71065E" w:rsidRPr="00662482" w14:paraId="5C1E6979" w14:textId="77777777" w:rsidTr="007C53E7">
        <w:trPr>
          <w:trHeight w:val="261"/>
        </w:trPr>
        <w:tc>
          <w:tcPr>
            <w:tcW w:w="3004" w:type="dxa"/>
          </w:tcPr>
          <w:p w14:paraId="371F19B8" w14:textId="77777777" w:rsidR="0071065E" w:rsidRPr="001936B1" w:rsidRDefault="0071065E" w:rsidP="0071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3F2A6A88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945B035" w14:textId="77777777" w:rsidR="0071065E" w:rsidRPr="001936B1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5C20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372AD5D" w14:textId="77777777" w:rsidR="0071065E" w:rsidRPr="001062CB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1A28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F75C5ED" w14:textId="77777777" w:rsidR="0071065E" w:rsidRPr="006E4404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6F29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061885" w14:textId="77777777" w:rsidR="0071065E" w:rsidRPr="00BC4F29" w:rsidRDefault="0071065E" w:rsidP="00710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8" w:type="dxa"/>
          </w:tcPr>
          <w:p w14:paraId="63E79BF4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756C05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61EE97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EF0B64" w14:textId="77777777" w:rsidR="0071065E" w:rsidRPr="001936B1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4C5A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96F9F1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A360B44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65B2378" w14:textId="77777777" w:rsidR="0071065E" w:rsidRPr="001936B1" w:rsidRDefault="0071065E" w:rsidP="0071065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C7E6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A3AC82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065E" w:rsidRPr="00662482" w14:paraId="60FE4F1C" w14:textId="77777777" w:rsidTr="007C53E7">
        <w:trPr>
          <w:trHeight w:val="261"/>
        </w:trPr>
        <w:tc>
          <w:tcPr>
            <w:tcW w:w="3004" w:type="dxa"/>
          </w:tcPr>
          <w:p w14:paraId="668D676D" w14:textId="34599AC8" w:rsidR="0071065E" w:rsidRPr="00662482" w:rsidRDefault="0071065E" w:rsidP="007106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59C59D0F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0D2727D6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2FF8F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56FB6E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7E60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64D15491" w14:textId="2A6BAB1B" w:rsidR="0071065E" w:rsidRPr="00662482" w:rsidRDefault="0071065E" w:rsidP="00FD66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2254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97FE0A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9DB7031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26BE0BE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99A3C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2DD3F3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290173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929491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670B7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67F0980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9C585A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2F6614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65E" w:rsidRPr="00662482" w14:paraId="3D3DE746" w14:textId="77777777" w:rsidTr="007C53E7">
        <w:trPr>
          <w:trHeight w:val="261"/>
        </w:trPr>
        <w:tc>
          <w:tcPr>
            <w:tcW w:w="3004" w:type="dxa"/>
          </w:tcPr>
          <w:p w14:paraId="172DC41C" w14:textId="7C19CB7A" w:rsidR="0071065E" w:rsidRPr="00662482" w:rsidRDefault="0071065E" w:rsidP="007106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51C91EF7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B5DDCC" w14:textId="62E693D8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0A9C72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120AA3D" w14:textId="42C2C1C6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3D2FC47F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C9209E9" w14:textId="4DF45F1B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31E5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BFEC7D7" w14:textId="32F16EF1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84568B5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9CECD47" w14:textId="17D5749A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0DA621B8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9684C50" w14:textId="72E702A5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4462F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7949522" w14:textId="235D77D1" w:rsidR="0071065E" w:rsidRPr="006E4404" w:rsidRDefault="0071065E" w:rsidP="007106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4A2A349C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03116CB" w14:textId="53CA5AC7" w:rsidR="0071065E" w:rsidRPr="00662482" w:rsidRDefault="0071065E" w:rsidP="00FD6645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444696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04549DFF" w14:textId="15095392" w:rsidR="0071065E" w:rsidRPr="006E4404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1065E" w:rsidRPr="00662482" w14:paraId="6DB7A3E3" w14:textId="77777777" w:rsidTr="007C53E7">
        <w:trPr>
          <w:trHeight w:val="261"/>
        </w:trPr>
        <w:tc>
          <w:tcPr>
            <w:tcW w:w="3004" w:type="dxa"/>
          </w:tcPr>
          <w:p w14:paraId="0ADE45A5" w14:textId="072ECF67" w:rsidR="0071065E" w:rsidRPr="00662482" w:rsidRDefault="0071065E" w:rsidP="0071065E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0C227CEC" w14:textId="77777777" w:rsidR="0071065E" w:rsidRPr="00662482" w:rsidRDefault="0071065E" w:rsidP="007106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21F2322" w14:textId="2BC51E15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938813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D807A2" w14:textId="441FD715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9BDAC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DDE5802" w14:textId="148B1719" w:rsidR="0071065E" w:rsidRPr="00662482" w:rsidRDefault="0071065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E32D8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757587B" w14:textId="3701E516" w:rsidR="0071065E" w:rsidRPr="00662482" w:rsidRDefault="0071065E" w:rsidP="007106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8" w:type="dxa"/>
          </w:tcPr>
          <w:p w14:paraId="1CEA53DB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649FC4FC" w14:textId="5EBE5003" w:rsidR="0071065E" w:rsidRPr="00662482" w:rsidRDefault="0071065E" w:rsidP="007106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69" w:type="dxa"/>
            <w:vAlign w:val="bottom"/>
          </w:tcPr>
          <w:p w14:paraId="6054DBE0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2840288" w14:textId="461066D2" w:rsidR="0071065E" w:rsidRPr="00662482" w:rsidRDefault="0071065E" w:rsidP="0071065E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61F34D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1BF86ED" w14:textId="7E45570F" w:rsidR="0071065E" w:rsidRPr="006E4404" w:rsidRDefault="0071065E" w:rsidP="007106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7,071</w:t>
            </w:r>
          </w:p>
        </w:tc>
        <w:tc>
          <w:tcPr>
            <w:tcW w:w="236" w:type="dxa"/>
            <w:vAlign w:val="bottom"/>
          </w:tcPr>
          <w:p w14:paraId="2BA7DD2F" w14:textId="77777777" w:rsidR="0071065E" w:rsidRPr="00662482" w:rsidRDefault="0071065E" w:rsidP="0071065E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1DD188F" w14:textId="4529D34F" w:rsidR="0071065E" w:rsidRPr="00662482" w:rsidRDefault="0071065E" w:rsidP="0071065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04178A" w14:textId="77777777" w:rsidR="0071065E" w:rsidRPr="00662482" w:rsidRDefault="0071065E" w:rsidP="007106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A07F110" w14:textId="709C5716" w:rsidR="0071065E" w:rsidRPr="006E4404" w:rsidRDefault="0071065E" w:rsidP="0071065E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7,071</w:t>
            </w:r>
          </w:p>
        </w:tc>
      </w:tr>
    </w:tbl>
    <w:p w14:paraId="4AF0108D" w14:textId="01BEF2B4" w:rsidR="006E4404" w:rsidRDefault="006E4404" w:rsidP="006E4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EE3DA0" w14:textId="3CA2405E" w:rsidR="000E708C" w:rsidRPr="006E4404" w:rsidRDefault="000E708C" w:rsidP="006E4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41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84"/>
        <w:gridCol w:w="1417"/>
        <w:gridCol w:w="283"/>
        <w:gridCol w:w="1418"/>
        <w:gridCol w:w="284"/>
        <w:gridCol w:w="1275"/>
        <w:gridCol w:w="238"/>
        <w:gridCol w:w="1170"/>
        <w:gridCol w:w="271"/>
        <w:gridCol w:w="900"/>
        <w:gridCol w:w="236"/>
        <w:gridCol w:w="934"/>
        <w:gridCol w:w="236"/>
        <w:gridCol w:w="934"/>
        <w:gridCol w:w="236"/>
        <w:gridCol w:w="1024"/>
      </w:tblGrid>
      <w:tr w:rsidR="006E4404" w:rsidRPr="00662482" w14:paraId="43F68145" w14:textId="77777777" w:rsidTr="007C53E7">
        <w:trPr>
          <w:trHeight w:val="261"/>
          <w:tblHeader/>
        </w:trPr>
        <w:tc>
          <w:tcPr>
            <w:tcW w:w="3004" w:type="dxa"/>
            <w:vAlign w:val="bottom"/>
          </w:tcPr>
          <w:p w14:paraId="13FDB938" w14:textId="77777777" w:rsidR="006E4404" w:rsidRPr="00662482" w:rsidRDefault="006E4404" w:rsidP="007C53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7B76733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21FEB871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4404" w:rsidRPr="00662482" w14:paraId="706E111C" w14:textId="77777777" w:rsidTr="007C53E7">
        <w:trPr>
          <w:trHeight w:val="261"/>
          <w:tblHeader/>
        </w:trPr>
        <w:tc>
          <w:tcPr>
            <w:tcW w:w="3004" w:type="dxa"/>
            <w:vAlign w:val="bottom"/>
          </w:tcPr>
          <w:p w14:paraId="62CA1313" w14:textId="77777777" w:rsidR="006E4404" w:rsidRPr="00662482" w:rsidRDefault="006E4404" w:rsidP="007C53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D4AA607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85" w:type="dxa"/>
            <w:gridSpan w:val="7"/>
          </w:tcPr>
          <w:p w14:paraId="33D04A7D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8C65F45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4D41CD4E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404" w:rsidRPr="00662482" w14:paraId="1EF95854" w14:textId="77777777" w:rsidTr="007C53E7">
        <w:trPr>
          <w:trHeight w:val="261"/>
          <w:tblHeader/>
        </w:trPr>
        <w:tc>
          <w:tcPr>
            <w:tcW w:w="3004" w:type="dxa"/>
            <w:vAlign w:val="bottom"/>
            <w:hideMark/>
          </w:tcPr>
          <w:p w14:paraId="49934EF7" w14:textId="6F9B8CD3" w:rsidR="006E4404" w:rsidRPr="00662482" w:rsidRDefault="006E4404" w:rsidP="007C53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  <w:hideMark/>
          </w:tcPr>
          <w:p w14:paraId="334933DF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A57B932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32687C12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6D6C8E43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789A845E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5" w:type="dxa"/>
          </w:tcPr>
          <w:p w14:paraId="5AD4F6DE" w14:textId="77777777" w:rsidR="006E4404" w:rsidRPr="004127B4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0F9211" w14:textId="77777777" w:rsidR="006E4404" w:rsidRPr="004127B4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7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127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8" w:type="dxa"/>
          </w:tcPr>
          <w:p w14:paraId="6B6373D5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15FB487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</w:tcPr>
          <w:p w14:paraId="2F9D8C84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A2465E4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165AFAC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65113D23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1635808" w14:textId="77777777" w:rsidR="006E4404" w:rsidRPr="00662482" w:rsidRDefault="006E4404" w:rsidP="007C53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3B350F76" w14:textId="77777777" w:rsidR="006E4404" w:rsidRPr="00662482" w:rsidRDefault="006E4404" w:rsidP="007C53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D9EF290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5CC7034" w14:textId="77777777" w:rsidR="006E4404" w:rsidRPr="00662482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E4404" w:rsidRPr="00662482" w14:paraId="76021A13" w14:textId="77777777" w:rsidTr="007C53E7">
        <w:trPr>
          <w:trHeight w:val="261"/>
          <w:tblHeader/>
        </w:trPr>
        <w:tc>
          <w:tcPr>
            <w:tcW w:w="3004" w:type="dxa"/>
          </w:tcPr>
          <w:p w14:paraId="5EBE5565" w14:textId="77777777" w:rsidR="006E4404" w:rsidRPr="00662482" w:rsidRDefault="006E4404" w:rsidP="007C53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6DEFD73" w14:textId="77777777" w:rsidR="006E4404" w:rsidRPr="00CE52B3" w:rsidRDefault="006E4404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73AE04FC" w14:textId="77777777" w:rsidR="006E4404" w:rsidRPr="00CE52B3" w:rsidRDefault="006E4404" w:rsidP="007C53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E52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E4404" w:rsidRPr="00662482" w14:paraId="15B2E9B8" w14:textId="77777777" w:rsidTr="007C53E7">
        <w:trPr>
          <w:trHeight w:val="261"/>
        </w:trPr>
        <w:tc>
          <w:tcPr>
            <w:tcW w:w="3004" w:type="dxa"/>
          </w:tcPr>
          <w:p w14:paraId="49AF45B6" w14:textId="391620E8" w:rsidR="006E4404" w:rsidRPr="00662482" w:rsidRDefault="006E4404" w:rsidP="006E440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641225DD" w14:textId="77777777" w:rsidR="006E4404" w:rsidRPr="00662482" w:rsidRDefault="006E4404" w:rsidP="006E440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27438BD1" w14:textId="77777777" w:rsidR="006E4404" w:rsidRPr="00662482" w:rsidRDefault="006E4404" w:rsidP="006E44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557A66B" w14:textId="77777777" w:rsidR="006E4404" w:rsidRPr="00662482" w:rsidRDefault="006E4404" w:rsidP="006E44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983A60" w14:textId="77777777" w:rsidR="006E4404" w:rsidRPr="00662482" w:rsidRDefault="006E4404" w:rsidP="006E44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04571B" w14:textId="77777777" w:rsidR="006E4404" w:rsidRPr="00662482" w:rsidRDefault="006E4404" w:rsidP="006E44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E8E85BD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CADA92F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403DEC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4947C5F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74293E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F1C79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9D4057C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30A04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03F620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5E5B8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4A913F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404" w:rsidRPr="00662482" w14:paraId="45E6EFAF" w14:textId="77777777" w:rsidTr="007C53E7">
        <w:trPr>
          <w:trHeight w:val="261"/>
        </w:trPr>
        <w:tc>
          <w:tcPr>
            <w:tcW w:w="3004" w:type="dxa"/>
            <w:hideMark/>
          </w:tcPr>
          <w:p w14:paraId="0BBCE46E" w14:textId="151319F6" w:rsidR="006E4404" w:rsidRPr="00662482" w:rsidRDefault="006E4404" w:rsidP="006E44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894065B" w14:textId="77777777" w:rsidR="006E4404" w:rsidRPr="00662482" w:rsidRDefault="006E4404" w:rsidP="006E440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11C4CC52" w14:textId="77777777" w:rsidR="006E4404" w:rsidRPr="00662482" w:rsidRDefault="006E4404" w:rsidP="006E44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DF118C" w14:textId="77777777" w:rsidR="006E4404" w:rsidRPr="00662482" w:rsidRDefault="006E4404" w:rsidP="006E44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9B104B3" w14:textId="77777777" w:rsidR="006E4404" w:rsidRPr="00662482" w:rsidRDefault="006E4404" w:rsidP="006E44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0DFC87" w14:textId="77777777" w:rsidR="006E4404" w:rsidRPr="00662482" w:rsidRDefault="006E4404" w:rsidP="006E44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9D950B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E6BA434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875D98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1E700E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D88C6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4FCE8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5D7161E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83B77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A8E1168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EA011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88F8B7C" w14:textId="77777777" w:rsidR="006E4404" w:rsidRPr="00662482" w:rsidRDefault="006E4404" w:rsidP="006E44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7CEFDC1E" w14:textId="77777777" w:rsidTr="007C53E7">
        <w:trPr>
          <w:trHeight w:val="261"/>
        </w:trPr>
        <w:tc>
          <w:tcPr>
            <w:tcW w:w="3004" w:type="dxa"/>
            <w:hideMark/>
          </w:tcPr>
          <w:p w14:paraId="4785EC08" w14:textId="26FBDEDF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77BCD87A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C9BDE7" w14:textId="2D655E54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870AE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B929E9" w14:textId="6F30FE74" w:rsidR="007C53E7" w:rsidRPr="007C53E7" w:rsidRDefault="007C53E7" w:rsidP="00FB4CD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589B71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42F42F" w14:textId="54F269E1" w:rsidR="007C53E7" w:rsidRPr="007C53E7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69E7356" w14:textId="77777777" w:rsidR="007C53E7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BB6FEC" w14:textId="4969CB7C" w:rsidR="007C53E7" w:rsidRPr="00662482" w:rsidRDefault="007C53E7" w:rsidP="003325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CC1AE1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07DD9" w14:textId="66AC2F15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8D16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F69258" w14:textId="76971503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914B4" w14:textId="77777777" w:rsidR="007C53E7" w:rsidRPr="007C53E7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7C3C52" w14:textId="5372D3EC" w:rsidR="007C53E7" w:rsidRPr="00662482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122E41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2951914" w14:textId="5B8BC167" w:rsidR="007C53E7" w:rsidRPr="00662482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53E7" w:rsidRPr="00662482" w14:paraId="07F4E58B" w14:textId="77777777" w:rsidTr="007C53E7">
        <w:trPr>
          <w:trHeight w:val="261"/>
        </w:trPr>
        <w:tc>
          <w:tcPr>
            <w:tcW w:w="3004" w:type="dxa"/>
          </w:tcPr>
          <w:p w14:paraId="18DC7285" w14:textId="06FB3E8E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5C222976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9D8935" w14:textId="43E00511" w:rsidR="007C53E7" w:rsidRPr="007C53E7" w:rsidRDefault="007C53E7" w:rsidP="00FB4CD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14:paraId="27A57AF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6B1EDD" w14:textId="66754536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28BC28D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B372E4" w14:textId="3BED10FE" w:rsidR="007C53E7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4B5C3D" w14:textId="77777777" w:rsidR="007C53E7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E479B" w14:textId="3BAFA3D9" w:rsidR="007C53E7" w:rsidRPr="00662482" w:rsidRDefault="007C53E7" w:rsidP="003325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ADEF0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7EB22" w14:textId="0D631A8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4607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0B5FC17" w14:textId="38E7DC05" w:rsidR="007C53E7" w:rsidRPr="00662482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4DB0B" w14:textId="77777777" w:rsidR="007C53E7" w:rsidRPr="007C53E7" w:rsidRDefault="007C53E7" w:rsidP="00FB4C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A402EC" w14:textId="6FD398CD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0EDF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8866C48" w14:textId="7384AC32" w:rsidR="007C53E7" w:rsidRPr="00662482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7C53E7" w:rsidRPr="00662482" w14:paraId="42911A15" w14:textId="77777777" w:rsidTr="007C53E7">
        <w:trPr>
          <w:trHeight w:val="261"/>
        </w:trPr>
        <w:tc>
          <w:tcPr>
            <w:tcW w:w="3004" w:type="dxa"/>
          </w:tcPr>
          <w:p w14:paraId="3B1D1045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5060194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7774C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BC8440C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E751F5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13FF66E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DDD85F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668604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42ECB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B812A83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48B63D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4030C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075C8B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A2CB49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5D7415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3B104A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5ECA55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11B71700" w14:textId="77777777" w:rsidTr="007C53E7">
        <w:trPr>
          <w:trHeight w:val="261"/>
        </w:trPr>
        <w:tc>
          <w:tcPr>
            <w:tcW w:w="3004" w:type="dxa"/>
          </w:tcPr>
          <w:p w14:paraId="53A27909" w14:textId="797C44B0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A2D35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75030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02D76C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0F320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FE6685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AFD67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C30DA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0E1D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814EB45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927AB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A0D8E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866C30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5819E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5A779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A9E88B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64AE16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6921D01F" w14:textId="77777777" w:rsidTr="007C53E7">
        <w:trPr>
          <w:trHeight w:val="261"/>
        </w:trPr>
        <w:tc>
          <w:tcPr>
            <w:tcW w:w="3004" w:type="dxa"/>
          </w:tcPr>
          <w:p w14:paraId="2A0F7409" w14:textId="77777777" w:rsidR="00E93D0D" w:rsidRPr="001936B1" w:rsidRDefault="00E93D0D" w:rsidP="00E93D0D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207EB38A" w14:textId="2DE33BC3" w:rsidR="007C53E7" w:rsidRPr="00662482" w:rsidRDefault="00E93D0D" w:rsidP="00E93D0D">
            <w:pPr>
              <w:tabs>
                <w:tab w:val="clear" w:pos="227"/>
                <w:tab w:val="left" w:pos="200"/>
              </w:tabs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37BA80EC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8F0AC43" w14:textId="5EB5E706" w:rsidR="007C53E7" w:rsidRPr="00662482" w:rsidRDefault="00FB4CDE" w:rsidP="00FB4CD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83" w:type="dxa"/>
          </w:tcPr>
          <w:p w14:paraId="140D479B" w14:textId="77777777" w:rsidR="007C53E7" w:rsidRPr="00662482" w:rsidRDefault="007C53E7" w:rsidP="003325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80C0CD" w14:textId="12802730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2715AD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C0AB14D" w14:textId="77777777" w:rsidR="007C53E7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B749FD" w14:textId="3D8E3EA7" w:rsidR="007C53E7" w:rsidRPr="00662482" w:rsidRDefault="00FB4CDE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F9E653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9E0E48" w14:textId="3E119217" w:rsidR="007C53E7" w:rsidRPr="00662482" w:rsidRDefault="003325C0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71" w:type="dxa"/>
            <w:vAlign w:val="bottom"/>
          </w:tcPr>
          <w:p w14:paraId="6C969A1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A1B466" w14:textId="490ECFF1" w:rsidR="007C53E7" w:rsidRPr="00662482" w:rsidRDefault="007C53E7" w:rsidP="00FB4CDE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92A3A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89B3AF2" w14:textId="77777777" w:rsidR="007C53E7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D9F33" w14:textId="6ED10F70" w:rsidR="007C53E7" w:rsidRPr="00FB4CDE" w:rsidRDefault="003325C0" w:rsidP="00FB4CDE">
            <w:pPr>
              <w:tabs>
                <w:tab w:val="clear" w:pos="680"/>
                <w:tab w:val="clear" w:pos="907"/>
                <w:tab w:val="decimal" w:pos="521"/>
                <w:tab w:val="left" w:pos="635"/>
                <w:tab w:val="decimal" w:pos="796"/>
              </w:tabs>
              <w:ind w:left="-175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B4CD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157</w:t>
            </w:r>
          </w:p>
        </w:tc>
        <w:tc>
          <w:tcPr>
            <w:tcW w:w="236" w:type="dxa"/>
            <w:vAlign w:val="bottom"/>
          </w:tcPr>
          <w:p w14:paraId="0BF15DB1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5A41403" w14:textId="7DC3A755" w:rsidR="007C53E7" w:rsidRPr="00662482" w:rsidRDefault="007C53E7" w:rsidP="00FB4CDE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A0803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31A123" w14:textId="77777777" w:rsidR="007C53E7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63C8F9" w14:textId="3FF1B05F" w:rsidR="007C53E7" w:rsidRPr="00662482" w:rsidRDefault="003325C0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7C53E7" w:rsidRPr="00662482" w14:paraId="42CF5057" w14:textId="77777777" w:rsidTr="007C53E7">
        <w:trPr>
          <w:trHeight w:val="261"/>
        </w:trPr>
        <w:tc>
          <w:tcPr>
            <w:tcW w:w="3004" w:type="dxa"/>
          </w:tcPr>
          <w:p w14:paraId="1E16E459" w14:textId="77777777" w:rsidR="007C53E7" w:rsidRPr="001936B1" w:rsidRDefault="007C53E7" w:rsidP="007C53E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6F42EE37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5B9A38C" w14:textId="77777777" w:rsidR="007C53E7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DC41D8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ADC4FF" w14:textId="77777777" w:rsidR="007C53E7" w:rsidRPr="001936B1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06B355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EA281E" w14:textId="3A0DAF63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3325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5111D4C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1BA487" w14:textId="4D096E55" w:rsidR="007C53E7" w:rsidRDefault="007C53E7" w:rsidP="007C53E7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3325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  <w:vAlign w:val="bottom"/>
          </w:tcPr>
          <w:p w14:paraId="238397E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663522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111B2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14AF9FD" w14:textId="41AEA992" w:rsidR="007C53E7" w:rsidRPr="001936B1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3325C0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36" w:type="dxa"/>
            <w:vAlign w:val="bottom"/>
          </w:tcPr>
          <w:p w14:paraId="74652471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733F278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E9C35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F75045" w14:textId="74FF9080" w:rsidR="007C53E7" w:rsidRPr="001936B1" w:rsidRDefault="007C53E7" w:rsidP="00FB4C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3325C0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7C53E7" w:rsidRPr="00662482" w14:paraId="2FA27A89" w14:textId="77777777" w:rsidTr="007C53E7">
        <w:trPr>
          <w:trHeight w:val="261"/>
        </w:trPr>
        <w:tc>
          <w:tcPr>
            <w:tcW w:w="3004" w:type="dxa"/>
          </w:tcPr>
          <w:p w14:paraId="513A2308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E5EC7B8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520A13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FD52D0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2DE115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208D3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D54AD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A61E1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DCFA0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66F9AD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93A62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594E8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2570C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42176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5649B4A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A61D2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BA498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7D769755" w14:textId="77777777" w:rsidTr="007C53E7">
        <w:trPr>
          <w:trHeight w:val="261"/>
        </w:trPr>
        <w:tc>
          <w:tcPr>
            <w:tcW w:w="3004" w:type="dxa"/>
          </w:tcPr>
          <w:p w14:paraId="71148364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B01976D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71B136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74C52CD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B5611B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F1883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02B84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364A55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286FE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55A7EE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28F5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13A3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42352B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29A85A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2C4510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22B6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28489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67A4FCD9" w14:textId="77777777" w:rsidTr="007C53E7">
        <w:trPr>
          <w:trHeight w:val="261"/>
        </w:trPr>
        <w:tc>
          <w:tcPr>
            <w:tcW w:w="3004" w:type="dxa"/>
          </w:tcPr>
          <w:p w14:paraId="2BFEC08A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72D384F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CD6282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CF713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37B11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916BD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E3D31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257F5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939EC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D3EEE2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43B21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14580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82C4F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9F957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6F4364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79236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50ED1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2DC1E27C" w14:textId="77777777" w:rsidTr="007C53E7">
        <w:trPr>
          <w:trHeight w:val="261"/>
        </w:trPr>
        <w:tc>
          <w:tcPr>
            <w:tcW w:w="3004" w:type="dxa"/>
          </w:tcPr>
          <w:p w14:paraId="4AD7A7EA" w14:textId="7777777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E51A3DC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D07FF5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6DAC2C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7046C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B5745D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1FEA6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70575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D2BFD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115F61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8EB4B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B67FB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4F00D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DF7AF7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7D272D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4D43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5D5CE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0E1BE87D" w14:textId="77777777" w:rsidTr="007C53E7">
        <w:trPr>
          <w:trHeight w:val="261"/>
        </w:trPr>
        <w:tc>
          <w:tcPr>
            <w:tcW w:w="3004" w:type="dxa"/>
          </w:tcPr>
          <w:p w14:paraId="074394BE" w14:textId="0156466C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46ADEEA0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9A8536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9948A1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83190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641EF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0512D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3B0D7E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56FD3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E3C704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AC636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6F54AA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0FF89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BFA15A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E9DC8E4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0D2CF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140BF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03E60746" w14:textId="77777777" w:rsidTr="007C53E7">
        <w:trPr>
          <w:trHeight w:val="261"/>
        </w:trPr>
        <w:tc>
          <w:tcPr>
            <w:tcW w:w="3004" w:type="dxa"/>
          </w:tcPr>
          <w:p w14:paraId="5FB2AA25" w14:textId="65D85A73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4364A1F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1C66AB2" w14:textId="5600D3C7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F7E39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E1EE4B" w14:textId="3B65FDB4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7F8B1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06BA2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20661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F9B78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603A0B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38ABE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276B3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C494D4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6D2B8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36EB794" w14:textId="78C94D96" w:rsidR="007C53E7" w:rsidRPr="00662482" w:rsidRDefault="007C53E7" w:rsidP="007C53E7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85A7B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7F261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3E7" w:rsidRPr="00662482" w14:paraId="7A5136E6" w14:textId="77777777" w:rsidTr="007C53E7">
        <w:trPr>
          <w:trHeight w:val="261"/>
        </w:trPr>
        <w:tc>
          <w:tcPr>
            <w:tcW w:w="3004" w:type="dxa"/>
          </w:tcPr>
          <w:p w14:paraId="2AB1A8A7" w14:textId="3812D6FB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7C9FC630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8831022" w14:textId="4ED8B8D9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27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70EA30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90D947" w14:textId="6B384222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</w:tcPr>
          <w:p w14:paraId="5AEC1FF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93B9F3" w14:textId="4C462E94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15169F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5B9FB2" w14:textId="36F23621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1" w:type="dxa"/>
            <w:vAlign w:val="bottom"/>
          </w:tcPr>
          <w:p w14:paraId="450A3D8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E6C03A" w14:textId="05135AD8" w:rsidR="007C53E7" w:rsidRPr="00662482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6951A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6E52AD" w14:textId="5290D58D" w:rsidR="007C53E7" w:rsidRPr="00662482" w:rsidRDefault="007C53E7" w:rsidP="00FD664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669CFB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CA0EC66" w14:textId="022BD6B9" w:rsidR="007C53E7" w:rsidRPr="00662482" w:rsidRDefault="007C53E7" w:rsidP="007C53E7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5499ED2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2AF04B" w14:textId="30594430" w:rsidR="007C53E7" w:rsidRPr="006E4404" w:rsidRDefault="007C53E7" w:rsidP="007C53E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7C53E7" w:rsidRPr="00662482" w14:paraId="464DDAA5" w14:textId="77777777" w:rsidTr="007C53E7">
        <w:trPr>
          <w:trHeight w:val="261"/>
        </w:trPr>
        <w:tc>
          <w:tcPr>
            <w:tcW w:w="3004" w:type="dxa"/>
          </w:tcPr>
          <w:p w14:paraId="18B4049A" w14:textId="45CE1B06" w:rsidR="007C53E7" w:rsidRPr="00662482" w:rsidRDefault="007C53E7" w:rsidP="007C53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4D2142EA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010E2FA" w14:textId="684E025E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83" w:type="dxa"/>
          </w:tcPr>
          <w:p w14:paraId="72E04DB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21318FD" w14:textId="13BDBF45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B266C5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1D6AA2" w14:textId="3B75B404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790A53D" w14:textId="77777777" w:rsidR="007C53E7" w:rsidRPr="00662482" w:rsidRDefault="007C53E7" w:rsidP="007C53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1FED93" w14:textId="6B99BEF9" w:rsidR="007C53E7" w:rsidRPr="001062CB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71" w:type="dxa"/>
            <w:vAlign w:val="bottom"/>
          </w:tcPr>
          <w:p w14:paraId="3AEA0721" w14:textId="77777777" w:rsidR="007C53E7" w:rsidRPr="00662482" w:rsidRDefault="007C53E7" w:rsidP="007C53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2057F4" w14:textId="044058FC" w:rsidR="007C53E7" w:rsidRPr="00662482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DAF2BF" w14:textId="77777777" w:rsidR="007C53E7" w:rsidRPr="00662482" w:rsidRDefault="007C53E7" w:rsidP="007C53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89F71B0" w14:textId="33A27F35" w:rsidR="007C53E7" w:rsidRPr="00662482" w:rsidRDefault="007C53E7" w:rsidP="007C53E7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  <w:vAlign w:val="bottom"/>
          </w:tcPr>
          <w:p w14:paraId="07D940C9" w14:textId="77777777" w:rsidR="007C53E7" w:rsidRPr="00662482" w:rsidRDefault="007C53E7" w:rsidP="007C53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4971C50" w14:textId="7BF6EEEA" w:rsidR="007C53E7" w:rsidRPr="00662482" w:rsidRDefault="007C53E7" w:rsidP="00FD664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25F2DE" w14:textId="77777777" w:rsidR="007C53E7" w:rsidRPr="00662482" w:rsidRDefault="007C53E7" w:rsidP="007C53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E30544" w14:textId="4B387EF8" w:rsidR="007C53E7" w:rsidRPr="00662482" w:rsidRDefault="007C53E7" w:rsidP="007C53E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7C53E7" w:rsidRPr="00662482" w14:paraId="7265DE6A" w14:textId="77777777" w:rsidTr="007C53E7">
        <w:trPr>
          <w:trHeight w:val="261"/>
        </w:trPr>
        <w:tc>
          <w:tcPr>
            <w:tcW w:w="3004" w:type="dxa"/>
          </w:tcPr>
          <w:p w14:paraId="0EEF85BB" w14:textId="77777777" w:rsidR="007C53E7" w:rsidRPr="001936B1" w:rsidRDefault="007C53E7" w:rsidP="007C53E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33C9B6B9" w14:textId="15EA1487" w:rsidR="007C53E7" w:rsidRPr="00662482" w:rsidRDefault="007C53E7" w:rsidP="007C53E7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5C739552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9345AE1" w14:textId="715F7BDA" w:rsidR="007C53E7" w:rsidRPr="00662482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83" w:type="dxa"/>
          </w:tcPr>
          <w:p w14:paraId="488F5FC0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5925D0" w14:textId="771F4677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A0C66F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8D6F9BC" w14:textId="05905985" w:rsidR="007C53E7" w:rsidRPr="00662482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A37594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6879D8" w14:textId="516BC297" w:rsidR="007C53E7" w:rsidRPr="001062CB" w:rsidRDefault="007C53E7" w:rsidP="007C53E7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1" w:type="dxa"/>
            <w:vAlign w:val="bottom"/>
          </w:tcPr>
          <w:p w14:paraId="7B171BC5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15FA2" w14:textId="62197425" w:rsidR="007C53E7" w:rsidRPr="00662482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0EA87D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4E8033D" w14:textId="77777777" w:rsidR="007C53E7" w:rsidRPr="001062CB" w:rsidRDefault="007C53E7" w:rsidP="007C53E7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6286B2" w14:textId="03D13167" w:rsidR="007C53E7" w:rsidRPr="001062CB" w:rsidRDefault="007C53E7" w:rsidP="007C53E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5"/>
                <w:tab w:val="left" w:pos="63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vAlign w:val="bottom"/>
          </w:tcPr>
          <w:p w14:paraId="1BD638DA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44FC30A" w14:textId="0B60E1D0" w:rsidR="007C53E7" w:rsidRPr="00662482" w:rsidRDefault="007C53E7" w:rsidP="00FD664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00D2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C38E2E" w14:textId="77777777" w:rsidR="007C53E7" w:rsidRPr="001936B1" w:rsidRDefault="007C53E7" w:rsidP="007C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BFE35E1" w14:textId="4F32353B" w:rsidR="007C53E7" w:rsidRPr="00662482" w:rsidRDefault="007C53E7" w:rsidP="007C5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7C53E7" w:rsidRPr="00662482" w14:paraId="06D1754B" w14:textId="77777777" w:rsidTr="007C53E7">
        <w:trPr>
          <w:trHeight w:val="261"/>
        </w:trPr>
        <w:tc>
          <w:tcPr>
            <w:tcW w:w="3004" w:type="dxa"/>
          </w:tcPr>
          <w:p w14:paraId="367099D1" w14:textId="77777777" w:rsidR="007C53E7" w:rsidRPr="001936B1" w:rsidRDefault="007C53E7" w:rsidP="007C53E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8C9AC2A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BDE7471" w14:textId="77777777" w:rsidR="007C53E7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025DAD4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48F7AA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52305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145B21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F8FAAD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B571BA" w14:textId="77777777" w:rsidR="007C53E7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5DD8ACD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6C47EA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0FCD99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4F4E83" w14:textId="77777777" w:rsidR="007C53E7" w:rsidRPr="001936B1" w:rsidRDefault="007C53E7" w:rsidP="007C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B83A897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4E7A11F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CC3E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94641C" w14:textId="77777777" w:rsidR="007C53E7" w:rsidRPr="001936B1" w:rsidRDefault="007C53E7" w:rsidP="007C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C53E7" w:rsidRPr="00662482" w14:paraId="7975F274" w14:textId="77777777" w:rsidTr="007C53E7">
        <w:trPr>
          <w:trHeight w:val="261"/>
        </w:trPr>
        <w:tc>
          <w:tcPr>
            <w:tcW w:w="3004" w:type="dxa"/>
          </w:tcPr>
          <w:p w14:paraId="51682E3A" w14:textId="5E63E216" w:rsidR="007C53E7" w:rsidRPr="001936B1" w:rsidRDefault="007C53E7" w:rsidP="007C53E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24C23DB0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AC561E1" w14:textId="77777777" w:rsidR="007C53E7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148BF85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EE80F6F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7A4DF0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0DEBBC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019685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55BD3" w14:textId="77777777" w:rsidR="007C53E7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236095A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A0601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A5222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1B8762" w14:textId="77777777" w:rsidR="007C53E7" w:rsidRPr="001936B1" w:rsidRDefault="007C53E7" w:rsidP="007C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C259F4E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A5D51F9" w14:textId="77777777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E80BE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DD735" w14:textId="77777777" w:rsidR="007C53E7" w:rsidRPr="001936B1" w:rsidRDefault="007C53E7" w:rsidP="007C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C53E7" w:rsidRPr="00662482" w14:paraId="641BB226" w14:textId="77777777" w:rsidTr="007C53E7">
        <w:trPr>
          <w:trHeight w:val="261"/>
        </w:trPr>
        <w:tc>
          <w:tcPr>
            <w:tcW w:w="3004" w:type="dxa"/>
          </w:tcPr>
          <w:p w14:paraId="2DAE62F4" w14:textId="38E53C3C" w:rsidR="007C53E7" w:rsidRPr="001936B1" w:rsidRDefault="007C53E7" w:rsidP="007C53E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16170442" w14:textId="77777777" w:rsidR="007C53E7" w:rsidRPr="00662482" w:rsidRDefault="007C53E7" w:rsidP="007C5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C0B14BF" w14:textId="5DAB115C" w:rsidR="007C53E7" w:rsidRDefault="007C53E7" w:rsidP="007C53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2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027A2C7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B9C7965" w14:textId="06C5D908" w:rsidR="007C53E7" w:rsidRPr="001936B1" w:rsidRDefault="007C53E7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CE9EE03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55CA629" w14:textId="4FD84CC8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8" w:type="dxa"/>
          </w:tcPr>
          <w:p w14:paraId="6E5F27CB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8679BA" w14:textId="41C639E1" w:rsidR="007C53E7" w:rsidRDefault="007C53E7" w:rsidP="007C53E7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1" w:type="dxa"/>
            <w:vAlign w:val="bottom"/>
          </w:tcPr>
          <w:p w14:paraId="68F8AC76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FD072E" w14:textId="058993D9" w:rsidR="007C53E7" w:rsidRPr="001936B1" w:rsidRDefault="007C53E7" w:rsidP="007C53E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094128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2158662" w14:textId="3C7D5699" w:rsidR="007C53E7" w:rsidRPr="001936B1" w:rsidRDefault="007C53E7" w:rsidP="007C53E7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vAlign w:val="bottom"/>
          </w:tcPr>
          <w:p w14:paraId="0ED111D4" w14:textId="77777777" w:rsidR="007C53E7" w:rsidRPr="00662482" w:rsidRDefault="007C53E7" w:rsidP="007C5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A5BCA7" w14:textId="333E7C57" w:rsidR="007C53E7" w:rsidRPr="001936B1" w:rsidRDefault="007C53E7" w:rsidP="00FD664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42F37D" w14:textId="77777777" w:rsidR="007C53E7" w:rsidRPr="00662482" w:rsidRDefault="007C53E7" w:rsidP="007C53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83CB51" w14:textId="1BC45CA9" w:rsidR="007C53E7" w:rsidRPr="001936B1" w:rsidRDefault="007C53E7" w:rsidP="007C5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</w:tbl>
    <w:p w14:paraId="40C28DD9" w14:textId="77777777" w:rsidR="0087767B" w:rsidRPr="001936B1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34B614F" w14:textId="77777777" w:rsidR="00213657" w:rsidRPr="001936B1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F53321" w14:textId="77777777" w:rsidR="00213657" w:rsidRPr="001936B1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8257DD6" w14:textId="4DE0CBBF" w:rsidR="00213657" w:rsidRPr="001936B1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213657" w:rsidRPr="001936B1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1B817936" w14:textId="2EB175B6" w:rsidR="00C12643" w:rsidRPr="001936B1" w:rsidRDefault="00E9616A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สัญญาแลกเปลี่ยน</w:t>
      </w:r>
      <w:r w:rsidR="00F33485" w:rsidRPr="001936B1">
        <w:rPr>
          <w:rFonts w:asciiTheme="majorBidi" w:hAnsiTheme="majorBidi" w:cstheme="majorBidi"/>
          <w:i/>
          <w:iCs/>
          <w:sz w:val="28"/>
          <w:szCs w:val="28"/>
          <w:cs/>
        </w:rPr>
        <w:t>เงินตราต่างประเทศและ</w:t>
      </w: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</w:t>
      </w:r>
    </w:p>
    <w:p w14:paraId="4FB341DB" w14:textId="77777777" w:rsidR="00D9301C" w:rsidRPr="001936B1" w:rsidRDefault="00D9301C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</w:p>
    <w:p w14:paraId="566D92E5" w14:textId="394F79A7" w:rsidR="00631955" w:rsidRPr="003325C0" w:rsidRDefault="00631955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</w:t>
      </w:r>
      <w:r w:rsidR="003325C0" w:rsidRPr="003325C0">
        <w:rPr>
          <w:rFonts w:asciiTheme="majorBidi" w:hAnsiTheme="majorBidi" w:cstheme="majorBidi"/>
          <w:sz w:val="28"/>
          <w:szCs w:val="28"/>
        </w:rPr>
        <w:t>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</w:t>
      </w:r>
      <w:r w:rsidR="00707F83" w:rsidRPr="003325C0">
        <w:rPr>
          <w:rFonts w:asciiTheme="majorBidi" w:hAnsiTheme="majorBidi" w:cstheme="majorBidi"/>
          <w:sz w:val="28"/>
          <w:szCs w:val="28"/>
          <w:cs/>
        </w:rPr>
        <w:t>ำ</w:t>
      </w:r>
      <w:r w:rsidRPr="003325C0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หรับเงินกู้ยืมระยะสั้นจำนวน</w:t>
      </w:r>
      <w:r w:rsidR="00180EEE" w:rsidRPr="003325C0">
        <w:rPr>
          <w:rFonts w:asciiTheme="majorBidi" w:hAnsiTheme="majorBidi" w:cstheme="majorBidi"/>
          <w:sz w:val="28"/>
          <w:szCs w:val="28"/>
        </w:rPr>
        <w:t xml:space="preserve"> </w:t>
      </w:r>
      <w:r w:rsidR="003325C0" w:rsidRPr="003325C0">
        <w:rPr>
          <w:rFonts w:asciiTheme="majorBidi" w:hAnsiTheme="majorBidi" w:cstheme="majorBidi"/>
          <w:sz w:val="28"/>
          <w:szCs w:val="28"/>
        </w:rPr>
        <w:t>2,486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</w:t>
      </w:r>
      <w:r w:rsidR="00180EEE" w:rsidRPr="003325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25C0" w:rsidRPr="003325C0">
        <w:rPr>
          <w:rFonts w:asciiTheme="majorBidi" w:hAnsiTheme="majorBidi" w:cstheme="majorBidi"/>
          <w:sz w:val="28"/>
          <w:szCs w:val="28"/>
        </w:rPr>
        <w:t>65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</w:t>
      </w:r>
      <w:r w:rsidR="00180EEE" w:rsidRPr="003325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3325C0">
        <w:rPr>
          <w:rFonts w:asciiTheme="majorBidi" w:hAnsiTheme="majorBidi" w:cstheme="majorBidi"/>
          <w:sz w:val="28"/>
          <w:szCs w:val="28"/>
        </w:rPr>
        <w:t>2.</w:t>
      </w:r>
      <w:r w:rsidR="003325C0" w:rsidRPr="003325C0">
        <w:rPr>
          <w:rFonts w:asciiTheme="majorBidi" w:hAnsiTheme="majorBidi" w:cstheme="majorBidi"/>
          <w:sz w:val="28"/>
          <w:szCs w:val="28"/>
        </w:rPr>
        <w:t>65</w:t>
      </w:r>
      <w:r w:rsidRPr="003325C0">
        <w:rPr>
          <w:rFonts w:asciiTheme="majorBidi" w:hAnsiTheme="majorBidi" w:cstheme="majorBidi"/>
          <w:sz w:val="28"/>
          <w:szCs w:val="28"/>
        </w:rPr>
        <w:t xml:space="preserve"> </w:t>
      </w:r>
      <w:r w:rsidR="00C26437" w:rsidRPr="003325C0">
        <w:rPr>
          <w:rFonts w:asciiTheme="majorBidi" w:hAnsiTheme="majorBidi" w:cstheme="majorBidi"/>
          <w:sz w:val="28"/>
          <w:szCs w:val="28"/>
        </w:rPr>
        <w:br/>
      </w:r>
      <w:r w:rsidRPr="003325C0">
        <w:rPr>
          <w:rFonts w:asciiTheme="majorBidi" w:hAnsiTheme="majorBidi" w:cstheme="majorBidi"/>
          <w:sz w:val="28"/>
          <w:szCs w:val="28"/>
          <w:cs/>
        </w:rPr>
        <w:t>ต่อปี กับอัตราดอกเบี้ยคงที่ที่ร้อยละ</w:t>
      </w:r>
      <w:r w:rsidR="00180EEE" w:rsidRPr="003325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3325C0">
        <w:rPr>
          <w:rFonts w:asciiTheme="majorBidi" w:hAnsiTheme="majorBidi" w:cstheme="majorBidi"/>
          <w:sz w:val="28"/>
          <w:szCs w:val="28"/>
        </w:rPr>
        <w:t>5.</w:t>
      </w:r>
      <w:r w:rsidR="003325C0" w:rsidRPr="003325C0">
        <w:rPr>
          <w:rFonts w:asciiTheme="majorBidi" w:hAnsiTheme="majorBidi" w:cstheme="majorBidi"/>
          <w:sz w:val="28"/>
          <w:szCs w:val="28"/>
        </w:rPr>
        <w:t>45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44A93195" w14:textId="48AD9C60" w:rsidR="00631955" w:rsidRPr="003325C0" w:rsidRDefault="00631955" w:rsidP="00631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1E0096B5" w14:textId="06546779" w:rsidR="003325C0" w:rsidRPr="003325C0" w:rsidRDefault="003325C0" w:rsidP="003325C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</w:t>
      </w:r>
      <w:r w:rsidRPr="003325C0">
        <w:rPr>
          <w:rFonts w:asciiTheme="majorBidi" w:hAnsiTheme="majorBidi" w:cstheme="majorBidi"/>
          <w:sz w:val="28"/>
          <w:szCs w:val="28"/>
        </w:rPr>
        <w:t xml:space="preserve"> 1,947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Pr="003325C0">
        <w:rPr>
          <w:rFonts w:asciiTheme="majorBidi" w:hAnsiTheme="majorBidi" w:cstheme="majorBidi"/>
          <w:sz w:val="28"/>
          <w:szCs w:val="28"/>
        </w:rPr>
        <w:t>50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 xml:space="preserve">2.60 </w:t>
      </w:r>
      <w:r w:rsidRPr="003325C0">
        <w:rPr>
          <w:rFonts w:asciiTheme="majorBidi" w:hAnsiTheme="majorBidi" w:cstheme="majorBidi"/>
          <w:sz w:val="28"/>
          <w:szCs w:val="28"/>
        </w:rPr>
        <w:br/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กับอัตราดอกเบี้ยคงที่ที่ร้อยละ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>5.40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4754DF20" w14:textId="77777777" w:rsidR="003325C0" w:rsidRPr="003325C0" w:rsidRDefault="003325C0" w:rsidP="00631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3E4E88A2" w14:textId="42FEDEF5" w:rsidR="00D81105" w:rsidRPr="003325C0" w:rsidRDefault="00631955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</w:t>
      </w:r>
      <w:r w:rsidR="003325C0" w:rsidRPr="003325C0">
        <w:rPr>
          <w:rFonts w:asciiTheme="majorBidi" w:hAnsiTheme="majorBidi" w:cstheme="majorBidi"/>
          <w:sz w:val="28"/>
          <w:szCs w:val="28"/>
        </w:rPr>
        <w:t>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</w:t>
      </w:r>
      <w:r w:rsidR="00707F83" w:rsidRPr="003325C0">
        <w:rPr>
          <w:rFonts w:asciiTheme="majorBidi" w:hAnsiTheme="majorBidi" w:cstheme="majorBidi"/>
          <w:sz w:val="28"/>
          <w:szCs w:val="28"/>
          <w:cs/>
        </w:rPr>
        <w:t>ำ</w:t>
      </w:r>
      <w:r w:rsidRPr="003325C0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หรับเงินกู้ยืมระยะสั้นจำนวน</w:t>
      </w:r>
      <w:r w:rsidR="00180EEE" w:rsidRPr="003325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25C0" w:rsidRPr="003325C0">
        <w:rPr>
          <w:rFonts w:asciiTheme="majorBidi" w:hAnsiTheme="majorBidi" w:cstheme="majorBidi"/>
          <w:sz w:val="28"/>
          <w:szCs w:val="28"/>
        </w:rPr>
        <w:t>580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</w:t>
      </w:r>
      <w:r w:rsidR="003325C0" w:rsidRPr="003325C0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="00180EEE" w:rsidRPr="003325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3325C0">
        <w:rPr>
          <w:rFonts w:asciiTheme="majorBidi" w:hAnsiTheme="majorBidi" w:cstheme="majorBidi"/>
          <w:sz w:val="28"/>
          <w:szCs w:val="28"/>
        </w:rPr>
        <w:t>1</w:t>
      </w:r>
      <w:r w:rsidR="003325C0" w:rsidRPr="003325C0">
        <w:rPr>
          <w:rFonts w:asciiTheme="majorBidi" w:hAnsiTheme="majorBidi" w:cstheme="majorBidi"/>
          <w:sz w:val="28"/>
          <w:szCs w:val="28"/>
        </w:rPr>
        <w:t>5</w:t>
      </w:r>
      <w:r w:rsidR="00180EEE" w:rsidRPr="003325C0">
        <w:rPr>
          <w:rFonts w:asciiTheme="majorBidi" w:hAnsiTheme="majorBidi" w:cstheme="majorBidi"/>
          <w:sz w:val="28"/>
          <w:szCs w:val="28"/>
        </w:rPr>
        <w:t xml:space="preserve"> </w:t>
      </w:r>
      <w:r w:rsidR="003325C0" w:rsidRPr="003325C0">
        <w:rPr>
          <w:rFonts w:asciiTheme="majorBidi" w:hAnsiTheme="majorBidi" w:cstheme="majorBidi"/>
          <w:sz w:val="28"/>
          <w:szCs w:val="28"/>
          <w:cs/>
        </w:rPr>
        <w:t xml:space="preserve">ล้านยูโร </w:t>
      </w:r>
      <w:r w:rsidRPr="003325C0">
        <w:rPr>
          <w:rFonts w:asciiTheme="majorBidi" w:hAnsiTheme="majorBidi" w:cstheme="majorBidi"/>
          <w:sz w:val="28"/>
          <w:szCs w:val="28"/>
          <w:cs/>
        </w:rPr>
        <w:t>และแลกเปลี่ยนอัตราดอกเบี้ยคงที่ที่ร้อยละ</w:t>
      </w:r>
      <w:r w:rsidR="00180EEE" w:rsidRPr="003325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3325C0">
        <w:rPr>
          <w:rFonts w:asciiTheme="majorBidi" w:hAnsiTheme="majorBidi" w:cstheme="majorBidi"/>
          <w:sz w:val="28"/>
          <w:szCs w:val="28"/>
        </w:rPr>
        <w:t>3.</w:t>
      </w:r>
      <w:r w:rsidR="003325C0" w:rsidRPr="003325C0">
        <w:rPr>
          <w:rFonts w:asciiTheme="majorBidi" w:hAnsiTheme="majorBidi" w:cstheme="majorBidi"/>
          <w:sz w:val="28"/>
          <w:szCs w:val="28"/>
        </w:rPr>
        <w:t>40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="003325C0" w:rsidRPr="003325C0">
        <w:rPr>
          <w:rFonts w:asciiTheme="majorBidi" w:hAnsiTheme="majorBidi" w:cstheme="majorBidi"/>
          <w:sz w:val="28"/>
          <w:szCs w:val="28"/>
          <w:cs/>
        </w:rPr>
        <w:t xml:space="preserve">กับอัตราดอกเบี้ยคงที่ที่ร้อยละ </w:t>
      </w:r>
      <w:r w:rsidR="003325C0" w:rsidRPr="003325C0">
        <w:rPr>
          <w:rFonts w:asciiTheme="majorBidi" w:hAnsiTheme="majorBidi" w:cstheme="majorBidi"/>
          <w:sz w:val="28"/>
          <w:szCs w:val="28"/>
        </w:rPr>
        <w:t>5.40</w:t>
      </w:r>
      <w:r w:rsidR="003325C0" w:rsidRPr="003325C0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3325C0">
        <w:rPr>
          <w:rFonts w:asciiTheme="majorBidi" w:hAnsiTheme="majorBidi" w:cstheme="majorBidi"/>
          <w:sz w:val="28"/>
          <w:szCs w:val="28"/>
          <w:cs/>
        </w:rPr>
        <w:t>โดยมีการแลกเปลี่ยนกันตามสัญญาเงินกู้ยืม</w:t>
      </w:r>
    </w:p>
    <w:p w14:paraId="24CD081B" w14:textId="3EA42C99" w:rsidR="00FB22E1" w:rsidRPr="003325C0" w:rsidRDefault="00FB22E1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2ECA7" w14:textId="4E10AB59" w:rsidR="003325C0" w:rsidRDefault="003325C0" w:rsidP="003325C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3325C0">
        <w:rPr>
          <w:rFonts w:asciiTheme="majorBidi" w:hAnsiTheme="majorBidi" w:cstheme="majorBidi"/>
          <w:sz w:val="28"/>
          <w:szCs w:val="28"/>
        </w:rPr>
        <w:t>1,151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จำนวน </w:t>
      </w:r>
      <w:r w:rsidRPr="003325C0">
        <w:rPr>
          <w:rFonts w:asciiTheme="majorBidi" w:hAnsiTheme="majorBidi" w:cstheme="majorBidi"/>
          <w:sz w:val="28"/>
          <w:szCs w:val="28"/>
        </w:rPr>
        <w:t xml:space="preserve">33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ล้านดอลล่าร์สหรัฐอเมริกา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>3.30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>7.19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</w:p>
    <w:p w14:paraId="3B4FC9F1" w14:textId="77777777" w:rsidR="003325C0" w:rsidRDefault="003325C0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F37892" w:rsidRPr="001936B1" w14:paraId="6ACB9D10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416E88A" w14:textId="77777777" w:rsidR="00F37892" w:rsidRPr="001936B1" w:rsidRDefault="00F37892" w:rsidP="00A12C5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4DE3AA22" w14:textId="77777777" w:rsidR="00F37892" w:rsidRPr="001936B1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202B671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D1DC998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37892" w:rsidRPr="001936B1" w14:paraId="0A23D2CD" w14:textId="77777777" w:rsidTr="00A12C5A">
        <w:trPr>
          <w:cantSplit/>
          <w:tblHeader/>
        </w:trPr>
        <w:tc>
          <w:tcPr>
            <w:tcW w:w="4590" w:type="dxa"/>
            <w:vAlign w:val="bottom"/>
          </w:tcPr>
          <w:p w14:paraId="20556EA4" w14:textId="7E61D827" w:rsidR="00F37892" w:rsidRPr="001936B1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176B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  <w:r w:rsidR="00176B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176B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76B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08825EED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C80594E" w14:textId="77777777" w:rsidR="00F37892" w:rsidRPr="001936B1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EEC972" w14:textId="77777777" w:rsidR="00F37892" w:rsidRPr="001936B1" w:rsidRDefault="00F37892" w:rsidP="00A12C5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DB2F887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50BEA" w14:textId="77777777" w:rsidR="00F37892" w:rsidRPr="001936B1" w:rsidRDefault="00F37892" w:rsidP="00A12C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4D6E4AD" w14:textId="77777777" w:rsidR="00F37892" w:rsidRPr="001936B1" w:rsidRDefault="00F37892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0FA46E" w14:textId="77777777" w:rsidR="00F37892" w:rsidRPr="001936B1" w:rsidRDefault="00F37892" w:rsidP="00A12C5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F37892" w:rsidRPr="001936B1" w14:paraId="766DE2AD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B5AB6DA" w14:textId="77777777" w:rsidR="00F37892" w:rsidRPr="001936B1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02259265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11E0E" w:rsidRPr="001936B1" w14:paraId="03BA50CF" w14:textId="77777777" w:rsidTr="00A12C5A">
        <w:trPr>
          <w:cantSplit/>
        </w:trPr>
        <w:tc>
          <w:tcPr>
            <w:tcW w:w="4590" w:type="dxa"/>
          </w:tcPr>
          <w:p w14:paraId="709DEEF6" w14:textId="77777777" w:rsidR="00711E0E" w:rsidRPr="001936B1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5E54016" w14:textId="02D5CB4D" w:rsidR="00711E0E" w:rsidRPr="001936B1" w:rsidRDefault="00EF26D3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80" w:type="dxa"/>
          </w:tcPr>
          <w:p w14:paraId="76D87B68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0348E1" w14:textId="69F999FA" w:rsidR="00711E0E" w:rsidRPr="001936B1" w:rsidRDefault="00EF26D3" w:rsidP="00FD6645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B0FC292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A824EB" w14:textId="2A6DDE27" w:rsidR="00711E0E" w:rsidRPr="001936B1" w:rsidRDefault="007618AF" w:rsidP="00FD664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D28F5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3913D3" w14:textId="39CA170A" w:rsidR="00711E0E" w:rsidRPr="007618AF" w:rsidRDefault="007618AF" w:rsidP="00FD664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11E0E" w:rsidRPr="001936B1" w14:paraId="7B733804" w14:textId="77777777" w:rsidTr="00A12C5A">
        <w:trPr>
          <w:cantSplit/>
        </w:trPr>
        <w:tc>
          <w:tcPr>
            <w:tcW w:w="4590" w:type="dxa"/>
          </w:tcPr>
          <w:p w14:paraId="1DBACFCC" w14:textId="77777777" w:rsidR="00711E0E" w:rsidRPr="001936B1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2C27A3C" w14:textId="63AFD3D9" w:rsidR="00711E0E" w:rsidRPr="001936B1" w:rsidRDefault="00EF26D3" w:rsidP="00FD664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9D82152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383123F" w14:textId="095E5DE5" w:rsidR="00711E0E" w:rsidRPr="00EF26D3" w:rsidRDefault="00EF26D3" w:rsidP="00EF26D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265FAAFE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2F9D47" w14:textId="0219984D" w:rsidR="00711E0E" w:rsidRPr="001936B1" w:rsidRDefault="0032262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0B17FD1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1324B" w14:textId="18E2BFF0" w:rsidR="00711E0E" w:rsidRPr="00FD6645" w:rsidRDefault="007618AF" w:rsidP="00FD664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66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4276" w:rsidRPr="001936B1" w14:paraId="2A55B9A7" w14:textId="77777777" w:rsidTr="00A12C5A">
        <w:trPr>
          <w:cantSplit/>
        </w:trPr>
        <w:tc>
          <w:tcPr>
            <w:tcW w:w="4590" w:type="dxa"/>
          </w:tcPr>
          <w:p w14:paraId="75A28BF8" w14:textId="683DB2FF" w:rsidR="007C4276" w:rsidRPr="001936B1" w:rsidRDefault="007C4276" w:rsidP="007C427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77E0AF10" w14:textId="22671E2B" w:rsidR="007C4276" w:rsidRPr="001936B1" w:rsidRDefault="007C4276" w:rsidP="00FD664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1A8F054" w14:textId="77777777" w:rsidR="007C4276" w:rsidRPr="001936B1" w:rsidRDefault="007C4276" w:rsidP="007C42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9186F34" w14:textId="0FE8AF2E" w:rsidR="007C4276" w:rsidRPr="001936B1" w:rsidRDefault="007C4276" w:rsidP="00FD6645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496EE992" w14:textId="77777777" w:rsidR="007C4276" w:rsidRPr="001936B1" w:rsidRDefault="007C4276" w:rsidP="007C42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035683" w14:textId="7F8F8B58" w:rsidR="007C4276" w:rsidRPr="001936B1" w:rsidRDefault="007C4276" w:rsidP="007C42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E1ABC93" w14:textId="77777777" w:rsidR="007C4276" w:rsidRPr="001936B1" w:rsidRDefault="007C4276" w:rsidP="007C42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C13D33" w14:textId="4DEA23D7" w:rsidR="007C4276" w:rsidRPr="00FD6645" w:rsidRDefault="007C4276" w:rsidP="00FD664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66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bookmarkEnd w:id="0"/>
    </w:tbl>
    <w:p w14:paraId="0856A4EC" w14:textId="77777777" w:rsidR="00F37892" w:rsidRPr="001936B1" w:rsidRDefault="00F37892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261FFB" w14:textId="0014D380" w:rsidR="00626BE1" w:rsidRPr="001936B1" w:rsidRDefault="00626BE1" w:rsidP="006B1E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1936B1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1936B1" w14:paraId="6999CA07" w14:textId="77777777" w:rsidTr="00794D29">
        <w:trPr>
          <w:tblHeader/>
        </w:trPr>
        <w:tc>
          <w:tcPr>
            <w:tcW w:w="4174" w:type="pct"/>
          </w:tcPr>
          <w:p w14:paraId="061CD67F" w14:textId="13A48445" w:rsidR="00794D29" w:rsidRPr="001936B1" w:rsidRDefault="00AD57D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E2311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="00176B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213657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6B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213657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3657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76B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26" w:type="pct"/>
          </w:tcPr>
          <w:p w14:paraId="1B5D6935" w14:textId="77777777" w:rsidR="00794D29" w:rsidRPr="001936B1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1936B1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1936B1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1936B1" w14:paraId="2E39AC47" w14:textId="77777777" w:rsidTr="00794D29">
        <w:tc>
          <w:tcPr>
            <w:tcW w:w="4174" w:type="pct"/>
          </w:tcPr>
          <w:p w14:paraId="6E6F9AD7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1936B1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DBF" w:rsidRPr="001936B1" w14:paraId="3E4DAF5E" w14:textId="77777777" w:rsidTr="00794D29">
        <w:tc>
          <w:tcPr>
            <w:tcW w:w="4174" w:type="pct"/>
          </w:tcPr>
          <w:p w14:paraId="7592E22D" w14:textId="77777777" w:rsidR="00651DBF" w:rsidRPr="001936B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587F1F1D" w:rsidR="00651DBF" w:rsidRPr="001936B1" w:rsidRDefault="003C4EAA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</w:t>
            </w:r>
            <w:r w:rsidR="007E6D8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651DBF" w:rsidRPr="001936B1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620B88B7" w:rsidR="00651DBF" w:rsidRPr="001936B1" w:rsidRDefault="00651DBF" w:rsidP="00651DBF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48A1615A" w14:textId="7616A2EC" w:rsidR="00651DBF" w:rsidRPr="001936B1" w:rsidRDefault="003C4EAA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E6D8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51DBF" w:rsidRPr="001936B1" w14:paraId="7AEF1C9C" w14:textId="77777777" w:rsidTr="00794D29">
        <w:tc>
          <w:tcPr>
            <w:tcW w:w="4174" w:type="pct"/>
          </w:tcPr>
          <w:p w14:paraId="656CF016" w14:textId="45B788EF" w:rsidR="00651DBF" w:rsidRPr="001936B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826" w:type="pct"/>
          </w:tcPr>
          <w:p w14:paraId="1F437BBF" w14:textId="4C592019" w:rsidR="00651DBF" w:rsidRPr="001936B1" w:rsidRDefault="003C4EAA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651DBF" w:rsidRPr="001936B1" w14:paraId="74E2A52C" w14:textId="77777777" w:rsidTr="00794D29">
        <w:tc>
          <w:tcPr>
            <w:tcW w:w="4174" w:type="pct"/>
          </w:tcPr>
          <w:p w14:paraId="42297ECA" w14:textId="77777777" w:rsidR="00651DBF" w:rsidRPr="001936B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722CA3BF" w:rsidR="00651DBF" w:rsidRPr="001936B1" w:rsidRDefault="003C4EAA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</w:t>
            </w:r>
            <w:r w:rsidR="007E6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794D29" w:rsidRPr="001936B1" w14:paraId="1D127536" w14:textId="77777777" w:rsidTr="00794D29">
        <w:tc>
          <w:tcPr>
            <w:tcW w:w="4174" w:type="pct"/>
          </w:tcPr>
          <w:p w14:paraId="35E77FBF" w14:textId="77777777" w:rsidR="00794D29" w:rsidRPr="001936B1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1936B1" w14:paraId="49061D61" w14:textId="77777777" w:rsidTr="00794D29">
        <w:tc>
          <w:tcPr>
            <w:tcW w:w="4174" w:type="pct"/>
          </w:tcPr>
          <w:p w14:paraId="682759E1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52D" w:rsidRPr="001936B1" w14:paraId="64DF1302" w14:textId="77777777" w:rsidTr="00794D29">
        <w:tc>
          <w:tcPr>
            <w:tcW w:w="4174" w:type="pct"/>
          </w:tcPr>
          <w:p w14:paraId="0AA1E231" w14:textId="77777777" w:rsidR="001C152D" w:rsidRPr="001936B1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35F3196A" w:rsidR="001C152D" w:rsidRPr="001936B1" w:rsidRDefault="00024902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1C152D" w:rsidRPr="001936B1" w14:paraId="41C61DC3" w14:textId="77777777" w:rsidTr="00794D29">
        <w:tc>
          <w:tcPr>
            <w:tcW w:w="4174" w:type="pct"/>
          </w:tcPr>
          <w:p w14:paraId="5CE91D4D" w14:textId="77777777" w:rsidR="001C152D" w:rsidRPr="001936B1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4A22C9C7" w:rsidR="001C152D" w:rsidRPr="001936B1" w:rsidRDefault="00024902" w:rsidP="00F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152D" w:rsidRPr="001936B1" w14:paraId="0B126912" w14:textId="77777777" w:rsidTr="00794D29">
        <w:tc>
          <w:tcPr>
            <w:tcW w:w="4174" w:type="pct"/>
            <w:vAlign w:val="bottom"/>
          </w:tcPr>
          <w:p w14:paraId="2C421C0C" w14:textId="77777777" w:rsidR="001C152D" w:rsidRPr="001936B1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2C58D9CC" w:rsidR="001C152D" w:rsidRPr="001936B1" w:rsidRDefault="00024902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606804" w:rsidRPr="001936B1" w14:paraId="1C12884C" w14:textId="77777777" w:rsidTr="00606804">
        <w:tc>
          <w:tcPr>
            <w:tcW w:w="4174" w:type="pct"/>
            <w:vAlign w:val="bottom"/>
          </w:tcPr>
          <w:p w14:paraId="7A8BED98" w14:textId="77777777" w:rsidR="00606804" w:rsidRPr="001936B1" w:rsidRDefault="00606804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</w:tcPr>
          <w:p w14:paraId="6526C9A4" w14:textId="77777777" w:rsidR="00606804" w:rsidRPr="001936B1" w:rsidRDefault="00606804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1936B1" w14:paraId="1E943AB4" w14:textId="77777777" w:rsidTr="00794D29">
        <w:tc>
          <w:tcPr>
            <w:tcW w:w="4174" w:type="pct"/>
          </w:tcPr>
          <w:p w14:paraId="53360C30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12EA" w:rsidRPr="001936B1" w14:paraId="71E9D868" w14:textId="77777777" w:rsidTr="00794D29">
        <w:tc>
          <w:tcPr>
            <w:tcW w:w="4174" w:type="pct"/>
          </w:tcPr>
          <w:p w14:paraId="379CD6B2" w14:textId="7777777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4F399254" w:rsidR="000312EA" w:rsidRPr="001936B1" w:rsidRDefault="00024902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4,134</w:t>
            </w:r>
          </w:p>
        </w:tc>
      </w:tr>
      <w:tr w:rsidR="000312EA" w:rsidRPr="001936B1" w14:paraId="7D948C84" w14:textId="77777777" w:rsidTr="00794D29">
        <w:tc>
          <w:tcPr>
            <w:tcW w:w="4174" w:type="pct"/>
          </w:tcPr>
          <w:p w14:paraId="3320066B" w14:textId="7777777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190DBD60" w:rsidR="000312EA" w:rsidRPr="001936B1" w:rsidRDefault="00024902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2,247</w:t>
            </w:r>
          </w:p>
        </w:tc>
      </w:tr>
      <w:tr w:rsidR="000312EA" w:rsidRPr="001936B1" w14:paraId="06B08715" w14:textId="77777777" w:rsidTr="00794D29">
        <w:tc>
          <w:tcPr>
            <w:tcW w:w="4174" w:type="pct"/>
          </w:tcPr>
          <w:p w14:paraId="20854550" w14:textId="42979EF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04FDA5BD" w:rsidR="000312EA" w:rsidRPr="001936B1" w:rsidRDefault="00024902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0312EA" w:rsidRPr="001936B1" w14:paraId="12823D5C" w14:textId="77777777" w:rsidTr="00794D29">
        <w:tc>
          <w:tcPr>
            <w:tcW w:w="4174" w:type="pct"/>
          </w:tcPr>
          <w:p w14:paraId="3FB8E65D" w14:textId="7777777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6A14E5CB" w:rsidR="000312EA" w:rsidRPr="001936B1" w:rsidRDefault="00024902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6,805</w:t>
            </w:r>
          </w:p>
        </w:tc>
      </w:tr>
    </w:tbl>
    <w:p w14:paraId="75680EC4" w14:textId="1E811FE5" w:rsidR="00626BE1" w:rsidRPr="001936B1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1936B1" w:rsidRDefault="009030AC" w:rsidP="006B1E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1936B1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054A9D2F" w14:textId="77777777" w:rsidR="001D51E8" w:rsidRPr="001936B1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A7CD9EA" w14:textId="77777777" w:rsidR="001D51E8" w:rsidRPr="001936B1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09534" w14:textId="77777777" w:rsidR="001D51E8" w:rsidRPr="001936B1" w:rsidRDefault="001D51E8" w:rsidP="001D51E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936B1">
        <w:rPr>
          <w:rFonts w:asciiTheme="majorBidi" w:hAnsiTheme="majorBidi" w:cstheme="majorBidi"/>
          <w:sz w:val="28"/>
          <w:szCs w:val="28"/>
        </w:rPr>
        <w:t xml:space="preserve">2562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Pr="001936B1">
        <w:rPr>
          <w:rFonts w:asciiTheme="majorBidi" w:hAnsiTheme="majorBidi" w:cstheme="majorBidi"/>
          <w:sz w:val="28"/>
          <w:szCs w:val="28"/>
        </w:rPr>
        <w:t>3,815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2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1936B1">
        <w:rPr>
          <w:rFonts w:asciiTheme="majorBidi" w:hAnsiTheme="majorBidi" w:cstheme="majorBidi"/>
          <w:sz w:val="28"/>
          <w:szCs w:val="28"/>
        </w:rPr>
        <w:t>2564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8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36B1">
        <w:rPr>
          <w:rFonts w:asciiTheme="majorBidi" w:hAnsiTheme="majorBidi" w:cstheme="majorBidi"/>
          <w:sz w:val="28"/>
          <w:szCs w:val="28"/>
        </w:rPr>
        <w:t>2564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ต่อมาเมื่อวันที่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ตุลาคม</w:t>
      </w:r>
      <w:r w:rsidRPr="001936B1">
        <w:rPr>
          <w:rFonts w:asciiTheme="majorBidi" w:hAnsiTheme="majorBidi" w:cstheme="majorBidi"/>
          <w:sz w:val="28"/>
          <w:szCs w:val="28"/>
        </w:rPr>
        <w:t xml:space="preserve"> 2565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ศาลอุทธรณ์ยังคงพิพากษายกฟ้องคดี และต่อมาเมื่อวันที่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 xml:space="preserve">29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936B1">
        <w:rPr>
          <w:rFonts w:asciiTheme="majorBidi" w:hAnsiTheme="majorBidi" w:cstheme="majorBidi"/>
          <w:sz w:val="28"/>
          <w:szCs w:val="28"/>
        </w:rPr>
        <w:t xml:space="preserve">2566 </w:t>
      </w:r>
      <w:r w:rsidRPr="001936B1">
        <w:rPr>
          <w:rFonts w:asciiTheme="majorBidi" w:hAnsiTheme="majorBidi" w:cstheme="majorBidi"/>
          <w:sz w:val="28"/>
          <w:szCs w:val="28"/>
          <w:cs/>
        </w:rPr>
        <w:t>โจทก์ได้ยื่นฎีกาและคำร้องขออนุญาตฎีกา ขณะนี้คดีความอยู่ระหว่างการพิจารณาของศาลฎีกา 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128C71D" w14:textId="77777777" w:rsidR="001D51E8" w:rsidRPr="001936B1" w:rsidRDefault="001D51E8" w:rsidP="001D51E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B962D" w14:textId="77777777" w:rsidR="001D51E8" w:rsidRPr="001936B1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6E6D12E3" w14:textId="77777777" w:rsidR="001D51E8" w:rsidRPr="001936B1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DB74C" w14:textId="4E1804B2" w:rsidR="007C6EB9" w:rsidRDefault="001D51E8" w:rsidP="007C6EB9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1936B1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Pr="001936B1">
        <w:rPr>
          <w:rFonts w:asciiTheme="majorBidi" w:hAnsiTheme="majorBidi" w:cstheme="majorBidi"/>
          <w:sz w:val="28"/>
          <w:szCs w:val="28"/>
        </w:rPr>
        <w:t>40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 และ/หรือค่าเสียหาย </w:t>
      </w:r>
      <w:r w:rsidRPr="001936B1">
        <w:rPr>
          <w:rFonts w:asciiTheme="majorBidi" w:hAnsiTheme="majorBidi" w:cstheme="majorBidi"/>
          <w:sz w:val="28"/>
          <w:szCs w:val="28"/>
        </w:rPr>
        <w:t>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</w:t>
      </w:r>
      <w:r w:rsidRPr="001936B1">
        <w:rPr>
          <w:rFonts w:asciiTheme="majorBidi" w:hAnsiTheme="majorBidi" w:cstheme="majorBidi"/>
          <w:sz w:val="28"/>
          <w:szCs w:val="28"/>
          <w:cs/>
        </w:rPr>
        <w:lastRenderedPageBreak/>
        <w:t>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</w:t>
      </w:r>
      <w:r w:rsidR="00787EF5" w:rsidRPr="001936B1">
        <w:rPr>
          <w:rFonts w:asciiTheme="majorBidi" w:hAnsiTheme="majorBidi" w:cstheme="majorBidi"/>
          <w:sz w:val="28"/>
          <w:szCs w:val="28"/>
          <w:cs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</w:t>
      </w:r>
      <w:r w:rsidR="00FB1757" w:rsidRPr="001936B1">
        <w:rPr>
          <w:rFonts w:asciiTheme="majorBidi" w:hAnsiTheme="majorBidi" w:cstheme="majorBidi"/>
          <w:sz w:val="28"/>
          <w:szCs w:val="28"/>
          <w:cs/>
        </w:rPr>
        <w:t>ส่วน</w:t>
      </w:r>
      <w:r w:rsidRPr="001936B1">
        <w:rPr>
          <w:rFonts w:asciiTheme="majorBidi" w:hAnsiTheme="majorBidi" w:cstheme="majorBidi"/>
          <w:sz w:val="28"/>
          <w:szCs w:val="28"/>
          <w:cs/>
        </w:rPr>
        <w:t>ภูมิภาค (</w:t>
      </w:r>
      <w:r w:rsidRPr="001936B1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36B1">
        <w:rPr>
          <w:rFonts w:asciiTheme="majorBidi" w:hAnsiTheme="majorBidi" w:cstheme="majorBidi"/>
          <w:sz w:val="28"/>
          <w:szCs w:val="28"/>
        </w:rPr>
        <w:t>2565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32C5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ศาลปกครองส่วนภูมิภาคตัดสินในประเด็</w:t>
      </w:r>
      <w:r w:rsidR="00A22C33" w:rsidRPr="001936B1">
        <w:rPr>
          <w:rFonts w:asciiTheme="majorBidi" w:hAnsiTheme="majorBidi" w:cstheme="majorBidi"/>
          <w:sz w:val="28"/>
          <w:szCs w:val="28"/>
          <w:cs/>
        </w:rPr>
        <w:t>น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ข้อพิพาทเกี่ยวกับใบอนุญาต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</w:t>
      </w:r>
      <w:r w:rsidR="009332C5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ส่วนกรณีข้อพิพาทในใบอนุญาตก่อสร้างฉบับสาม ศาลปกครองส่วนภูมิภาคตัดสินยกคำร้องดังกล่าว เป็นผลให้</w:t>
      </w:r>
      <w:r w:rsidR="00C370BA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กิจการที่เกี่ยวข้องกันเป็นฝ่ายชนะคดี แต่อย่างไรก็ตามคู่ความผู้อุทธรณ์สามารถยื่นอุทธรณ์คำพิพากษาดังกล่าวได้ก่อนวันที่ </w:t>
      </w:r>
      <w:r w:rsidRPr="001936B1">
        <w:rPr>
          <w:rFonts w:asciiTheme="majorBidi" w:hAnsiTheme="majorBidi" w:cstheme="majorBidi"/>
          <w:sz w:val="28"/>
          <w:szCs w:val="28"/>
        </w:rPr>
        <w:t>27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โดยคู่กรณีไม่ได้มีการยื่นอุทธรณ์เรื่องใบอนุญาตภายในระยะเวลาดังกล่าว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อย่างไรก็ตาม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ในประเด็นเกี่ยวกับการอุทธรณ์เรื่องการเรียกร้องค่าสินไหมทดแทน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ผู้อุทธรณ์ทั้งหมด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>
        <w:rPr>
          <w:rFonts w:asciiTheme="majorBidi" w:hAnsiTheme="majorBidi"/>
          <w:sz w:val="28"/>
          <w:szCs w:val="28"/>
        </w:rPr>
        <w:t>8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คน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ได้ดำเนินการต่อศาลปกครองส่วนภูมิภาคเพื่อเรียกร้องค่าสินไหมทดแทนสำหรับความเสียหายที่อาจจะเกิดขึ้นจากความไม่ชอบด้วยกฎหมายของใบอนุญาตที่อนุญาตให้ก่อสร้างห้างสรรพสินค้า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คณะกรรมการกฤษฎีกาได้มีการตรวจสอบความไม่ชอบด้วยกฎหมายนี้แล้ว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ถึงแม้ว่าศาลยังไม่ได้กำหนดวันนัดไต่สวนพิจารณาข้อพิพาทก็ตาม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แต่คำพิพากษาของคณะกรรมการกฤษฎีกา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ตลอดจนคำพิพากษาของศาลปกครองส่วนภูมิภาคจะสนับสนุนการไต่สวนของศาล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ดังนั้นฝ่ายบริหารของกลุ่มบริษัท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ทั้งนี้ในวันที่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>
        <w:rPr>
          <w:rFonts w:asciiTheme="majorBidi" w:hAnsiTheme="majorBidi"/>
          <w:sz w:val="28"/>
          <w:szCs w:val="28"/>
        </w:rPr>
        <w:t>18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ตุลาคม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>
        <w:rPr>
          <w:rFonts w:asciiTheme="majorBidi" w:hAnsiTheme="majorBidi"/>
          <w:sz w:val="28"/>
          <w:szCs w:val="28"/>
        </w:rPr>
        <w:t>2566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ศาลปกครองส่วนภูมิภาคได้มีการส่งหนังสือแจ้งการยกเลิก</w:t>
      </w:r>
      <w:r w:rsidR="007C6EB9" w:rsidRPr="00EC5FFD">
        <w:rPr>
          <w:rFonts w:asciiTheme="majorBidi" w:hAnsiTheme="majorBidi" w:hint="cs"/>
          <w:sz w:val="28"/>
          <w:szCs w:val="28"/>
          <w:cs/>
        </w:rPr>
        <w:t>คดีที่เกี่ยวข้องกับการอุทธรณ์ที่ระบุไว้ข้างต้น</w:t>
      </w:r>
      <w:r w:rsidR="007C6EB9" w:rsidRPr="00EC5FFD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EC5FFD">
        <w:rPr>
          <w:rFonts w:asciiTheme="majorBidi" w:hAnsiTheme="majorBidi" w:hint="cs"/>
          <w:sz w:val="28"/>
          <w:szCs w:val="28"/>
          <w:cs/>
        </w:rPr>
        <w:t>จากหนังสือดังกล่าวนี้</w:t>
      </w:r>
      <w:r w:rsidR="007C6EB9" w:rsidRPr="00EC5FFD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EC5FFD">
        <w:rPr>
          <w:rFonts w:asciiTheme="majorBidi" w:hAnsiTheme="majorBidi" w:hint="cs"/>
          <w:sz w:val="28"/>
          <w:szCs w:val="28"/>
          <w:cs/>
        </w:rPr>
        <w:t>ผู้อุทธรณ์แต่ละรายมีเวลาในการส่งคำร้องใหม่เพื่อแจ้งความประสงค์ในการอุทธรณ์</w:t>
      </w:r>
      <w:r w:rsidR="007C6EB9" w:rsidRPr="00EC5FFD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EC5FFD">
        <w:rPr>
          <w:rFonts w:asciiTheme="majorBidi" w:hAnsiTheme="majorBidi" w:hint="cs"/>
          <w:sz w:val="28"/>
          <w:szCs w:val="28"/>
          <w:cs/>
        </w:rPr>
        <w:t>ซึ่งจะสิ้นสุดลง</w:t>
      </w:r>
      <w:r w:rsidR="00A745BB" w:rsidRPr="00EC5FFD">
        <w:rPr>
          <w:rFonts w:asciiTheme="majorBidi" w:hAnsiTheme="majorBidi" w:hint="cs"/>
          <w:sz w:val="28"/>
          <w:szCs w:val="28"/>
          <w:cs/>
        </w:rPr>
        <w:t xml:space="preserve">ในเดือนมิถุนายน </w:t>
      </w:r>
      <w:r w:rsidR="00A745BB" w:rsidRPr="00EC5FFD">
        <w:rPr>
          <w:rFonts w:asciiTheme="majorBidi" w:hAnsiTheme="majorBidi"/>
          <w:sz w:val="28"/>
          <w:szCs w:val="28"/>
        </w:rPr>
        <w:t>2567</w:t>
      </w:r>
      <w:r w:rsidR="007C6EB9" w:rsidRPr="00EC5FFD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EC5FFD">
        <w:rPr>
          <w:rFonts w:asciiTheme="majorBidi" w:hAnsiTheme="majorBidi" w:hint="cs"/>
          <w:sz w:val="28"/>
          <w:szCs w:val="28"/>
          <w:cs/>
        </w:rPr>
        <w:t>ฝ่าย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บริหารเชื่อว่าผู้อุทธรณ์จะไม่ดำเนินการใดๆอีก</w:t>
      </w:r>
      <w:r w:rsidR="007C6EB9" w:rsidRPr="00CA5072">
        <w:rPr>
          <w:rFonts w:asciiTheme="majorBidi" w:hAnsiTheme="majorBidi"/>
          <w:sz w:val="28"/>
          <w:szCs w:val="28"/>
          <w:cs/>
        </w:rPr>
        <w:t xml:space="preserve"> </w:t>
      </w:r>
      <w:r w:rsidR="007C6EB9" w:rsidRPr="00CA5072">
        <w:rPr>
          <w:rFonts w:asciiTheme="majorBidi" w:hAnsiTheme="majorBidi" w:hint="cs"/>
          <w:sz w:val="28"/>
          <w:szCs w:val="28"/>
          <w:cs/>
        </w:rPr>
        <w:t>ดังนั้นการอุทธรณ์จะสิ้นสุดลงและไม่มีผลกระทบต่อกลุ่มบริษัท</w:t>
      </w:r>
    </w:p>
    <w:p w14:paraId="1C923586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1C215C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42388B6E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49DFF8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936B1">
        <w:rPr>
          <w:rFonts w:asciiTheme="majorBidi" w:hAnsiTheme="majorBidi" w:cstheme="majorBidi"/>
          <w:sz w:val="28"/>
          <w:szCs w:val="28"/>
        </w:rPr>
        <w:t xml:space="preserve">2563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1936B1">
        <w:rPr>
          <w:rFonts w:asciiTheme="majorBidi" w:hAnsiTheme="majorBidi" w:cstheme="majorBidi"/>
          <w:sz w:val="28"/>
          <w:szCs w:val="28"/>
        </w:rPr>
        <w:t xml:space="preserve">95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ขณะนี้คดีความอยู่ระหว่างการพิจารณาของศาลชั้นต้น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4321DAE0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69C8B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A3B9C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84039D1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Theme="majorBidi" w:hAnsiTheme="majorBidi" w:cstheme="majorBidi"/>
          <w:sz w:val="20"/>
          <w:szCs w:val="20"/>
        </w:rPr>
      </w:pPr>
    </w:p>
    <w:p w14:paraId="32E0FEFF" w14:textId="131A16FA" w:rsidR="001C14EA" w:rsidRPr="001936B1" w:rsidRDefault="001D51E8" w:rsidP="00E966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1936B1">
        <w:rPr>
          <w:rFonts w:asciiTheme="majorBidi" w:hAnsiTheme="majorBidi" w:cstheme="majorBidi"/>
          <w:sz w:val="28"/>
          <w:szCs w:val="28"/>
        </w:rPr>
        <w:t xml:space="preserve">2559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1936B1">
        <w:rPr>
          <w:rFonts w:asciiTheme="majorBidi" w:hAnsiTheme="majorBidi" w:cstheme="majorBidi"/>
          <w:sz w:val="28"/>
          <w:szCs w:val="28"/>
        </w:rPr>
        <w:t xml:space="preserve">180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1936B1">
        <w:rPr>
          <w:rFonts w:asciiTheme="majorBidi" w:hAnsiTheme="majorBidi" w:cstheme="majorBidi"/>
          <w:sz w:val="28"/>
          <w:szCs w:val="28"/>
        </w:rPr>
        <w:t xml:space="preserve">2560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 w:rsidRPr="001936B1">
        <w:rPr>
          <w:rFonts w:asciiTheme="majorBidi" w:hAnsiTheme="majorBidi" w:cstheme="majorBidi"/>
          <w:sz w:val="28"/>
          <w:szCs w:val="28"/>
          <w:cs/>
        </w:rPr>
        <w:br/>
        <w:t>ศาลได้มีคำสั่งรับอุทธรณ์แล้ว ปัจจุบันคดีดังกล่าวอยู่ในระหว่างการพิจารณาของศาลปกครองสูงสุด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อย่างไรก็ตาม เมื่อวันที่ </w:t>
      </w:r>
      <w:r w:rsidR="00A20147" w:rsidRPr="001936B1">
        <w:rPr>
          <w:rFonts w:asciiTheme="majorBidi" w:hAnsiTheme="majorBidi" w:cstheme="majorBidi"/>
          <w:sz w:val="28"/>
          <w:szCs w:val="28"/>
        </w:rPr>
        <w:br/>
        <w:t>7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</w:t>
      </w:r>
      <w:r w:rsidRPr="001936B1">
        <w:rPr>
          <w:rFonts w:asciiTheme="majorBidi" w:hAnsiTheme="majorBidi" w:cstheme="majorBidi"/>
          <w:sz w:val="28"/>
          <w:szCs w:val="28"/>
          <w:cs/>
        </w:rPr>
        <w:lastRenderedPageBreak/>
        <w:t>เกี่ยวข้องกันเป็นฝ่ายชนะคดี ซึ่งส่งผลด้านบวกต่อคดีของศาลปกครองข้างต้น 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8191E3B" w14:textId="77777777" w:rsidR="00500B02" w:rsidRPr="001936B1" w:rsidRDefault="00500B02" w:rsidP="00E966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02C3F" w14:textId="645E48A1" w:rsidR="00500B02" w:rsidRPr="001936B1" w:rsidRDefault="00500B02" w:rsidP="006B1E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04D43A5A" w14:textId="60CE702A" w:rsidR="00500B02" w:rsidRDefault="00500B02" w:rsidP="00500B0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14355" w14:textId="77777777" w:rsidR="00881A3E" w:rsidRDefault="00881A3E" w:rsidP="00881A3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การจ่ายเงินปันผล</w:t>
      </w:r>
    </w:p>
    <w:p w14:paraId="6690D776" w14:textId="77777777" w:rsidR="00881A3E" w:rsidRDefault="00881A3E" w:rsidP="00881A3E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6AB1EE32" w14:textId="203EB248" w:rsidR="00881A3E" w:rsidRDefault="00881A3E" w:rsidP="00F1560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ในการประชุมสามัญผู้ถือหุ้นเมื่อวันที่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ผู้ถือหุ้นมีมติอนุมัติประกาศจ่ายเงินปันผลประจำปี สำหรับผล</w:t>
      </w:r>
      <w:r>
        <w:rPr>
          <w:rFonts w:asciiTheme="majorBidi" w:hAnsiTheme="majorBidi" w:cstheme="majorBidi" w:hint="cs"/>
          <w:sz w:val="28"/>
          <w:szCs w:val="28"/>
          <w:cs/>
        </w:rPr>
        <w:br/>
        <w:t xml:space="preserve">การดำเนินงานประจำปี </w:t>
      </w:r>
      <w:r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>
        <w:rPr>
          <w:rFonts w:asciiTheme="majorBidi" w:hAnsiTheme="majorBidi" w:cstheme="majorBidi"/>
          <w:sz w:val="28"/>
          <w:szCs w:val="28"/>
        </w:rPr>
        <w:t xml:space="preserve"> 0.55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บาทต่อหุ้น เป็นจำนวนเงินทั้งสิ้น </w:t>
      </w:r>
      <w:r>
        <w:rPr>
          <w:rFonts w:asciiTheme="majorBidi" w:hAnsiTheme="majorBidi" w:cstheme="majorBidi"/>
          <w:sz w:val="28"/>
          <w:szCs w:val="28"/>
        </w:rPr>
        <w:t xml:space="preserve">3,317.05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p w14:paraId="5C135F44" w14:textId="77777777" w:rsidR="00E34DEB" w:rsidRDefault="00E34DEB" w:rsidP="00E34DEB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i/>
          <w:iCs/>
          <w:sz w:val="28"/>
          <w:szCs w:val="28"/>
        </w:rPr>
      </w:pPr>
    </w:p>
    <w:p w14:paraId="78CDFA7E" w14:textId="00446CED" w:rsidR="00E34DEB" w:rsidRDefault="00E34DEB" w:rsidP="00E34DEB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 w:hint="cs"/>
          <w:i/>
          <w:iCs/>
          <w:sz w:val="28"/>
          <w:szCs w:val="28"/>
          <w:cs/>
        </w:rPr>
        <w:t>การซื้อที่ดินของบริษัทย่อย</w:t>
      </w: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110F9C3A" w14:textId="77777777" w:rsidR="00E34DEB" w:rsidRPr="00BE16E7" w:rsidRDefault="00E34DEB" w:rsidP="00E34DEB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Fonts w:ascii="Segoe UI" w:hAnsi="Segoe UI" w:cstheme="minorBidi"/>
          <w:sz w:val="18"/>
          <w:szCs w:val="18"/>
          <w:cs/>
        </w:rPr>
      </w:pPr>
    </w:p>
    <w:p w14:paraId="1EE918A4" w14:textId="77777777" w:rsidR="00E34DEB" w:rsidRPr="00351085" w:rsidRDefault="00E34DEB" w:rsidP="00E34DEB">
      <w:pPr>
        <w:ind w:left="540"/>
        <w:jc w:val="thaiDistribute"/>
        <w:rPr>
          <w:rFonts w:cstheme="min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ในการประชุมสามัญผู้ถือหุ้นเมื่อวันที่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ผู้ถือหุ้นมีมติอนุมัติ</w:t>
      </w:r>
      <w:r w:rsidRPr="00171769">
        <w:rPr>
          <w:rStyle w:val="normaltextrun"/>
          <w:rFonts w:hint="cs"/>
          <w:sz w:val="28"/>
          <w:szCs w:val="28"/>
          <w:cs/>
        </w:rPr>
        <w:t>การซื้อที่ดินของบริษัทย่อยจากกิจการที่เกี่ยวข้องกัน</w:t>
      </w:r>
      <w:r>
        <w:rPr>
          <w:rStyle w:val="normaltextrun"/>
          <w:rFonts w:hint="cs"/>
          <w:sz w:val="28"/>
          <w:szCs w:val="28"/>
          <w:cs/>
        </w:rPr>
        <w:t xml:space="preserve"> </w:t>
      </w:r>
      <w:r w:rsidRPr="00171769">
        <w:rPr>
          <w:rStyle w:val="normaltextrun"/>
          <w:sz w:val="28"/>
          <w:szCs w:val="28"/>
          <w:cs/>
        </w:rPr>
        <w:t xml:space="preserve">2 </w:t>
      </w:r>
      <w:r w:rsidRPr="00171769">
        <w:rPr>
          <w:rStyle w:val="normaltextrun"/>
          <w:rFonts w:hint="cs"/>
          <w:sz w:val="28"/>
          <w:szCs w:val="28"/>
          <w:cs/>
        </w:rPr>
        <w:t>แห่ง</w:t>
      </w:r>
      <w:r w:rsidRPr="00171769">
        <w:rPr>
          <w:rStyle w:val="normaltextrun"/>
          <w:sz w:val="28"/>
          <w:szCs w:val="28"/>
          <w:cs/>
        </w:rPr>
        <w:t xml:space="preserve"> </w:t>
      </w:r>
      <w:r w:rsidRPr="00171769">
        <w:rPr>
          <w:rStyle w:val="normaltextrun"/>
          <w:rFonts w:hint="cs"/>
          <w:sz w:val="28"/>
          <w:szCs w:val="28"/>
          <w:cs/>
        </w:rPr>
        <w:t>โดยราคาที่จะซื้อขายจะมีจำนวนรวมทั้งสิ้นไม่เกิน</w:t>
      </w:r>
      <w:r w:rsidRPr="00171769">
        <w:rPr>
          <w:rStyle w:val="normaltextrun"/>
          <w:sz w:val="28"/>
          <w:szCs w:val="28"/>
          <w:cs/>
        </w:rPr>
        <w:t xml:space="preserve"> 5</w:t>
      </w:r>
      <w:r w:rsidRPr="00171769">
        <w:rPr>
          <w:rStyle w:val="normaltextrun"/>
          <w:sz w:val="28"/>
          <w:szCs w:val="28"/>
        </w:rPr>
        <w:t>,</w:t>
      </w:r>
      <w:r w:rsidRPr="00171769">
        <w:rPr>
          <w:rStyle w:val="normaltextrun"/>
          <w:sz w:val="28"/>
          <w:szCs w:val="28"/>
          <w:cs/>
        </w:rPr>
        <w:t xml:space="preserve">566.5 </w:t>
      </w:r>
      <w:r w:rsidRPr="00171769">
        <w:rPr>
          <w:rStyle w:val="normaltextrun"/>
          <w:rFonts w:hint="cs"/>
          <w:sz w:val="28"/>
          <w:szCs w:val="28"/>
          <w:cs/>
        </w:rPr>
        <w:t>ล้านบาท</w:t>
      </w:r>
    </w:p>
    <w:p w14:paraId="0C99869D" w14:textId="77777777" w:rsidR="00E34DEB" w:rsidRPr="00881A3E" w:rsidRDefault="00E34DEB" w:rsidP="00F1560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E34DEB" w:rsidRPr="00881A3E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72D8" w14:textId="77777777" w:rsidR="00C71469" w:rsidRDefault="00C71469">
      <w:r>
        <w:separator/>
      </w:r>
    </w:p>
  </w:endnote>
  <w:endnote w:type="continuationSeparator" w:id="0">
    <w:p w14:paraId="2C2E2A43" w14:textId="77777777" w:rsidR="00C71469" w:rsidRDefault="00C71469">
      <w:r>
        <w:continuationSeparator/>
      </w:r>
    </w:p>
  </w:endnote>
  <w:endnote w:type="continuationNotice" w:id="1">
    <w:p w14:paraId="70DA02C6" w14:textId="77777777" w:rsidR="00C71469" w:rsidRDefault="00C714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6B1EBB" w:rsidRPr="003D4D9C" w:rsidRDefault="006B1EBB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3D4D9C">
          <w:rPr>
            <w:sz w:val="28"/>
            <w:szCs w:val="28"/>
          </w:rPr>
          <w:fldChar w:fldCharType="begin"/>
        </w:r>
        <w:r w:rsidRPr="003D4D9C">
          <w:rPr>
            <w:sz w:val="28"/>
            <w:szCs w:val="28"/>
          </w:rPr>
          <w:instrText xml:space="preserve"> PAGE   \* MERGEFORMAT </w:instrText>
        </w:r>
        <w:r w:rsidRPr="003D4D9C">
          <w:rPr>
            <w:sz w:val="28"/>
            <w:szCs w:val="28"/>
          </w:rPr>
          <w:fldChar w:fldCharType="separate"/>
        </w:r>
        <w:r w:rsidRPr="003D4D9C">
          <w:rPr>
            <w:noProof/>
            <w:sz w:val="28"/>
            <w:szCs w:val="28"/>
          </w:rPr>
          <w:t>2</w:t>
        </w:r>
        <w:r w:rsidRPr="003D4D9C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4A0AF8" w14:textId="77777777" w:rsidR="006B1EBB" w:rsidRPr="005F5EC9" w:rsidRDefault="006B1EBB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5F5EC9">
          <w:rPr>
            <w:sz w:val="28"/>
            <w:szCs w:val="28"/>
          </w:rPr>
          <w:fldChar w:fldCharType="begin"/>
        </w:r>
        <w:r w:rsidRPr="005F5EC9">
          <w:rPr>
            <w:sz w:val="28"/>
            <w:szCs w:val="28"/>
          </w:rPr>
          <w:instrText xml:space="preserve"> PAGE   \* MERGEFORMAT </w:instrText>
        </w:r>
        <w:r w:rsidRPr="005F5EC9">
          <w:rPr>
            <w:sz w:val="28"/>
            <w:szCs w:val="28"/>
          </w:rPr>
          <w:fldChar w:fldCharType="separate"/>
        </w:r>
        <w:r w:rsidRPr="005F5EC9">
          <w:rPr>
            <w:noProof/>
            <w:sz w:val="28"/>
            <w:szCs w:val="28"/>
          </w:rPr>
          <w:t>2</w:t>
        </w:r>
        <w:r w:rsidRPr="005F5EC9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6B53E" w14:textId="77777777" w:rsidR="00C71469" w:rsidRDefault="00C71469">
      <w:r>
        <w:separator/>
      </w:r>
    </w:p>
  </w:footnote>
  <w:footnote w:type="continuationSeparator" w:id="0">
    <w:p w14:paraId="2D346DBF" w14:textId="77777777" w:rsidR="00C71469" w:rsidRDefault="00C71469">
      <w:r>
        <w:continuationSeparator/>
      </w:r>
    </w:p>
  </w:footnote>
  <w:footnote w:type="continuationNotice" w:id="1">
    <w:p w14:paraId="24C243A3" w14:textId="77777777" w:rsidR="00C71469" w:rsidRDefault="00C714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6B1EBB" w:rsidRPr="006C37B7" w:rsidRDefault="006B1EBB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6B1EBB" w:rsidRPr="006C37B7" w:rsidRDefault="006B1EBB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F46DFBE" w14:textId="1986DF90" w:rsidR="006B1EBB" w:rsidRPr="00820BD0" w:rsidRDefault="006B1EBB" w:rsidP="00C126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3</w:t>
    </w:r>
    <w:r>
      <w:rPr>
        <w:rFonts w:ascii="Angsana New" w:hAnsi="Angsana New"/>
        <w:sz w:val="30"/>
        <w:szCs w:val="30"/>
        <w:lang w:val="en-US" w:bidi="th-TH"/>
      </w:rPr>
      <w:t>1</w:t>
    </w:r>
    <w:r w:rsidRPr="00820BD0">
      <w:rPr>
        <w:rFonts w:ascii="Angsana New" w:hAnsi="Angsana New"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มีนาคม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b w:val="0"/>
        <w:bCs/>
        <w:sz w:val="30"/>
        <w:szCs w:val="30"/>
        <w:lang w:bidi="th-TH"/>
      </w:rPr>
      <w:t>7</w:t>
    </w:r>
    <w:r w:rsidRPr="00820BD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(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820BD0">
      <w:rPr>
        <w:rFonts w:ascii="Angsana New" w:hAnsi="Angsana New"/>
        <w:sz w:val="30"/>
        <w:szCs w:val="30"/>
        <w:lang w:val="en-US" w:bidi="th-TH"/>
      </w:rPr>
      <w:t>)</w:t>
    </w:r>
  </w:p>
  <w:p w14:paraId="1C703BD0" w14:textId="77777777" w:rsidR="006B1EBB" w:rsidRPr="00C12643" w:rsidRDefault="006B1EBB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6B1EBB" w:rsidRPr="00D75A11" w:rsidRDefault="006B1EBB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6B1EBB" w:rsidRPr="00D75A11" w:rsidRDefault="006B1EBB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68ED7A6F" w14:textId="3CC572FD" w:rsidR="006B1EBB" w:rsidRPr="00726198" w:rsidRDefault="006B1EBB" w:rsidP="00C126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</w:rPr>
    </w:pPr>
    <w:r w:rsidRPr="00C12643">
      <w:rPr>
        <w:b/>
        <w:bCs/>
        <w:cs/>
      </w:rPr>
      <w:t>สำหรับงวดสามเดือนสิ้นสุดวันที่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>3</w:t>
    </w:r>
    <w:r>
      <w:rPr>
        <w:b/>
        <w:bCs/>
      </w:rPr>
      <w:t>1</w:t>
    </w:r>
    <w:r w:rsidRPr="00C12643">
      <w:rPr>
        <w:b/>
        <w:bCs/>
      </w:rPr>
      <w:t xml:space="preserve"> </w:t>
    </w:r>
    <w:r>
      <w:rPr>
        <w:rFonts w:hint="cs"/>
        <w:b/>
        <w:bCs/>
        <w:cs/>
      </w:rPr>
      <w:t>มีนาคม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>256</w:t>
    </w:r>
    <w:r>
      <w:rPr>
        <w:b/>
        <w:bCs/>
      </w:rPr>
      <w:t>7</w:t>
    </w:r>
    <w:r w:rsidRPr="00C12643">
      <w:rPr>
        <w:b/>
        <w:bCs/>
      </w:rPr>
      <w:t xml:space="preserve"> (</w:t>
    </w:r>
    <w:r w:rsidRPr="00C12643">
      <w:rPr>
        <w:b/>
        <w:bCs/>
        <w:cs/>
      </w:rPr>
      <w:t>ไม่ได้ตรวจสอบ</w:t>
    </w:r>
    <w:r w:rsidRPr="00C12643">
      <w:rPr>
        <w:b/>
        <w:bCs/>
      </w:rPr>
      <w:t>)</w:t>
    </w:r>
  </w:p>
  <w:p w14:paraId="00E98053" w14:textId="77777777" w:rsidR="006B1EBB" w:rsidRPr="00D75A11" w:rsidRDefault="006B1EBB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044062896">
    <w:abstractNumId w:val="0"/>
  </w:num>
  <w:num w:numId="2" w16cid:durableId="324286275">
    <w:abstractNumId w:val="1"/>
  </w:num>
  <w:num w:numId="3" w16cid:durableId="285085157">
    <w:abstractNumId w:val="3"/>
  </w:num>
  <w:num w:numId="4" w16cid:durableId="490215581">
    <w:abstractNumId w:val="5"/>
  </w:num>
  <w:num w:numId="5" w16cid:durableId="1110511386">
    <w:abstractNumId w:val="0"/>
  </w:num>
  <w:num w:numId="6" w16cid:durableId="1745452335">
    <w:abstractNumId w:val="0"/>
  </w:num>
  <w:num w:numId="7" w16cid:durableId="826440827">
    <w:abstractNumId w:val="2"/>
  </w:num>
  <w:num w:numId="8" w16cid:durableId="2025283245">
    <w:abstractNumId w:val="4"/>
  </w:num>
  <w:num w:numId="9" w16cid:durableId="4583015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988"/>
    <w:rsid w:val="00000AB6"/>
    <w:rsid w:val="00001209"/>
    <w:rsid w:val="00001398"/>
    <w:rsid w:val="000013F1"/>
    <w:rsid w:val="000015A1"/>
    <w:rsid w:val="000019CD"/>
    <w:rsid w:val="00001BEF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8A0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0ABE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004"/>
    <w:rsid w:val="00014732"/>
    <w:rsid w:val="00014C2F"/>
    <w:rsid w:val="00015A7A"/>
    <w:rsid w:val="00015C52"/>
    <w:rsid w:val="00015D23"/>
    <w:rsid w:val="000162A3"/>
    <w:rsid w:val="000164AB"/>
    <w:rsid w:val="000167EF"/>
    <w:rsid w:val="000167F3"/>
    <w:rsid w:val="00016879"/>
    <w:rsid w:val="00016E14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9C2"/>
    <w:rsid w:val="00023CE6"/>
    <w:rsid w:val="00024012"/>
    <w:rsid w:val="00024253"/>
    <w:rsid w:val="00024304"/>
    <w:rsid w:val="000243CE"/>
    <w:rsid w:val="00024902"/>
    <w:rsid w:val="00024953"/>
    <w:rsid w:val="00024B71"/>
    <w:rsid w:val="00024F30"/>
    <w:rsid w:val="00025287"/>
    <w:rsid w:val="00025A3B"/>
    <w:rsid w:val="00025B1F"/>
    <w:rsid w:val="00025B80"/>
    <w:rsid w:val="00025CEC"/>
    <w:rsid w:val="00025FF3"/>
    <w:rsid w:val="00026132"/>
    <w:rsid w:val="000261DD"/>
    <w:rsid w:val="0002666D"/>
    <w:rsid w:val="00026828"/>
    <w:rsid w:val="00026B06"/>
    <w:rsid w:val="00027A4F"/>
    <w:rsid w:val="00027BD5"/>
    <w:rsid w:val="00027ED2"/>
    <w:rsid w:val="0003010E"/>
    <w:rsid w:val="00030BA5"/>
    <w:rsid w:val="00030D41"/>
    <w:rsid w:val="000312EA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48"/>
    <w:rsid w:val="00036576"/>
    <w:rsid w:val="00036C24"/>
    <w:rsid w:val="00036E95"/>
    <w:rsid w:val="00036F52"/>
    <w:rsid w:val="00037101"/>
    <w:rsid w:val="00037173"/>
    <w:rsid w:val="000378C7"/>
    <w:rsid w:val="00037941"/>
    <w:rsid w:val="00037979"/>
    <w:rsid w:val="000404B3"/>
    <w:rsid w:val="000404E2"/>
    <w:rsid w:val="00040791"/>
    <w:rsid w:val="00040952"/>
    <w:rsid w:val="00040E69"/>
    <w:rsid w:val="0004157A"/>
    <w:rsid w:val="00041597"/>
    <w:rsid w:val="00041630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11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74D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E55"/>
    <w:rsid w:val="00051F69"/>
    <w:rsid w:val="00051F9E"/>
    <w:rsid w:val="00052251"/>
    <w:rsid w:val="000522E2"/>
    <w:rsid w:val="0005280B"/>
    <w:rsid w:val="000528EF"/>
    <w:rsid w:val="000529F4"/>
    <w:rsid w:val="00052CF5"/>
    <w:rsid w:val="00052EB3"/>
    <w:rsid w:val="00052FF6"/>
    <w:rsid w:val="00053C52"/>
    <w:rsid w:val="00053F34"/>
    <w:rsid w:val="00054433"/>
    <w:rsid w:val="00054663"/>
    <w:rsid w:val="00054969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B25"/>
    <w:rsid w:val="0006329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F4D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67F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DA5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409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869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82C"/>
    <w:rsid w:val="00096A7A"/>
    <w:rsid w:val="00096F65"/>
    <w:rsid w:val="00096FDB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2FE1"/>
    <w:rsid w:val="000A3093"/>
    <w:rsid w:val="000A30D1"/>
    <w:rsid w:val="000A37E2"/>
    <w:rsid w:val="000A398B"/>
    <w:rsid w:val="000A3F9A"/>
    <w:rsid w:val="000A4114"/>
    <w:rsid w:val="000A42BF"/>
    <w:rsid w:val="000A4553"/>
    <w:rsid w:val="000A4B0B"/>
    <w:rsid w:val="000A4C2E"/>
    <w:rsid w:val="000A4C37"/>
    <w:rsid w:val="000A4D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24F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1A1"/>
    <w:rsid w:val="000D4881"/>
    <w:rsid w:val="000D4AED"/>
    <w:rsid w:val="000D4CC2"/>
    <w:rsid w:val="000D4CEA"/>
    <w:rsid w:val="000D4E2B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553"/>
    <w:rsid w:val="000E4844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4F6"/>
    <w:rsid w:val="000E6788"/>
    <w:rsid w:val="000E708C"/>
    <w:rsid w:val="000E7495"/>
    <w:rsid w:val="000E7AEE"/>
    <w:rsid w:val="000E7E5C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2CB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B14"/>
    <w:rsid w:val="00114D64"/>
    <w:rsid w:val="00114DEB"/>
    <w:rsid w:val="001152EA"/>
    <w:rsid w:val="0011595B"/>
    <w:rsid w:val="00115D9F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091"/>
    <w:rsid w:val="001201B0"/>
    <w:rsid w:val="001202FD"/>
    <w:rsid w:val="00120A0C"/>
    <w:rsid w:val="00120C4E"/>
    <w:rsid w:val="00120D07"/>
    <w:rsid w:val="00120DB4"/>
    <w:rsid w:val="00120E82"/>
    <w:rsid w:val="00120E90"/>
    <w:rsid w:val="00120F23"/>
    <w:rsid w:val="001214B7"/>
    <w:rsid w:val="001216E4"/>
    <w:rsid w:val="00121944"/>
    <w:rsid w:val="001228CD"/>
    <w:rsid w:val="0012295A"/>
    <w:rsid w:val="00122A8E"/>
    <w:rsid w:val="00122BAF"/>
    <w:rsid w:val="00123587"/>
    <w:rsid w:val="001238A0"/>
    <w:rsid w:val="001239BC"/>
    <w:rsid w:val="00123AFC"/>
    <w:rsid w:val="00123DBE"/>
    <w:rsid w:val="001246CB"/>
    <w:rsid w:val="00124D32"/>
    <w:rsid w:val="00124E40"/>
    <w:rsid w:val="0012508D"/>
    <w:rsid w:val="001256EF"/>
    <w:rsid w:val="00125754"/>
    <w:rsid w:val="00125877"/>
    <w:rsid w:val="0012657F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3AF"/>
    <w:rsid w:val="0013657B"/>
    <w:rsid w:val="00136768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0B"/>
    <w:rsid w:val="001404A4"/>
    <w:rsid w:val="00140BB9"/>
    <w:rsid w:val="00140E48"/>
    <w:rsid w:val="00141083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C75"/>
    <w:rsid w:val="00143F40"/>
    <w:rsid w:val="001441A1"/>
    <w:rsid w:val="001441DD"/>
    <w:rsid w:val="0014495F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6334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478F6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5A0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94F"/>
    <w:rsid w:val="00157C97"/>
    <w:rsid w:val="0016031D"/>
    <w:rsid w:val="00160425"/>
    <w:rsid w:val="00160769"/>
    <w:rsid w:val="00160830"/>
    <w:rsid w:val="001608CB"/>
    <w:rsid w:val="00160E88"/>
    <w:rsid w:val="0016178C"/>
    <w:rsid w:val="00161AC9"/>
    <w:rsid w:val="00161BDA"/>
    <w:rsid w:val="00161C6E"/>
    <w:rsid w:val="00162451"/>
    <w:rsid w:val="00162E95"/>
    <w:rsid w:val="00162FFC"/>
    <w:rsid w:val="001639BA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1EA1"/>
    <w:rsid w:val="001723F7"/>
    <w:rsid w:val="00172429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B91"/>
    <w:rsid w:val="00176C9D"/>
    <w:rsid w:val="0017765D"/>
    <w:rsid w:val="00177D18"/>
    <w:rsid w:val="00177EE2"/>
    <w:rsid w:val="001800AA"/>
    <w:rsid w:val="0018075B"/>
    <w:rsid w:val="00180EEE"/>
    <w:rsid w:val="0018127B"/>
    <w:rsid w:val="0018163A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5D5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6B1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A21"/>
    <w:rsid w:val="001A0B1A"/>
    <w:rsid w:val="001A0B75"/>
    <w:rsid w:val="001A0DC4"/>
    <w:rsid w:val="001A0E1E"/>
    <w:rsid w:val="001A0ED9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4FBC"/>
    <w:rsid w:val="001A5C0A"/>
    <w:rsid w:val="001A5C51"/>
    <w:rsid w:val="001A5E35"/>
    <w:rsid w:val="001A60D9"/>
    <w:rsid w:val="001A65B3"/>
    <w:rsid w:val="001A660D"/>
    <w:rsid w:val="001A6BA1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26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2FF3"/>
    <w:rsid w:val="001B33F9"/>
    <w:rsid w:val="001B375C"/>
    <w:rsid w:val="001B37F6"/>
    <w:rsid w:val="001B3D20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82E"/>
    <w:rsid w:val="001B696E"/>
    <w:rsid w:val="001B6A5D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325"/>
    <w:rsid w:val="001C4BA4"/>
    <w:rsid w:val="001C50F2"/>
    <w:rsid w:val="001C5331"/>
    <w:rsid w:val="001C59AA"/>
    <w:rsid w:val="001C5A5F"/>
    <w:rsid w:val="001C5CE8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1E8"/>
    <w:rsid w:val="001D522E"/>
    <w:rsid w:val="001D594E"/>
    <w:rsid w:val="001D5D99"/>
    <w:rsid w:val="001D65E4"/>
    <w:rsid w:val="001D65EF"/>
    <w:rsid w:val="001D6A8C"/>
    <w:rsid w:val="001D6F41"/>
    <w:rsid w:val="001D720F"/>
    <w:rsid w:val="001D73E2"/>
    <w:rsid w:val="001D74F9"/>
    <w:rsid w:val="001D792D"/>
    <w:rsid w:val="001D7DA1"/>
    <w:rsid w:val="001E0465"/>
    <w:rsid w:val="001E0976"/>
    <w:rsid w:val="001E0AC1"/>
    <w:rsid w:val="001E0CE4"/>
    <w:rsid w:val="001E0EF5"/>
    <w:rsid w:val="001E152F"/>
    <w:rsid w:val="001E16A4"/>
    <w:rsid w:val="001E185E"/>
    <w:rsid w:val="001E1C32"/>
    <w:rsid w:val="001E1CD2"/>
    <w:rsid w:val="001E1F36"/>
    <w:rsid w:val="001E221E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808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E7F7D"/>
    <w:rsid w:val="001F08B4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07B"/>
    <w:rsid w:val="001F4115"/>
    <w:rsid w:val="001F436A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826"/>
    <w:rsid w:val="002079A8"/>
    <w:rsid w:val="0021001C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657"/>
    <w:rsid w:val="00213837"/>
    <w:rsid w:val="00213B00"/>
    <w:rsid w:val="00213C1F"/>
    <w:rsid w:val="00213CC8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311"/>
    <w:rsid w:val="00220F09"/>
    <w:rsid w:val="00220F81"/>
    <w:rsid w:val="00220FDE"/>
    <w:rsid w:val="0022127F"/>
    <w:rsid w:val="0022132E"/>
    <w:rsid w:val="0022159F"/>
    <w:rsid w:val="002216D8"/>
    <w:rsid w:val="00221C3F"/>
    <w:rsid w:val="00221C45"/>
    <w:rsid w:val="00221EB8"/>
    <w:rsid w:val="00221ECC"/>
    <w:rsid w:val="00221F0A"/>
    <w:rsid w:val="00221F0C"/>
    <w:rsid w:val="00222157"/>
    <w:rsid w:val="00222246"/>
    <w:rsid w:val="00222360"/>
    <w:rsid w:val="002223E2"/>
    <w:rsid w:val="00222558"/>
    <w:rsid w:val="00222634"/>
    <w:rsid w:val="00222793"/>
    <w:rsid w:val="00222AB6"/>
    <w:rsid w:val="00222C47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F1"/>
    <w:rsid w:val="00225D4D"/>
    <w:rsid w:val="002263FB"/>
    <w:rsid w:val="002264FF"/>
    <w:rsid w:val="002265D8"/>
    <w:rsid w:val="002269D4"/>
    <w:rsid w:val="00226C7A"/>
    <w:rsid w:val="00226F9A"/>
    <w:rsid w:val="002270B5"/>
    <w:rsid w:val="00227207"/>
    <w:rsid w:val="0022736F"/>
    <w:rsid w:val="00227950"/>
    <w:rsid w:val="00227969"/>
    <w:rsid w:val="00227C36"/>
    <w:rsid w:val="00227E99"/>
    <w:rsid w:val="00230246"/>
    <w:rsid w:val="00230CC8"/>
    <w:rsid w:val="00230FE6"/>
    <w:rsid w:val="0023112B"/>
    <w:rsid w:val="00231565"/>
    <w:rsid w:val="00231A7F"/>
    <w:rsid w:val="00231C4B"/>
    <w:rsid w:val="00231CBD"/>
    <w:rsid w:val="00231EB6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0B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DA6"/>
    <w:rsid w:val="00237EF0"/>
    <w:rsid w:val="002403EE"/>
    <w:rsid w:val="0024061A"/>
    <w:rsid w:val="00240B13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8"/>
    <w:rsid w:val="002442ED"/>
    <w:rsid w:val="002443B7"/>
    <w:rsid w:val="00244486"/>
    <w:rsid w:val="002447E4"/>
    <w:rsid w:val="00245271"/>
    <w:rsid w:val="00245379"/>
    <w:rsid w:val="00245AA3"/>
    <w:rsid w:val="00246379"/>
    <w:rsid w:val="002464FD"/>
    <w:rsid w:val="0024678E"/>
    <w:rsid w:val="002469A7"/>
    <w:rsid w:val="00246C27"/>
    <w:rsid w:val="00246C64"/>
    <w:rsid w:val="002470E8"/>
    <w:rsid w:val="00247A01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0E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A6"/>
    <w:rsid w:val="002571B5"/>
    <w:rsid w:val="002573B5"/>
    <w:rsid w:val="002576D5"/>
    <w:rsid w:val="002578CE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2D1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B9F"/>
    <w:rsid w:val="00263FD0"/>
    <w:rsid w:val="00264106"/>
    <w:rsid w:val="00264142"/>
    <w:rsid w:val="00264686"/>
    <w:rsid w:val="002646D4"/>
    <w:rsid w:val="0026479A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03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44A"/>
    <w:rsid w:val="00274B49"/>
    <w:rsid w:val="00274D58"/>
    <w:rsid w:val="00274EBB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0C4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3130"/>
    <w:rsid w:val="00283275"/>
    <w:rsid w:val="0028327B"/>
    <w:rsid w:val="002835CD"/>
    <w:rsid w:val="002835F6"/>
    <w:rsid w:val="00283882"/>
    <w:rsid w:val="00283915"/>
    <w:rsid w:val="00284E05"/>
    <w:rsid w:val="00284FE0"/>
    <w:rsid w:val="002850D9"/>
    <w:rsid w:val="00285442"/>
    <w:rsid w:val="002865F4"/>
    <w:rsid w:val="00286617"/>
    <w:rsid w:val="00286671"/>
    <w:rsid w:val="0028678B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A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527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5B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5AF"/>
    <w:rsid w:val="002C08A2"/>
    <w:rsid w:val="002C0EED"/>
    <w:rsid w:val="002C155B"/>
    <w:rsid w:val="002C17F3"/>
    <w:rsid w:val="002C22BA"/>
    <w:rsid w:val="002C23D0"/>
    <w:rsid w:val="002C249C"/>
    <w:rsid w:val="002C25C9"/>
    <w:rsid w:val="002C26CC"/>
    <w:rsid w:val="002C284C"/>
    <w:rsid w:val="002C4417"/>
    <w:rsid w:val="002C4AF6"/>
    <w:rsid w:val="002C519B"/>
    <w:rsid w:val="002C532F"/>
    <w:rsid w:val="002C57C6"/>
    <w:rsid w:val="002C58A0"/>
    <w:rsid w:val="002C60A7"/>
    <w:rsid w:val="002C6B5D"/>
    <w:rsid w:val="002C7217"/>
    <w:rsid w:val="002C7739"/>
    <w:rsid w:val="002C7FD9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940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C72"/>
    <w:rsid w:val="002D5DEB"/>
    <w:rsid w:val="002D60EF"/>
    <w:rsid w:val="002D6122"/>
    <w:rsid w:val="002D65D0"/>
    <w:rsid w:val="002D65D8"/>
    <w:rsid w:val="002D68C2"/>
    <w:rsid w:val="002D68ED"/>
    <w:rsid w:val="002D6D42"/>
    <w:rsid w:val="002D7384"/>
    <w:rsid w:val="002D74C4"/>
    <w:rsid w:val="002D7846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5FB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2B0"/>
    <w:rsid w:val="003005D3"/>
    <w:rsid w:val="00300750"/>
    <w:rsid w:val="0030077F"/>
    <w:rsid w:val="00300904"/>
    <w:rsid w:val="00301167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6DD"/>
    <w:rsid w:val="00307A23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141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7B9"/>
    <w:rsid w:val="00314A06"/>
    <w:rsid w:val="00314B8A"/>
    <w:rsid w:val="00314FDB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8D6"/>
    <w:rsid w:val="00321924"/>
    <w:rsid w:val="0032243F"/>
    <w:rsid w:val="0032262E"/>
    <w:rsid w:val="00322774"/>
    <w:rsid w:val="00322840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27F1F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5C0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37A4B"/>
    <w:rsid w:val="00337B66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C8A"/>
    <w:rsid w:val="00343EBD"/>
    <w:rsid w:val="00344210"/>
    <w:rsid w:val="003449E6"/>
    <w:rsid w:val="00344E37"/>
    <w:rsid w:val="0034504C"/>
    <w:rsid w:val="00345374"/>
    <w:rsid w:val="0034576D"/>
    <w:rsid w:val="00345919"/>
    <w:rsid w:val="00345D10"/>
    <w:rsid w:val="00345D2B"/>
    <w:rsid w:val="00345FDC"/>
    <w:rsid w:val="00346051"/>
    <w:rsid w:val="003463C0"/>
    <w:rsid w:val="00346812"/>
    <w:rsid w:val="003468CF"/>
    <w:rsid w:val="00346BFB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0BCB"/>
    <w:rsid w:val="00350C12"/>
    <w:rsid w:val="00351089"/>
    <w:rsid w:val="0035123D"/>
    <w:rsid w:val="0035173D"/>
    <w:rsid w:val="00351862"/>
    <w:rsid w:val="00351DB5"/>
    <w:rsid w:val="0035226E"/>
    <w:rsid w:val="00352282"/>
    <w:rsid w:val="00352377"/>
    <w:rsid w:val="003526C6"/>
    <w:rsid w:val="0035281F"/>
    <w:rsid w:val="003528AA"/>
    <w:rsid w:val="00353312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AF5"/>
    <w:rsid w:val="00391AF8"/>
    <w:rsid w:val="00391B41"/>
    <w:rsid w:val="00391CD1"/>
    <w:rsid w:val="0039206D"/>
    <w:rsid w:val="00392909"/>
    <w:rsid w:val="00392AA4"/>
    <w:rsid w:val="00392B17"/>
    <w:rsid w:val="00392BAB"/>
    <w:rsid w:val="00393564"/>
    <w:rsid w:val="00393D48"/>
    <w:rsid w:val="00393E62"/>
    <w:rsid w:val="00393F56"/>
    <w:rsid w:val="00394066"/>
    <w:rsid w:val="00394283"/>
    <w:rsid w:val="00394291"/>
    <w:rsid w:val="00394903"/>
    <w:rsid w:val="003949BD"/>
    <w:rsid w:val="00394B2F"/>
    <w:rsid w:val="00394C4C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29"/>
    <w:rsid w:val="003A1FE0"/>
    <w:rsid w:val="003A200C"/>
    <w:rsid w:val="003A20B0"/>
    <w:rsid w:val="003A24E7"/>
    <w:rsid w:val="003A2739"/>
    <w:rsid w:val="003A2785"/>
    <w:rsid w:val="003A2800"/>
    <w:rsid w:val="003A2843"/>
    <w:rsid w:val="003A2ACE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A49"/>
    <w:rsid w:val="003A5CFF"/>
    <w:rsid w:val="003A61C3"/>
    <w:rsid w:val="003A64BE"/>
    <w:rsid w:val="003A6548"/>
    <w:rsid w:val="003A6754"/>
    <w:rsid w:val="003A699A"/>
    <w:rsid w:val="003A6AD8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1312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B5E"/>
    <w:rsid w:val="003B507A"/>
    <w:rsid w:val="003B50D2"/>
    <w:rsid w:val="003B5403"/>
    <w:rsid w:val="003B56E9"/>
    <w:rsid w:val="003B587D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BE"/>
    <w:rsid w:val="003C39D9"/>
    <w:rsid w:val="003C3DF1"/>
    <w:rsid w:val="003C414D"/>
    <w:rsid w:val="003C46C8"/>
    <w:rsid w:val="003C4722"/>
    <w:rsid w:val="003C4EAA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4D9C"/>
    <w:rsid w:val="003D5362"/>
    <w:rsid w:val="003D56BA"/>
    <w:rsid w:val="003D5F01"/>
    <w:rsid w:val="003D61E2"/>
    <w:rsid w:val="003D6828"/>
    <w:rsid w:val="003D6BA4"/>
    <w:rsid w:val="003D6FB3"/>
    <w:rsid w:val="003D78FA"/>
    <w:rsid w:val="003E00F9"/>
    <w:rsid w:val="003E0111"/>
    <w:rsid w:val="003E0740"/>
    <w:rsid w:val="003E0799"/>
    <w:rsid w:val="003E0BCC"/>
    <w:rsid w:val="003E0FB3"/>
    <w:rsid w:val="003E10D2"/>
    <w:rsid w:val="003E1173"/>
    <w:rsid w:val="003E12A9"/>
    <w:rsid w:val="003E1490"/>
    <w:rsid w:val="003E1DCB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5FD"/>
    <w:rsid w:val="003E3602"/>
    <w:rsid w:val="003E3873"/>
    <w:rsid w:val="003E44C3"/>
    <w:rsid w:val="003E45EC"/>
    <w:rsid w:val="003E4F6B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74E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677"/>
    <w:rsid w:val="003F4948"/>
    <w:rsid w:val="003F49DC"/>
    <w:rsid w:val="003F4A01"/>
    <w:rsid w:val="003F4A5B"/>
    <w:rsid w:val="003F4B0E"/>
    <w:rsid w:val="003F4CA6"/>
    <w:rsid w:val="003F51A4"/>
    <w:rsid w:val="003F62FF"/>
    <w:rsid w:val="003F691F"/>
    <w:rsid w:val="003F69D8"/>
    <w:rsid w:val="003F6F38"/>
    <w:rsid w:val="003F6F5B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CE5"/>
    <w:rsid w:val="0040306B"/>
    <w:rsid w:val="00403404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48F"/>
    <w:rsid w:val="00405670"/>
    <w:rsid w:val="0040570A"/>
    <w:rsid w:val="00405A25"/>
    <w:rsid w:val="00405C7A"/>
    <w:rsid w:val="0040600E"/>
    <w:rsid w:val="00406117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0E6F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EC0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72C"/>
    <w:rsid w:val="00421814"/>
    <w:rsid w:val="00421D66"/>
    <w:rsid w:val="00421E82"/>
    <w:rsid w:val="00421F54"/>
    <w:rsid w:val="00421FE2"/>
    <w:rsid w:val="004221FD"/>
    <w:rsid w:val="0042290E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103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A24"/>
    <w:rsid w:val="00441C3A"/>
    <w:rsid w:val="00441C4C"/>
    <w:rsid w:val="00441D7D"/>
    <w:rsid w:val="00441E8F"/>
    <w:rsid w:val="00442296"/>
    <w:rsid w:val="004424A2"/>
    <w:rsid w:val="0044275B"/>
    <w:rsid w:val="00442988"/>
    <w:rsid w:val="0044312A"/>
    <w:rsid w:val="0044330D"/>
    <w:rsid w:val="00443331"/>
    <w:rsid w:val="004433CA"/>
    <w:rsid w:val="004434FD"/>
    <w:rsid w:val="00443EA7"/>
    <w:rsid w:val="0044411B"/>
    <w:rsid w:val="00444179"/>
    <w:rsid w:val="00444223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56C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60722"/>
    <w:rsid w:val="00460C8E"/>
    <w:rsid w:val="00460F0C"/>
    <w:rsid w:val="00461586"/>
    <w:rsid w:val="00461CA6"/>
    <w:rsid w:val="00462350"/>
    <w:rsid w:val="0046270B"/>
    <w:rsid w:val="00462970"/>
    <w:rsid w:val="00462B95"/>
    <w:rsid w:val="00463064"/>
    <w:rsid w:val="0046326D"/>
    <w:rsid w:val="004638AA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57F"/>
    <w:rsid w:val="00476655"/>
    <w:rsid w:val="004776C2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3E0F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6E1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2683"/>
    <w:rsid w:val="004A276A"/>
    <w:rsid w:val="004A311E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9EB"/>
    <w:rsid w:val="004A5F17"/>
    <w:rsid w:val="004A5F59"/>
    <w:rsid w:val="004A651F"/>
    <w:rsid w:val="004A6552"/>
    <w:rsid w:val="004A675F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226C"/>
    <w:rsid w:val="004B234C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193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241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326"/>
    <w:rsid w:val="004D478A"/>
    <w:rsid w:val="004D4C0F"/>
    <w:rsid w:val="004D4CA9"/>
    <w:rsid w:val="004D4D3E"/>
    <w:rsid w:val="004D5277"/>
    <w:rsid w:val="004D5451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00A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32E"/>
    <w:rsid w:val="004E613C"/>
    <w:rsid w:val="004E63B1"/>
    <w:rsid w:val="004E63FD"/>
    <w:rsid w:val="004E67C4"/>
    <w:rsid w:val="004E68DF"/>
    <w:rsid w:val="004E69B8"/>
    <w:rsid w:val="004E6C2E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171"/>
    <w:rsid w:val="004F255B"/>
    <w:rsid w:val="004F27EE"/>
    <w:rsid w:val="004F2988"/>
    <w:rsid w:val="004F2FA3"/>
    <w:rsid w:val="004F33CE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736"/>
    <w:rsid w:val="004F7A3C"/>
    <w:rsid w:val="004F7A9B"/>
    <w:rsid w:val="004F7BB4"/>
    <w:rsid w:val="004F7FA2"/>
    <w:rsid w:val="00500768"/>
    <w:rsid w:val="00500B02"/>
    <w:rsid w:val="00500B7F"/>
    <w:rsid w:val="00500C49"/>
    <w:rsid w:val="00500C77"/>
    <w:rsid w:val="00501336"/>
    <w:rsid w:val="00501565"/>
    <w:rsid w:val="005015EB"/>
    <w:rsid w:val="005017B5"/>
    <w:rsid w:val="005019BB"/>
    <w:rsid w:val="00501C87"/>
    <w:rsid w:val="00502156"/>
    <w:rsid w:val="00502265"/>
    <w:rsid w:val="00502542"/>
    <w:rsid w:val="00502850"/>
    <w:rsid w:val="00502A22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6DC5"/>
    <w:rsid w:val="005070F2"/>
    <w:rsid w:val="0050744D"/>
    <w:rsid w:val="005077AF"/>
    <w:rsid w:val="005079F6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3F52"/>
    <w:rsid w:val="005240BF"/>
    <w:rsid w:val="005245C2"/>
    <w:rsid w:val="0052466E"/>
    <w:rsid w:val="00524B6E"/>
    <w:rsid w:val="00524CC1"/>
    <w:rsid w:val="00524E37"/>
    <w:rsid w:val="005250BE"/>
    <w:rsid w:val="00525BB3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C9C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428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06C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143"/>
    <w:rsid w:val="00550267"/>
    <w:rsid w:val="00550519"/>
    <w:rsid w:val="00550851"/>
    <w:rsid w:val="00550B8A"/>
    <w:rsid w:val="00551251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086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D4D"/>
    <w:rsid w:val="00557E4B"/>
    <w:rsid w:val="00560059"/>
    <w:rsid w:val="005606B7"/>
    <w:rsid w:val="005608B1"/>
    <w:rsid w:val="00560B08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B75"/>
    <w:rsid w:val="00565E80"/>
    <w:rsid w:val="005663A7"/>
    <w:rsid w:val="0056643C"/>
    <w:rsid w:val="00566DA0"/>
    <w:rsid w:val="0056770E"/>
    <w:rsid w:val="00567E11"/>
    <w:rsid w:val="00570159"/>
    <w:rsid w:val="00570843"/>
    <w:rsid w:val="00570DF9"/>
    <w:rsid w:val="00570E22"/>
    <w:rsid w:val="00570E8B"/>
    <w:rsid w:val="00570F7B"/>
    <w:rsid w:val="0057161B"/>
    <w:rsid w:val="00571855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459"/>
    <w:rsid w:val="00583C2E"/>
    <w:rsid w:val="00583CF9"/>
    <w:rsid w:val="00583D32"/>
    <w:rsid w:val="00584617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2939"/>
    <w:rsid w:val="005931F7"/>
    <w:rsid w:val="0059334C"/>
    <w:rsid w:val="00593399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BBC"/>
    <w:rsid w:val="005B1DAB"/>
    <w:rsid w:val="005B1E01"/>
    <w:rsid w:val="005B1F77"/>
    <w:rsid w:val="005B2234"/>
    <w:rsid w:val="005B26E2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0D"/>
    <w:rsid w:val="005B6F5D"/>
    <w:rsid w:val="005B730D"/>
    <w:rsid w:val="005B75BD"/>
    <w:rsid w:val="005B762D"/>
    <w:rsid w:val="005B76D1"/>
    <w:rsid w:val="005B7A78"/>
    <w:rsid w:val="005B7CBC"/>
    <w:rsid w:val="005C03E7"/>
    <w:rsid w:val="005C0AA0"/>
    <w:rsid w:val="005C0B89"/>
    <w:rsid w:val="005C0E8F"/>
    <w:rsid w:val="005C11B6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A55"/>
    <w:rsid w:val="005D215B"/>
    <w:rsid w:val="005D25F4"/>
    <w:rsid w:val="005D278A"/>
    <w:rsid w:val="005D2931"/>
    <w:rsid w:val="005D2E2B"/>
    <w:rsid w:val="005D339A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7B3"/>
    <w:rsid w:val="005D79B8"/>
    <w:rsid w:val="005E029D"/>
    <w:rsid w:val="005E0626"/>
    <w:rsid w:val="005E066A"/>
    <w:rsid w:val="005E0682"/>
    <w:rsid w:val="005E07DC"/>
    <w:rsid w:val="005E0B4B"/>
    <w:rsid w:val="005E122B"/>
    <w:rsid w:val="005E1521"/>
    <w:rsid w:val="005E1DE1"/>
    <w:rsid w:val="005E2040"/>
    <w:rsid w:val="005E2219"/>
    <w:rsid w:val="005E22A5"/>
    <w:rsid w:val="005E2400"/>
    <w:rsid w:val="005E2602"/>
    <w:rsid w:val="005E3EB0"/>
    <w:rsid w:val="005E4112"/>
    <w:rsid w:val="005E4C1E"/>
    <w:rsid w:val="005E4DC2"/>
    <w:rsid w:val="005E4F8A"/>
    <w:rsid w:val="005E4FE4"/>
    <w:rsid w:val="005E51AF"/>
    <w:rsid w:val="005E5773"/>
    <w:rsid w:val="005E5A71"/>
    <w:rsid w:val="005E5B33"/>
    <w:rsid w:val="005E6289"/>
    <w:rsid w:val="005E64EF"/>
    <w:rsid w:val="005E6520"/>
    <w:rsid w:val="005E6B43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75B"/>
    <w:rsid w:val="005F07E1"/>
    <w:rsid w:val="005F103F"/>
    <w:rsid w:val="005F10DA"/>
    <w:rsid w:val="005F1278"/>
    <w:rsid w:val="005F14E1"/>
    <w:rsid w:val="005F17FF"/>
    <w:rsid w:val="005F1A71"/>
    <w:rsid w:val="005F243E"/>
    <w:rsid w:val="005F247C"/>
    <w:rsid w:val="005F252A"/>
    <w:rsid w:val="005F2CEA"/>
    <w:rsid w:val="005F2FB8"/>
    <w:rsid w:val="005F347B"/>
    <w:rsid w:val="005F37BA"/>
    <w:rsid w:val="005F3E86"/>
    <w:rsid w:val="005F3EFC"/>
    <w:rsid w:val="005F3F34"/>
    <w:rsid w:val="005F4495"/>
    <w:rsid w:val="005F47CA"/>
    <w:rsid w:val="005F4946"/>
    <w:rsid w:val="005F4AEB"/>
    <w:rsid w:val="005F4C47"/>
    <w:rsid w:val="005F4D0A"/>
    <w:rsid w:val="005F53C4"/>
    <w:rsid w:val="005F578D"/>
    <w:rsid w:val="005F59FC"/>
    <w:rsid w:val="005F5D64"/>
    <w:rsid w:val="005F5DDB"/>
    <w:rsid w:val="005F5EC9"/>
    <w:rsid w:val="005F61CD"/>
    <w:rsid w:val="005F669D"/>
    <w:rsid w:val="005F6B83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D76"/>
    <w:rsid w:val="00600DAD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A65"/>
    <w:rsid w:val="00603CB8"/>
    <w:rsid w:val="00603CFF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13"/>
    <w:rsid w:val="006113B6"/>
    <w:rsid w:val="006114AD"/>
    <w:rsid w:val="0061169A"/>
    <w:rsid w:val="00611C8D"/>
    <w:rsid w:val="00611CAA"/>
    <w:rsid w:val="00611EE3"/>
    <w:rsid w:val="0061225E"/>
    <w:rsid w:val="0061229C"/>
    <w:rsid w:val="00612512"/>
    <w:rsid w:val="00612516"/>
    <w:rsid w:val="00612561"/>
    <w:rsid w:val="00612B25"/>
    <w:rsid w:val="00612CCA"/>
    <w:rsid w:val="00612D72"/>
    <w:rsid w:val="00612E20"/>
    <w:rsid w:val="006133C3"/>
    <w:rsid w:val="006135A4"/>
    <w:rsid w:val="006135D8"/>
    <w:rsid w:val="00613C70"/>
    <w:rsid w:val="00613D2F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76E"/>
    <w:rsid w:val="0062487C"/>
    <w:rsid w:val="006248EE"/>
    <w:rsid w:val="00624BC8"/>
    <w:rsid w:val="006250B8"/>
    <w:rsid w:val="00625123"/>
    <w:rsid w:val="0062524F"/>
    <w:rsid w:val="00625701"/>
    <w:rsid w:val="00625A0F"/>
    <w:rsid w:val="00625C7C"/>
    <w:rsid w:val="00626352"/>
    <w:rsid w:val="00626BE1"/>
    <w:rsid w:val="00626C2D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955"/>
    <w:rsid w:val="00631B03"/>
    <w:rsid w:val="006323E4"/>
    <w:rsid w:val="00632A2A"/>
    <w:rsid w:val="00632AEC"/>
    <w:rsid w:val="00633AAC"/>
    <w:rsid w:val="00633B7D"/>
    <w:rsid w:val="00633DDC"/>
    <w:rsid w:val="00634010"/>
    <w:rsid w:val="00634118"/>
    <w:rsid w:val="006344B3"/>
    <w:rsid w:val="00634C65"/>
    <w:rsid w:val="00634C7D"/>
    <w:rsid w:val="00634CFC"/>
    <w:rsid w:val="00634F15"/>
    <w:rsid w:val="006350DE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571"/>
    <w:rsid w:val="00652C79"/>
    <w:rsid w:val="0065301E"/>
    <w:rsid w:val="0065304C"/>
    <w:rsid w:val="00653284"/>
    <w:rsid w:val="006535AB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6E8E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647"/>
    <w:rsid w:val="0066372A"/>
    <w:rsid w:val="00663FB5"/>
    <w:rsid w:val="00664020"/>
    <w:rsid w:val="006640AC"/>
    <w:rsid w:val="006640BB"/>
    <w:rsid w:val="00664481"/>
    <w:rsid w:val="00664C33"/>
    <w:rsid w:val="00664FA9"/>
    <w:rsid w:val="0066509E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DE2"/>
    <w:rsid w:val="00667F02"/>
    <w:rsid w:val="0067024C"/>
    <w:rsid w:val="0067030A"/>
    <w:rsid w:val="006704D3"/>
    <w:rsid w:val="00670838"/>
    <w:rsid w:val="00670CA6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45E"/>
    <w:rsid w:val="0069487D"/>
    <w:rsid w:val="006949F4"/>
    <w:rsid w:val="00694B77"/>
    <w:rsid w:val="00694F4D"/>
    <w:rsid w:val="00695369"/>
    <w:rsid w:val="0069563B"/>
    <w:rsid w:val="00695900"/>
    <w:rsid w:val="00695BF9"/>
    <w:rsid w:val="00695DCF"/>
    <w:rsid w:val="00696437"/>
    <w:rsid w:val="00696662"/>
    <w:rsid w:val="00696A00"/>
    <w:rsid w:val="00696D7E"/>
    <w:rsid w:val="0069714C"/>
    <w:rsid w:val="0069765B"/>
    <w:rsid w:val="00697B2F"/>
    <w:rsid w:val="006A0094"/>
    <w:rsid w:val="006A0451"/>
    <w:rsid w:val="006A0F75"/>
    <w:rsid w:val="006A10A5"/>
    <w:rsid w:val="006A11DB"/>
    <w:rsid w:val="006A1407"/>
    <w:rsid w:val="006A14CC"/>
    <w:rsid w:val="006A181B"/>
    <w:rsid w:val="006A1B0E"/>
    <w:rsid w:val="006A1B37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1EBB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066"/>
    <w:rsid w:val="006B640E"/>
    <w:rsid w:val="006B6835"/>
    <w:rsid w:val="006B68F4"/>
    <w:rsid w:val="006B6A45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69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C78"/>
    <w:rsid w:val="006D1249"/>
    <w:rsid w:val="006D1512"/>
    <w:rsid w:val="006D15F0"/>
    <w:rsid w:val="006D17AE"/>
    <w:rsid w:val="006D1BA6"/>
    <w:rsid w:val="006D1D2F"/>
    <w:rsid w:val="006D204C"/>
    <w:rsid w:val="006D22FC"/>
    <w:rsid w:val="006D25B9"/>
    <w:rsid w:val="006D28D1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915"/>
    <w:rsid w:val="006D6A78"/>
    <w:rsid w:val="006D6A93"/>
    <w:rsid w:val="006D6BDC"/>
    <w:rsid w:val="006D6CFF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04"/>
    <w:rsid w:val="006E445E"/>
    <w:rsid w:val="006E47ED"/>
    <w:rsid w:val="006E4A2C"/>
    <w:rsid w:val="006E4E4B"/>
    <w:rsid w:val="006E59AE"/>
    <w:rsid w:val="006E59C8"/>
    <w:rsid w:val="006E5C1A"/>
    <w:rsid w:val="006E5C1C"/>
    <w:rsid w:val="006E5CD9"/>
    <w:rsid w:val="006E62AF"/>
    <w:rsid w:val="006E656E"/>
    <w:rsid w:val="006E66A2"/>
    <w:rsid w:val="006E6A4A"/>
    <w:rsid w:val="006E706E"/>
    <w:rsid w:val="006E7814"/>
    <w:rsid w:val="006E7908"/>
    <w:rsid w:val="006E7928"/>
    <w:rsid w:val="006E7AA7"/>
    <w:rsid w:val="006E7DCC"/>
    <w:rsid w:val="006F03F0"/>
    <w:rsid w:val="006F06CA"/>
    <w:rsid w:val="006F0FC4"/>
    <w:rsid w:val="006F1B26"/>
    <w:rsid w:val="006F1BB5"/>
    <w:rsid w:val="006F2163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51E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314"/>
    <w:rsid w:val="00701ABC"/>
    <w:rsid w:val="00701C8E"/>
    <w:rsid w:val="007021E9"/>
    <w:rsid w:val="007024AC"/>
    <w:rsid w:val="00702A9F"/>
    <w:rsid w:val="00702F7B"/>
    <w:rsid w:val="00703290"/>
    <w:rsid w:val="0070380A"/>
    <w:rsid w:val="00703925"/>
    <w:rsid w:val="00703E83"/>
    <w:rsid w:val="00703F3D"/>
    <w:rsid w:val="007043E8"/>
    <w:rsid w:val="0070444B"/>
    <w:rsid w:val="0070469D"/>
    <w:rsid w:val="007048CF"/>
    <w:rsid w:val="00704B92"/>
    <w:rsid w:val="00704BE3"/>
    <w:rsid w:val="00704C79"/>
    <w:rsid w:val="00704CEF"/>
    <w:rsid w:val="00705117"/>
    <w:rsid w:val="0070527A"/>
    <w:rsid w:val="0070567E"/>
    <w:rsid w:val="007057D1"/>
    <w:rsid w:val="00705993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07F83"/>
    <w:rsid w:val="007100B1"/>
    <w:rsid w:val="00710146"/>
    <w:rsid w:val="00710403"/>
    <w:rsid w:val="0071065E"/>
    <w:rsid w:val="007108B1"/>
    <w:rsid w:val="007108E6"/>
    <w:rsid w:val="00710AA6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2FFE"/>
    <w:rsid w:val="007132DF"/>
    <w:rsid w:val="00713409"/>
    <w:rsid w:val="00713609"/>
    <w:rsid w:val="007139BC"/>
    <w:rsid w:val="00713C50"/>
    <w:rsid w:val="00713D42"/>
    <w:rsid w:val="00713D63"/>
    <w:rsid w:val="00714304"/>
    <w:rsid w:val="00714492"/>
    <w:rsid w:val="00714CB7"/>
    <w:rsid w:val="00714F05"/>
    <w:rsid w:val="0071500E"/>
    <w:rsid w:val="0071520C"/>
    <w:rsid w:val="00715251"/>
    <w:rsid w:val="007153EE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326"/>
    <w:rsid w:val="00720458"/>
    <w:rsid w:val="007209C6"/>
    <w:rsid w:val="00720EA5"/>
    <w:rsid w:val="00721152"/>
    <w:rsid w:val="0072137A"/>
    <w:rsid w:val="00721723"/>
    <w:rsid w:val="0072199E"/>
    <w:rsid w:val="007219B1"/>
    <w:rsid w:val="00721DE0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57CB"/>
    <w:rsid w:val="007260FF"/>
    <w:rsid w:val="00726220"/>
    <w:rsid w:val="007265B0"/>
    <w:rsid w:val="0072679E"/>
    <w:rsid w:val="0072698B"/>
    <w:rsid w:val="00726A5E"/>
    <w:rsid w:val="00726C77"/>
    <w:rsid w:val="00726E70"/>
    <w:rsid w:val="007270D8"/>
    <w:rsid w:val="007272AD"/>
    <w:rsid w:val="00727503"/>
    <w:rsid w:val="00727C3E"/>
    <w:rsid w:val="007300EC"/>
    <w:rsid w:val="00730376"/>
    <w:rsid w:val="007305FB"/>
    <w:rsid w:val="00730615"/>
    <w:rsid w:val="007309D5"/>
    <w:rsid w:val="00730B4D"/>
    <w:rsid w:val="00730BF2"/>
    <w:rsid w:val="00730C57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D27"/>
    <w:rsid w:val="00736F65"/>
    <w:rsid w:val="00737834"/>
    <w:rsid w:val="0074001C"/>
    <w:rsid w:val="0074035E"/>
    <w:rsid w:val="00740690"/>
    <w:rsid w:val="00740D12"/>
    <w:rsid w:val="007412C4"/>
    <w:rsid w:val="00741300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2D0E"/>
    <w:rsid w:val="00753237"/>
    <w:rsid w:val="00753644"/>
    <w:rsid w:val="00753B4E"/>
    <w:rsid w:val="007546A1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3B"/>
    <w:rsid w:val="00761661"/>
    <w:rsid w:val="007618AF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24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2F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EB4"/>
    <w:rsid w:val="00780F39"/>
    <w:rsid w:val="00781068"/>
    <w:rsid w:val="007810C7"/>
    <w:rsid w:val="007814B0"/>
    <w:rsid w:val="007815AD"/>
    <w:rsid w:val="0078164B"/>
    <w:rsid w:val="00781A04"/>
    <w:rsid w:val="00781B1E"/>
    <w:rsid w:val="007823EA"/>
    <w:rsid w:val="00782A07"/>
    <w:rsid w:val="00782B20"/>
    <w:rsid w:val="00782DB1"/>
    <w:rsid w:val="00782E86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002"/>
    <w:rsid w:val="00787366"/>
    <w:rsid w:val="00787819"/>
    <w:rsid w:val="00787C6A"/>
    <w:rsid w:val="00787D29"/>
    <w:rsid w:val="00787EF5"/>
    <w:rsid w:val="007902EC"/>
    <w:rsid w:val="007908F3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301C"/>
    <w:rsid w:val="00793289"/>
    <w:rsid w:val="00793293"/>
    <w:rsid w:val="00793522"/>
    <w:rsid w:val="007938B5"/>
    <w:rsid w:val="00793A49"/>
    <w:rsid w:val="00793CF0"/>
    <w:rsid w:val="00793F82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69A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895"/>
    <w:rsid w:val="007A0CA8"/>
    <w:rsid w:val="007A0E26"/>
    <w:rsid w:val="007A0F4D"/>
    <w:rsid w:val="007A1058"/>
    <w:rsid w:val="007A111D"/>
    <w:rsid w:val="007A154C"/>
    <w:rsid w:val="007A159F"/>
    <w:rsid w:val="007A179A"/>
    <w:rsid w:val="007A1990"/>
    <w:rsid w:val="007A1DA3"/>
    <w:rsid w:val="007A1DDE"/>
    <w:rsid w:val="007A2521"/>
    <w:rsid w:val="007A265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01"/>
    <w:rsid w:val="007A6C2A"/>
    <w:rsid w:val="007A73AA"/>
    <w:rsid w:val="007A7602"/>
    <w:rsid w:val="007B02FE"/>
    <w:rsid w:val="007B0AC4"/>
    <w:rsid w:val="007B0D41"/>
    <w:rsid w:val="007B108A"/>
    <w:rsid w:val="007B11C7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9F3"/>
    <w:rsid w:val="007B3AAB"/>
    <w:rsid w:val="007B3E67"/>
    <w:rsid w:val="007B3ED8"/>
    <w:rsid w:val="007B48C8"/>
    <w:rsid w:val="007B520B"/>
    <w:rsid w:val="007B541A"/>
    <w:rsid w:val="007B5544"/>
    <w:rsid w:val="007B55D0"/>
    <w:rsid w:val="007B585C"/>
    <w:rsid w:val="007B5BCD"/>
    <w:rsid w:val="007B5F61"/>
    <w:rsid w:val="007B6323"/>
    <w:rsid w:val="007B6654"/>
    <w:rsid w:val="007B6862"/>
    <w:rsid w:val="007B6ABF"/>
    <w:rsid w:val="007B6DDF"/>
    <w:rsid w:val="007B6E62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E94"/>
    <w:rsid w:val="007C14D5"/>
    <w:rsid w:val="007C1766"/>
    <w:rsid w:val="007C1A3B"/>
    <w:rsid w:val="007C2014"/>
    <w:rsid w:val="007C28B2"/>
    <w:rsid w:val="007C28D3"/>
    <w:rsid w:val="007C2A45"/>
    <w:rsid w:val="007C2CD6"/>
    <w:rsid w:val="007C2EE3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276"/>
    <w:rsid w:val="007C446B"/>
    <w:rsid w:val="007C51E5"/>
    <w:rsid w:val="007C53E7"/>
    <w:rsid w:val="007C5937"/>
    <w:rsid w:val="007C5CAE"/>
    <w:rsid w:val="007C5ED5"/>
    <w:rsid w:val="007C62F3"/>
    <w:rsid w:val="007C65DC"/>
    <w:rsid w:val="007C6EB9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85"/>
    <w:rsid w:val="007D3A61"/>
    <w:rsid w:val="007D3C2B"/>
    <w:rsid w:val="007D3D1F"/>
    <w:rsid w:val="007D3D76"/>
    <w:rsid w:val="007D3FC2"/>
    <w:rsid w:val="007D40B6"/>
    <w:rsid w:val="007D4155"/>
    <w:rsid w:val="007D43E5"/>
    <w:rsid w:val="007D44C3"/>
    <w:rsid w:val="007D4B06"/>
    <w:rsid w:val="007D4F2C"/>
    <w:rsid w:val="007D4F86"/>
    <w:rsid w:val="007D5837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63AD"/>
    <w:rsid w:val="007E6B8E"/>
    <w:rsid w:val="007E6D89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55D"/>
    <w:rsid w:val="007F1995"/>
    <w:rsid w:val="007F1C60"/>
    <w:rsid w:val="007F1D57"/>
    <w:rsid w:val="007F1E5C"/>
    <w:rsid w:val="007F2C6A"/>
    <w:rsid w:val="007F2E47"/>
    <w:rsid w:val="007F3162"/>
    <w:rsid w:val="007F3368"/>
    <w:rsid w:val="007F341A"/>
    <w:rsid w:val="007F372E"/>
    <w:rsid w:val="007F4508"/>
    <w:rsid w:val="007F4ACF"/>
    <w:rsid w:val="007F4DBE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4FF"/>
    <w:rsid w:val="007F7AED"/>
    <w:rsid w:val="00800048"/>
    <w:rsid w:val="008001BA"/>
    <w:rsid w:val="008004E4"/>
    <w:rsid w:val="0080054E"/>
    <w:rsid w:val="008009CD"/>
    <w:rsid w:val="008015CA"/>
    <w:rsid w:val="00801E8D"/>
    <w:rsid w:val="00801E90"/>
    <w:rsid w:val="00801EA2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012"/>
    <w:rsid w:val="008059F6"/>
    <w:rsid w:val="00805BDC"/>
    <w:rsid w:val="00805C4A"/>
    <w:rsid w:val="00805D1D"/>
    <w:rsid w:val="00805D93"/>
    <w:rsid w:val="008060BE"/>
    <w:rsid w:val="00806129"/>
    <w:rsid w:val="008062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847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CEC"/>
    <w:rsid w:val="00816E11"/>
    <w:rsid w:val="00817070"/>
    <w:rsid w:val="008173D6"/>
    <w:rsid w:val="008175D5"/>
    <w:rsid w:val="008201FB"/>
    <w:rsid w:val="00820553"/>
    <w:rsid w:val="00820BD0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2F77"/>
    <w:rsid w:val="008232D0"/>
    <w:rsid w:val="00823AC9"/>
    <w:rsid w:val="00824B74"/>
    <w:rsid w:val="00824D0C"/>
    <w:rsid w:val="00824F69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91D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1C9"/>
    <w:rsid w:val="00846243"/>
    <w:rsid w:val="00846506"/>
    <w:rsid w:val="008465CE"/>
    <w:rsid w:val="00846609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50C"/>
    <w:rsid w:val="00851776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30"/>
    <w:rsid w:val="00854AD5"/>
    <w:rsid w:val="00854C42"/>
    <w:rsid w:val="00854E03"/>
    <w:rsid w:val="0085504B"/>
    <w:rsid w:val="0085522F"/>
    <w:rsid w:val="008559A4"/>
    <w:rsid w:val="008559AE"/>
    <w:rsid w:val="0085643B"/>
    <w:rsid w:val="00856612"/>
    <w:rsid w:val="0085663D"/>
    <w:rsid w:val="0085675A"/>
    <w:rsid w:val="0085693A"/>
    <w:rsid w:val="00856D46"/>
    <w:rsid w:val="00856F0F"/>
    <w:rsid w:val="0085718A"/>
    <w:rsid w:val="0085730E"/>
    <w:rsid w:val="008573C8"/>
    <w:rsid w:val="00857504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18B"/>
    <w:rsid w:val="0086154F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3FEE"/>
    <w:rsid w:val="0086418B"/>
    <w:rsid w:val="0086481B"/>
    <w:rsid w:val="00864BE6"/>
    <w:rsid w:val="00864E4E"/>
    <w:rsid w:val="0086554F"/>
    <w:rsid w:val="008659BC"/>
    <w:rsid w:val="00865B66"/>
    <w:rsid w:val="00865E6A"/>
    <w:rsid w:val="008664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994"/>
    <w:rsid w:val="00875A12"/>
    <w:rsid w:val="00875A85"/>
    <w:rsid w:val="0087613F"/>
    <w:rsid w:val="008762E1"/>
    <w:rsid w:val="00876540"/>
    <w:rsid w:val="0087672C"/>
    <w:rsid w:val="00876F09"/>
    <w:rsid w:val="00877140"/>
    <w:rsid w:val="00877572"/>
    <w:rsid w:val="0087765E"/>
    <w:rsid w:val="0087767B"/>
    <w:rsid w:val="00877833"/>
    <w:rsid w:val="00877AE7"/>
    <w:rsid w:val="008800B4"/>
    <w:rsid w:val="0088016D"/>
    <w:rsid w:val="008809BC"/>
    <w:rsid w:val="00880FF2"/>
    <w:rsid w:val="008814C1"/>
    <w:rsid w:val="008819BB"/>
    <w:rsid w:val="00881A3E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7A8"/>
    <w:rsid w:val="0088396D"/>
    <w:rsid w:val="0088396E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06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9B6"/>
    <w:rsid w:val="00893A93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6655"/>
    <w:rsid w:val="008A69B3"/>
    <w:rsid w:val="008A6B44"/>
    <w:rsid w:val="008A762F"/>
    <w:rsid w:val="008A7D7A"/>
    <w:rsid w:val="008B0059"/>
    <w:rsid w:val="008B0324"/>
    <w:rsid w:val="008B0430"/>
    <w:rsid w:val="008B04FB"/>
    <w:rsid w:val="008B09A3"/>
    <w:rsid w:val="008B0D29"/>
    <w:rsid w:val="008B1038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8A8"/>
    <w:rsid w:val="008B6D30"/>
    <w:rsid w:val="008B6D6D"/>
    <w:rsid w:val="008B6DD8"/>
    <w:rsid w:val="008B7E30"/>
    <w:rsid w:val="008B7F13"/>
    <w:rsid w:val="008C023E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3B9"/>
    <w:rsid w:val="008C3634"/>
    <w:rsid w:val="008C364C"/>
    <w:rsid w:val="008C45E8"/>
    <w:rsid w:val="008C4897"/>
    <w:rsid w:val="008C49A6"/>
    <w:rsid w:val="008C4A02"/>
    <w:rsid w:val="008C4BD5"/>
    <w:rsid w:val="008C4BD6"/>
    <w:rsid w:val="008C4BEF"/>
    <w:rsid w:val="008C4C4D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67E"/>
    <w:rsid w:val="008D47E2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855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821"/>
    <w:rsid w:val="008E4A62"/>
    <w:rsid w:val="008E4EF3"/>
    <w:rsid w:val="008E4EF7"/>
    <w:rsid w:val="008E5219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15A"/>
    <w:rsid w:val="009002B4"/>
    <w:rsid w:val="00900357"/>
    <w:rsid w:val="009003EB"/>
    <w:rsid w:val="009005EB"/>
    <w:rsid w:val="009009EF"/>
    <w:rsid w:val="009010EC"/>
    <w:rsid w:val="00901646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3D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52F"/>
    <w:rsid w:val="009126CD"/>
    <w:rsid w:val="00912A76"/>
    <w:rsid w:val="00912CD5"/>
    <w:rsid w:val="00912EEE"/>
    <w:rsid w:val="00912FA8"/>
    <w:rsid w:val="00913498"/>
    <w:rsid w:val="009147EB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090"/>
    <w:rsid w:val="00920555"/>
    <w:rsid w:val="0092073A"/>
    <w:rsid w:val="00920759"/>
    <w:rsid w:val="009209B4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0D6"/>
    <w:rsid w:val="009301E8"/>
    <w:rsid w:val="00930459"/>
    <w:rsid w:val="00930746"/>
    <w:rsid w:val="00930BBB"/>
    <w:rsid w:val="00930EB7"/>
    <w:rsid w:val="00930FA1"/>
    <w:rsid w:val="00931016"/>
    <w:rsid w:val="009310B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F6B"/>
    <w:rsid w:val="009332C5"/>
    <w:rsid w:val="009334D2"/>
    <w:rsid w:val="009337B9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719"/>
    <w:rsid w:val="00935A23"/>
    <w:rsid w:val="00935D1B"/>
    <w:rsid w:val="00935FF1"/>
    <w:rsid w:val="009363B6"/>
    <w:rsid w:val="00936992"/>
    <w:rsid w:val="00936ADF"/>
    <w:rsid w:val="00936C89"/>
    <w:rsid w:val="00936E66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4FED"/>
    <w:rsid w:val="0094511A"/>
    <w:rsid w:val="0094523D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1681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5D51"/>
    <w:rsid w:val="00956384"/>
    <w:rsid w:val="00957082"/>
    <w:rsid w:val="009572F0"/>
    <w:rsid w:val="00957775"/>
    <w:rsid w:val="00957B02"/>
    <w:rsid w:val="00957F1E"/>
    <w:rsid w:val="00957F81"/>
    <w:rsid w:val="00960645"/>
    <w:rsid w:val="0096103E"/>
    <w:rsid w:val="009611D3"/>
    <w:rsid w:val="0096125F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84"/>
    <w:rsid w:val="00965CB5"/>
    <w:rsid w:val="00965EE7"/>
    <w:rsid w:val="0096604D"/>
    <w:rsid w:val="0096673C"/>
    <w:rsid w:val="00966BE1"/>
    <w:rsid w:val="00967476"/>
    <w:rsid w:val="00967700"/>
    <w:rsid w:val="0096794B"/>
    <w:rsid w:val="00967AA0"/>
    <w:rsid w:val="00967B27"/>
    <w:rsid w:val="00967BA6"/>
    <w:rsid w:val="009704F5"/>
    <w:rsid w:val="0097092F"/>
    <w:rsid w:val="009709AD"/>
    <w:rsid w:val="00970BB9"/>
    <w:rsid w:val="00970E48"/>
    <w:rsid w:val="00971A94"/>
    <w:rsid w:val="00971F7E"/>
    <w:rsid w:val="0097214C"/>
    <w:rsid w:val="009723BE"/>
    <w:rsid w:val="009723D3"/>
    <w:rsid w:val="0097260E"/>
    <w:rsid w:val="009726A6"/>
    <w:rsid w:val="00972967"/>
    <w:rsid w:val="00972B5A"/>
    <w:rsid w:val="00972CC9"/>
    <w:rsid w:val="0097305F"/>
    <w:rsid w:val="00973731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E8F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1EA7"/>
    <w:rsid w:val="00982262"/>
    <w:rsid w:val="00982385"/>
    <w:rsid w:val="009828FC"/>
    <w:rsid w:val="0098319B"/>
    <w:rsid w:val="00983338"/>
    <w:rsid w:val="00983693"/>
    <w:rsid w:val="00983AA5"/>
    <w:rsid w:val="00983DC8"/>
    <w:rsid w:val="009840FC"/>
    <w:rsid w:val="00984426"/>
    <w:rsid w:val="00984458"/>
    <w:rsid w:val="009846BF"/>
    <w:rsid w:val="00984BFA"/>
    <w:rsid w:val="00985EC8"/>
    <w:rsid w:val="00985FAB"/>
    <w:rsid w:val="00986040"/>
    <w:rsid w:val="00986140"/>
    <w:rsid w:val="00986632"/>
    <w:rsid w:val="00986679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604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29B"/>
    <w:rsid w:val="009973CE"/>
    <w:rsid w:val="00997B0B"/>
    <w:rsid w:val="00997C07"/>
    <w:rsid w:val="009A0181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3B9C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6DC6"/>
    <w:rsid w:val="009B70B2"/>
    <w:rsid w:val="009B7356"/>
    <w:rsid w:val="009B7357"/>
    <w:rsid w:val="009B7681"/>
    <w:rsid w:val="009B77F9"/>
    <w:rsid w:val="009C036C"/>
    <w:rsid w:val="009C03EE"/>
    <w:rsid w:val="009C0CFD"/>
    <w:rsid w:val="009C0E46"/>
    <w:rsid w:val="009C0E8F"/>
    <w:rsid w:val="009C14CC"/>
    <w:rsid w:val="009C170F"/>
    <w:rsid w:val="009C1C22"/>
    <w:rsid w:val="009C1FCE"/>
    <w:rsid w:val="009C30EC"/>
    <w:rsid w:val="009C3287"/>
    <w:rsid w:val="009C35D7"/>
    <w:rsid w:val="009C3729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2EC"/>
    <w:rsid w:val="009D22F1"/>
    <w:rsid w:val="009D2335"/>
    <w:rsid w:val="009D297D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B2"/>
    <w:rsid w:val="009D5CB4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D0"/>
    <w:rsid w:val="009D733E"/>
    <w:rsid w:val="009D7A02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A54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68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58E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0D55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862"/>
    <w:rsid w:val="00A12B28"/>
    <w:rsid w:val="00A12B5B"/>
    <w:rsid w:val="00A12C5A"/>
    <w:rsid w:val="00A13262"/>
    <w:rsid w:val="00A134E5"/>
    <w:rsid w:val="00A1355A"/>
    <w:rsid w:val="00A13D5D"/>
    <w:rsid w:val="00A13F0B"/>
    <w:rsid w:val="00A1402E"/>
    <w:rsid w:val="00A140E3"/>
    <w:rsid w:val="00A148E5"/>
    <w:rsid w:val="00A14FB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ED2"/>
    <w:rsid w:val="00A200F9"/>
    <w:rsid w:val="00A20147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33"/>
    <w:rsid w:val="00A21EFF"/>
    <w:rsid w:val="00A220A5"/>
    <w:rsid w:val="00A220F3"/>
    <w:rsid w:val="00A221E8"/>
    <w:rsid w:val="00A22430"/>
    <w:rsid w:val="00A2268E"/>
    <w:rsid w:val="00A22C33"/>
    <w:rsid w:val="00A22CBC"/>
    <w:rsid w:val="00A22EE9"/>
    <w:rsid w:val="00A23218"/>
    <w:rsid w:val="00A234F3"/>
    <w:rsid w:val="00A23EFD"/>
    <w:rsid w:val="00A24897"/>
    <w:rsid w:val="00A24C4E"/>
    <w:rsid w:val="00A24E99"/>
    <w:rsid w:val="00A251F8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EE5"/>
    <w:rsid w:val="00A31037"/>
    <w:rsid w:val="00A3108F"/>
    <w:rsid w:val="00A311FD"/>
    <w:rsid w:val="00A31358"/>
    <w:rsid w:val="00A3139E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385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1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C64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52"/>
    <w:rsid w:val="00A52FF9"/>
    <w:rsid w:val="00A53306"/>
    <w:rsid w:val="00A537CA"/>
    <w:rsid w:val="00A54052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78B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5BB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6FF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7B8"/>
    <w:rsid w:val="00A90B6E"/>
    <w:rsid w:val="00A90FA3"/>
    <w:rsid w:val="00A9119D"/>
    <w:rsid w:val="00A912B0"/>
    <w:rsid w:val="00A913A4"/>
    <w:rsid w:val="00A9156A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50DC"/>
    <w:rsid w:val="00A9536B"/>
    <w:rsid w:val="00A95376"/>
    <w:rsid w:val="00A954BA"/>
    <w:rsid w:val="00A95A43"/>
    <w:rsid w:val="00A95DE7"/>
    <w:rsid w:val="00A95EDA"/>
    <w:rsid w:val="00A960EF"/>
    <w:rsid w:val="00A9651F"/>
    <w:rsid w:val="00A966EB"/>
    <w:rsid w:val="00A96859"/>
    <w:rsid w:val="00A96F78"/>
    <w:rsid w:val="00A9700A"/>
    <w:rsid w:val="00A97083"/>
    <w:rsid w:val="00A9727C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854"/>
    <w:rsid w:val="00AA1879"/>
    <w:rsid w:val="00AA1A60"/>
    <w:rsid w:val="00AA1C99"/>
    <w:rsid w:val="00AA1D8A"/>
    <w:rsid w:val="00AA2723"/>
    <w:rsid w:val="00AA284E"/>
    <w:rsid w:val="00AA2ABA"/>
    <w:rsid w:val="00AA2C03"/>
    <w:rsid w:val="00AA31A1"/>
    <w:rsid w:val="00AA3477"/>
    <w:rsid w:val="00AA363C"/>
    <w:rsid w:val="00AA3C9F"/>
    <w:rsid w:val="00AA3F9D"/>
    <w:rsid w:val="00AA43EE"/>
    <w:rsid w:val="00AA4FE4"/>
    <w:rsid w:val="00AA5263"/>
    <w:rsid w:val="00AA52BA"/>
    <w:rsid w:val="00AA53FA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2408"/>
    <w:rsid w:val="00AB2496"/>
    <w:rsid w:val="00AB30AE"/>
    <w:rsid w:val="00AB336D"/>
    <w:rsid w:val="00AB3698"/>
    <w:rsid w:val="00AB383A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68D"/>
    <w:rsid w:val="00AC08A7"/>
    <w:rsid w:val="00AC09E6"/>
    <w:rsid w:val="00AC1077"/>
    <w:rsid w:val="00AC125E"/>
    <w:rsid w:val="00AC14AE"/>
    <w:rsid w:val="00AC16D0"/>
    <w:rsid w:val="00AC180B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2EB"/>
    <w:rsid w:val="00AC4402"/>
    <w:rsid w:val="00AC473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2E27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86E"/>
    <w:rsid w:val="00AD6A6A"/>
    <w:rsid w:val="00AD6C4F"/>
    <w:rsid w:val="00AD6F74"/>
    <w:rsid w:val="00AD713D"/>
    <w:rsid w:val="00AD729C"/>
    <w:rsid w:val="00AD7613"/>
    <w:rsid w:val="00AD7766"/>
    <w:rsid w:val="00AD77F0"/>
    <w:rsid w:val="00AE0129"/>
    <w:rsid w:val="00AE0428"/>
    <w:rsid w:val="00AE0553"/>
    <w:rsid w:val="00AE099B"/>
    <w:rsid w:val="00AE180A"/>
    <w:rsid w:val="00AE1F84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2DD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DA4"/>
    <w:rsid w:val="00AF0112"/>
    <w:rsid w:val="00AF0140"/>
    <w:rsid w:val="00AF0196"/>
    <w:rsid w:val="00AF0204"/>
    <w:rsid w:val="00AF0260"/>
    <w:rsid w:val="00AF0647"/>
    <w:rsid w:val="00AF06AE"/>
    <w:rsid w:val="00AF076A"/>
    <w:rsid w:val="00AF0800"/>
    <w:rsid w:val="00AF092D"/>
    <w:rsid w:val="00AF0BB4"/>
    <w:rsid w:val="00AF0DE4"/>
    <w:rsid w:val="00AF0FAA"/>
    <w:rsid w:val="00AF153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4C2"/>
    <w:rsid w:val="00AF35D9"/>
    <w:rsid w:val="00AF367B"/>
    <w:rsid w:val="00AF371D"/>
    <w:rsid w:val="00AF3F89"/>
    <w:rsid w:val="00AF42A4"/>
    <w:rsid w:val="00AF4380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5B6F"/>
    <w:rsid w:val="00AF5F52"/>
    <w:rsid w:val="00AF6384"/>
    <w:rsid w:val="00AF641A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1EFF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6B2"/>
    <w:rsid w:val="00B057FA"/>
    <w:rsid w:val="00B05FC9"/>
    <w:rsid w:val="00B0605D"/>
    <w:rsid w:val="00B06319"/>
    <w:rsid w:val="00B06733"/>
    <w:rsid w:val="00B06DB4"/>
    <w:rsid w:val="00B071DB"/>
    <w:rsid w:val="00B07FCE"/>
    <w:rsid w:val="00B1002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4D4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AA6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1D"/>
    <w:rsid w:val="00B17677"/>
    <w:rsid w:val="00B179F9"/>
    <w:rsid w:val="00B17D53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32C3"/>
    <w:rsid w:val="00B233E8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64F7"/>
    <w:rsid w:val="00B26B3F"/>
    <w:rsid w:val="00B26F6C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0C6"/>
    <w:rsid w:val="00B472E2"/>
    <w:rsid w:val="00B4737A"/>
    <w:rsid w:val="00B474D3"/>
    <w:rsid w:val="00B47831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598"/>
    <w:rsid w:val="00B607C2"/>
    <w:rsid w:val="00B6126D"/>
    <w:rsid w:val="00B6187C"/>
    <w:rsid w:val="00B61CAD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4FA"/>
    <w:rsid w:val="00B645A7"/>
    <w:rsid w:val="00B645EB"/>
    <w:rsid w:val="00B64ABC"/>
    <w:rsid w:val="00B64C6B"/>
    <w:rsid w:val="00B65687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77DD3"/>
    <w:rsid w:val="00B77E35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B90"/>
    <w:rsid w:val="00B86E04"/>
    <w:rsid w:val="00B86E2B"/>
    <w:rsid w:val="00B86E8E"/>
    <w:rsid w:val="00B871E7"/>
    <w:rsid w:val="00B872C3"/>
    <w:rsid w:val="00B87645"/>
    <w:rsid w:val="00B87A34"/>
    <w:rsid w:val="00B87E2B"/>
    <w:rsid w:val="00B903CF"/>
    <w:rsid w:val="00B90800"/>
    <w:rsid w:val="00B90CFD"/>
    <w:rsid w:val="00B90FB2"/>
    <w:rsid w:val="00B9173E"/>
    <w:rsid w:val="00B918FF"/>
    <w:rsid w:val="00B91A7E"/>
    <w:rsid w:val="00B91E1A"/>
    <w:rsid w:val="00B92500"/>
    <w:rsid w:val="00B92AB3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926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B8A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2D7B"/>
    <w:rsid w:val="00BA31FF"/>
    <w:rsid w:val="00BA37B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281"/>
    <w:rsid w:val="00BA7663"/>
    <w:rsid w:val="00BB0362"/>
    <w:rsid w:val="00BB03D7"/>
    <w:rsid w:val="00BB049E"/>
    <w:rsid w:val="00BB04F0"/>
    <w:rsid w:val="00BB0AEE"/>
    <w:rsid w:val="00BB10F6"/>
    <w:rsid w:val="00BB1D6D"/>
    <w:rsid w:val="00BB293C"/>
    <w:rsid w:val="00BB2CAA"/>
    <w:rsid w:val="00BB310A"/>
    <w:rsid w:val="00BB3291"/>
    <w:rsid w:val="00BB32E1"/>
    <w:rsid w:val="00BB3CA0"/>
    <w:rsid w:val="00BB4024"/>
    <w:rsid w:val="00BB4070"/>
    <w:rsid w:val="00BB40F1"/>
    <w:rsid w:val="00BB420D"/>
    <w:rsid w:val="00BB450A"/>
    <w:rsid w:val="00BB4588"/>
    <w:rsid w:val="00BB4C3E"/>
    <w:rsid w:val="00BB5B8C"/>
    <w:rsid w:val="00BB6077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E07"/>
    <w:rsid w:val="00BC0E08"/>
    <w:rsid w:val="00BC0E1F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228"/>
    <w:rsid w:val="00BD15E9"/>
    <w:rsid w:val="00BD16C9"/>
    <w:rsid w:val="00BD1DDF"/>
    <w:rsid w:val="00BD2011"/>
    <w:rsid w:val="00BD272A"/>
    <w:rsid w:val="00BD3166"/>
    <w:rsid w:val="00BD3376"/>
    <w:rsid w:val="00BD361B"/>
    <w:rsid w:val="00BD3656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B99"/>
    <w:rsid w:val="00BD5D64"/>
    <w:rsid w:val="00BD5E12"/>
    <w:rsid w:val="00BD5EFA"/>
    <w:rsid w:val="00BD6AB0"/>
    <w:rsid w:val="00BD6B69"/>
    <w:rsid w:val="00BD6B70"/>
    <w:rsid w:val="00BD6D37"/>
    <w:rsid w:val="00BD6DED"/>
    <w:rsid w:val="00BD6EB7"/>
    <w:rsid w:val="00BD700C"/>
    <w:rsid w:val="00BD722E"/>
    <w:rsid w:val="00BD73E4"/>
    <w:rsid w:val="00BE0379"/>
    <w:rsid w:val="00BE06C8"/>
    <w:rsid w:val="00BE08DD"/>
    <w:rsid w:val="00BE1184"/>
    <w:rsid w:val="00BE137A"/>
    <w:rsid w:val="00BE1BD8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E7DDC"/>
    <w:rsid w:val="00BF014C"/>
    <w:rsid w:val="00BF05F0"/>
    <w:rsid w:val="00BF086E"/>
    <w:rsid w:val="00BF0927"/>
    <w:rsid w:val="00BF0984"/>
    <w:rsid w:val="00BF0B34"/>
    <w:rsid w:val="00BF0BF9"/>
    <w:rsid w:val="00BF0E06"/>
    <w:rsid w:val="00BF0FC0"/>
    <w:rsid w:val="00BF11AD"/>
    <w:rsid w:val="00BF132B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0AC2"/>
    <w:rsid w:val="00C01286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43"/>
    <w:rsid w:val="00C126F8"/>
    <w:rsid w:val="00C12810"/>
    <w:rsid w:val="00C12C9B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BAD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CE0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532"/>
    <w:rsid w:val="00C21752"/>
    <w:rsid w:val="00C21DE6"/>
    <w:rsid w:val="00C22657"/>
    <w:rsid w:val="00C22B57"/>
    <w:rsid w:val="00C23145"/>
    <w:rsid w:val="00C2319A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5E6F"/>
    <w:rsid w:val="00C25ECF"/>
    <w:rsid w:val="00C26437"/>
    <w:rsid w:val="00C26470"/>
    <w:rsid w:val="00C265BF"/>
    <w:rsid w:val="00C26744"/>
    <w:rsid w:val="00C267CB"/>
    <w:rsid w:val="00C26B8D"/>
    <w:rsid w:val="00C26FC7"/>
    <w:rsid w:val="00C27235"/>
    <w:rsid w:val="00C27B16"/>
    <w:rsid w:val="00C27BEC"/>
    <w:rsid w:val="00C302B1"/>
    <w:rsid w:val="00C30916"/>
    <w:rsid w:val="00C31326"/>
    <w:rsid w:val="00C3139A"/>
    <w:rsid w:val="00C319B0"/>
    <w:rsid w:val="00C31B67"/>
    <w:rsid w:val="00C31BAD"/>
    <w:rsid w:val="00C31D87"/>
    <w:rsid w:val="00C32202"/>
    <w:rsid w:val="00C3275F"/>
    <w:rsid w:val="00C327C4"/>
    <w:rsid w:val="00C32AAE"/>
    <w:rsid w:val="00C32D93"/>
    <w:rsid w:val="00C32DFF"/>
    <w:rsid w:val="00C334A7"/>
    <w:rsid w:val="00C33799"/>
    <w:rsid w:val="00C33891"/>
    <w:rsid w:val="00C33CD4"/>
    <w:rsid w:val="00C3402B"/>
    <w:rsid w:val="00C340AA"/>
    <w:rsid w:val="00C34201"/>
    <w:rsid w:val="00C34496"/>
    <w:rsid w:val="00C34525"/>
    <w:rsid w:val="00C346A2"/>
    <w:rsid w:val="00C34844"/>
    <w:rsid w:val="00C348E7"/>
    <w:rsid w:val="00C34D5B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270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7169"/>
    <w:rsid w:val="00C471B8"/>
    <w:rsid w:val="00C471BF"/>
    <w:rsid w:val="00C4726B"/>
    <w:rsid w:val="00C47446"/>
    <w:rsid w:val="00C47A7A"/>
    <w:rsid w:val="00C50304"/>
    <w:rsid w:val="00C508E8"/>
    <w:rsid w:val="00C50B98"/>
    <w:rsid w:val="00C50C0A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50F5"/>
    <w:rsid w:val="00C551C8"/>
    <w:rsid w:val="00C554FA"/>
    <w:rsid w:val="00C555D8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469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BF9"/>
    <w:rsid w:val="00C90CDF"/>
    <w:rsid w:val="00C90D36"/>
    <w:rsid w:val="00C910C5"/>
    <w:rsid w:val="00C9159E"/>
    <w:rsid w:val="00C91A08"/>
    <w:rsid w:val="00C9278E"/>
    <w:rsid w:val="00C92A0F"/>
    <w:rsid w:val="00C92B2E"/>
    <w:rsid w:val="00C92EB1"/>
    <w:rsid w:val="00C93237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46"/>
    <w:rsid w:val="00CA1A7A"/>
    <w:rsid w:val="00CA1B6A"/>
    <w:rsid w:val="00CA1B90"/>
    <w:rsid w:val="00CA1E5B"/>
    <w:rsid w:val="00CA1E6E"/>
    <w:rsid w:val="00CA1FDB"/>
    <w:rsid w:val="00CA28AB"/>
    <w:rsid w:val="00CA326C"/>
    <w:rsid w:val="00CA32EF"/>
    <w:rsid w:val="00CA34CF"/>
    <w:rsid w:val="00CA37BF"/>
    <w:rsid w:val="00CA38A1"/>
    <w:rsid w:val="00CA38C6"/>
    <w:rsid w:val="00CA3D09"/>
    <w:rsid w:val="00CA46CA"/>
    <w:rsid w:val="00CA4721"/>
    <w:rsid w:val="00CA4974"/>
    <w:rsid w:val="00CA4ADD"/>
    <w:rsid w:val="00CA5139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10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6F6"/>
    <w:rsid w:val="00CC0743"/>
    <w:rsid w:val="00CC07B8"/>
    <w:rsid w:val="00CC09FF"/>
    <w:rsid w:val="00CC0DD7"/>
    <w:rsid w:val="00CC1372"/>
    <w:rsid w:val="00CC1407"/>
    <w:rsid w:val="00CC1652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C7F94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14B"/>
    <w:rsid w:val="00CD322E"/>
    <w:rsid w:val="00CD3237"/>
    <w:rsid w:val="00CD3406"/>
    <w:rsid w:val="00CD359B"/>
    <w:rsid w:val="00CD36F3"/>
    <w:rsid w:val="00CD385D"/>
    <w:rsid w:val="00CD3A56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F6"/>
    <w:rsid w:val="00CD57C4"/>
    <w:rsid w:val="00CD6001"/>
    <w:rsid w:val="00CD6854"/>
    <w:rsid w:val="00CD6EAF"/>
    <w:rsid w:val="00CD774C"/>
    <w:rsid w:val="00CD78BD"/>
    <w:rsid w:val="00CD7D13"/>
    <w:rsid w:val="00CD7D64"/>
    <w:rsid w:val="00CE07B5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E2D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8FC"/>
    <w:rsid w:val="00CF09D9"/>
    <w:rsid w:val="00CF0CBF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3812"/>
    <w:rsid w:val="00CF451F"/>
    <w:rsid w:val="00CF4AF3"/>
    <w:rsid w:val="00CF539F"/>
    <w:rsid w:val="00CF55A1"/>
    <w:rsid w:val="00CF55DC"/>
    <w:rsid w:val="00CF5805"/>
    <w:rsid w:val="00CF58D8"/>
    <w:rsid w:val="00CF5B2D"/>
    <w:rsid w:val="00CF5E81"/>
    <w:rsid w:val="00CF6157"/>
    <w:rsid w:val="00CF6370"/>
    <w:rsid w:val="00CF6A53"/>
    <w:rsid w:val="00CF6B90"/>
    <w:rsid w:val="00CF6DEC"/>
    <w:rsid w:val="00CF7037"/>
    <w:rsid w:val="00CF77B7"/>
    <w:rsid w:val="00CF77EC"/>
    <w:rsid w:val="00CF7F14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AC6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6FE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3080"/>
    <w:rsid w:val="00D4318E"/>
    <w:rsid w:val="00D43654"/>
    <w:rsid w:val="00D4414D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A1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751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1E6A"/>
    <w:rsid w:val="00D62180"/>
    <w:rsid w:val="00D624D4"/>
    <w:rsid w:val="00D628FE"/>
    <w:rsid w:val="00D62EE8"/>
    <w:rsid w:val="00D62F04"/>
    <w:rsid w:val="00D62FC7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E28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1A2F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53D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7A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01C"/>
    <w:rsid w:val="00D93228"/>
    <w:rsid w:val="00D932F2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31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DAE"/>
    <w:rsid w:val="00DA3FD1"/>
    <w:rsid w:val="00DA407C"/>
    <w:rsid w:val="00DA43AD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2F1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052"/>
    <w:rsid w:val="00DB5165"/>
    <w:rsid w:val="00DB51D6"/>
    <w:rsid w:val="00DB520B"/>
    <w:rsid w:val="00DB5330"/>
    <w:rsid w:val="00DB549F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34C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C06"/>
    <w:rsid w:val="00DD3337"/>
    <w:rsid w:val="00DD34A6"/>
    <w:rsid w:val="00DD3D22"/>
    <w:rsid w:val="00DD3E84"/>
    <w:rsid w:val="00DD3F76"/>
    <w:rsid w:val="00DD40C4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D8B"/>
    <w:rsid w:val="00DD5F1F"/>
    <w:rsid w:val="00DD5F3B"/>
    <w:rsid w:val="00DD6226"/>
    <w:rsid w:val="00DD6262"/>
    <w:rsid w:val="00DD638F"/>
    <w:rsid w:val="00DD6ECF"/>
    <w:rsid w:val="00DD726B"/>
    <w:rsid w:val="00DD73C0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36E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57E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3F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4CD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3C7"/>
    <w:rsid w:val="00E02432"/>
    <w:rsid w:val="00E02748"/>
    <w:rsid w:val="00E02A81"/>
    <w:rsid w:val="00E02BC3"/>
    <w:rsid w:val="00E03027"/>
    <w:rsid w:val="00E0315A"/>
    <w:rsid w:val="00E03995"/>
    <w:rsid w:val="00E03C76"/>
    <w:rsid w:val="00E03DE5"/>
    <w:rsid w:val="00E03E2A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9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586"/>
    <w:rsid w:val="00E126B7"/>
    <w:rsid w:val="00E127CE"/>
    <w:rsid w:val="00E128D7"/>
    <w:rsid w:val="00E13122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E31"/>
    <w:rsid w:val="00E16164"/>
    <w:rsid w:val="00E161D6"/>
    <w:rsid w:val="00E163C5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391"/>
    <w:rsid w:val="00E304B2"/>
    <w:rsid w:val="00E304F1"/>
    <w:rsid w:val="00E3055E"/>
    <w:rsid w:val="00E30DF2"/>
    <w:rsid w:val="00E30EE3"/>
    <w:rsid w:val="00E314A6"/>
    <w:rsid w:val="00E3191E"/>
    <w:rsid w:val="00E31C33"/>
    <w:rsid w:val="00E32130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DEB"/>
    <w:rsid w:val="00E34FB1"/>
    <w:rsid w:val="00E35029"/>
    <w:rsid w:val="00E35070"/>
    <w:rsid w:val="00E35648"/>
    <w:rsid w:val="00E356CF"/>
    <w:rsid w:val="00E3574A"/>
    <w:rsid w:val="00E362F6"/>
    <w:rsid w:val="00E36ABE"/>
    <w:rsid w:val="00E3734D"/>
    <w:rsid w:val="00E37457"/>
    <w:rsid w:val="00E37E05"/>
    <w:rsid w:val="00E37E08"/>
    <w:rsid w:val="00E37E58"/>
    <w:rsid w:val="00E40541"/>
    <w:rsid w:val="00E4072D"/>
    <w:rsid w:val="00E4079E"/>
    <w:rsid w:val="00E409C0"/>
    <w:rsid w:val="00E409E1"/>
    <w:rsid w:val="00E40F2B"/>
    <w:rsid w:val="00E41746"/>
    <w:rsid w:val="00E418AE"/>
    <w:rsid w:val="00E41B2C"/>
    <w:rsid w:val="00E41BE3"/>
    <w:rsid w:val="00E41E92"/>
    <w:rsid w:val="00E42114"/>
    <w:rsid w:val="00E42165"/>
    <w:rsid w:val="00E426FF"/>
    <w:rsid w:val="00E42C27"/>
    <w:rsid w:val="00E42D79"/>
    <w:rsid w:val="00E42E6F"/>
    <w:rsid w:val="00E431B2"/>
    <w:rsid w:val="00E4390A"/>
    <w:rsid w:val="00E43A28"/>
    <w:rsid w:val="00E43B9E"/>
    <w:rsid w:val="00E43E90"/>
    <w:rsid w:val="00E43FCB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CFD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578D4"/>
    <w:rsid w:val="00E60065"/>
    <w:rsid w:val="00E601B2"/>
    <w:rsid w:val="00E60248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329E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B31"/>
    <w:rsid w:val="00E71ED5"/>
    <w:rsid w:val="00E72496"/>
    <w:rsid w:val="00E72901"/>
    <w:rsid w:val="00E729D8"/>
    <w:rsid w:val="00E72BD2"/>
    <w:rsid w:val="00E72DC7"/>
    <w:rsid w:val="00E735C2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24"/>
    <w:rsid w:val="00E762D0"/>
    <w:rsid w:val="00E764A8"/>
    <w:rsid w:val="00E768A6"/>
    <w:rsid w:val="00E76AA1"/>
    <w:rsid w:val="00E76EC8"/>
    <w:rsid w:val="00E77372"/>
    <w:rsid w:val="00E77537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2FD1"/>
    <w:rsid w:val="00E83164"/>
    <w:rsid w:val="00E836E3"/>
    <w:rsid w:val="00E838F4"/>
    <w:rsid w:val="00E83929"/>
    <w:rsid w:val="00E83B1C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E3E"/>
    <w:rsid w:val="00E87117"/>
    <w:rsid w:val="00E8738A"/>
    <w:rsid w:val="00E87797"/>
    <w:rsid w:val="00E903B5"/>
    <w:rsid w:val="00E90B9F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3D0D"/>
    <w:rsid w:val="00E9491D"/>
    <w:rsid w:val="00E949BE"/>
    <w:rsid w:val="00E949EC"/>
    <w:rsid w:val="00E94A10"/>
    <w:rsid w:val="00E94C79"/>
    <w:rsid w:val="00E94DC0"/>
    <w:rsid w:val="00E94DEB"/>
    <w:rsid w:val="00E94DF7"/>
    <w:rsid w:val="00E954E7"/>
    <w:rsid w:val="00E9602C"/>
    <w:rsid w:val="00E960D2"/>
    <w:rsid w:val="00E9616A"/>
    <w:rsid w:val="00E966A8"/>
    <w:rsid w:val="00E969F7"/>
    <w:rsid w:val="00E96C94"/>
    <w:rsid w:val="00E96DA3"/>
    <w:rsid w:val="00E9717B"/>
    <w:rsid w:val="00E972C6"/>
    <w:rsid w:val="00E97467"/>
    <w:rsid w:val="00E97506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3C89"/>
    <w:rsid w:val="00EA41A8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721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6D6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6B1"/>
    <w:rsid w:val="00EC29CA"/>
    <w:rsid w:val="00EC2A04"/>
    <w:rsid w:val="00EC2B58"/>
    <w:rsid w:val="00EC2B6C"/>
    <w:rsid w:val="00EC2C96"/>
    <w:rsid w:val="00EC3235"/>
    <w:rsid w:val="00EC344A"/>
    <w:rsid w:val="00EC379C"/>
    <w:rsid w:val="00EC38AA"/>
    <w:rsid w:val="00EC3FBE"/>
    <w:rsid w:val="00EC412E"/>
    <w:rsid w:val="00EC4281"/>
    <w:rsid w:val="00EC492E"/>
    <w:rsid w:val="00EC4971"/>
    <w:rsid w:val="00EC4A77"/>
    <w:rsid w:val="00EC4CDC"/>
    <w:rsid w:val="00EC4FBE"/>
    <w:rsid w:val="00EC4FFE"/>
    <w:rsid w:val="00EC5856"/>
    <w:rsid w:val="00EC5DA4"/>
    <w:rsid w:val="00EC5EEB"/>
    <w:rsid w:val="00EC5FFD"/>
    <w:rsid w:val="00EC6032"/>
    <w:rsid w:val="00EC62F8"/>
    <w:rsid w:val="00EC66FC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415"/>
    <w:rsid w:val="00ED057F"/>
    <w:rsid w:val="00ED06F9"/>
    <w:rsid w:val="00ED07DC"/>
    <w:rsid w:val="00ED0C9E"/>
    <w:rsid w:val="00ED0D6E"/>
    <w:rsid w:val="00ED1182"/>
    <w:rsid w:val="00ED1B2A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5D17"/>
    <w:rsid w:val="00ED6146"/>
    <w:rsid w:val="00ED675E"/>
    <w:rsid w:val="00ED6B6D"/>
    <w:rsid w:val="00ED6EB2"/>
    <w:rsid w:val="00ED6ED6"/>
    <w:rsid w:val="00ED72C3"/>
    <w:rsid w:val="00ED7409"/>
    <w:rsid w:val="00ED7479"/>
    <w:rsid w:val="00ED797A"/>
    <w:rsid w:val="00EE010E"/>
    <w:rsid w:val="00EE024D"/>
    <w:rsid w:val="00EE03BB"/>
    <w:rsid w:val="00EE08BF"/>
    <w:rsid w:val="00EE0902"/>
    <w:rsid w:val="00EE1864"/>
    <w:rsid w:val="00EE1AD2"/>
    <w:rsid w:val="00EE1BD8"/>
    <w:rsid w:val="00EE1D2A"/>
    <w:rsid w:val="00EE1E06"/>
    <w:rsid w:val="00EE235B"/>
    <w:rsid w:val="00EE2367"/>
    <w:rsid w:val="00EE23B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95F"/>
    <w:rsid w:val="00EF0A8F"/>
    <w:rsid w:val="00EF1B04"/>
    <w:rsid w:val="00EF1F78"/>
    <w:rsid w:val="00EF26D3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0DA3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10F"/>
    <w:rsid w:val="00F0422E"/>
    <w:rsid w:val="00F042A9"/>
    <w:rsid w:val="00F046A0"/>
    <w:rsid w:val="00F04DE7"/>
    <w:rsid w:val="00F04FAC"/>
    <w:rsid w:val="00F05851"/>
    <w:rsid w:val="00F05A35"/>
    <w:rsid w:val="00F05A81"/>
    <w:rsid w:val="00F05A95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485"/>
    <w:rsid w:val="00F10774"/>
    <w:rsid w:val="00F107F8"/>
    <w:rsid w:val="00F10856"/>
    <w:rsid w:val="00F10C80"/>
    <w:rsid w:val="00F10E89"/>
    <w:rsid w:val="00F1133F"/>
    <w:rsid w:val="00F116C1"/>
    <w:rsid w:val="00F117A1"/>
    <w:rsid w:val="00F11BA9"/>
    <w:rsid w:val="00F11BF4"/>
    <w:rsid w:val="00F11CC1"/>
    <w:rsid w:val="00F11CEC"/>
    <w:rsid w:val="00F11F65"/>
    <w:rsid w:val="00F1201E"/>
    <w:rsid w:val="00F121F6"/>
    <w:rsid w:val="00F1291D"/>
    <w:rsid w:val="00F12D81"/>
    <w:rsid w:val="00F12E4E"/>
    <w:rsid w:val="00F12E94"/>
    <w:rsid w:val="00F12FA5"/>
    <w:rsid w:val="00F1305F"/>
    <w:rsid w:val="00F13853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602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61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EC5"/>
    <w:rsid w:val="00F24F6F"/>
    <w:rsid w:val="00F25085"/>
    <w:rsid w:val="00F256FF"/>
    <w:rsid w:val="00F25A81"/>
    <w:rsid w:val="00F2662B"/>
    <w:rsid w:val="00F26A48"/>
    <w:rsid w:val="00F26D6A"/>
    <w:rsid w:val="00F27072"/>
    <w:rsid w:val="00F273CA"/>
    <w:rsid w:val="00F276A0"/>
    <w:rsid w:val="00F276FB"/>
    <w:rsid w:val="00F2798C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95"/>
    <w:rsid w:val="00F35FEF"/>
    <w:rsid w:val="00F36513"/>
    <w:rsid w:val="00F36842"/>
    <w:rsid w:val="00F36872"/>
    <w:rsid w:val="00F36926"/>
    <w:rsid w:val="00F36A96"/>
    <w:rsid w:val="00F36C9D"/>
    <w:rsid w:val="00F370DE"/>
    <w:rsid w:val="00F37479"/>
    <w:rsid w:val="00F37892"/>
    <w:rsid w:val="00F378CA"/>
    <w:rsid w:val="00F37904"/>
    <w:rsid w:val="00F37D61"/>
    <w:rsid w:val="00F4004C"/>
    <w:rsid w:val="00F40211"/>
    <w:rsid w:val="00F404A1"/>
    <w:rsid w:val="00F40DE4"/>
    <w:rsid w:val="00F416FB"/>
    <w:rsid w:val="00F4206D"/>
    <w:rsid w:val="00F42D26"/>
    <w:rsid w:val="00F430EB"/>
    <w:rsid w:val="00F4323B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384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67E44"/>
    <w:rsid w:val="00F702DB"/>
    <w:rsid w:val="00F70455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21F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5C8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089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5116"/>
    <w:rsid w:val="00F957AF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757"/>
    <w:rsid w:val="00FB1860"/>
    <w:rsid w:val="00FB1FC8"/>
    <w:rsid w:val="00FB22E1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4CDE"/>
    <w:rsid w:val="00FB5020"/>
    <w:rsid w:val="00FB5252"/>
    <w:rsid w:val="00FB59A8"/>
    <w:rsid w:val="00FB5A28"/>
    <w:rsid w:val="00FB5BE9"/>
    <w:rsid w:val="00FB5D89"/>
    <w:rsid w:val="00FB5F83"/>
    <w:rsid w:val="00FB660F"/>
    <w:rsid w:val="00FB661D"/>
    <w:rsid w:val="00FB699B"/>
    <w:rsid w:val="00FB6F33"/>
    <w:rsid w:val="00FB7013"/>
    <w:rsid w:val="00FB7309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539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1F2D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6B1"/>
    <w:rsid w:val="00FD5DD2"/>
    <w:rsid w:val="00FD6102"/>
    <w:rsid w:val="00FD62EE"/>
    <w:rsid w:val="00FD62F3"/>
    <w:rsid w:val="00FD6645"/>
    <w:rsid w:val="00FD7248"/>
    <w:rsid w:val="00FD74EB"/>
    <w:rsid w:val="00FD7616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1E2A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F3"/>
    <w:rsid w:val="00FE6E0C"/>
    <w:rsid w:val="00FE7009"/>
    <w:rsid w:val="00FE740E"/>
    <w:rsid w:val="00FE74D1"/>
    <w:rsid w:val="00FE7B3F"/>
    <w:rsid w:val="00FE7C71"/>
    <w:rsid w:val="00FE7D25"/>
    <w:rsid w:val="00FF0102"/>
    <w:rsid w:val="00FF0257"/>
    <w:rsid w:val="00FF032D"/>
    <w:rsid w:val="00FF07AF"/>
    <w:rsid w:val="00FF09E9"/>
    <w:rsid w:val="00FF0EEC"/>
    <w:rsid w:val="00FF1046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3F5C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3DFC0F94"/>
    <w:rsid w:val="6B798D14"/>
    <w:rsid w:val="6DE9F47C"/>
    <w:rsid w:val="7319A3F5"/>
    <w:rsid w:val="7995C8B0"/>
    <w:rsid w:val="7F40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6D0204D3-A643-4ED9-9488-3007B0F9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paragraph">
    <w:name w:val="paragraph"/>
    <w:basedOn w:val="Normal"/>
    <w:rsid w:val="00E34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4DEB"/>
  </w:style>
  <w:style w:type="character" w:customStyle="1" w:styleId="eop">
    <w:name w:val="eop"/>
    <w:basedOn w:val="DefaultParagraphFont"/>
    <w:rsid w:val="00E3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157878579054C8043AED412AB417B" ma:contentTypeVersion="7" ma:contentTypeDescription="Create a new document." ma:contentTypeScope="" ma:versionID="365698e3abe4375b82809383ea7e8794">
  <xsd:schema xmlns:xsd="http://www.w3.org/2001/XMLSchema" xmlns:xs="http://www.w3.org/2001/XMLSchema" xmlns:p="http://schemas.microsoft.com/office/2006/metadata/properties" xmlns:ns2="e70bd837-9827-402d-8022-1a941ba76fe6" targetNamespace="http://schemas.microsoft.com/office/2006/metadata/properties" ma:root="true" ma:fieldsID="e07127045b4b3108292aaad540ae9eb4" ns2:_="">
    <xsd:import namespace="e70bd837-9827-402d-8022-1a941ba76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bd837-9827-402d-8022-1a941ba76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89F85-2915-4F82-85D0-A38460EE4E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4A107-4C19-4903-AA92-D4FAB5446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DBF26A-5472-4577-BE53-06A68B2E9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bd837-9827-402d-8022-1a941ba76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20</Pages>
  <Words>4376</Words>
  <Characters>17962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Nathnicha, Mitmongkolyos</cp:lastModifiedBy>
  <cp:revision>2</cp:revision>
  <cp:lastPrinted>2024-05-02T08:27:00Z</cp:lastPrinted>
  <dcterms:created xsi:type="dcterms:W3CDTF">2024-05-13T05:58:00Z</dcterms:created>
  <dcterms:modified xsi:type="dcterms:W3CDTF">2024-05-13T05:58:00Z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86d2a75da2f57c5bb0845df5752a3d25c582b73ea9a73afa53601f260a35b7a5</vt:lpwstr>
  </property>
  <property fmtid="{D5CDD505-2E9C-101B-9397-08002B2CF9AE}" pid="6" name="ContentTypeId">
    <vt:lpwstr>0x010100B11157878579054C8043AED412AB417B</vt:lpwstr>
  </property>
  <property fmtid="{D5CDD505-2E9C-101B-9397-08002B2CF9AE}" pid="7" name="MediaServiceImageTags">
    <vt:lpwstr/>
  </property>
</Properties>
</file>