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31137A" w:rsidRPr="002D6C2F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31137A" w:rsidRPr="002D6C2F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1137A" w:rsidRPr="002D6C2F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1137A" w:rsidRPr="002D6C2F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77777777" w:rsidR="00A552BC" w:rsidRPr="002D6C2F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ข้อมูลทางการเงินระหว่างกาล</w:t>
            </w:r>
            <w:r w:rsidR="009215D1"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31137A" w:rsidRPr="002D6C2F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2D6C2F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1137A" w:rsidRPr="002D6C2F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2D6C2F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2D6C2F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31137A" w:rsidRPr="002D6C2F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2D6C2F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3FF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1137A" w:rsidRPr="002D6C2F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2D6C2F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3FF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2D6C2F" w14:paraId="768C13A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7E6F32" w14:textId="49D8D08E" w:rsidR="00A552BC" w:rsidRPr="002D6C2F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3FF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37C76EE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8EB50EA" w14:textId="77777777" w:rsidR="00A552BC" w:rsidRPr="002D6C2F" w:rsidRDefault="00C2537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31137A" w:rsidRPr="002D6C2F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38BE697C" w:rsidR="00A552BC" w:rsidRPr="002D6C2F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3FF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1137A" w:rsidRPr="002D6C2F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7777777" w:rsidR="00C14112" w:rsidRPr="002D6C2F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2D6C2F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2D6C2F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1137A" w:rsidRPr="002D6C2F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77777777" w:rsidR="00A51632" w:rsidRPr="002D6C2F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2D6C2F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2D6C2F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1137A" w:rsidRPr="002D6C2F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F57323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1137A" w:rsidRPr="002D6C2F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77777777" w:rsidR="00AC77D8" w:rsidRPr="002D6C2F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2D6C2F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2D6C2F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31137A" w:rsidRPr="002D6C2F" w14:paraId="1C3D00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A598AD" w14:textId="77777777" w:rsidR="00A552BC" w:rsidRPr="002D6C2F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DEE0B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5FAB5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1137A" w:rsidRPr="002D6C2F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F8A88CA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1137A" w:rsidRPr="002D6C2F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82B230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1137A" w:rsidRPr="002D6C2F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518863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1137A" w:rsidRPr="002D6C2F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7777777" w:rsidR="00A552BC" w:rsidRPr="002D6C2F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25C15" w14:textId="77777777" w:rsidR="00A552BC" w:rsidRPr="002D6C2F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2D6C2F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1137A" w:rsidRPr="002D6C2F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77777777" w:rsidR="00AD1FC0" w:rsidRPr="002D6C2F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06DEDD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31137A" w:rsidRPr="002D6C2F" w14:paraId="5648B7A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ACE58E" w14:textId="77777777" w:rsidR="00AD1FC0" w:rsidRPr="002D6C2F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BEF4CCF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625AF9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137A" w:rsidRPr="002D6C2F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77777777" w:rsidR="00AD1FC0" w:rsidRPr="002D6C2F" w:rsidRDefault="00C14112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3E15C04" w14:textId="77777777" w:rsidR="00AD1FC0" w:rsidRPr="002D6C2F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31137A" w:rsidRPr="002D6C2F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77777777" w:rsidR="00AD1FC0" w:rsidRPr="002D6C2F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4C74024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1137A" w:rsidRPr="002D6C2F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7777777" w:rsidR="00AD1FC0" w:rsidRPr="002D6C2F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ACC615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1137A" w:rsidRPr="002D6C2F" w14:paraId="57A13C5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77777777" w:rsidR="00AD1FC0" w:rsidRPr="002D6C2F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14112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D7A6E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BB3083" w:rsidRPr="002D6C2F" w14:paraId="09D0982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945C6C" w14:textId="77777777" w:rsidR="00BB3083" w:rsidRPr="002D6C2F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59AA8961" w14:textId="77777777" w:rsidR="00BB3083" w:rsidRPr="002D6C2F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E652886" w14:textId="77777777" w:rsidR="00BB3083" w:rsidRPr="002D6C2F" w:rsidRDefault="00BB308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1137A" w:rsidRPr="002D6C2F" w14:paraId="2E6E50F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6A43EC" w14:textId="77777777" w:rsidR="00AD1FC0" w:rsidRPr="002D6C2F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B3083"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BC8535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4F1F3E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B1ABC" w:rsidRPr="002D6C2F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76EDCB01" w:rsidR="00CB1ABC" w:rsidRPr="00AD62DF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2D6C2F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9B3BCA" w14:textId="3615A1D2" w:rsidR="00CB1ABC" w:rsidRPr="002D6C2F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2D6C2F" w14:paraId="0D25AFB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42ACF3" w14:textId="77777777" w:rsidR="00AD1FC0" w:rsidRPr="002D6C2F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1AC09" w14:textId="77777777" w:rsidR="00AD1FC0" w:rsidRPr="002D6C2F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661B33B" w14:textId="77777777" w:rsidR="00AD1FC0" w:rsidRPr="002D6C2F" w:rsidRDefault="00AD1FC0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2D6C2F" w14:paraId="5166E1A7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D375D7" w14:textId="77777777" w:rsidR="00AD1FC0" w:rsidRPr="002D6C2F" w:rsidRDefault="00AD1FC0" w:rsidP="003710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5CC24D" w14:textId="77777777" w:rsidR="00AD1FC0" w:rsidRPr="002D6C2F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196CDED" w14:textId="77777777" w:rsidR="00AD1FC0" w:rsidRPr="002D6C2F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137A" w:rsidRPr="002D6C2F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B945D" w14:textId="77777777" w:rsidR="00AD1FC0" w:rsidRPr="002D6C2F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7A5AD" w14:textId="77777777" w:rsidR="00AD1FC0" w:rsidRPr="002D6C2F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2D6C2F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70A67D7F" w:rsidR="00A552BC" w:rsidRPr="002D6C2F" w:rsidRDefault="00A552BC" w:rsidP="003E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AD62D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D6C2F">
        <w:rPr>
          <w:rFonts w:ascii="Angsana New" w:hAnsi="Angsana New"/>
          <w:sz w:val="30"/>
          <w:szCs w:val="30"/>
          <w:cs/>
        </w:rPr>
        <w:t>นี้</w:t>
      </w:r>
    </w:p>
    <w:p w14:paraId="197856F8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AD3858" w14:textId="78FE1695" w:rsidR="00D64A23" w:rsidRPr="002D6C2F" w:rsidRDefault="00A552BC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งบการเงิน</w:t>
      </w:r>
      <w:r w:rsidR="00AD62D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D6C2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2D6C2F">
        <w:rPr>
          <w:rFonts w:ascii="Angsana New" w:hAnsi="Angsana New" w:hint="cs"/>
          <w:sz w:val="30"/>
          <w:szCs w:val="30"/>
          <w:cs/>
        </w:rPr>
        <w:t>คณะ</w:t>
      </w:r>
      <w:r w:rsidRPr="002D6C2F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2D6C2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11518" w:rsidRPr="002D6C2F">
        <w:rPr>
          <w:rFonts w:ascii="Angsana New" w:hAnsi="Angsana New"/>
          <w:sz w:val="30"/>
          <w:szCs w:val="30"/>
        </w:rPr>
        <w:t>1</w:t>
      </w:r>
      <w:r w:rsidR="00301765" w:rsidRPr="002D6C2F">
        <w:rPr>
          <w:rFonts w:ascii="Angsana New" w:hAnsi="Angsana New"/>
          <w:sz w:val="30"/>
          <w:szCs w:val="30"/>
        </w:rPr>
        <w:t>4</w:t>
      </w:r>
      <w:r w:rsidR="006C703C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C33D5" w:rsidRPr="002D6C2F">
        <w:rPr>
          <w:rFonts w:ascii="Angsana New" w:hAnsi="Angsana New" w:hint="cs"/>
          <w:sz w:val="30"/>
          <w:szCs w:val="30"/>
          <w:cs/>
        </w:rPr>
        <w:t>พฤษภาคม</w:t>
      </w:r>
      <w:r w:rsidR="00E343EA" w:rsidRPr="002D6C2F">
        <w:rPr>
          <w:rFonts w:ascii="Angsana New" w:hAnsi="Angsana New"/>
          <w:sz w:val="30"/>
          <w:szCs w:val="30"/>
        </w:rPr>
        <w:t xml:space="preserve"> 256</w:t>
      </w:r>
      <w:r w:rsidR="00301765" w:rsidRPr="002D6C2F">
        <w:rPr>
          <w:rFonts w:ascii="Angsana New" w:hAnsi="Angsana New"/>
          <w:sz w:val="30"/>
          <w:szCs w:val="30"/>
        </w:rPr>
        <w:t>7</w:t>
      </w:r>
    </w:p>
    <w:p w14:paraId="6857500C" w14:textId="77777777" w:rsidR="007D451A" w:rsidRPr="002D6C2F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2D6C2F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2D6C2F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2D6C2F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2D6C2F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 xml:space="preserve"> :</w:t>
      </w:r>
      <w:r w:rsidRPr="002D6C2F">
        <w:rPr>
          <w:rFonts w:ascii="Angsana New" w:hAnsi="Angsana New"/>
          <w:sz w:val="30"/>
          <w:szCs w:val="30"/>
        </w:rPr>
        <w:tab/>
        <w:t>50</w:t>
      </w:r>
      <w:r w:rsidRPr="002D6C2F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2D6C2F">
        <w:rPr>
          <w:rFonts w:ascii="Angsana New" w:hAnsi="Angsana New"/>
          <w:sz w:val="30"/>
          <w:szCs w:val="30"/>
        </w:rPr>
        <w:t>47</w:t>
      </w:r>
      <w:r w:rsidRPr="002D6C2F">
        <w:rPr>
          <w:rFonts w:ascii="Angsana New" w:hAnsi="Angsana New"/>
          <w:sz w:val="30"/>
          <w:szCs w:val="30"/>
          <w:cs/>
        </w:rPr>
        <w:t xml:space="preserve"> แยก </w:t>
      </w:r>
      <w:r w:rsidRPr="002D6C2F">
        <w:rPr>
          <w:rFonts w:ascii="Angsana New" w:hAnsi="Angsana New"/>
          <w:sz w:val="30"/>
          <w:szCs w:val="30"/>
        </w:rPr>
        <w:t>20</w:t>
      </w:r>
      <w:r w:rsidRPr="002D6C2F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2D6C2F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2D6C2F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2D6C2F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2D6C2F">
        <w:rPr>
          <w:rFonts w:ascii="Angsana New" w:hAnsi="Angsana New"/>
          <w:sz w:val="30"/>
          <w:szCs w:val="30"/>
          <w:cs/>
        </w:rPr>
        <w:tab/>
      </w:r>
      <w:r w:rsidR="00A552BC" w:rsidRPr="002D6C2F">
        <w:rPr>
          <w:rFonts w:ascii="Angsana New" w:hAnsi="Angsana New"/>
          <w:sz w:val="30"/>
          <w:szCs w:val="30"/>
          <w:cs/>
        </w:rPr>
        <w:tab/>
        <w:t>:</w:t>
      </w:r>
      <w:r w:rsidR="00A552BC" w:rsidRPr="002D6C2F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2D6C2F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2D6C2F">
        <w:rPr>
          <w:rFonts w:ascii="Angsana New" w:hAnsi="Angsana New"/>
          <w:sz w:val="30"/>
          <w:szCs w:val="30"/>
        </w:rPr>
        <w:t xml:space="preserve">2 </w:t>
      </w:r>
      <w:r w:rsidR="00A552BC" w:rsidRPr="002D6C2F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สุโขทัย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</w:rPr>
        <w:tab/>
        <w:t xml:space="preserve">221 </w:t>
      </w:r>
      <w:r w:rsidRPr="002D6C2F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D6C2F">
        <w:rPr>
          <w:rFonts w:ascii="Angsana New" w:hAnsi="Angsana New"/>
          <w:sz w:val="30"/>
          <w:szCs w:val="30"/>
        </w:rPr>
        <w:t>4</w:t>
      </w:r>
      <w:r w:rsidRPr="002D6C2F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2D6C2F">
        <w:rPr>
          <w:rFonts w:ascii="Angsana New" w:hAnsi="Angsana New" w:hint="cs"/>
          <w:sz w:val="30"/>
          <w:szCs w:val="30"/>
          <w:cs/>
        </w:rPr>
        <w:t>สุโขทัย</w:t>
      </w:r>
      <w:r w:rsidRPr="002D6C2F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บุรีรัมย์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</w:rPr>
        <w:tab/>
        <w:t xml:space="preserve">333 </w:t>
      </w:r>
      <w:r w:rsidRPr="002D6C2F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D6C2F">
        <w:rPr>
          <w:rFonts w:ascii="Angsana New" w:hAnsi="Angsana New"/>
          <w:sz w:val="30"/>
          <w:szCs w:val="30"/>
        </w:rPr>
        <w:t>16</w:t>
      </w:r>
      <w:r w:rsidRPr="002D6C2F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2D6C2F">
        <w:rPr>
          <w:rFonts w:ascii="Angsana New" w:hAnsi="Angsana New"/>
          <w:sz w:val="30"/>
          <w:szCs w:val="30"/>
        </w:rPr>
        <w:tab/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>34</w:t>
      </w:r>
      <w:r w:rsidRPr="002D6C2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D6C2F">
        <w:rPr>
          <w:rFonts w:ascii="Angsana New" w:hAnsi="Angsana New"/>
          <w:sz w:val="30"/>
          <w:szCs w:val="30"/>
        </w:rPr>
        <w:t xml:space="preserve">4 </w:t>
      </w:r>
      <w:r w:rsidRPr="002D6C2F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ขอนแก่น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>113</w:t>
      </w:r>
      <w:r w:rsidRPr="002D6C2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D6C2F">
        <w:rPr>
          <w:rFonts w:ascii="Angsana New" w:hAnsi="Angsana New"/>
          <w:sz w:val="30"/>
          <w:szCs w:val="30"/>
        </w:rPr>
        <w:t xml:space="preserve">4 </w:t>
      </w:r>
      <w:r w:rsidRPr="002D6C2F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ลำพูน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 xml:space="preserve">131 </w:t>
      </w:r>
      <w:r w:rsidRPr="002D6C2F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2D6C2F">
        <w:rPr>
          <w:rFonts w:ascii="Angsana New" w:hAnsi="Angsana New"/>
          <w:sz w:val="30"/>
          <w:szCs w:val="30"/>
        </w:rPr>
        <w:t>15</w:t>
      </w:r>
      <w:r w:rsidRPr="002D6C2F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>สาขา ชลบุรี</w:t>
      </w:r>
      <w:r w:rsidRPr="002D6C2F">
        <w:rPr>
          <w:rFonts w:ascii="Angsana New" w:hAnsi="Angsana New"/>
          <w:sz w:val="30"/>
          <w:szCs w:val="30"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>999</w:t>
      </w:r>
      <w:r w:rsidRPr="002D6C2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D6C2F">
        <w:rPr>
          <w:rFonts w:ascii="Angsana New" w:hAnsi="Angsana New"/>
          <w:sz w:val="30"/>
          <w:szCs w:val="30"/>
        </w:rPr>
        <w:t>5</w:t>
      </w:r>
      <w:r w:rsidRPr="002D6C2F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2D6C2F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ab/>
      </w:r>
      <w:r w:rsidRPr="002D6C2F">
        <w:rPr>
          <w:rFonts w:ascii="Angsana New" w:hAnsi="Angsana New"/>
          <w:sz w:val="30"/>
          <w:szCs w:val="30"/>
          <w:cs/>
        </w:rPr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>41</w:t>
      </w:r>
      <w:r w:rsidRPr="002D6C2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D6C2F">
        <w:rPr>
          <w:rFonts w:ascii="Angsana New" w:hAnsi="Angsana New"/>
          <w:sz w:val="30"/>
          <w:szCs w:val="30"/>
        </w:rPr>
        <w:t>7</w:t>
      </w:r>
      <w:r w:rsidRPr="002D6C2F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2D6C2F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  <w:t xml:space="preserve">: </w:t>
      </w:r>
      <w:r w:rsidRPr="002D6C2F">
        <w:rPr>
          <w:rFonts w:ascii="Angsana New" w:hAnsi="Angsana New"/>
          <w:sz w:val="30"/>
          <w:szCs w:val="30"/>
        </w:rPr>
        <w:t>160</w:t>
      </w:r>
      <w:r w:rsidRPr="002D6C2F">
        <w:rPr>
          <w:rFonts w:ascii="Angsana New" w:hAnsi="Angsana New"/>
          <w:sz w:val="30"/>
          <w:szCs w:val="30"/>
          <w:cs/>
        </w:rPr>
        <w:t>-</w:t>
      </w:r>
      <w:r w:rsidRPr="002D6C2F">
        <w:rPr>
          <w:rFonts w:ascii="Angsana New" w:hAnsi="Angsana New"/>
          <w:sz w:val="30"/>
          <w:szCs w:val="30"/>
        </w:rPr>
        <w:t xml:space="preserve">161 </w:t>
      </w:r>
      <w:r w:rsidRPr="002D6C2F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3</w:t>
      </w:r>
      <w:r w:rsidRPr="002D6C2F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2D6C2F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2D6C2F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2D6C2F">
        <w:rPr>
          <w:rFonts w:ascii="Angsana New" w:hAnsi="Angsana New"/>
          <w:sz w:val="30"/>
          <w:szCs w:val="30"/>
        </w:rPr>
        <w:t>2</w:t>
      </w:r>
      <w:r w:rsidRPr="002D6C2F">
        <w:rPr>
          <w:rFonts w:ascii="Angsana New" w:hAnsi="Angsana New"/>
          <w:sz w:val="30"/>
          <w:szCs w:val="30"/>
        </w:rPr>
        <w:tab/>
      </w:r>
      <w:r w:rsidRPr="002D6C2F">
        <w:rPr>
          <w:rFonts w:ascii="Angsana New" w:hAnsi="Angsana New"/>
          <w:sz w:val="30"/>
          <w:szCs w:val="30"/>
        </w:rPr>
        <w:tab/>
      </w:r>
      <w:r w:rsidRPr="002D6C2F">
        <w:rPr>
          <w:rFonts w:ascii="Angsana New" w:hAnsi="Angsana New"/>
          <w:sz w:val="30"/>
          <w:szCs w:val="30"/>
          <w:cs/>
        </w:rPr>
        <w:t>:</w:t>
      </w: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/>
          <w:sz w:val="30"/>
          <w:szCs w:val="30"/>
        </w:rPr>
        <w:t>311</w:t>
      </w:r>
      <w:r w:rsidRPr="002D6C2F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2D6C2F">
        <w:rPr>
          <w:rFonts w:ascii="Angsana New" w:hAnsi="Angsana New"/>
          <w:sz w:val="30"/>
          <w:szCs w:val="30"/>
        </w:rPr>
        <w:t>2</w:t>
      </w:r>
      <w:r w:rsidRPr="002D6C2F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2D6C2F">
        <w:rPr>
          <w:rFonts w:ascii="Angsana New" w:hAnsi="Angsana New" w:hint="cs"/>
          <w:sz w:val="30"/>
          <w:szCs w:val="30"/>
          <w:cs/>
        </w:rPr>
        <w:t>อิรุณ</w:t>
      </w:r>
      <w:r w:rsidRPr="002D6C2F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77777777" w:rsidR="0038178F" w:rsidRPr="002D6C2F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77777777" w:rsidR="00A552BC" w:rsidRPr="002D6C2F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</w:t>
      </w:r>
      <w:r w:rsidRPr="002D6C2F">
        <w:rPr>
          <w:rFonts w:ascii="Angsana New" w:hAnsi="Angsana New" w:cs="Angsana New" w:hint="cs"/>
          <w:sz w:val="30"/>
          <w:szCs w:val="30"/>
          <w:cs/>
          <w:lang w:bidi="th-TH"/>
        </w:rPr>
        <w:t>ปีไ</w:t>
      </w: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2D6C2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2D6C2F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2D6C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2D6C2F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2D6C2F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ประกอบธุร</w:t>
      </w:r>
      <w:r w:rsidRPr="002D6C2F">
        <w:rPr>
          <w:rFonts w:ascii="Angsana New" w:hAnsi="Angsana New" w:hint="cs"/>
          <w:i/>
          <w:iCs/>
          <w:sz w:val="30"/>
          <w:szCs w:val="30"/>
          <w:cs/>
        </w:rPr>
        <w:t>กิ</w:t>
      </w:r>
      <w:r w:rsidRPr="002D6C2F">
        <w:rPr>
          <w:rFonts w:ascii="Angsana New" w:hAnsi="Angsana New" w:hint="cs"/>
          <w:sz w:val="30"/>
          <w:szCs w:val="30"/>
          <w:cs/>
        </w:rPr>
        <w:t>จ</w:t>
      </w:r>
    </w:p>
    <w:p w14:paraId="71E0CBD8" w14:textId="77777777" w:rsidR="00DE2526" w:rsidRPr="002D6C2F" w:rsidRDefault="00A552BC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บริษัท</w:t>
      </w:r>
      <w:r w:rsidR="00DE2526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7F9071E" w14:textId="647F1AB9" w:rsidR="00DE2526" w:rsidRPr="002D6C2F" w:rsidRDefault="00DE2526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บริษัท</w:t>
      </w:r>
      <w:r w:rsidRPr="002D6C2F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2D6C2F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2D6C2F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2D6C2F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2D6C2F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2D6C2F">
        <w:rPr>
          <w:rFonts w:ascii="Angsana New" w:hAnsi="Angsana New" w:hint="cs"/>
          <w:sz w:val="30"/>
          <w:szCs w:val="30"/>
          <w:cs/>
        </w:rPr>
        <w:t xml:space="preserve">ิดตั้งระบบสายส่งไฟฟ้าแรงสูง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115</w:t>
      </w:r>
      <w:r w:rsidRPr="002D6C2F">
        <w:rPr>
          <w:rFonts w:ascii="Angsana New" w:hAnsi="Angsana New"/>
          <w:sz w:val="30"/>
          <w:szCs w:val="30"/>
        </w:rPr>
        <w:t>KV</w:t>
      </w:r>
      <w:r w:rsidRPr="002D6C2F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2D6C2F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2D6C2F">
        <w:rPr>
          <w:rFonts w:ascii="Angsana New" w:hAnsi="Angsana New"/>
          <w:sz w:val="30"/>
          <w:szCs w:val="30"/>
          <w:cs/>
        </w:rPr>
        <w:t>จำหน่าย</w:t>
      </w:r>
      <w:r w:rsidR="009B19F1" w:rsidRPr="002D6C2F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792E83D" w14:textId="77777777" w:rsidR="007107D8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675BA" w14:textId="77777777" w:rsidR="00AD62DF" w:rsidRPr="002D6C2F" w:rsidRDefault="00AD62D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77777777" w:rsidR="00D47883" w:rsidRPr="002D6C2F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2D6C2F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ข้อมูลทางการเงินระหว่างกาล                                    </w:t>
      </w:r>
    </w:p>
    <w:p w14:paraId="2DCFB6B6" w14:textId="77777777" w:rsidR="00D47883" w:rsidRPr="002D6C2F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pacing w:val="4"/>
          <w:sz w:val="30"/>
          <w:szCs w:val="30"/>
        </w:rPr>
        <w:t>2</w:t>
      </w:r>
      <w:r w:rsidRPr="002D6C2F">
        <w:rPr>
          <w:rFonts w:ascii="Angsana New" w:hAnsi="Angsana New"/>
          <w:spacing w:val="4"/>
          <w:sz w:val="30"/>
          <w:szCs w:val="30"/>
          <w:cs/>
        </w:rPr>
        <w:t>.</w:t>
      </w:r>
      <w:r w:rsidRPr="002D6C2F">
        <w:rPr>
          <w:rFonts w:ascii="Angsana New" w:hAnsi="Angsana New"/>
          <w:spacing w:val="4"/>
          <w:sz w:val="30"/>
          <w:szCs w:val="30"/>
        </w:rPr>
        <w:t>1</w:t>
      </w:r>
      <w:r w:rsidRPr="002D6C2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2D6C2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D6C2F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2D6C2F">
        <w:rPr>
          <w:rFonts w:ascii="Angsana New" w:hAnsi="Angsana New"/>
          <w:spacing w:val="4"/>
          <w:sz w:val="30"/>
          <w:szCs w:val="30"/>
        </w:rPr>
        <w:t>34</w:t>
      </w:r>
      <w:r w:rsidRPr="002D6C2F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r w:rsidR="00A41D83" w:rsidRPr="002D6C2F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2D6C2F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2D6C2F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54543A89" w:rsidR="00D47883" w:rsidRPr="002D6C2F" w:rsidRDefault="0039094D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รายงาน</w:t>
      </w:r>
      <w:r w:rsidR="00A41D83" w:rsidRPr="002D6C2F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="00D47883" w:rsidRPr="002D6C2F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2D6C2F">
        <w:rPr>
          <w:rFonts w:ascii="Angsana New" w:hAnsi="Angsana New"/>
          <w:sz w:val="30"/>
          <w:szCs w:val="30"/>
        </w:rPr>
        <w:t>31</w:t>
      </w:r>
      <w:r w:rsidR="00D47883" w:rsidRPr="002D6C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2D6C2F">
        <w:rPr>
          <w:rFonts w:ascii="Angsana New" w:hAnsi="Angsana New"/>
          <w:sz w:val="30"/>
          <w:szCs w:val="30"/>
        </w:rPr>
        <w:t>25</w:t>
      </w:r>
      <w:r w:rsidR="009B19F1" w:rsidRPr="002D6C2F">
        <w:rPr>
          <w:rFonts w:ascii="Angsana New" w:hAnsi="Angsana New"/>
          <w:sz w:val="30"/>
          <w:szCs w:val="30"/>
        </w:rPr>
        <w:t>6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6</w:t>
      </w:r>
      <w:r w:rsidR="00D47883" w:rsidRPr="002D6C2F">
        <w:rPr>
          <w:rFonts w:ascii="Angsana New" w:hAnsi="Angsana New"/>
          <w:sz w:val="30"/>
          <w:szCs w:val="30"/>
          <w:cs/>
        </w:rPr>
        <w:br/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แสดงรายการเช่นเดียวกับงบการเงินประจำปี ดังนั้นการอ่าน</w:t>
      </w:r>
      <w:r w:rsidR="00A41D83" w:rsidRPr="002D6C2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D6C2F">
        <w:rPr>
          <w:rFonts w:ascii="Angsana New" w:hAnsi="Angsana New"/>
          <w:sz w:val="30"/>
          <w:szCs w:val="30"/>
          <w:cs/>
        </w:rPr>
        <w:t>นี้จึงควรอ่านควบคู่กับงบการเงินของ</w:t>
      </w:r>
      <w:r w:rsidR="007A3AC4" w:rsidRPr="002D6C2F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2D6C2F">
        <w:rPr>
          <w:rFonts w:ascii="Angsana New" w:hAnsi="Angsana New"/>
          <w:sz w:val="30"/>
          <w:szCs w:val="30"/>
          <w:cs/>
        </w:rPr>
        <w:t>บริษัท</w:t>
      </w:r>
      <w:r w:rsidR="00D47883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2D6C2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2D6C2F">
        <w:rPr>
          <w:rFonts w:ascii="Angsana New" w:hAnsi="Angsana New"/>
          <w:sz w:val="30"/>
          <w:szCs w:val="30"/>
        </w:rPr>
        <w:t>31</w:t>
      </w:r>
      <w:r w:rsidR="00D47883" w:rsidRPr="002D6C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2D6C2F">
        <w:rPr>
          <w:rFonts w:ascii="Angsana New" w:hAnsi="Angsana New"/>
          <w:sz w:val="30"/>
          <w:szCs w:val="30"/>
        </w:rPr>
        <w:t>256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6</w:t>
      </w:r>
    </w:p>
    <w:p w14:paraId="7F05455C" w14:textId="77777777" w:rsidR="00D47883" w:rsidRPr="002D6C2F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77777777" w:rsidR="00D47883" w:rsidRPr="002D6C2F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2D6C2F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77777777" w:rsidR="001F5A7E" w:rsidRPr="002D6C2F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D6C2F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2D6C2F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2D6C2F">
        <w:rPr>
          <w:rFonts w:ascii="Angsana New" w:hAnsi="Angsana New"/>
          <w:sz w:val="30"/>
          <w:szCs w:val="30"/>
          <w:cs/>
        </w:rPr>
        <w:t>บริษัท</w:t>
      </w:r>
      <w:r w:rsidR="00D47883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2D6C2F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Pr="002D6C2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D6C2F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2D6C2F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2D6C2F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2D6C2F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6C9C46ED" w14:textId="77777777" w:rsidR="001F5A7E" w:rsidRPr="002D6C2F" w:rsidRDefault="00A41D83" w:rsidP="00576908">
      <w:pPr>
        <w:spacing w:line="240" w:lineRule="auto"/>
        <w:ind w:left="426" w:firstLine="114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F5A7E" w:rsidRPr="002D6C2F">
        <w:rPr>
          <w:rFonts w:ascii="Angsana New" w:hAnsi="Angsana New"/>
          <w:sz w:val="30"/>
          <w:szCs w:val="30"/>
          <w:cs/>
        </w:rPr>
        <w:t>ระหว่างกาล</w:t>
      </w:r>
      <w:r w:rsidRPr="002D6C2F">
        <w:rPr>
          <w:rFonts w:ascii="Angsana New" w:hAnsi="Angsana New" w:hint="cs"/>
          <w:sz w:val="30"/>
          <w:szCs w:val="30"/>
          <w:cs/>
        </w:rPr>
        <w:t>ได้รวมงบการเงินของกลุ่มบริษัท</w:t>
      </w:r>
      <w:r w:rsidR="001F5A7E" w:rsidRPr="002D6C2F">
        <w:rPr>
          <w:rFonts w:ascii="Angsana New" w:hAnsi="Angsana New"/>
          <w:sz w:val="30"/>
          <w:szCs w:val="30"/>
          <w:cs/>
        </w:rPr>
        <w:t xml:space="preserve"> ดัง</w:t>
      </w:r>
      <w:r w:rsidRPr="002D6C2F">
        <w:rPr>
          <w:rFonts w:ascii="Angsana New" w:hAnsi="Angsana New" w:hint="cs"/>
          <w:sz w:val="30"/>
          <w:szCs w:val="30"/>
          <w:cs/>
        </w:rPr>
        <w:t>ต่อไป</w:t>
      </w:r>
      <w:r w:rsidR="001F5A7E" w:rsidRPr="002D6C2F">
        <w:rPr>
          <w:rFonts w:ascii="Angsana New" w:hAnsi="Angsana New"/>
          <w:sz w:val="30"/>
          <w:szCs w:val="30"/>
          <w:cs/>
        </w:rPr>
        <w:t>นี้</w:t>
      </w:r>
    </w:p>
    <w:tbl>
      <w:tblPr>
        <w:tblStyle w:val="TableGrid"/>
        <w:tblW w:w="10932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1080"/>
        <w:gridCol w:w="2880"/>
        <w:gridCol w:w="1080"/>
        <w:gridCol w:w="1080"/>
        <w:gridCol w:w="1080"/>
      </w:tblGrid>
      <w:tr w:rsidR="0031137A" w:rsidRPr="002D6C2F" w14:paraId="0C362DD0" w14:textId="77777777" w:rsidTr="00575385">
        <w:trPr>
          <w:trHeight w:val="290"/>
        </w:trPr>
        <w:tc>
          <w:tcPr>
            <w:tcW w:w="10932" w:type="dxa"/>
            <w:gridSpan w:val="6"/>
            <w:vAlign w:val="bottom"/>
          </w:tcPr>
          <w:p w14:paraId="4259DB13" w14:textId="77777777" w:rsidR="001F5A7E" w:rsidRPr="002D6C2F" w:rsidRDefault="001F5A7E" w:rsidP="0099502B">
            <w:pPr>
              <w:spacing w:line="240" w:lineRule="auto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31137A" w:rsidRPr="002D6C2F" w14:paraId="36C0D4CA" w14:textId="77777777" w:rsidTr="00575385">
        <w:trPr>
          <w:trHeight w:val="290"/>
        </w:trPr>
        <w:tc>
          <w:tcPr>
            <w:tcW w:w="3732" w:type="dxa"/>
            <w:vAlign w:val="bottom"/>
          </w:tcPr>
          <w:p w14:paraId="15884A19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8F6A24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20E79E61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70B3A4A9" w14:textId="77777777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1137A" w:rsidRPr="002D6C2F" w14:paraId="51FA8F6B" w14:textId="77777777" w:rsidTr="00575385">
        <w:tc>
          <w:tcPr>
            <w:tcW w:w="3732" w:type="dxa"/>
            <w:vAlign w:val="bottom"/>
          </w:tcPr>
          <w:p w14:paraId="1EB02AB8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7638672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7029A6B1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8ECC7FE" w14:textId="5C52F898" w:rsidR="001F5A7E" w:rsidRPr="002D6C2F" w:rsidRDefault="005C4D58" w:rsidP="001F5A7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31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7EC12021" w14:textId="77777777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1137A" w:rsidRPr="002D6C2F" w14:paraId="7500CC94" w14:textId="77777777" w:rsidTr="00575385">
        <w:tc>
          <w:tcPr>
            <w:tcW w:w="3732" w:type="dxa"/>
            <w:vAlign w:val="bottom"/>
          </w:tcPr>
          <w:p w14:paraId="145CD869" w14:textId="77777777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8E6F422" w14:textId="77777777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5F309AD6" w14:textId="77777777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66B0DF74" w14:textId="156B4E33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A794B92" w14:textId="3176F820" w:rsidR="001F5A7E" w:rsidRPr="002D6C2F" w:rsidRDefault="001F5A7E" w:rsidP="0066265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0A54DF22" w14:textId="3EBE8452" w:rsidR="001F5A7E" w:rsidRPr="002D6C2F" w:rsidRDefault="001F5A7E" w:rsidP="0099502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1137A" w:rsidRPr="002D6C2F" w14:paraId="44FE4D1A" w14:textId="77777777" w:rsidTr="00575385">
        <w:tc>
          <w:tcPr>
            <w:tcW w:w="3732" w:type="dxa"/>
            <w:vAlign w:val="bottom"/>
          </w:tcPr>
          <w:p w14:paraId="3AB53091" w14:textId="77777777" w:rsidR="001F5A7E" w:rsidRPr="002D6C2F" w:rsidRDefault="001F5A7E" w:rsidP="0099502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  <w:vAlign w:val="bottom"/>
          </w:tcPr>
          <w:p w14:paraId="54150C9B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6917FA8" w14:textId="77777777" w:rsidR="001F5A7E" w:rsidRPr="002D6C2F" w:rsidRDefault="001F5A7E" w:rsidP="0099502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DB38B4" w14:textId="77777777" w:rsidR="001F5A7E" w:rsidRPr="002D6C2F" w:rsidRDefault="001F5A7E" w:rsidP="0099502B">
            <w:pPr>
              <w:tabs>
                <w:tab w:val="decimal" w:pos="576"/>
              </w:tabs>
              <w:spacing w:line="240" w:lineRule="auto"/>
              <w:ind w:right="3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1B4814" w14:textId="77777777" w:rsidR="001F5A7E" w:rsidRPr="002D6C2F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A8F651" w14:textId="77777777" w:rsidR="001F5A7E" w:rsidRPr="002D6C2F" w:rsidRDefault="001F5A7E" w:rsidP="0099502B">
            <w:pPr>
              <w:tabs>
                <w:tab w:val="decimal" w:pos="57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178F" w:rsidRPr="002D6C2F" w14:paraId="1C64FB85" w14:textId="77777777" w:rsidTr="00575385">
        <w:tc>
          <w:tcPr>
            <w:tcW w:w="3732" w:type="dxa"/>
          </w:tcPr>
          <w:p w14:paraId="6AE0C9D1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1080" w:type="dxa"/>
          </w:tcPr>
          <w:p w14:paraId="4CAB3BEE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  <w:vAlign w:val="bottom"/>
          </w:tcPr>
          <w:p w14:paraId="6026ED9B" w14:textId="77777777" w:rsidR="0038178F" w:rsidRPr="002D6C2F" w:rsidRDefault="0038178F" w:rsidP="0038178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50762C79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094FDA4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4ED354B1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10020A22" w14:textId="77777777" w:rsidTr="00575385">
        <w:tc>
          <w:tcPr>
            <w:tcW w:w="3732" w:type="dxa"/>
            <w:vAlign w:val="bottom"/>
          </w:tcPr>
          <w:p w14:paraId="6911E266" w14:textId="32B8B24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350138"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สยามเทคนิคคอนกรีต (สระบุรี) จำกัด</w:t>
            </w:r>
          </w:p>
        </w:tc>
        <w:tc>
          <w:tcPr>
            <w:tcW w:w="1080" w:type="dxa"/>
          </w:tcPr>
          <w:p w14:paraId="6E274F06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50F8F90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71038736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672538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30B9FE6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02837A3B" w14:textId="77777777" w:rsidTr="00575385">
        <w:tc>
          <w:tcPr>
            <w:tcW w:w="3732" w:type="dxa"/>
            <w:vAlign w:val="bottom"/>
          </w:tcPr>
          <w:p w14:paraId="394B6A15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1080" w:type="dxa"/>
          </w:tcPr>
          <w:p w14:paraId="1D317628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D8E9DCC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3348569B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92F3453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2F740F3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67050659" w14:textId="77777777" w:rsidTr="00575385">
        <w:tc>
          <w:tcPr>
            <w:tcW w:w="3732" w:type="dxa"/>
            <w:vAlign w:val="bottom"/>
          </w:tcPr>
          <w:p w14:paraId="08F4D5A5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1080" w:type="dxa"/>
          </w:tcPr>
          <w:p w14:paraId="33B4D4DD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B56FC6A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31E4CCF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75585A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CCB1C30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74F08871" w14:textId="77777777" w:rsidTr="00575385">
        <w:tc>
          <w:tcPr>
            <w:tcW w:w="3732" w:type="dxa"/>
            <w:vAlign w:val="bottom"/>
          </w:tcPr>
          <w:p w14:paraId="46D164EA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1080" w:type="dxa"/>
          </w:tcPr>
          <w:p w14:paraId="6A194404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66533394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0EEA4B6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7E319BD3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033F951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05D9000A" w14:textId="77777777" w:rsidTr="00575385">
        <w:tc>
          <w:tcPr>
            <w:tcW w:w="3732" w:type="dxa"/>
            <w:vAlign w:val="bottom"/>
          </w:tcPr>
          <w:p w14:paraId="4AAF4618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1080" w:type="dxa"/>
          </w:tcPr>
          <w:p w14:paraId="4120E80D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67312B1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27A0CD38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EDAAAB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EB94D58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01D74B3C" w14:textId="77777777" w:rsidTr="00575385">
        <w:tc>
          <w:tcPr>
            <w:tcW w:w="3732" w:type="dxa"/>
            <w:vAlign w:val="bottom"/>
          </w:tcPr>
          <w:p w14:paraId="70E335A7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1080" w:type="dxa"/>
          </w:tcPr>
          <w:p w14:paraId="578E4672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08316A25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AC1C20A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63DE71B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2FD7B8BF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57A6F999" w14:textId="77777777" w:rsidTr="00575385">
        <w:tc>
          <w:tcPr>
            <w:tcW w:w="3732" w:type="dxa"/>
            <w:vAlign w:val="bottom"/>
          </w:tcPr>
          <w:p w14:paraId="3B6DFA17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สยามเทคนิค ไมโครไพลน์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05200E2B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39CC2884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683B1FD3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F40D39E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350338CE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43B44C2C" w14:textId="77777777" w:rsidTr="00575385">
        <w:tc>
          <w:tcPr>
            <w:tcW w:w="3732" w:type="dxa"/>
            <w:vAlign w:val="bottom"/>
          </w:tcPr>
          <w:p w14:paraId="3BC2365A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1080" w:type="dxa"/>
          </w:tcPr>
          <w:p w14:paraId="24ABF762" w14:textId="77777777" w:rsidR="0038178F" w:rsidRPr="002D6C2F" w:rsidRDefault="0038178F" w:rsidP="0038178F">
            <w:pPr>
              <w:jc w:val="center"/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743E3886" w14:textId="77777777" w:rsidR="0038178F" w:rsidRPr="002D6C2F" w:rsidRDefault="0038178F" w:rsidP="0038178F"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จำหน่ายผลิตภัณฑ์คอนกรีตอัดแรง</w:t>
            </w:r>
          </w:p>
        </w:tc>
        <w:tc>
          <w:tcPr>
            <w:tcW w:w="1080" w:type="dxa"/>
          </w:tcPr>
          <w:p w14:paraId="120B694A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5AD2F20E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699CE970" w14:textId="77777777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  <w:tr w:rsidR="0038178F" w:rsidRPr="002D6C2F" w14:paraId="20B96D15" w14:textId="77777777" w:rsidTr="00575385">
        <w:tc>
          <w:tcPr>
            <w:tcW w:w="3732" w:type="dxa"/>
            <w:vAlign w:val="bottom"/>
          </w:tcPr>
          <w:p w14:paraId="76DB0FB2" w14:textId="77777777" w:rsidR="0038178F" w:rsidRPr="002D6C2F" w:rsidRDefault="0038178F" w:rsidP="00381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1080" w:type="dxa"/>
          </w:tcPr>
          <w:p w14:paraId="4CF60617" w14:textId="77777777" w:rsidR="0038178F" w:rsidRPr="002D6C2F" w:rsidRDefault="0038178F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155485E3" w14:textId="77777777" w:rsidR="0038178F" w:rsidRPr="002D6C2F" w:rsidRDefault="0038178F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1080" w:type="dxa"/>
          </w:tcPr>
          <w:p w14:paraId="66A10DA9" w14:textId="77777777" w:rsidR="0038178F" w:rsidRPr="002D6C2F" w:rsidRDefault="0038178F" w:rsidP="00C10B78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99.999</w:t>
            </w:r>
            <w:r w:rsidR="00C10B78" w:rsidRPr="002D6C2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B95EF13" w14:textId="68EBEE94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99.999</w:t>
            </w:r>
            <w:r w:rsidR="00350138" w:rsidRPr="002D6C2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52018E35" w14:textId="18F5F180" w:rsidR="0038178F" w:rsidRPr="002D6C2F" w:rsidRDefault="0038178F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99.999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</w:tr>
      <w:tr w:rsidR="00877F49" w:rsidRPr="002D6C2F" w14:paraId="0BE7AB93" w14:textId="77777777" w:rsidTr="00575385">
        <w:tc>
          <w:tcPr>
            <w:tcW w:w="3732" w:type="dxa"/>
            <w:vAlign w:val="bottom"/>
          </w:tcPr>
          <w:p w14:paraId="049A92B4" w14:textId="77777777" w:rsidR="00877F49" w:rsidRPr="002D6C2F" w:rsidRDefault="00877F49" w:rsidP="00877F49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AAF39" w14:textId="77777777" w:rsidR="00877F49" w:rsidRPr="002D6C2F" w:rsidRDefault="00877F49" w:rsidP="003817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04210184" w14:textId="77777777" w:rsidR="00877F49" w:rsidRPr="002D6C2F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43D656" w14:textId="77777777" w:rsidR="00877F49" w:rsidRPr="002D6C2F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824942" w14:textId="77777777" w:rsidR="00877F49" w:rsidRPr="002D6C2F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411C4D" w14:textId="77777777" w:rsidR="00877F49" w:rsidRPr="002D6C2F" w:rsidRDefault="00877F49" w:rsidP="00877F49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5E6CAD" w:rsidRPr="002D6C2F" w14:paraId="4B091916" w14:textId="77777777" w:rsidTr="00575385">
        <w:tc>
          <w:tcPr>
            <w:tcW w:w="3732" w:type="dxa"/>
            <w:vAlign w:val="bottom"/>
          </w:tcPr>
          <w:p w14:paraId="51ADF05B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8EAB79D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7F92D2BB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</w:tcPr>
          <w:p w14:paraId="3EAB41D3" w14:textId="77777777" w:rsidR="005E6CAD" w:rsidRPr="002D6C2F" w:rsidRDefault="005E6CAD" w:rsidP="005E6CAD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5E6CAD" w:rsidRPr="002D6C2F" w14:paraId="078688F8" w14:textId="77777777" w:rsidTr="00575385">
        <w:tc>
          <w:tcPr>
            <w:tcW w:w="3732" w:type="dxa"/>
            <w:vAlign w:val="bottom"/>
          </w:tcPr>
          <w:p w14:paraId="37144E3D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0A4D8F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80" w:type="dxa"/>
            <w:vAlign w:val="bottom"/>
          </w:tcPr>
          <w:p w14:paraId="234E20CC" w14:textId="77777777" w:rsidR="005E6CAD" w:rsidRPr="002D6C2F" w:rsidRDefault="005E6CAD" w:rsidP="00877F49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074CEE48" w14:textId="52E76A51" w:rsidR="005E6CAD" w:rsidRPr="002D6C2F" w:rsidRDefault="005C4D58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5DEE2A" w14:textId="77777777" w:rsidR="005E6CAD" w:rsidRPr="002D6C2F" w:rsidRDefault="005E6CAD" w:rsidP="00877F49">
            <w:pPr>
              <w:tabs>
                <w:tab w:val="decimal" w:pos="576"/>
              </w:tabs>
              <w:spacing w:line="240" w:lineRule="auto"/>
              <w:ind w:right="36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77F49" w:rsidRPr="002D6C2F" w14:paraId="1A862612" w14:textId="77777777" w:rsidTr="00575385">
        <w:tc>
          <w:tcPr>
            <w:tcW w:w="3732" w:type="dxa"/>
            <w:vAlign w:val="bottom"/>
          </w:tcPr>
          <w:p w14:paraId="4F413F0D" w14:textId="77777777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51CAEF7" w14:textId="77777777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vAlign w:val="bottom"/>
          </w:tcPr>
          <w:p w14:paraId="0870FA06" w14:textId="77777777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713465CF" w14:textId="6BE5D413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7C0A69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0232A7CB" w14:textId="3EE2F9CE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5C4D58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5BD84E" w14:textId="194FAECC" w:rsidR="00877F49" w:rsidRPr="002D6C2F" w:rsidRDefault="00877F49" w:rsidP="00877F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</w:tr>
      <w:tr w:rsidR="00877F49" w:rsidRPr="002D6C2F" w14:paraId="773141B2" w14:textId="77777777" w:rsidTr="00575385">
        <w:tc>
          <w:tcPr>
            <w:tcW w:w="4812" w:type="dxa"/>
            <w:gridSpan w:val="2"/>
            <w:vAlign w:val="bottom"/>
          </w:tcPr>
          <w:p w14:paraId="276F4327" w14:textId="77777777" w:rsidR="00877F49" w:rsidRPr="002D6C2F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บริษัทย่อยทางอ้อมที่ถือหุ้นโดย </w:t>
            </w:r>
            <w:r w:rsidRPr="002D6C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880" w:type="dxa"/>
          </w:tcPr>
          <w:p w14:paraId="726FF500" w14:textId="77777777" w:rsidR="00877F49" w:rsidRPr="002D6C2F" w:rsidRDefault="00877F49" w:rsidP="003817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16E5EE" w14:textId="77777777" w:rsidR="00877F49" w:rsidRPr="002D6C2F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7FA8B7" w14:textId="77777777" w:rsidR="00877F49" w:rsidRPr="002D6C2F" w:rsidRDefault="00877F49" w:rsidP="0038178F">
            <w:pPr>
              <w:tabs>
                <w:tab w:val="decimal" w:pos="57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78325F" w14:textId="77777777" w:rsidR="00877F49" w:rsidRPr="002D6C2F" w:rsidRDefault="00877F49" w:rsidP="0038178F">
            <w:pPr>
              <w:tabs>
                <w:tab w:val="decimal" w:pos="576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7F49" w:rsidRPr="002D6C2F" w14:paraId="31F06368" w14:textId="77777777" w:rsidTr="00575385">
        <w:tc>
          <w:tcPr>
            <w:tcW w:w="3732" w:type="dxa"/>
            <w:vAlign w:val="bottom"/>
          </w:tcPr>
          <w:p w14:paraId="37B24C0A" w14:textId="77777777" w:rsidR="00877F49" w:rsidRPr="002D6C2F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1080" w:type="dxa"/>
          </w:tcPr>
          <w:p w14:paraId="4E1BF792" w14:textId="77777777" w:rsidR="00877F49" w:rsidRPr="002D6C2F" w:rsidRDefault="00877F49" w:rsidP="00877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80" w:type="dxa"/>
          </w:tcPr>
          <w:p w14:paraId="21F57103" w14:textId="77777777" w:rsidR="00877F49" w:rsidRPr="002D6C2F" w:rsidRDefault="00877F49" w:rsidP="00877F4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1080" w:type="dxa"/>
          </w:tcPr>
          <w:p w14:paraId="5FFD32D1" w14:textId="77777777" w:rsidR="00877F49" w:rsidRPr="002D6C2F" w:rsidRDefault="00877F49" w:rsidP="00877F49">
            <w:pPr>
              <w:tabs>
                <w:tab w:val="decimal" w:pos="576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80" w:type="dxa"/>
          </w:tcPr>
          <w:p w14:paraId="0F9354A5" w14:textId="77777777" w:rsidR="00877F49" w:rsidRPr="002D6C2F" w:rsidRDefault="00877F49" w:rsidP="00877F49">
            <w:pPr>
              <w:tabs>
                <w:tab w:val="decimal" w:pos="57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222F3D1" w14:textId="283F918B" w:rsidR="00877F49" w:rsidRPr="002D6C2F" w:rsidRDefault="005C4D58" w:rsidP="00877F49">
            <w:pPr>
              <w:tabs>
                <w:tab w:val="decimal" w:pos="576"/>
              </w:tabs>
              <w:spacing w:line="240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</w:tr>
    </w:tbl>
    <w:p w14:paraId="6E225562" w14:textId="77777777" w:rsidR="00877F49" w:rsidRPr="002D6C2F" w:rsidRDefault="00877F49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bookmarkStart w:id="1" w:name="_MON_1650551726"/>
      <w:bookmarkStart w:id="2" w:name="_MON_1650551774"/>
      <w:bookmarkStart w:id="3" w:name="_MON_1650551837"/>
      <w:bookmarkStart w:id="4" w:name="_MON_1650551863"/>
      <w:bookmarkStart w:id="5" w:name="_MON_1650551904"/>
      <w:bookmarkStart w:id="6" w:name="_MON_1650551921"/>
      <w:bookmarkStart w:id="7" w:name="_MON_1650551926"/>
      <w:bookmarkStart w:id="8" w:name="_MON_1650551989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32912E" w14:textId="77777777" w:rsidR="00A41D83" w:rsidRPr="002D6C2F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CF85FDC" w14:textId="77777777" w:rsidR="00A41D83" w:rsidRPr="002D6C2F" w:rsidRDefault="00A41D83" w:rsidP="001F5A7E">
      <w:pPr>
        <w:spacing w:before="120" w:after="120" w:line="240" w:lineRule="auto"/>
        <w:ind w:left="425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ซึ่ง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F826611" w14:textId="77777777" w:rsidR="00880884" w:rsidRPr="002D6C2F" w:rsidRDefault="00880884" w:rsidP="00880884">
      <w:pPr>
        <w:spacing w:before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D6C2F">
        <w:rPr>
          <w:rFonts w:ascii="Angsana New" w:hAnsi="Angsana New" w:hint="cs"/>
          <w:spacing w:val="-6"/>
          <w:sz w:val="30"/>
          <w:szCs w:val="30"/>
          <w:cs/>
        </w:rPr>
        <w:t>การตัดรายการในงบการเงินรวม</w:t>
      </w:r>
    </w:p>
    <w:p w14:paraId="789290A2" w14:textId="77777777" w:rsidR="00826A2D" w:rsidRPr="002D6C2F" w:rsidRDefault="00880884" w:rsidP="00826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D6C2F">
        <w:rPr>
          <w:rFonts w:ascii="Angsana New" w:hAnsi="Angsana New" w:hint="cs"/>
          <w:spacing w:val="-6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D6C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รวมถึงรายได้</w:t>
      </w:r>
      <w:r w:rsidRPr="002D6C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หรือค่าใช้จ่ายที่ยังไม่เกิดขึ้นจริงซึ่งเป็นผล</w:t>
      </w:r>
      <w:r w:rsidRPr="002D6C2F">
        <w:rPr>
          <w:rFonts w:ascii="Angsana New" w:hAnsi="Angsana New"/>
          <w:spacing w:val="-6"/>
          <w:sz w:val="30"/>
          <w:szCs w:val="30"/>
          <w:cs/>
        </w:rPr>
        <w:br/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มาจากรายการระหว่างกิจการในกลุ่ม</w:t>
      </w:r>
      <w:r w:rsidRPr="002D6C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ถูกตัดรายการในการจัดทำงบการเงินรวม</w:t>
      </w:r>
      <w:r w:rsidRPr="002D6C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กำไรที่ยังไม่เกิดขึ้นจริงซึ่งเป็นผล</w:t>
      </w:r>
      <w:r w:rsidRPr="002D6C2F">
        <w:rPr>
          <w:rFonts w:ascii="Angsana New" w:hAnsi="Angsana New"/>
          <w:spacing w:val="-6"/>
          <w:sz w:val="30"/>
          <w:szCs w:val="30"/>
          <w:cs/>
        </w:rPr>
        <w:br/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</w:t>
      </w:r>
      <w:r w:rsidRPr="002D6C2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826A2D" w:rsidRPr="002D6C2F">
        <w:rPr>
          <w:rFonts w:ascii="Angsana New" w:hAnsi="Angsana New" w:hint="cs"/>
          <w:spacing w:val="-6"/>
          <w:sz w:val="30"/>
          <w:szCs w:val="30"/>
          <w:cs/>
        </w:rPr>
        <w:t xml:space="preserve"> แต่เท่าที่เมื่อไม่มีหลักฐานการด้อยค่าเกิดขึ้น</w:t>
      </w:r>
    </w:p>
    <w:p w14:paraId="29C39DCD" w14:textId="77777777" w:rsidR="00880884" w:rsidRPr="002D6C2F" w:rsidRDefault="00826A2D" w:rsidP="00576908">
      <w:pPr>
        <w:spacing w:line="240" w:lineRule="auto"/>
        <w:ind w:left="426" w:right="-23"/>
        <w:jc w:val="thaiDistribute"/>
        <w:rPr>
          <w:rFonts w:ascii="Angsana New" w:hAnsi="Angsana New"/>
          <w:spacing w:val="-6"/>
          <w:sz w:val="30"/>
          <w:szCs w:val="30"/>
        </w:rPr>
      </w:pPr>
      <w:r w:rsidRPr="002D6C2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80884" w:rsidRPr="002D6C2F">
        <w:rPr>
          <w:rFonts w:ascii="Angsana New" w:hAnsi="Angsana New" w:hint="cs"/>
          <w:spacing w:val="-6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50897A31" w14:textId="77777777" w:rsidR="00206426" w:rsidRPr="002D6C2F" w:rsidRDefault="00206426" w:rsidP="00576908">
      <w:pPr>
        <w:spacing w:line="320" w:lineRule="exact"/>
        <w:ind w:left="634" w:hanging="634"/>
        <w:rPr>
          <w:rFonts w:cstheme="majorBidi"/>
        </w:rPr>
      </w:pPr>
    </w:p>
    <w:p w14:paraId="452196E5" w14:textId="77777777" w:rsidR="00A552BC" w:rsidRPr="002D6C2F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b/>
          <w:bCs/>
          <w:szCs w:val="30"/>
          <w:cs/>
        </w:rPr>
        <w:t>นโยบายการบัญชีที่สำคัญ</w:t>
      </w:r>
      <w:r w:rsidRPr="002D6C2F">
        <w:rPr>
          <w:b/>
          <w:bCs/>
          <w:cs/>
        </w:rPr>
        <w:t xml:space="preserve">    </w:t>
      </w:r>
    </w:p>
    <w:p w14:paraId="34A6BB04" w14:textId="6ED6705B" w:rsidR="00FA1650" w:rsidRPr="002D6C2F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2D6C2F">
        <w:rPr>
          <w:rFonts w:ascii="Angsana New" w:hAnsi="Angsana New"/>
          <w:sz w:val="30"/>
          <w:szCs w:val="30"/>
        </w:rPr>
        <w:t>31</w:t>
      </w:r>
      <w:r w:rsidRPr="002D6C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2D6C2F">
        <w:rPr>
          <w:rFonts w:ascii="Angsana New" w:hAnsi="Angsana New"/>
          <w:sz w:val="30"/>
          <w:szCs w:val="30"/>
        </w:rPr>
        <w:t>256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6</w:t>
      </w:r>
    </w:p>
    <w:p w14:paraId="7B614A89" w14:textId="77777777" w:rsidR="00576908" w:rsidRPr="002D6C2F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2D6C2F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2D6C2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77777777" w:rsidR="00FF43AB" w:rsidRPr="002D6C2F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7A3AC4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2D6C2F">
        <w:rPr>
          <w:rFonts w:ascii="Angsana New" w:hAnsi="Angsana New"/>
          <w:b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6334EA9" w14:textId="77777777" w:rsidR="00C67B95" w:rsidRPr="002D6C2F" w:rsidRDefault="0011287E" w:rsidP="002B7C13">
      <w:pPr>
        <w:pStyle w:val="block"/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2D6C2F">
        <w:rPr>
          <w:rFonts w:ascii="Angsana New" w:hAnsi="Angsana New" w:cs="Angsana New"/>
          <w:b/>
          <w:sz w:val="30"/>
          <w:szCs w:val="30"/>
          <w:cs/>
          <w:lang w:val="en-US" w:bidi="th-TH"/>
        </w:rPr>
        <w:lastRenderedPageBreak/>
        <w:t>สำหรับความสัมพันธ์</w:t>
      </w:r>
      <w:r w:rsidR="00C2772D"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กับ</w:t>
      </w:r>
      <w:r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ผู้บริหารสำคัญและ</w:t>
      </w:r>
      <w:r w:rsidR="00C2772D"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</w:t>
      </w:r>
      <w:r w:rsidR="008055F3"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รือกิจการที่เกี่ยวข้องกัน</w:t>
      </w:r>
      <w:r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อื่น</w:t>
      </w:r>
      <w:r w:rsidR="008055F3"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 </w:t>
      </w:r>
      <w:r w:rsidR="00266980" w:rsidRPr="002D6C2F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tbl>
      <w:tblPr>
        <w:tblW w:w="9840" w:type="dxa"/>
        <w:tblInd w:w="392" w:type="dxa"/>
        <w:tblLook w:val="01E0" w:firstRow="1" w:lastRow="1" w:firstColumn="1" w:lastColumn="1" w:noHBand="0" w:noVBand="0"/>
      </w:tblPr>
      <w:tblGrid>
        <w:gridCol w:w="3946"/>
        <w:gridCol w:w="2132"/>
        <w:gridCol w:w="3762"/>
      </w:tblGrid>
      <w:tr w:rsidR="0031137A" w:rsidRPr="002D6C2F" w14:paraId="04BF84D8" w14:textId="77777777" w:rsidTr="00167112">
        <w:trPr>
          <w:tblHeader/>
        </w:trPr>
        <w:tc>
          <w:tcPr>
            <w:tcW w:w="3946" w:type="dxa"/>
          </w:tcPr>
          <w:p w14:paraId="395D74D9" w14:textId="77777777" w:rsidR="00C2772D" w:rsidRPr="002D6C2F" w:rsidRDefault="00C2772D" w:rsidP="00470D8C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132" w:type="dxa"/>
          </w:tcPr>
          <w:p w14:paraId="51587F4C" w14:textId="77777777" w:rsidR="00C2772D" w:rsidRPr="002D6C2F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ประเทศที่จัดตั้ง/สัญชาติ</w:t>
            </w:r>
          </w:p>
        </w:tc>
        <w:tc>
          <w:tcPr>
            <w:tcW w:w="3762" w:type="dxa"/>
          </w:tcPr>
          <w:p w14:paraId="4B1877FA" w14:textId="77777777" w:rsidR="00C2772D" w:rsidRPr="002D6C2F" w:rsidRDefault="00C2772D" w:rsidP="00470D8C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31137A" w:rsidRPr="002D6C2F" w14:paraId="5859C417" w14:textId="77777777" w:rsidTr="00167112">
        <w:tc>
          <w:tcPr>
            <w:tcW w:w="3946" w:type="dxa"/>
          </w:tcPr>
          <w:p w14:paraId="42580FD6" w14:textId="77777777" w:rsidR="003120EB" w:rsidRPr="002D6C2F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2132" w:type="dxa"/>
          </w:tcPr>
          <w:p w14:paraId="47645584" w14:textId="77777777" w:rsidR="003120EB" w:rsidRPr="002D6C2F" w:rsidRDefault="003120EB" w:rsidP="00277890">
            <w:pPr>
              <w:pStyle w:val="block"/>
              <w:tabs>
                <w:tab w:val="left" w:pos="1731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F317B72" w14:textId="77777777" w:rsidR="003120EB" w:rsidRPr="002D6C2F" w:rsidRDefault="003120EB" w:rsidP="00110EA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บุคคลที่มีอำนาจและควา</w:t>
            </w:r>
            <w:r w:rsidR="00CA68E7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รับผิดชอบการวางแผน สั่งการและควบคุมกิจกรรมต่าง</w:t>
            </w:r>
            <w:r w:rsidRPr="002D6C2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ๆ ของกิจการไม่ว่าทางตรงหรือทางอ้อม</w:t>
            </w:r>
            <w:r w:rsidR="000E1547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ทั้งนี้รวมถึงกรรมการของ</w:t>
            </w:r>
            <w:r w:rsidR="007A3AC4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กลุ่ม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</w:t>
            </w:r>
            <w:r w:rsidR="000E1547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(ไม่ว่าจะทำหน้าที่ในระดับบริหารหรือไม่)</w:t>
            </w:r>
          </w:p>
        </w:tc>
      </w:tr>
      <w:tr w:rsidR="0031137A" w:rsidRPr="002D6C2F" w14:paraId="6413821B" w14:textId="77777777" w:rsidTr="00167112">
        <w:tc>
          <w:tcPr>
            <w:tcW w:w="3946" w:type="dxa"/>
          </w:tcPr>
          <w:p w14:paraId="06C493FB" w14:textId="77777777" w:rsidR="003120EB" w:rsidRPr="002D6C2F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ร่วมชัยกิจ จำกัด</w:t>
            </w:r>
          </w:p>
        </w:tc>
        <w:tc>
          <w:tcPr>
            <w:tcW w:w="2132" w:type="dxa"/>
          </w:tcPr>
          <w:p w14:paraId="3E6DADB2" w14:textId="77777777" w:rsidR="003120EB" w:rsidRPr="002D6C2F" w:rsidRDefault="003120EB" w:rsidP="00277890">
            <w:pPr>
              <w:pStyle w:val="block"/>
              <w:tabs>
                <w:tab w:val="left" w:pos="1716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AD5145" w14:textId="77777777" w:rsidR="00CE1A7F" w:rsidRPr="002D6C2F" w:rsidRDefault="003120EB" w:rsidP="005F3D8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เป็นผู้ถือหุ้นรายใหญ่  ถือหุ้นใ</w:t>
            </w:r>
            <w:r w:rsidR="002C258A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บริษัท ร้อยละ </w:t>
            </w:r>
            <w:r w:rsidR="005F3D86" w:rsidRPr="002D6C2F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49.24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 xml:space="preserve"> และมีกรรมการร่วมกัน</w:t>
            </w:r>
          </w:p>
        </w:tc>
      </w:tr>
      <w:tr w:rsidR="0031137A" w:rsidRPr="002D6C2F" w14:paraId="0EC87349" w14:textId="77777777" w:rsidTr="00167112">
        <w:tc>
          <w:tcPr>
            <w:tcW w:w="3946" w:type="dxa"/>
          </w:tcPr>
          <w:p w14:paraId="5B732EEE" w14:textId="77777777" w:rsidR="000E1547" w:rsidRPr="002D6C2F" w:rsidRDefault="000E1547" w:rsidP="005F3D8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เอส เทค ซีวิล แอนด์ คอนสตรัคชั่น จำกัด</w:t>
            </w:r>
          </w:p>
        </w:tc>
        <w:tc>
          <w:tcPr>
            <w:tcW w:w="2132" w:type="dxa"/>
          </w:tcPr>
          <w:p w14:paraId="6CDC5A97" w14:textId="77777777" w:rsidR="000E1547" w:rsidRPr="002D6C2F" w:rsidRDefault="000E1547" w:rsidP="00B82C3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C8C55E7" w14:textId="77777777" w:rsidR="000E1547" w:rsidRPr="002D6C2F" w:rsidRDefault="000E1547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31137A" w:rsidRPr="002D6C2F" w14:paraId="2144A3B5" w14:textId="77777777" w:rsidTr="00167112">
        <w:tc>
          <w:tcPr>
            <w:tcW w:w="3946" w:type="dxa"/>
          </w:tcPr>
          <w:p w14:paraId="3AFB6E5E" w14:textId="77777777" w:rsidR="00D50EFC" w:rsidRPr="002D6C2F" w:rsidRDefault="00D50EFC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บริษัท</w:t>
            </w:r>
            <w:r w:rsidR="005B6E3B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="00CE1A7F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แลนด์ โปร พลั</w:t>
            </w:r>
            <w:r w:rsidR="004D3EC7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132" w:type="dxa"/>
          </w:tcPr>
          <w:p w14:paraId="5AC5E47D" w14:textId="77777777" w:rsidR="00D50EFC" w:rsidRPr="002D6C2F" w:rsidRDefault="00CE1A7F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  <w:r w:rsidR="00D50EFC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                                </w:t>
            </w:r>
          </w:p>
        </w:tc>
        <w:tc>
          <w:tcPr>
            <w:tcW w:w="3762" w:type="dxa"/>
          </w:tcPr>
          <w:p w14:paraId="74DB6F2A" w14:textId="77777777" w:rsidR="00CE1A7F" w:rsidRPr="002D6C2F" w:rsidRDefault="00CE1A7F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2D6C2F" w14:paraId="52225B11" w14:textId="77777777" w:rsidTr="00167112">
        <w:tc>
          <w:tcPr>
            <w:tcW w:w="3946" w:type="dxa"/>
          </w:tcPr>
          <w:p w14:paraId="61491D8F" w14:textId="77777777" w:rsidR="003120EB" w:rsidRPr="002D6C2F" w:rsidRDefault="005F3D86" w:rsidP="005F3D86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บริษัท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เคเจ โคออพเพอเรท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จำกัด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(เดิมชื่อ </w:t>
            </w:r>
            <w:r w:rsidR="003120EB"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เค.ซี. ไนโตร จำกัด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32" w:type="dxa"/>
          </w:tcPr>
          <w:p w14:paraId="4CFFE9BD" w14:textId="77777777" w:rsidR="003120EB" w:rsidRPr="002D6C2F" w:rsidRDefault="00A16C3C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0B6DBFE" w14:textId="77777777" w:rsidR="003120EB" w:rsidRPr="002D6C2F" w:rsidRDefault="003120EB" w:rsidP="00CE1A7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</w:p>
        </w:tc>
      </w:tr>
      <w:tr w:rsidR="0031137A" w:rsidRPr="002D6C2F" w14:paraId="15627F7C" w14:textId="77777777" w:rsidTr="00167112">
        <w:tc>
          <w:tcPr>
            <w:tcW w:w="3946" w:type="dxa"/>
          </w:tcPr>
          <w:p w14:paraId="0B0C7312" w14:textId="77777777" w:rsidR="003120EB" w:rsidRPr="002D6C2F" w:rsidRDefault="003120EB" w:rsidP="005B6E3B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บริษัท ตากกลกิจ (</w:t>
            </w:r>
            <w:r w:rsidRPr="002D6C2F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1996</w:t>
            </w:r>
            <w:r w:rsidRPr="002D6C2F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t>)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32" w:type="dxa"/>
          </w:tcPr>
          <w:p w14:paraId="77A72F7C" w14:textId="77777777" w:rsidR="003120EB" w:rsidRPr="002D6C2F" w:rsidRDefault="003120EB" w:rsidP="000E154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3D59FDB" w14:textId="77777777" w:rsidR="003120EB" w:rsidRPr="002D6C2F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</w:t>
            </w:r>
            <w:r w:rsidR="00FC64AC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้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ถือหุ้นรา</w:t>
            </w:r>
            <w:r w:rsidR="00376F4E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ย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ใหญ่และม</w:t>
            </w:r>
            <w:r w:rsidR="00FC64AC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ี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กรรมการร่วมกัน</w:t>
            </w:r>
          </w:p>
        </w:tc>
      </w:tr>
      <w:tr w:rsidR="0031137A" w:rsidRPr="002D6C2F" w14:paraId="271E29FA" w14:textId="77777777" w:rsidTr="00167112">
        <w:trPr>
          <w:trHeight w:val="413"/>
        </w:trPr>
        <w:tc>
          <w:tcPr>
            <w:tcW w:w="3946" w:type="dxa"/>
          </w:tcPr>
          <w:p w14:paraId="7EC1733D" w14:textId="77777777" w:rsidR="003120EB" w:rsidRPr="002D6C2F" w:rsidRDefault="003120EB" w:rsidP="003120EB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วสุทรายทอง จำกัด </w:t>
            </w:r>
          </w:p>
        </w:tc>
        <w:tc>
          <w:tcPr>
            <w:tcW w:w="2132" w:type="dxa"/>
          </w:tcPr>
          <w:p w14:paraId="5E6ED808" w14:textId="77777777" w:rsidR="003120EB" w:rsidRPr="002D6C2F" w:rsidRDefault="003120EB" w:rsidP="003120EB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ทย</w:t>
            </w:r>
          </w:p>
        </w:tc>
        <w:tc>
          <w:tcPr>
            <w:tcW w:w="3762" w:type="dxa"/>
          </w:tcPr>
          <w:p w14:paraId="5D6281E6" w14:textId="77777777" w:rsidR="003120EB" w:rsidRPr="002D6C2F" w:rsidRDefault="003120EB" w:rsidP="00277890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มีบริษัท ร่วมชัยกิจ จำกัด เป็นผู้ถือหุ้นรายใหญ่</w:t>
            </w:r>
          </w:p>
        </w:tc>
      </w:tr>
      <w:tr w:rsidR="000C66B4" w:rsidRPr="002D6C2F" w14:paraId="24B12F63" w14:textId="77777777" w:rsidTr="00167112">
        <w:trPr>
          <w:trHeight w:val="413"/>
        </w:trPr>
        <w:tc>
          <w:tcPr>
            <w:tcW w:w="3946" w:type="dxa"/>
          </w:tcPr>
          <w:p w14:paraId="4B3D11FE" w14:textId="77777777" w:rsidR="000C66B4" w:rsidRPr="002D6C2F" w:rsidRDefault="000C66B4" w:rsidP="000C66B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มงคลเสริมกิจ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0E823A1" w14:textId="77777777" w:rsidR="000C66B4" w:rsidRPr="002D6C2F" w:rsidRDefault="000C66B4" w:rsidP="000C66B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4AB8F9C" w14:textId="56A3B7D2" w:rsidR="000C66B4" w:rsidRPr="002D6C2F" w:rsidRDefault="000C66B4" w:rsidP="000C66B4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="008C405A"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เป็นผู้ถือหุ้นรายใหญ่</w:t>
            </w:r>
          </w:p>
        </w:tc>
      </w:tr>
      <w:tr w:rsidR="000C66B4" w:rsidRPr="002D6C2F" w14:paraId="367B22E5" w14:textId="77777777" w:rsidTr="00167112">
        <w:trPr>
          <w:trHeight w:val="413"/>
        </w:trPr>
        <w:tc>
          <w:tcPr>
            <w:tcW w:w="3946" w:type="dxa"/>
          </w:tcPr>
          <w:p w14:paraId="3C73B47E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>สยามเทคนิคเพาเวอร์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 จำกัด </w:t>
            </w:r>
          </w:p>
        </w:tc>
        <w:tc>
          <w:tcPr>
            <w:tcW w:w="2132" w:type="dxa"/>
          </w:tcPr>
          <w:p w14:paraId="3DE02336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5AB39580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6CDAB5FD" w14:textId="77777777" w:rsidTr="00167112">
        <w:trPr>
          <w:trHeight w:val="413"/>
        </w:trPr>
        <w:tc>
          <w:tcPr>
            <w:tcW w:w="3946" w:type="dxa"/>
          </w:tcPr>
          <w:p w14:paraId="2CF68B67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(สระบุรี)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94EAA97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9F310DD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556AF986" w14:textId="77777777" w:rsidTr="00167112">
        <w:trPr>
          <w:trHeight w:val="413"/>
        </w:trPr>
        <w:tc>
          <w:tcPr>
            <w:tcW w:w="3946" w:type="dxa"/>
          </w:tcPr>
          <w:p w14:paraId="1D84A499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(สุโขทัย)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4AB3476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085328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67CC6579" w14:textId="77777777" w:rsidTr="00167112">
        <w:trPr>
          <w:trHeight w:val="413"/>
        </w:trPr>
        <w:tc>
          <w:tcPr>
            <w:tcW w:w="3946" w:type="dxa"/>
          </w:tcPr>
          <w:p w14:paraId="03F37B46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(บุรีรัมย์)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2ECCEDFE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06D300A5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4A8682F0" w14:textId="77777777" w:rsidTr="00167112">
        <w:trPr>
          <w:trHeight w:val="413"/>
        </w:trPr>
        <w:tc>
          <w:tcPr>
            <w:tcW w:w="3946" w:type="dxa"/>
          </w:tcPr>
          <w:p w14:paraId="275DC141" w14:textId="77777777" w:rsidR="000C66B4" w:rsidRPr="002D6C2F" w:rsidRDefault="000C66B4" w:rsidP="00167112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(อุบลราชธานี)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2CB9C79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683EC132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1AA9B626" w14:textId="77777777" w:rsidTr="00167112">
        <w:trPr>
          <w:trHeight w:val="413"/>
        </w:trPr>
        <w:tc>
          <w:tcPr>
            <w:tcW w:w="3946" w:type="dxa"/>
          </w:tcPr>
          <w:p w14:paraId="255A20FC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(ขอนแก่น)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0DB01753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77B9256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3F2E0852" w14:textId="77777777" w:rsidTr="00167112">
        <w:trPr>
          <w:trHeight w:val="413"/>
        </w:trPr>
        <w:tc>
          <w:tcPr>
            <w:tcW w:w="3946" w:type="dxa"/>
          </w:tcPr>
          <w:p w14:paraId="7BBD9F86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(ลำพูน)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49DE213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7F6B943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7A7B153A" w14:textId="77777777" w:rsidTr="00167112">
        <w:trPr>
          <w:trHeight w:val="413"/>
        </w:trPr>
        <w:tc>
          <w:tcPr>
            <w:tcW w:w="3946" w:type="dxa"/>
          </w:tcPr>
          <w:p w14:paraId="6402087B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 ไมโครไพล์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3D0C3698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8972BE1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66E5DBBB" w14:textId="77777777" w:rsidTr="00167112">
        <w:trPr>
          <w:trHeight w:val="413"/>
        </w:trPr>
        <w:tc>
          <w:tcPr>
            <w:tcW w:w="3946" w:type="dxa"/>
          </w:tcPr>
          <w:p w14:paraId="5EEA3EA4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สยามเทคนิคคอนกรีต (นครราชสีมา)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5B71FB0F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3EB9545A" w14:textId="77777777" w:rsidR="000C66B4" w:rsidRPr="002D6C2F" w:rsidRDefault="000C66B4" w:rsidP="00F76FA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0C66B4" w:rsidRPr="002D6C2F" w14:paraId="74964D72" w14:textId="77777777" w:rsidTr="00167112">
        <w:trPr>
          <w:trHeight w:val="413"/>
        </w:trPr>
        <w:tc>
          <w:tcPr>
            <w:tcW w:w="3946" w:type="dxa"/>
          </w:tcPr>
          <w:p w14:paraId="1B2B8960" w14:textId="77777777" w:rsidR="000C66B4" w:rsidRPr="002D6C2F" w:rsidRDefault="000C66B4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บริษัท </w:t>
            </w: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US" w:bidi="th-TH"/>
              </w:rPr>
              <w:t xml:space="preserve">สยามสตีลไวร์ </w:t>
            </w: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 xml:space="preserve">จำกัด </w:t>
            </w:r>
          </w:p>
        </w:tc>
        <w:tc>
          <w:tcPr>
            <w:tcW w:w="2132" w:type="dxa"/>
          </w:tcPr>
          <w:p w14:paraId="7041E5B0" w14:textId="77777777" w:rsidR="000C66B4" w:rsidRPr="002D6C2F" w:rsidRDefault="000C66B4" w:rsidP="0066265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2B158B86" w14:textId="77777777" w:rsidR="000C66B4" w:rsidRPr="002D6C2F" w:rsidRDefault="000C66B4" w:rsidP="0066265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2D6C2F" w14:paraId="07F8FD23" w14:textId="77777777" w:rsidTr="00167112">
        <w:trPr>
          <w:trHeight w:val="413"/>
        </w:trPr>
        <w:tc>
          <w:tcPr>
            <w:tcW w:w="3946" w:type="dxa"/>
          </w:tcPr>
          <w:p w14:paraId="45261057" w14:textId="77777777" w:rsidR="00877F49" w:rsidRPr="002D6C2F" w:rsidRDefault="00877F49" w:rsidP="006626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บริษัท สยามสตีลไวร์ เทรดดิ้ง จำกัด</w:t>
            </w:r>
          </w:p>
        </w:tc>
        <w:tc>
          <w:tcPr>
            <w:tcW w:w="2132" w:type="dxa"/>
          </w:tcPr>
          <w:p w14:paraId="604DB23E" w14:textId="77777777" w:rsidR="00877F49" w:rsidRPr="002D6C2F" w:rsidRDefault="00877F49" w:rsidP="00877F4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3762" w:type="dxa"/>
          </w:tcPr>
          <w:p w14:paraId="1FBBF028" w14:textId="77777777" w:rsidR="00877F49" w:rsidRPr="002D6C2F" w:rsidRDefault="00877F49" w:rsidP="00877F49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877F49" w:rsidRPr="002D6C2F" w14:paraId="16270BDB" w14:textId="77777777" w:rsidTr="00167112">
        <w:trPr>
          <w:trHeight w:val="413"/>
        </w:trPr>
        <w:tc>
          <w:tcPr>
            <w:tcW w:w="3946" w:type="dxa"/>
          </w:tcPr>
          <w:p w14:paraId="7613C994" w14:textId="77777777" w:rsidR="00877F49" w:rsidRPr="002D6C2F" w:rsidRDefault="00877F49" w:rsidP="00466EC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2" w:type="dxa"/>
          </w:tcPr>
          <w:p w14:paraId="702936DD" w14:textId="77777777" w:rsidR="00877F49" w:rsidRPr="002D6C2F" w:rsidRDefault="00877F49" w:rsidP="00466EC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3762" w:type="dxa"/>
          </w:tcPr>
          <w:p w14:paraId="782A9F1D" w14:textId="77777777" w:rsidR="00877F49" w:rsidRPr="002D6C2F" w:rsidRDefault="00877F49" w:rsidP="00466EC7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</w:tr>
    </w:tbl>
    <w:p w14:paraId="72FE8ED2" w14:textId="77777777" w:rsidR="000E1547" w:rsidRPr="002D6C2F" w:rsidRDefault="000E1547" w:rsidP="003D1086">
      <w:pPr>
        <w:ind w:left="540"/>
        <w:jc w:val="both"/>
        <w:rPr>
          <w:rFonts w:ascii="Angsana New" w:hAnsi="Angsana New"/>
          <w:b/>
        </w:rPr>
      </w:pPr>
    </w:p>
    <w:p w14:paraId="2ABA0C52" w14:textId="77777777" w:rsidR="004F45B2" w:rsidRPr="002D6C2F" w:rsidRDefault="004F45B2" w:rsidP="003D1086">
      <w:pPr>
        <w:ind w:left="540"/>
        <w:jc w:val="both"/>
        <w:rPr>
          <w:rFonts w:ascii="Angsana New" w:hAnsi="Angsana New"/>
          <w:b/>
        </w:rPr>
      </w:pPr>
    </w:p>
    <w:p w14:paraId="3E776D59" w14:textId="77777777" w:rsidR="003D1086" w:rsidRPr="002D6C2F" w:rsidRDefault="003D1086" w:rsidP="003D1086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  <w:r w:rsidRPr="002D6C2F">
        <w:rPr>
          <w:rFonts w:ascii="Angsana New" w:hAnsi="Angsana New"/>
          <w:b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5580"/>
      </w:tblGrid>
      <w:tr w:rsidR="0031137A" w:rsidRPr="002D6C2F" w14:paraId="3F90021B" w14:textId="77777777" w:rsidTr="003D1086">
        <w:trPr>
          <w:trHeight w:val="20"/>
          <w:tblHeader/>
        </w:trPr>
        <w:tc>
          <w:tcPr>
            <w:tcW w:w="3420" w:type="dxa"/>
          </w:tcPr>
          <w:p w14:paraId="06AAB4B8" w14:textId="77777777" w:rsidR="003D1086" w:rsidRPr="002D6C2F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5DE3B1F6" w14:textId="77777777" w:rsidR="003D1086" w:rsidRPr="002D6C2F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032F1046" w14:textId="77777777" w:rsidR="003D1086" w:rsidRPr="002D6C2F" w:rsidRDefault="003D1086" w:rsidP="003D108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นโยบายการกำหนดราคา  </w:t>
            </w:r>
          </w:p>
        </w:tc>
      </w:tr>
      <w:tr w:rsidR="0031137A" w:rsidRPr="002D6C2F" w14:paraId="6EC0D670" w14:textId="77777777" w:rsidTr="003D1086">
        <w:trPr>
          <w:trHeight w:val="20"/>
        </w:trPr>
        <w:tc>
          <w:tcPr>
            <w:tcW w:w="3420" w:type="dxa"/>
          </w:tcPr>
          <w:p w14:paraId="12AD93E4" w14:textId="77777777" w:rsidR="003D1086" w:rsidRPr="002D6C2F" w:rsidRDefault="003D1086" w:rsidP="003D108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280F4049" w14:textId="77777777" w:rsidR="003D1086" w:rsidRPr="002D6C2F" w:rsidRDefault="003D1086" w:rsidP="003D1086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580" w:type="dxa"/>
          </w:tcPr>
          <w:p w14:paraId="6C21FBAC" w14:textId="77777777" w:rsidR="003D1086" w:rsidRPr="002D6C2F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2D6C2F" w14:paraId="7D349735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76EF88AF" w14:textId="77777777" w:rsidR="003D1086" w:rsidRPr="002D6C2F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5580" w:type="dxa"/>
          </w:tcPr>
          <w:p w14:paraId="5E5BA778" w14:textId="77777777" w:rsidR="003D1086" w:rsidRPr="002D6C2F" w:rsidRDefault="003D1086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B4161F" w:rsidRPr="002D6C2F" w14:paraId="46AC7326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599CCAE" w14:textId="77777777" w:rsidR="00B4161F" w:rsidRPr="002D6C2F" w:rsidRDefault="00B4161F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ขายสินทรัพย์ถาวร</w:t>
            </w:r>
          </w:p>
        </w:tc>
        <w:tc>
          <w:tcPr>
            <w:tcW w:w="5580" w:type="dxa"/>
          </w:tcPr>
          <w:p w14:paraId="584E15F0" w14:textId="77777777" w:rsidR="00B4161F" w:rsidRPr="002D6C2F" w:rsidRDefault="00B4161F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2D6C2F" w14:paraId="71DEA0C7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60CA6646" w14:textId="77777777" w:rsidR="005D787C" w:rsidRPr="002D6C2F" w:rsidRDefault="005D787C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รายได้ค่าเช่า</w:t>
            </w:r>
          </w:p>
        </w:tc>
        <w:tc>
          <w:tcPr>
            <w:tcW w:w="5580" w:type="dxa"/>
          </w:tcPr>
          <w:p w14:paraId="4FC273BB" w14:textId="77777777" w:rsidR="005D787C" w:rsidRPr="002D6C2F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31137A" w:rsidRPr="002D6C2F" w14:paraId="372FDCFD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04CAD5F4" w14:textId="77777777" w:rsidR="003D1086" w:rsidRPr="002D6C2F" w:rsidRDefault="003D1086" w:rsidP="003D10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580" w:type="dxa"/>
          </w:tcPr>
          <w:p w14:paraId="747E953B" w14:textId="77777777" w:rsidR="003D1086" w:rsidRPr="002D6C2F" w:rsidRDefault="003D1086" w:rsidP="003D1086">
            <w:pPr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C0041" w:rsidRPr="002D6C2F" w14:paraId="1242A7BF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423DA6C2" w14:textId="77777777" w:rsidR="00EC0041" w:rsidRPr="002D6C2F" w:rsidRDefault="00EC0041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580" w:type="dxa"/>
          </w:tcPr>
          <w:p w14:paraId="523339F1" w14:textId="77777777" w:rsidR="00EC0041" w:rsidRPr="002D6C2F" w:rsidRDefault="00EC0041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787C" w:rsidRPr="002D6C2F" w14:paraId="42194CFB" w14:textId="77777777" w:rsidTr="003D1086">
        <w:tblPrEx>
          <w:tblLook w:val="01E0" w:firstRow="1" w:lastRow="1" w:firstColumn="1" w:lastColumn="1" w:noHBand="0" w:noVBand="0"/>
        </w:tblPrEx>
        <w:tc>
          <w:tcPr>
            <w:tcW w:w="3690" w:type="dxa"/>
            <w:gridSpan w:val="2"/>
          </w:tcPr>
          <w:p w14:paraId="222A1205" w14:textId="77777777" w:rsidR="005D787C" w:rsidRPr="002D6C2F" w:rsidRDefault="005D787C" w:rsidP="00FA1650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580" w:type="dxa"/>
          </w:tcPr>
          <w:p w14:paraId="4302162B" w14:textId="77777777" w:rsidR="005D787C" w:rsidRPr="002D6C2F" w:rsidRDefault="005D787C" w:rsidP="003D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5FAB1F76" w14:textId="77777777" w:rsidR="00E51A6F" w:rsidRPr="002D6C2F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E61064C" w14:textId="344B3F56" w:rsidR="00301765" w:rsidRPr="002D6C2F" w:rsidRDefault="00301765" w:rsidP="0030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2D6C2F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201202" w:rsidRPr="002D6C2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Pr="002D6C2F">
        <w:rPr>
          <w:rFonts w:ascii="Angsana New" w:hAnsi="Angsana New"/>
          <w:bCs/>
          <w:sz w:val="30"/>
          <w:szCs w:val="30"/>
        </w:rPr>
        <w:t xml:space="preserve">31 </w:t>
      </w:r>
      <w:r w:rsidRPr="002D6C2F">
        <w:rPr>
          <w:rFonts w:ascii="Angsana New" w:hAnsi="Angsana New"/>
          <w:b/>
          <w:sz w:val="30"/>
          <w:szCs w:val="30"/>
          <w:cs/>
        </w:rPr>
        <w:t>มีนาคม</w:t>
      </w:r>
      <w:r w:rsidRPr="002D6C2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Cs/>
          <w:sz w:val="30"/>
          <w:szCs w:val="30"/>
        </w:rPr>
        <w:t>2567</w:t>
      </w:r>
      <w:r w:rsidRPr="002D6C2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01765" w:rsidRPr="002D6C2F" w14:paraId="68D5BA5E" w14:textId="77777777" w:rsidTr="00221316">
        <w:trPr>
          <w:tblHeader/>
        </w:trPr>
        <w:tc>
          <w:tcPr>
            <w:tcW w:w="3780" w:type="dxa"/>
          </w:tcPr>
          <w:p w14:paraId="6B3B7B08" w14:textId="77777777" w:rsidR="00301765" w:rsidRPr="002D6C2F" w:rsidRDefault="00301765" w:rsidP="002213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63EBD19F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       งบการเงินรวม                           งบการเงินเฉพาะกิจการ</w:t>
            </w:r>
          </w:p>
        </w:tc>
      </w:tr>
      <w:tr w:rsidR="00301765" w:rsidRPr="002D6C2F" w14:paraId="60AFFDE7" w14:textId="77777777" w:rsidTr="00221316">
        <w:trPr>
          <w:tblHeader/>
        </w:trPr>
        <w:tc>
          <w:tcPr>
            <w:tcW w:w="3780" w:type="dxa"/>
          </w:tcPr>
          <w:p w14:paraId="6A5BA0C8" w14:textId="77777777" w:rsidR="00301765" w:rsidRPr="002D6C2F" w:rsidRDefault="00301765" w:rsidP="002213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834036E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5E746694" w14:textId="77777777" w:rsidR="00301765" w:rsidRPr="002D6C2F" w:rsidRDefault="00301765" w:rsidP="002213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9030E1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</w:tr>
      <w:tr w:rsidR="00301765" w:rsidRPr="002D6C2F" w14:paraId="6C7B4C9A" w14:textId="77777777" w:rsidTr="00221316">
        <w:trPr>
          <w:tblHeader/>
        </w:trPr>
        <w:tc>
          <w:tcPr>
            <w:tcW w:w="3780" w:type="dxa"/>
          </w:tcPr>
          <w:p w14:paraId="5AAC82C6" w14:textId="77777777" w:rsidR="00301765" w:rsidRPr="002D6C2F" w:rsidRDefault="00301765" w:rsidP="002213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721C970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2D6C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639898E" w14:textId="77777777" w:rsidR="00301765" w:rsidRPr="002D6C2F" w:rsidRDefault="00301765" w:rsidP="002213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85EEB71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2D6C2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301765" w:rsidRPr="002D6C2F" w14:paraId="387EFA0C" w14:textId="77777777" w:rsidTr="00221316">
        <w:trPr>
          <w:tblHeader/>
        </w:trPr>
        <w:tc>
          <w:tcPr>
            <w:tcW w:w="3780" w:type="dxa"/>
          </w:tcPr>
          <w:p w14:paraId="5136A834" w14:textId="77777777" w:rsidR="00301765" w:rsidRPr="002D6C2F" w:rsidRDefault="00301765" w:rsidP="002213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38DFC143" w14:textId="48C4A411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3" w:type="dxa"/>
          </w:tcPr>
          <w:p w14:paraId="7B05F02B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DDB90BE" w14:textId="08AB6C1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B4C8AE2" w14:textId="77777777" w:rsidR="00301765" w:rsidRPr="002D6C2F" w:rsidRDefault="00301765" w:rsidP="0022131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278F358" w14:textId="62AFCF3B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151C3862" w14:textId="77777777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6ABD107" w14:textId="6343614A" w:rsidR="00301765" w:rsidRPr="002D6C2F" w:rsidRDefault="00301765" w:rsidP="00221316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301765" w:rsidRPr="002D6C2F" w14:paraId="6BA9FF2E" w14:textId="77777777" w:rsidTr="00221316">
        <w:trPr>
          <w:tblHeader/>
        </w:trPr>
        <w:tc>
          <w:tcPr>
            <w:tcW w:w="3780" w:type="dxa"/>
          </w:tcPr>
          <w:p w14:paraId="7A4B659D" w14:textId="77777777" w:rsidR="00301765" w:rsidRPr="002D6C2F" w:rsidRDefault="00301765" w:rsidP="002213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9862E46" w14:textId="77777777" w:rsidR="00301765" w:rsidRPr="002D6C2F" w:rsidRDefault="00301765" w:rsidP="002213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D6C2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01765" w:rsidRPr="002D6C2F" w14:paraId="5688B7FD" w14:textId="77777777" w:rsidTr="00221316">
        <w:trPr>
          <w:cantSplit/>
        </w:trPr>
        <w:tc>
          <w:tcPr>
            <w:tcW w:w="3780" w:type="dxa"/>
          </w:tcPr>
          <w:p w14:paraId="73AF7A0C" w14:textId="77777777" w:rsidR="00301765" w:rsidRPr="002D6C2F" w:rsidRDefault="0030176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0" w:type="dxa"/>
          </w:tcPr>
          <w:p w14:paraId="2DEA25C2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0AB73FA6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117150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34D1C5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045E2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65EEB4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83560A" w14:textId="77777777" w:rsidR="00301765" w:rsidRPr="002D6C2F" w:rsidRDefault="00301765" w:rsidP="002213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01765" w:rsidRPr="002D6C2F" w14:paraId="48AF9245" w14:textId="77777777" w:rsidTr="00221316">
        <w:trPr>
          <w:cantSplit/>
        </w:trPr>
        <w:tc>
          <w:tcPr>
            <w:tcW w:w="3780" w:type="dxa"/>
          </w:tcPr>
          <w:p w14:paraId="56075693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7291344B" w14:textId="0BAB272B" w:rsidR="00301765" w:rsidRPr="002D6C2F" w:rsidRDefault="00861A34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4,825</w:t>
            </w:r>
          </w:p>
        </w:tc>
        <w:tc>
          <w:tcPr>
            <w:tcW w:w="183" w:type="dxa"/>
          </w:tcPr>
          <w:p w14:paraId="47901ADB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E6315E7" w14:textId="51C159FC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26,105</w:t>
            </w:r>
          </w:p>
        </w:tc>
        <w:tc>
          <w:tcPr>
            <w:tcW w:w="180" w:type="dxa"/>
          </w:tcPr>
          <w:p w14:paraId="3A4C30A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F3930C" w14:textId="5BDC4C85" w:rsidR="00301765" w:rsidRPr="002D6C2F" w:rsidRDefault="00861A34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13,661</w:t>
            </w:r>
          </w:p>
        </w:tc>
        <w:tc>
          <w:tcPr>
            <w:tcW w:w="180" w:type="dxa"/>
          </w:tcPr>
          <w:p w14:paraId="765CEA0E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8C0BDA" w14:textId="01916E61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43,961</w:t>
            </w:r>
          </w:p>
        </w:tc>
      </w:tr>
      <w:tr w:rsidR="00301765" w:rsidRPr="002D6C2F" w14:paraId="3381A724" w14:textId="77777777" w:rsidTr="00221316">
        <w:trPr>
          <w:cantSplit/>
        </w:trPr>
        <w:tc>
          <w:tcPr>
            <w:tcW w:w="3780" w:type="dxa"/>
          </w:tcPr>
          <w:p w14:paraId="128B465F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417742C" w14:textId="1488804C" w:rsidR="00301765" w:rsidRPr="002D6C2F" w:rsidRDefault="00861A34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3" w:type="dxa"/>
          </w:tcPr>
          <w:p w14:paraId="12D05E4E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BE9127" w14:textId="597E0D09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4FD3758F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1DA78" w14:textId="6021A831" w:rsidR="00301765" w:rsidRPr="002D6C2F" w:rsidRDefault="00861A34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2537208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7F3D2" w14:textId="2ADBC256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</w:tr>
      <w:tr w:rsidR="00301765" w:rsidRPr="002D6C2F" w14:paraId="42575EE5" w14:textId="77777777" w:rsidTr="00221316">
        <w:trPr>
          <w:cantSplit/>
        </w:trPr>
        <w:tc>
          <w:tcPr>
            <w:tcW w:w="3780" w:type="dxa"/>
          </w:tcPr>
          <w:p w14:paraId="0FF5E07B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66B17E56" w14:textId="2F94DAF3" w:rsidR="00301765" w:rsidRPr="002D6C2F" w:rsidRDefault="00861A34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22,060</w:t>
            </w:r>
          </w:p>
        </w:tc>
        <w:tc>
          <w:tcPr>
            <w:tcW w:w="183" w:type="dxa"/>
          </w:tcPr>
          <w:p w14:paraId="4248972A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5DBEBA3" w14:textId="14BE0462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8,620</w:t>
            </w:r>
          </w:p>
        </w:tc>
        <w:tc>
          <w:tcPr>
            <w:tcW w:w="180" w:type="dxa"/>
          </w:tcPr>
          <w:p w14:paraId="10EBD410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3296D" w14:textId="3051E814" w:rsidR="00301765" w:rsidRPr="002D6C2F" w:rsidRDefault="00861A34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21,030</w:t>
            </w:r>
          </w:p>
        </w:tc>
        <w:tc>
          <w:tcPr>
            <w:tcW w:w="180" w:type="dxa"/>
          </w:tcPr>
          <w:p w14:paraId="3FC91C9B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5B3044" w14:textId="65181683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8,620</w:t>
            </w:r>
          </w:p>
        </w:tc>
      </w:tr>
      <w:tr w:rsidR="005D6966" w:rsidRPr="002D6C2F" w14:paraId="12CCC673" w14:textId="77777777" w:rsidTr="00221316">
        <w:trPr>
          <w:cantSplit/>
        </w:trPr>
        <w:tc>
          <w:tcPr>
            <w:tcW w:w="3780" w:type="dxa"/>
          </w:tcPr>
          <w:p w14:paraId="226F0CDA" w14:textId="13B5FDA6" w:rsidR="005D6966" w:rsidRPr="002D6C2F" w:rsidRDefault="005D6966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สินทรัพย์ถาวรหรือสินทรัพย์อื่น</w:t>
            </w:r>
          </w:p>
        </w:tc>
        <w:tc>
          <w:tcPr>
            <w:tcW w:w="1170" w:type="dxa"/>
          </w:tcPr>
          <w:p w14:paraId="194CD31A" w14:textId="61F86C7C" w:rsidR="005D6966" w:rsidRPr="002D6C2F" w:rsidRDefault="009F7423" w:rsidP="003017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1,355</w:t>
            </w:r>
          </w:p>
        </w:tc>
        <w:tc>
          <w:tcPr>
            <w:tcW w:w="183" w:type="dxa"/>
          </w:tcPr>
          <w:p w14:paraId="334B3FFF" w14:textId="77777777" w:rsidR="005D6966" w:rsidRPr="002D6C2F" w:rsidRDefault="005D6966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8E2F246" w14:textId="1266A9D7" w:rsidR="005D6966" w:rsidRPr="002D6C2F" w:rsidRDefault="009F7423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75630F" w14:textId="77777777" w:rsidR="005D6966" w:rsidRPr="002D6C2F" w:rsidRDefault="005D6966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62B69" w14:textId="078E59F3" w:rsidR="005D6966" w:rsidRPr="002D6C2F" w:rsidRDefault="009F7423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9C49BD" w14:textId="77777777" w:rsidR="005D6966" w:rsidRPr="002D6C2F" w:rsidRDefault="005D6966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C5B565" w14:textId="7B1D85A2" w:rsidR="005D6966" w:rsidRPr="002D6C2F" w:rsidRDefault="009F7423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01765" w:rsidRPr="002D6C2F" w14:paraId="72FEF71E" w14:textId="77777777" w:rsidTr="00221316">
        <w:trPr>
          <w:cantSplit/>
        </w:trPr>
        <w:tc>
          <w:tcPr>
            <w:tcW w:w="3780" w:type="dxa"/>
          </w:tcPr>
          <w:p w14:paraId="7EA39E23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  <w:p w14:paraId="2CE047E4" w14:textId="2EEED748" w:rsidR="008C405A" w:rsidRPr="002D6C2F" w:rsidRDefault="008C405A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32C15B" w14:textId="668AF31B" w:rsidR="00301765" w:rsidRPr="002D6C2F" w:rsidRDefault="00861A34" w:rsidP="0030176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3D309D7F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D16D806" w14:textId="15694E74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06A0B36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30493" w14:textId="77777777" w:rsidR="00301765" w:rsidRPr="002D6C2F" w:rsidRDefault="00861A34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  <w:p w14:paraId="3F3CF6D3" w14:textId="1BC5AB84" w:rsidR="008C405A" w:rsidRPr="002D6C2F" w:rsidRDefault="008C405A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D5DF2F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DFE271" w14:textId="5AB4FE3C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301765" w:rsidRPr="002D6C2F" w14:paraId="1A2E9042" w14:textId="77777777" w:rsidTr="00221316">
        <w:trPr>
          <w:cantSplit/>
        </w:trPr>
        <w:tc>
          <w:tcPr>
            <w:tcW w:w="3780" w:type="dxa"/>
          </w:tcPr>
          <w:p w14:paraId="3A5B3395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D6B45E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2D260CC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BD86C78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C602D2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71A37" w14:textId="77777777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65876D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091319" w14:textId="77777777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1765" w:rsidRPr="002D6C2F" w14:paraId="33C0408E" w14:textId="77777777" w:rsidTr="00221316">
        <w:trPr>
          <w:cantSplit/>
        </w:trPr>
        <w:tc>
          <w:tcPr>
            <w:tcW w:w="3780" w:type="dxa"/>
          </w:tcPr>
          <w:p w14:paraId="0760F64B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DD54535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9CCD14D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71866903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778376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FB2AF3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AB6108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B61E97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1765" w:rsidRPr="002D6C2F" w14:paraId="16C3E7BB" w14:textId="77777777" w:rsidTr="00221316">
        <w:trPr>
          <w:cantSplit/>
        </w:trPr>
        <w:tc>
          <w:tcPr>
            <w:tcW w:w="3780" w:type="dxa"/>
          </w:tcPr>
          <w:p w14:paraId="71794CD1" w14:textId="77777777" w:rsidR="00301765" w:rsidRPr="002D6C2F" w:rsidRDefault="00301765" w:rsidP="0030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584E7D5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6BEC49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F8902D7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3EC31B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FA3D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CD88C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054F66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1765" w:rsidRPr="002D6C2F" w14:paraId="1B09BC71" w14:textId="77777777" w:rsidTr="00221316">
        <w:trPr>
          <w:cantSplit/>
        </w:trPr>
        <w:tc>
          <w:tcPr>
            <w:tcW w:w="3780" w:type="dxa"/>
          </w:tcPr>
          <w:p w14:paraId="749DA528" w14:textId="77777777" w:rsidR="00301765" w:rsidRPr="002D6C2F" w:rsidRDefault="00301765" w:rsidP="003017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5ED5E086" w14:textId="62ADEC96" w:rsidR="00301765" w:rsidRPr="002D6C2F" w:rsidRDefault="00861A34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7,930</w:t>
            </w:r>
          </w:p>
        </w:tc>
        <w:tc>
          <w:tcPr>
            <w:tcW w:w="183" w:type="dxa"/>
          </w:tcPr>
          <w:p w14:paraId="4E134B39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5399BAD" w14:textId="2F4E7D39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  <w:tc>
          <w:tcPr>
            <w:tcW w:w="180" w:type="dxa"/>
          </w:tcPr>
          <w:p w14:paraId="1E16311D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6E346" w14:textId="38E515A5" w:rsidR="00301765" w:rsidRPr="002D6C2F" w:rsidRDefault="00861A34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7,930</w:t>
            </w:r>
          </w:p>
        </w:tc>
        <w:tc>
          <w:tcPr>
            <w:tcW w:w="180" w:type="dxa"/>
          </w:tcPr>
          <w:p w14:paraId="0A29E80C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B7D241" w14:textId="0B8E31A5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8,021</w:t>
            </w:r>
          </w:p>
        </w:tc>
      </w:tr>
      <w:tr w:rsidR="00301765" w:rsidRPr="002D6C2F" w14:paraId="2F468ED6" w14:textId="77777777" w:rsidTr="00221316">
        <w:trPr>
          <w:cantSplit/>
        </w:trPr>
        <w:tc>
          <w:tcPr>
            <w:tcW w:w="3780" w:type="dxa"/>
          </w:tcPr>
          <w:p w14:paraId="5F8EF0B3" w14:textId="77777777" w:rsidR="00301765" w:rsidRPr="002D6C2F" w:rsidRDefault="00301765" w:rsidP="0030176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B4DEF8" w14:textId="2542BCF2" w:rsidR="00301765" w:rsidRPr="002D6C2F" w:rsidRDefault="009D5B00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3" w:type="dxa"/>
          </w:tcPr>
          <w:p w14:paraId="7ADA7EB2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B3B721E" w14:textId="76F35930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180" w:type="dxa"/>
          </w:tcPr>
          <w:p w14:paraId="2295C1B1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46024" w14:textId="04BCD932" w:rsidR="00301765" w:rsidRPr="002D6C2F" w:rsidRDefault="008902B9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025931CE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84E74" w14:textId="24ABCA67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301765" w:rsidRPr="002D6C2F" w14:paraId="012E8023" w14:textId="77777777" w:rsidTr="00221316">
        <w:trPr>
          <w:cantSplit/>
        </w:trPr>
        <w:tc>
          <w:tcPr>
            <w:tcW w:w="3780" w:type="dxa"/>
          </w:tcPr>
          <w:p w14:paraId="40E2784A" w14:textId="77777777" w:rsidR="00301765" w:rsidRPr="002D6C2F" w:rsidRDefault="00301765" w:rsidP="0030176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D92D6" w14:textId="62121585" w:rsidR="00301765" w:rsidRPr="002D6C2F" w:rsidRDefault="009D5B00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8,351</w:t>
            </w:r>
          </w:p>
        </w:tc>
        <w:tc>
          <w:tcPr>
            <w:tcW w:w="183" w:type="dxa"/>
          </w:tcPr>
          <w:p w14:paraId="2E67016C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0AE525E" w14:textId="619EC054" w:rsidR="00301765" w:rsidRPr="002D6C2F" w:rsidRDefault="00301765" w:rsidP="003017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  <w:tc>
          <w:tcPr>
            <w:tcW w:w="180" w:type="dxa"/>
          </w:tcPr>
          <w:p w14:paraId="7A9ABA95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F4EF8D" w14:textId="6CC4A369" w:rsidR="00301765" w:rsidRPr="002D6C2F" w:rsidRDefault="008902B9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8,351</w:t>
            </w:r>
          </w:p>
        </w:tc>
        <w:tc>
          <w:tcPr>
            <w:tcW w:w="180" w:type="dxa"/>
          </w:tcPr>
          <w:p w14:paraId="7B96ACCA" w14:textId="77777777" w:rsidR="00301765" w:rsidRPr="002D6C2F" w:rsidRDefault="00301765" w:rsidP="0030176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FC6E7" w14:textId="7A14AD38" w:rsidR="00301765" w:rsidRPr="002D6C2F" w:rsidRDefault="00301765" w:rsidP="003017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8,190</w:t>
            </w:r>
          </w:p>
        </w:tc>
      </w:tr>
    </w:tbl>
    <w:p w14:paraId="6FF667A0" w14:textId="77777777" w:rsidR="00301765" w:rsidRPr="002D6C2F" w:rsidRDefault="00301765" w:rsidP="00301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15480936" w14:textId="77777777" w:rsidR="00576908" w:rsidRPr="002D6C2F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96259A" w14:textId="6EECDE88" w:rsidR="00B239EA" w:rsidRPr="002D6C2F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CC33D5"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31137A" w:rsidRPr="002D6C2F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2D6C2F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77777777" w:rsidR="00AB6137" w:rsidRPr="002D6C2F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2D6C2F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77777777" w:rsidR="00AB6137" w:rsidRPr="002D6C2F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1137A" w:rsidRPr="002D6C2F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2D6C2F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52CCA42D" w14:textId="08CFE922" w:rsidR="00AB6137" w:rsidRPr="002D6C2F" w:rsidRDefault="005D6966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</w:t>
            </w:r>
            <w:r w:rsidR="00754E30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9F7423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</w:tcPr>
          <w:p w14:paraId="0FC32D64" w14:textId="77777777" w:rsidR="00AB6137" w:rsidRPr="002D6C2F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056AC7FF" w:rsidR="00AB6137" w:rsidRPr="002D6C2F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9F7423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2D6C2F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4BBF88A5" w:rsidR="00AB6137" w:rsidRPr="002D6C2F" w:rsidRDefault="009F7423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</w:t>
            </w: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D8027CB" w14:textId="77777777" w:rsidR="00AB6137" w:rsidRPr="002D6C2F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005A2927" w:rsidR="00AB6137" w:rsidRPr="002D6C2F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="00754E30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  <w:r w:rsidR="009F7423" w:rsidRPr="002D6C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31137A" w:rsidRPr="002D6C2F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2D6C2F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2D6C2F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2D6C2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1137A" w:rsidRPr="002D6C2F" w14:paraId="48937EF3" w14:textId="77777777" w:rsidTr="00F76FA5">
        <w:trPr>
          <w:cantSplit/>
        </w:trPr>
        <w:tc>
          <w:tcPr>
            <w:tcW w:w="3780" w:type="dxa"/>
          </w:tcPr>
          <w:p w14:paraId="5EBDCD87" w14:textId="77777777" w:rsidR="00ED78C4" w:rsidRPr="002D6C2F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2D6C2F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7699" w:rsidRPr="002D6C2F" w14:paraId="6DFBE45A" w14:textId="77777777" w:rsidTr="004D2642">
        <w:trPr>
          <w:cantSplit/>
        </w:trPr>
        <w:tc>
          <w:tcPr>
            <w:tcW w:w="3780" w:type="dxa"/>
          </w:tcPr>
          <w:p w14:paraId="5D7A0EE9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9AEA4B" w14:textId="608147B4" w:rsidR="00057699" w:rsidRPr="002D6C2F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5,16</w:t>
            </w:r>
            <w:r w:rsidR="00AD62D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3" w:type="dxa"/>
          </w:tcPr>
          <w:p w14:paraId="081B1D6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344EB2B" w14:textId="4FE6BEDE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  <w:tc>
          <w:tcPr>
            <w:tcW w:w="180" w:type="dxa"/>
          </w:tcPr>
          <w:p w14:paraId="55FE7ACE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EBA14CB" w14:textId="14E74B49" w:rsidR="00057699" w:rsidRPr="002D6C2F" w:rsidRDefault="009D5B00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</w:t>
            </w:r>
            <w:r w:rsidR="00AD62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3BC6F0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FD7EF2" w14:textId="5E98DCAD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057699" w:rsidRPr="002D6C2F" w14:paraId="34749FB8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737433BF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F22BA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82B7C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5D254DE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0EAC3B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F21646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D2FCE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2FCA67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78F6E2D7" w14:textId="77777777" w:rsidTr="009B19F1">
        <w:trPr>
          <w:cantSplit/>
        </w:trPr>
        <w:tc>
          <w:tcPr>
            <w:tcW w:w="3780" w:type="dxa"/>
          </w:tcPr>
          <w:p w14:paraId="1FA5166B" w14:textId="77777777" w:rsidR="0019374A" w:rsidRPr="002D6C2F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202890" w14:textId="4CF9A112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61C10A8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65ED1052" w14:textId="77777777" w:rsidTr="009B19F1">
        <w:trPr>
          <w:cantSplit/>
        </w:trPr>
        <w:tc>
          <w:tcPr>
            <w:tcW w:w="3780" w:type="dxa"/>
          </w:tcPr>
          <w:p w14:paraId="326950E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0D4D5" w14:textId="02827DB4" w:rsidR="00057699" w:rsidRPr="002D6C2F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6FC9B4A" w14:textId="2EB3DF54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D14CB" w14:textId="14BAF414" w:rsidR="00057699" w:rsidRPr="002D6C2F" w:rsidRDefault="009D5B00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21,910</w:t>
            </w:r>
          </w:p>
        </w:tc>
        <w:tc>
          <w:tcPr>
            <w:tcW w:w="180" w:type="dxa"/>
          </w:tcPr>
          <w:p w14:paraId="2DC368EB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9CC98E" w14:textId="7F1A4FB5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057699" w:rsidRPr="002D6C2F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D6966" w:rsidRPr="002D6C2F" w14:paraId="16245E7C" w14:textId="77777777" w:rsidTr="00B34841">
        <w:trPr>
          <w:cantSplit/>
        </w:trPr>
        <w:tc>
          <w:tcPr>
            <w:tcW w:w="3780" w:type="dxa"/>
          </w:tcPr>
          <w:p w14:paraId="5E908002" w14:textId="77777777" w:rsidR="0019374A" w:rsidRPr="002D6C2F" w:rsidRDefault="0019374A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CEC30F4" w14:textId="1B59C969" w:rsidR="005D6966" w:rsidRPr="002D6C2F" w:rsidRDefault="005D6966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D6966" w:rsidRPr="002D6C2F" w14:paraId="696A1CBD" w14:textId="77777777" w:rsidTr="00B34841">
        <w:trPr>
          <w:cantSplit/>
        </w:trPr>
        <w:tc>
          <w:tcPr>
            <w:tcW w:w="3780" w:type="dxa"/>
          </w:tcPr>
          <w:p w14:paraId="0C4983A8" w14:textId="45A25D46" w:rsidR="005D6966" w:rsidRPr="002D6C2F" w:rsidRDefault="005D6966" w:rsidP="00B34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063B3DE2" w:rsidR="005D6966" w:rsidRPr="002D6C2F" w:rsidRDefault="0019374A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118,050</w:t>
            </w:r>
          </w:p>
        </w:tc>
        <w:tc>
          <w:tcPr>
            <w:tcW w:w="180" w:type="dxa"/>
          </w:tcPr>
          <w:p w14:paraId="54976ED5" w14:textId="77777777" w:rsidR="005D6966" w:rsidRPr="002D6C2F" w:rsidRDefault="005D6966" w:rsidP="00B348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0A10DB11" w:rsidR="005D6966" w:rsidRPr="002D6C2F" w:rsidRDefault="0019374A" w:rsidP="00B348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57699" w:rsidRPr="002D6C2F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5D6966" w:rsidRPr="002D6C2F" w:rsidRDefault="005D6966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C338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51C0B4E5" w14:textId="77777777" w:rsidTr="00F76FA5">
        <w:trPr>
          <w:cantSplit/>
        </w:trPr>
        <w:tc>
          <w:tcPr>
            <w:tcW w:w="3780" w:type="dxa"/>
          </w:tcPr>
          <w:p w14:paraId="7A810B11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39271D4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7B9D8FA7" w:rsidR="00057699" w:rsidRPr="002D6C2F" w:rsidRDefault="009D5B0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2C6EBE3F" w:rsidR="00057699" w:rsidRPr="002D6C2F" w:rsidRDefault="009D5B00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057699" w:rsidRPr="002D6C2F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316B8FD4" w14:textId="77777777" w:rsidTr="00F76FA5">
        <w:trPr>
          <w:cantSplit/>
        </w:trPr>
        <w:tc>
          <w:tcPr>
            <w:tcW w:w="3780" w:type="dxa"/>
          </w:tcPr>
          <w:p w14:paraId="52C96018" w14:textId="77777777" w:rsidR="0019374A" w:rsidRPr="002D6C2F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EA1981" w14:textId="688BB5C6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44C6907E" w14:textId="77777777" w:rsidTr="004D2642">
        <w:trPr>
          <w:cantSplit/>
        </w:trPr>
        <w:tc>
          <w:tcPr>
            <w:tcW w:w="3780" w:type="dxa"/>
          </w:tcPr>
          <w:p w14:paraId="06798665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58404" w14:textId="7C2E2FF8" w:rsidR="00057699" w:rsidRPr="002D6C2F" w:rsidRDefault="00C943B0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8,342</w:t>
            </w:r>
          </w:p>
        </w:tc>
        <w:tc>
          <w:tcPr>
            <w:tcW w:w="183" w:type="dxa"/>
          </w:tcPr>
          <w:p w14:paraId="5D46778D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3653DDA" w14:textId="2992BF4F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14,292</w:t>
            </w:r>
          </w:p>
        </w:tc>
        <w:tc>
          <w:tcPr>
            <w:tcW w:w="180" w:type="dxa"/>
          </w:tcPr>
          <w:p w14:paraId="0E02C80A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C0D438" w14:textId="4C172E26" w:rsidR="00057699" w:rsidRPr="002D6C2F" w:rsidRDefault="00C943B0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31,366</w:t>
            </w:r>
          </w:p>
        </w:tc>
        <w:tc>
          <w:tcPr>
            <w:tcW w:w="180" w:type="dxa"/>
          </w:tcPr>
          <w:p w14:paraId="4F9A1EBE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9A33EA" w14:textId="647F1739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9,818</w:t>
            </w:r>
          </w:p>
        </w:tc>
      </w:tr>
      <w:tr w:rsidR="00057699" w:rsidRPr="002D6C2F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072863B6" w14:textId="77777777" w:rsidTr="00F76FA5">
        <w:trPr>
          <w:cantSplit/>
        </w:trPr>
        <w:tc>
          <w:tcPr>
            <w:tcW w:w="3780" w:type="dxa"/>
          </w:tcPr>
          <w:p w14:paraId="2E0F5D98" w14:textId="77777777" w:rsidR="0019374A" w:rsidRPr="002D6C2F" w:rsidRDefault="0019374A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FA2B5A" w14:textId="1278598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05DFDA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57699" w:rsidRPr="002D6C2F" w14:paraId="6076BE35" w14:textId="77777777" w:rsidTr="004D2642">
        <w:trPr>
          <w:cantSplit/>
        </w:trPr>
        <w:tc>
          <w:tcPr>
            <w:tcW w:w="3780" w:type="dxa"/>
          </w:tcPr>
          <w:p w14:paraId="3385FCBB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27DA9170" w:rsidR="00057699" w:rsidRPr="002D6C2F" w:rsidRDefault="001613AE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459</w:t>
            </w:r>
          </w:p>
        </w:tc>
        <w:tc>
          <w:tcPr>
            <w:tcW w:w="183" w:type="dxa"/>
          </w:tcPr>
          <w:p w14:paraId="6E95AE81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190CEB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65432CB7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07BE4202" w:rsidR="00057699" w:rsidRPr="002D6C2F" w:rsidRDefault="008725FE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15,186</w:t>
            </w:r>
          </w:p>
        </w:tc>
        <w:tc>
          <w:tcPr>
            <w:tcW w:w="180" w:type="dxa"/>
          </w:tcPr>
          <w:p w14:paraId="660C53C3" w14:textId="77777777" w:rsidR="00057699" w:rsidRPr="002D6C2F" w:rsidRDefault="00057699" w:rsidP="0005769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07742224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15,254</w:t>
            </w:r>
          </w:p>
        </w:tc>
      </w:tr>
    </w:tbl>
    <w:p w14:paraId="466BD118" w14:textId="77777777" w:rsidR="00EC0041" w:rsidRPr="002D6C2F" w:rsidRDefault="00EC0041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  <w:cs/>
        </w:rPr>
      </w:pPr>
    </w:p>
    <w:p w14:paraId="31416E65" w14:textId="77777777" w:rsidR="009231AF" w:rsidRPr="002D6C2F" w:rsidRDefault="009231AF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05D3656" w14:textId="77777777" w:rsidR="00201202" w:rsidRPr="002D6C2F" w:rsidRDefault="00201202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F1935A" w14:textId="77777777" w:rsidR="00201202" w:rsidRPr="002D6C2F" w:rsidRDefault="00201202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634E904" w14:textId="72FA789A" w:rsidR="009153FC" w:rsidRPr="002D6C2F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D6C2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26DC0D81" w14:textId="77777777" w:rsidR="009153FC" w:rsidRPr="002D6C2F" w:rsidRDefault="009153FC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62FED98A" w14:textId="77777777" w:rsidR="0086694E" w:rsidRPr="002D6C2F" w:rsidRDefault="0086694E" w:rsidP="00866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="Angsana New" w:hAnsi="Angsana New"/>
          <w:i/>
          <w:iCs/>
          <w:sz w:val="30"/>
          <w:szCs w:val="30"/>
        </w:rPr>
      </w:pPr>
      <w:r w:rsidRPr="002D6C2F">
        <w:rPr>
          <w:rFonts w:ascii="Angsana New" w:hAnsi="Angsana New" w:hint="cs"/>
          <w:i/>
          <w:iCs/>
          <w:sz w:val="30"/>
          <w:szCs w:val="30"/>
          <w:cs/>
        </w:rPr>
        <w:t>สัญญางานโครงการ</w:t>
      </w:r>
    </w:p>
    <w:p w14:paraId="65EC6E81" w14:textId="4CF1B5D6" w:rsidR="0086694E" w:rsidRPr="002D6C2F" w:rsidRDefault="006D66E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เมื่อวันที่ </w:t>
      </w:r>
      <w:r w:rsidR="008D63E4" w:rsidRPr="002D6C2F">
        <w:rPr>
          <w:rFonts w:ascii="Angsana New" w:hAnsi="Angsana New"/>
          <w:spacing w:val="5"/>
          <w:sz w:val="30"/>
          <w:szCs w:val="30"/>
        </w:rPr>
        <w:t>12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กันยายน </w:t>
      </w:r>
      <w:r w:rsidR="008D63E4" w:rsidRPr="002D6C2F">
        <w:rPr>
          <w:rFonts w:ascii="Angsana New" w:hAnsi="Angsana New"/>
          <w:spacing w:val="5"/>
          <w:sz w:val="30"/>
          <w:szCs w:val="30"/>
        </w:rPr>
        <w:t>2559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บริษัทได้ทำสัญญาเป็นผู้รับจ้างดำเนินการโครงการก่อสร้าง</w:t>
      </w:r>
      <w:r w:rsidR="00EE5AB6" w:rsidRPr="002D6C2F">
        <w:rPr>
          <w:rFonts w:ascii="Angsana New" w:hAnsi="Angsana New" w:hint="cs"/>
          <w:spacing w:val="5"/>
          <w:sz w:val="30"/>
          <w:szCs w:val="30"/>
          <w:cs/>
        </w:rPr>
        <w:t>เขื่อน</w:t>
      </w:r>
      <w:r w:rsidR="00DC115D" w:rsidRPr="002D6C2F">
        <w:rPr>
          <w:rFonts w:ascii="Angsana New" w:hAnsi="Angsana New" w:hint="cs"/>
          <w:spacing w:val="5"/>
          <w:sz w:val="30"/>
          <w:szCs w:val="30"/>
          <w:cs/>
        </w:rPr>
        <w:t>คอนกรีตเสริมเหล็กพร้อมทางเดินริมคลองแสนแสบ</w:t>
      </w:r>
      <w:r w:rsidR="000B5FA7" w:rsidRPr="002D6C2F">
        <w:rPr>
          <w:rFonts w:ascii="Angsana New" w:hAnsi="Angsana New"/>
          <w:spacing w:val="5"/>
          <w:sz w:val="30"/>
          <w:szCs w:val="30"/>
          <w:cs/>
        </w:rPr>
        <w:t>ให้กับ</w:t>
      </w:r>
      <w:r w:rsidR="00DC115D" w:rsidRPr="002D6C2F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2D6C2F">
        <w:rPr>
          <w:rFonts w:ascii="Angsana New" w:hAnsi="Angsana New"/>
          <w:spacing w:val="5"/>
          <w:sz w:val="30"/>
          <w:szCs w:val="30"/>
          <w:cs/>
        </w:rPr>
        <w:t>เอส เทค ซี</w:t>
      </w:r>
      <w:r w:rsidR="00EE5AB6" w:rsidRPr="002D6C2F">
        <w:rPr>
          <w:rFonts w:ascii="Angsana New" w:hAnsi="Angsana New"/>
          <w:spacing w:val="5"/>
          <w:sz w:val="30"/>
          <w:szCs w:val="30"/>
          <w:cs/>
        </w:rPr>
        <w:t>วิล แอนด์ คอนสตรัคชั่น จำกัด เนื้อหาของ</w:t>
      </w:r>
      <w:r w:rsidRPr="002D6C2F">
        <w:rPr>
          <w:rFonts w:ascii="Angsana New" w:hAnsi="Angsana New"/>
          <w:spacing w:val="5"/>
          <w:sz w:val="30"/>
          <w:szCs w:val="30"/>
          <w:cs/>
        </w:rPr>
        <w:t>สัญญา</w:t>
      </w:r>
      <w:r w:rsidR="00EE5AB6" w:rsidRPr="002D6C2F">
        <w:rPr>
          <w:rFonts w:ascii="Angsana New" w:hAnsi="Angsana New" w:hint="cs"/>
          <w:spacing w:val="5"/>
          <w:sz w:val="30"/>
          <w:szCs w:val="30"/>
          <w:cs/>
        </w:rPr>
        <w:t>มีเงื่อนไขที่สำคัญเป็นไปตาม</w:t>
      </w:r>
      <w:r w:rsidRPr="002D6C2F">
        <w:rPr>
          <w:rFonts w:ascii="Angsana New" w:hAnsi="Angsana New"/>
          <w:spacing w:val="5"/>
          <w:sz w:val="30"/>
          <w:szCs w:val="30"/>
          <w:cs/>
        </w:rPr>
        <w:t>ที่ทางบริษัท เอส เทค ซีวิล แอนด์ คอนสต</w:t>
      </w:r>
      <w:r w:rsidR="0017337B" w:rsidRPr="002D6C2F">
        <w:rPr>
          <w:rFonts w:ascii="Angsana New" w:hAnsi="Angsana New"/>
          <w:spacing w:val="5"/>
          <w:sz w:val="30"/>
          <w:szCs w:val="30"/>
          <w:cs/>
        </w:rPr>
        <w:t>รัคชั่น จำกัด ได้ทำกับหน่วยงานราชการแห่งหนึ่ง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โดย</w:t>
      </w:r>
      <w:r w:rsidR="00EE5AB6" w:rsidRPr="002D6C2F">
        <w:rPr>
          <w:rFonts w:ascii="Angsana New" w:hAnsi="Angsana New"/>
          <w:spacing w:val="5"/>
          <w:sz w:val="30"/>
          <w:szCs w:val="30"/>
          <w:cs/>
        </w:rPr>
        <w:t xml:space="preserve">มีมูลค่างานเป็นจำนวนทั้งสิ้น </w:t>
      </w:r>
      <w:r w:rsidR="001A0A36" w:rsidRPr="002D6C2F">
        <w:rPr>
          <w:rFonts w:ascii="Angsana New" w:hAnsi="Angsana New"/>
          <w:spacing w:val="5"/>
          <w:sz w:val="30"/>
          <w:szCs w:val="30"/>
        </w:rPr>
        <w:t>3</w:t>
      </w:r>
      <w:r w:rsidR="00EE5AB6" w:rsidRPr="002D6C2F">
        <w:rPr>
          <w:rFonts w:ascii="Angsana New" w:hAnsi="Angsana New"/>
          <w:spacing w:val="5"/>
          <w:sz w:val="30"/>
          <w:szCs w:val="30"/>
        </w:rPr>
        <w:t>00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ล้านบาท </w:t>
      </w:r>
      <w:r w:rsidR="00F62483" w:rsidRPr="002D6C2F">
        <w:rPr>
          <w:rFonts w:ascii="Angsana New" w:hAnsi="Angsana New" w:hint="cs"/>
          <w:spacing w:val="5"/>
          <w:sz w:val="30"/>
          <w:szCs w:val="30"/>
          <w:cs/>
        </w:rPr>
        <w:t>กำหนด</w:t>
      </w:r>
      <w:r w:rsidRPr="002D6C2F">
        <w:rPr>
          <w:rFonts w:ascii="Angsana New" w:hAnsi="Angsana New"/>
          <w:spacing w:val="5"/>
          <w:sz w:val="30"/>
          <w:szCs w:val="30"/>
          <w:cs/>
        </w:rPr>
        <w:t>ให้แล้วเสร็จ</w:t>
      </w:r>
      <w:r w:rsidR="00724EB9" w:rsidRPr="002D6C2F">
        <w:rPr>
          <w:rFonts w:ascii="Angsana New" w:hAnsi="Angsana New"/>
          <w:spacing w:val="5"/>
          <w:sz w:val="30"/>
          <w:szCs w:val="30"/>
          <w:cs/>
        </w:rPr>
        <w:t xml:space="preserve">ภายในวันที่ </w:t>
      </w:r>
      <w:r w:rsidR="009935C7"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pacing w:val="5"/>
          <w:sz w:val="30"/>
          <w:szCs w:val="30"/>
          <w:cs/>
        </w:rPr>
        <w:t>มีนาคม</w:t>
      </w:r>
      <w:r w:rsidR="008D63E4" w:rsidRPr="002D6C2F">
        <w:rPr>
          <w:rFonts w:ascii="Angsana New" w:hAnsi="Angsana New"/>
          <w:spacing w:val="5"/>
          <w:sz w:val="30"/>
          <w:szCs w:val="30"/>
        </w:rPr>
        <w:t>2563</w:t>
      </w:r>
      <w:r w:rsidR="00724EB9" w:rsidRPr="002D6C2F">
        <w:rPr>
          <w:rFonts w:ascii="Angsana New" w:hAnsi="Angsana New"/>
          <w:spacing w:val="5"/>
          <w:sz w:val="30"/>
          <w:szCs w:val="30"/>
          <w:cs/>
        </w:rPr>
        <w:t xml:space="preserve"> ภายใต้</w:t>
      </w:r>
      <w:r w:rsidRPr="002D6C2F">
        <w:rPr>
          <w:rFonts w:ascii="Angsana New" w:hAnsi="Angsana New"/>
          <w:spacing w:val="5"/>
          <w:sz w:val="30"/>
          <w:szCs w:val="30"/>
          <w:cs/>
        </w:rPr>
        <w:t>สัญญาได้ระบุเงื่อนไขการรับชำระเงินเป็นรายงวดตามปริมาณเนื้องานที่ทำเสร็จและได้ทำการตรวจสอบผลงานที่ทำเสร็จโดย</w:t>
      </w:r>
      <w:r w:rsidR="002F13C9" w:rsidRPr="002D6C2F">
        <w:rPr>
          <w:rFonts w:ascii="Angsana New" w:hAnsi="Angsana New" w:hint="cs"/>
          <w:spacing w:val="5"/>
          <w:sz w:val="30"/>
          <w:szCs w:val="30"/>
          <w:cs/>
        </w:rPr>
        <w:t>หน่วยงานราชการดังกล่าว</w:t>
      </w:r>
      <w:r w:rsidRPr="002D6C2F">
        <w:rPr>
          <w:rFonts w:ascii="Angsana New" w:hAnsi="Angsana New"/>
          <w:spacing w:val="5"/>
          <w:sz w:val="30"/>
          <w:szCs w:val="30"/>
          <w:cs/>
        </w:rPr>
        <w:t>แล้ว ทั้งนี้บริษัท เอส เทค ซีวิล แอนด์ คอนสตรัคชั่น จำกัด จะ</w:t>
      </w:r>
      <w:r w:rsidR="003E409B" w:rsidRPr="002D6C2F">
        <w:rPr>
          <w:rFonts w:ascii="Angsana New" w:hAnsi="Angsana New"/>
          <w:spacing w:val="5"/>
          <w:sz w:val="30"/>
          <w:szCs w:val="30"/>
          <w:cs/>
        </w:rPr>
        <w:t>ชำระเงินให้แก่บริษัท</w:t>
      </w:r>
      <w:r w:rsidRPr="002D6C2F">
        <w:rPr>
          <w:rFonts w:ascii="Angsana New" w:hAnsi="Angsana New"/>
          <w:spacing w:val="5"/>
          <w:sz w:val="30"/>
          <w:szCs w:val="30"/>
          <w:cs/>
        </w:rPr>
        <w:t>หลังจากวันที่บริษัท เอส เทค ซีวิล แอนด์ คอนสตรัค</w:t>
      </w:r>
      <w:r w:rsidR="00726BA5" w:rsidRPr="002D6C2F">
        <w:rPr>
          <w:rFonts w:ascii="Angsana New" w:hAnsi="Angsana New"/>
          <w:spacing w:val="5"/>
          <w:sz w:val="30"/>
          <w:szCs w:val="30"/>
          <w:cs/>
        </w:rPr>
        <w:t>ชั่น จำกัด ได้รับเงินจากหน</w:t>
      </w:r>
      <w:r w:rsidR="00726BA5" w:rsidRPr="002D6C2F">
        <w:rPr>
          <w:rFonts w:ascii="Angsana New" w:hAnsi="Angsana New" w:hint="cs"/>
          <w:spacing w:val="5"/>
          <w:sz w:val="30"/>
          <w:szCs w:val="30"/>
          <w:cs/>
        </w:rPr>
        <w:t>่วยงานราชการดังกล่าว</w:t>
      </w:r>
      <w:r w:rsidRPr="002D6C2F">
        <w:rPr>
          <w:rFonts w:ascii="Angsana New" w:hAnsi="Angsana New"/>
          <w:spacing w:val="5"/>
          <w:sz w:val="30"/>
          <w:szCs w:val="30"/>
          <w:cs/>
        </w:rPr>
        <w:t>แล้ว</w:t>
      </w:r>
      <w:r w:rsidR="007E5672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7E5672" w:rsidRPr="002D6C2F">
        <w:rPr>
          <w:rFonts w:ascii="Angsana New" w:hAnsi="Angsana New"/>
          <w:spacing w:val="5"/>
          <w:sz w:val="30"/>
          <w:szCs w:val="30"/>
          <w:cs/>
        </w:rPr>
        <w:t xml:space="preserve">ในเดือนกุมภาพันธ์ </w:t>
      </w:r>
      <w:r w:rsidR="007E5672" w:rsidRPr="002D6C2F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2D6C2F">
        <w:rPr>
          <w:rFonts w:ascii="Angsana New" w:hAnsi="Angsana New"/>
          <w:spacing w:val="5"/>
          <w:sz w:val="30"/>
          <w:szCs w:val="30"/>
          <w:cs/>
        </w:rPr>
        <w:t xml:space="preserve">ทางบริษัทมีการทำบันทึกข้อตกลงแก้ไขเพิ่มเติมสัญญาจ้างดังกล่าวโดยทางบริษัทจะทำงานถึงวันที่ </w:t>
      </w:r>
      <w:r w:rsidR="007E5672" w:rsidRPr="002D6C2F">
        <w:rPr>
          <w:rFonts w:ascii="Angsana New" w:hAnsi="Angsana New"/>
          <w:spacing w:val="5"/>
          <w:sz w:val="30"/>
          <w:szCs w:val="30"/>
        </w:rPr>
        <w:t xml:space="preserve">28 </w:t>
      </w:r>
      <w:r w:rsidR="007E5672" w:rsidRPr="002D6C2F">
        <w:rPr>
          <w:rFonts w:ascii="Angsana New" w:hAnsi="Angsana New"/>
          <w:spacing w:val="5"/>
          <w:sz w:val="30"/>
          <w:szCs w:val="30"/>
          <w:cs/>
        </w:rPr>
        <w:t xml:space="preserve">กุมภาพันธ์ </w:t>
      </w:r>
      <w:r w:rsidR="007E5672" w:rsidRPr="002D6C2F">
        <w:rPr>
          <w:rFonts w:ascii="Angsana New" w:hAnsi="Angsana New"/>
          <w:spacing w:val="5"/>
          <w:sz w:val="30"/>
          <w:szCs w:val="30"/>
        </w:rPr>
        <w:t xml:space="preserve">2562 </w:t>
      </w:r>
      <w:r w:rsidR="007E5672" w:rsidRPr="002D6C2F">
        <w:rPr>
          <w:rFonts w:ascii="Angsana New" w:hAnsi="Angsana New"/>
          <w:spacing w:val="5"/>
          <w:sz w:val="30"/>
          <w:szCs w:val="30"/>
          <w:cs/>
        </w:rPr>
        <w:t>และคู่สัญญาตกลงให้สัญญาจ้างฉบับดังกล่าวสิ้นสุดลงในวันดังกล่าว</w:t>
      </w:r>
    </w:p>
    <w:p w14:paraId="174A32EC" w14:textId="77777777" w:rsidR="00AD62DF" w:rsidRDefault="00AD62DF" w:rsidP="00AD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pacing w:val="5"/>
          <w:sz w:val="30"/>
          <w:szCs w:val="30"/>
        </w:rPr>
      </w:pPr>
      <w:bookmarkStart w:id="9" w:name="_Hlk103085298"/>
    </w:p>
    <w:p w14:paraId="3A582FDE" w14:textId="3EBEC50D" w:rsidR="005B0D72" w:rsidRPr="002D6C2F" w:rsidRDefault="003F55A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บริษัทมีเงินประกันผลงานโครงการก่อสร้างเขื่อนคอนกรีตเสริมเหล็กพร้อมทางเดินริมคลองแสนแสบ </w:t>
      </w:r>
      <w:r w:rsidR="00260DC7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  </w:t>
      </w:r>
      <w:r w:rsidR="0054178F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        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>ที่</w:t>
      </w:r>
      <w:r w:rsidR="00304739" w:rsidRPr="002D6C2F">
        <w:rPr>
          <w:rFonts w:ascii="Angsana New" w:hAnsi="Angsana New" w:hint="cs"/>
          <w:spacing w:val="5"/>
          <w:sz w:val="30"/>
          <w:szCs w:val="30"/>
          <w:cs/>
        </w:rPr>
        <w:t>คู่สัญญา</w:t>
      </w:r>
      <w:r w:rsidRPr="002D6C2F">
        <w:rPr>
          <w:rFonts w:ascii="Angsana New" w:hAnsi="Angsana New"/>
          <w:spacing w:val="5"/>
          <w:sz w:val="30"/>
          <w:szCs w:val="30"/>
          <w:cs/>
        </w:rPr>
        <w:t>หักไว้เป็นค่าประกันความเสียหาย</w:t>
      </w:r>
      <w:r w:rsidR="00304739" w:rsidRPr="002D6C2F">
        <w:rPr>
          <w:rFonts w:ascii="Angsana New" w:hAnsi="Angsana New" w:hint="cs"/>
          <w:spacing w:val="5"/>
          <w:sz w:val="30"/>
          <w:szCs w:val="30"/>
          <w:cs/>
        </w:rPr>
        <w:t>จำนวน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="00826A2D" w:rsidRPr="002D6C2F">
        <w:rPr>
          <w:rFonts w:ascii="Angsana New" w:hAnsi="Angsana New"/>
          <w:spacing w:val="5"/>
          <w:sz w:val="30"/>
          <w:szCs w:val="30"/>
        </w:rPr>
        <w:t>23.83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ล้านบาท มีกำหนดรับคืนเงินประกันผลงาน </w:t>
      </w:r>
      <w:r w:rsidR="00826A2D" w:rsidRPr="002D6C2F">
        <w:rPr>
          <w:rFonts w:ascii="Angsana New" w:hAnsi="Angsana New"/>
          <w:spacing w:val="5"/>
          <w:sz w:val="30"/>
          <w:szCs w:val="30"/>
        </w:rPr>
        <w:t>2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ปี</w:t>
      </w:r>
      <w:r w:rsidR="005B0D72" w:rsidRPr="002D6C2F">
        <w:rPr>
          <w:rFonts w:ascii="Angsana New" w:hAnsi="Angsana New"/>
          <w:spacing w:val="5"/>
          <w:sz w:val="30"/>
          <w:szCs w:val="30"/>
          <w:cs/>
        </w:rPr>
        <w:t>นับจากคู่สัญญาส่งมอบงาน และผู้ว่าจ้างของคู่สัญญาได้ตรวจรับมอบงานงวดสุด</w:t>
      </w:r>
      <w:r w:rsidR="001D5794" w:rsidRPr="002D6C2F">
        <w:rPr>
          <w:rFonts w:ascii="Angsana New" w:hAnsi="Angsana New"/>
          <w:spacing w:val="5"/>
          <w:sz w:val="30"/>
          <w:szCs w:val="30"/>
          <w:cs/>
        </w:rPr>
        <w:t>ท้ายแล้วเสร็จ ซึ่งคาดว่าจะส่งมอ</w:t>
      </w:r>
      <w:r w:rsidR="001D5794" w:rsidRPr="002D6C2F">
        <w:rPr>
          <w:rFonts w:ascii="Angsana New" w:hAnsi="Angsana New" w:hint="cs"/>
          <w:spacing w:val="5"/>
          <w:sz w:val="30"/>
          <w:szCs w:val="30"/>
          <w:cs/>
        </w:rPr>
        <w:t>บ</w:t>
      </w:r>
      <w:r w:rsidR="005B0D72" w:rsidRPr="002D6C2F">
        <w:rPr>
          <w:rFonts w:ascii="Angsana New" w:hAnsi="Angsana New"/>
          <w:spacing w:val="5"/>
          <w:sz w:val="30"/>
          <w:szCs w:val="30"/>
          <w:cs/>
        </w:rPr>
        <w:t xml:space="preserve">งานงวดสุดท้ายภายในไตรมาสที่ </w:t>
      </w:r>
      <w:r w:rsidR="00AD62DF">
        <w:rPr>
          <w:rFonts w:ascii="Angsana New" w:hAnsi="Angsana New"/>
          <w:spacing w:val="5"/>
          <w:sz w:val="30"/>
          <w:szCs w:val="30"/>
        </w:rPr>
        <w:t>2</w:t>
      </w:r>
      <w:r w:rsidR="00CE3283" w:rsidRPr="002D6C2F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AD62DF">
        <w:rPr>
          <w:rFonts w:ascii="Angsana New" w:hAnsi="Angsana New"/>
          <w:spacing w:val="5"/>
          <w:sz w:val="30"/>
          <w:szCs w:val="30"/>
        </w:rPr>
        <w:t>2567</w:t>
      </w:r>
      <w:r w:rsidR="005B0D72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B0D72" w:rsidRPr="002D6C2F">
        <w:rPr>
          <w:rFonts w:ascii="Angsana New" w:hAnsi="Angsana New"/>
          <w:spacing w:val="5"/>
          <w:sz w:val="30"/>
          <w:szCs w:val="30"/>
          <w:cs/>
        </w:rPr>
        <w:t>และคาดว่า</w:t>
      </w:r>
      <w:r w:rsidR="005B0D72" w:rsidRPr="002D6C2F">
        <w:rPr>
          <w:rFonts w:ascii="Angsana New" w:hAnsi="Angsana New" w:hint="cs"/>
          <w:spacing w:val="5"/>
          <w:sz w:val="30"/>
          <w:szCs w:val="30"/>
          <w:cs/>
        </w:rPr>
        <w:t>บริษัท</w:t>
      </w:r>
      <w:r w:rsidR="005B0D72" w:rsidRPr="002D6C2F">
        <w:rPr>
          <w:rFonts w:ascii="Angsana New" w:hAnsi="Angsana New"/>
          <w:spacing w:val="5"/>
          <w:sz w:val="30"/>
          <w:szCs w:val="30"/>
          <w:cs/>
        </w:rPr>
        <w:t>จะได้รับคืน</w:t>
      </w:r>
      <w:r w:rsidR="005B0D72" w:rsidRPr="002D6C2F">
        <w:rPr>
          <w:rFonts w:ascii="Angsana New" w:hAnsi="Angsana New" w:hint="cs"/>
          <w:spacing w:val="5"/>
          <w:sz w:val="30"/>
          <w:szCs w:val="30"/>
          <w:cs/>
        </w:rPr>
        <w:t>เงินประกันผลงาน</w:t>
      </w:r>
      <w:r w:rsidR="00CE3283" w:rsidRPr="002D6C2F">
        <w:rPr>
          <w:rFonts w:ascii="Angsana New" w:hAnsi="Angsana New"/>
          <w:spacing w:val="5"/>
          <w:sz w:val="30"/>
          <w:szCs w:val="30"/>
          <w:cs/>
        </w:rPr>
        <w:t xml:space="preserve">ภายในไตรมาสที่ </w:t>
      </w:r>
      <w:r w:rsidR="00AD62DF">
        <w:rPr>
          <w:rFonts w:ascii="Angsana New" w:hAnsi="Angsana New"/>
          <w:spacing w:val="5"/>
          <w:sz w:val="30"/>
          <w:szCs w:val="30"/>
        </w:rPr>
        <w:t>2</w:t>
      </w:r>
      <w:r w:rsidR="005B0D72" w:rsidRPr="002D6C2F">
        <w:rPr>
          <w:rFonts w:ascii="Angsana New" w:hAnsi="Angsana New"/>
          <w:spacing w:val="5"/>
          <w:sz w:val="30"/>
          <w:szCs w:val="30"/>
          <w:cs/>
        </w:rPr>
        <w:t xml:space="preserve"> ปี </w:t>
      </w:r>
      <w:r w:rsidR="00AD62DF">
        <w:rPr>
          <w:rFonts w:ascii="Angsana New" w:hAnsi="Angsana New"/>
          <w:spacing w:val="5"/>
          <w:sz w:val="30"/>
          <w:szCs w:val="30"/>
        </w:rPr>
        <w:t>2569</w:t>
      </w:r>
    </w:p>
    <w:p w14:paraId="332E450C" w14:textId="77777777" w:rsidR="00B55AC4" w:rsidRPr="002D6C2F" w:rsidRDefault="00B55AC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4312BCB" w14:textId="11CEF02F" w:rsidR="00420C1A" w:rsidRPr="002D6C2F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4D69E3E9" w14:textId="77777777" w:rsidR="00CD1310" w:rsidRPr="002D6C2F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2D6C2F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72594153" w14:textId="21DFF6AB" w:rsidR="00E1347D" w:rsidRPr="002D6C2F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20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2566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="00CD1310" w:rsidRPr="002D6C2F">
        <w:rPr>
          <w:rFonts w:ascii="Angsana New" w:hAnsi="Angsana New"/>
          <w:spacing w:val="5"/>
          <w:sz w:val="30"/>
          <w:szCs w:val="30"/>
        </w:rPr>
        <w:t xml:space="preserve">1 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CD1310"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="00CD1310" w:rsidRPr="002D6C2F">
        <w:rPr>
          <w:rFonts w:ascii="Angsana New" w:hAnsi="Angsana New"/>
          <w:spacing w:val="5"/>
          <w:sz w:val="30"/>
          <w:szCs w:val="30"/>
        </w:rPr>
        <w:t>256</w:t>
      </w:r>
      <w:r w:rsidR="00EE3FF9" w:rsidRPr="00EE3FF9">
        <w:rPr>
          <w:rFonts w:ascii="Angsana New" w:hAnsi="Angsana New" w:hint="cs"/>
          <w:spacing w:val="5"/>
          <w:sz w:val="30"/>
          <w:szCs w:val="30"/>
          <w:lang w:val="en-GB"/>
        </w:rPr>
        <w:t>7</w:t>
      </w:r>
      <w:r w:rsidR="00FB723E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CD1310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9935C7"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pacing w:val="5"/>
          <w:sz w:val="30"/>
          <w:szCs w:val="30"/>
          <w:cs/>
        </w:rPr>
        <w:t>มีนาคม</w:t>
      </w:r>
      <w:r w:rsidR="00201202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D6C2F">
        <w:rPr>
          <w:rFonts w:ascii="Angsana New" w:hAnsi="Angsana New"/>
          <w:spacing w:val="5"/>
          <w:sz w:val="30"/>
          <w:szCs w:val="30"/>
        </w:rPr>
        <w:t>256</w:t>
      </w:r>
      <w:r w:rsidR="00EE3FF9" w:rsidRPr="00EE3FF9">
        <w:rPr>
          <w:rFonts w:ascii="Angsana New" w:hAnsi="Angsana New" w:hint="cs"/>
          <w:spacing w:val="5"/>
          <w:sz w:val="30"/>
          <w:szCs w:val="30"/>
          <w:lang w:val="en-GB"/>
        </w:rPr>
        <w:t>7</w:t>
      </w:r>
      <w:r w:rsidR="00CD1310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บริษัทมีภาระผูกพันที่จะต้องจ่ายค่าเช่าดังกล่าวเป็นจำนวน </w:t>
      </w:r>
      <w:r w:rsidR="001D5794" w:rsidRPr="002D6C2F">
        <w:rPr>
          <w:rFonts w:ascii="Angsana New" w:hAnsi="Angsana New"/>
          <w:spacing w:val="5"/>
          <w:sz w:val="30"/>
          <w:szCs w:val="30"/>
        </w:rPr>
        <w:t>0.</w:t>
      </w:r>
      <w:r w:rsidR="00EE3FF9" w:rsidRPr="00EE3FF9">
        <w:rPr>
          <w:rFonts w:ascii="Angsana New" w:hAnsi="Angsana New" w:hint="cs"/>
          <w:spacing w:val="5"/>
          <w:sz w:val="30"/>
          <w:szCs w:val="30"/>
          <w:lang w:val="en-GB"/>
        </w:rPr>
        <w:t>27</w:t>
      </w:r>
      <w:r w:rsidR="00CD1310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CD1310" w:rsidRPr="002D6C2F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p w14:paraId="652C0BA1" w14:textId="77777777" w:rsidR="001D5794" w:rsidRPr="002D6C2F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2D6C2F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2D6C2F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23E94B7B" w:rsidR="00B55AC4" w:rsidRPr="002D6C2F" w:rsidRDefault="001D5794" w:rsidP="00B55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2D6C2F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2D6C2F">
        <w:rPr>
          <w:rFonts w:ascii="Angsana New" w:hAnsi="Angsana New"/>
          <w:spacing w:val="5"/>
          <w:sz w:val="30"/>
          <w:szCs w:val="30"/>
        </w:rPr>
        <w:t>2566</w:t>
      </w:r>
      <w:r w:rsidR="005B60CB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2D6C2F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3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r w:rsidR="001C4B60" w:rsidRPr="002D6C2F">
        <w:rPr>
          <w:rFonts w:ascii="Angsana New" w:hAnsi="Angsana New"/>
          <w:spacing w:val="5"/>
          <w:sz w:val="30"/>
          <w:szCs w:val="30"/>
        </w:rPr>
        <w:t>2569</w:t>
      </w:r>
      <w:r w:rsidR="00FB723E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FB723E" w:rsidRPr="002D6C2F">
        <w:rPr>
          <w:rFonts w:ascii="Angsana New" w:hAnsi="Angsana New"/>
          <w:color w:val="FF0000"/>
          <w:spacing w:val="5"/>
          <w:sz w:val="30"/>
          <w:szCs w:val="30"/>
          <w:cs/>
        </w:rPr>
        <w:t xml:space="preserve"> </w:t>
      </w:r>
      <w:bookmarkStart w:id="10" w:name="_Hlk166501515"/>
      <w:r w:rsidR="00B55AC4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ณ วันที่ </w:t>
      </w:r>
      <w:r w:rsidR="00B55AC4"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="00B55AC4" w:rsidRPr="002D6C2F">
        <w:rPr>
          <w:rFonts w:ascii="Angsana New" w:hAnsi="Angsana New"/>
          <w:spacing w:val="5"/>
          <w:sz w:val="30"/>
          <w:szCs w:val="30"/>
          <w:cs/>
        </w:rPr>
        <w:t>มีนาคม</w:t>
      </w:r>
      <w:r w:rsidR="00201202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B55AC4" w:rsidRPr="002D6C2F">
        <w:rPr>
          <w:rFonts w:ascii="Angsana New" w:hAnsi="Angsana New"/>
          <w:spacing w:val="5"/>
          <w:sz w:val="30"/>
          <w:szCs w:val="30"/>
        </w:rPr>
        <w:t>256</w:t>
      </w:r>
      <w:r w:rsidR="00EE3FF9" w:rsidRPr="00EE3FF9">
        <w:rPr>
          <w:rFonts w:ascii="Angsana New" w:hAnsi="Angsana New" w:hint="cs"/>
          <w:spacing w:val="5"/>
          <w:sz w:val="30"/>
          <w:szCs w:val="30"/>
          <w:lang w:val="en-GB"/>
        </w:rPr>
        <w:t>7</w:t>
      </w:r>
      <w:r w:rsidR="00B55AC4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B55AC4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บริษัทมีภาระผูกพันที่ต้องปฏิบัติตามสัญญาเช่าดังกล่าวเป็นจำนวน </w:t>
      </w:r>
      <w:r w:rsidR="00AD62DF">
        <w:rPr>
          <w:rFonts w:ascii="Angsana New" w:hAnsi="Angsana New"/>
          <w:spacing w:val="5"/>
          <w:sz w:val="30"/>
          <w:szCs w:val="30"/>
        </w:rPr>
        <w:t>3</w:t>
      </w:r>
      <w:r w:rsidR="00B55AC4" w:rsidRPr="002D6C2F">
        <w:rPr>
          <w:rFonts w:ascii="Angsana New" w:hAnsi="Angsana New" w:hint="cs"/>
          <w:spacing w:val="5"/>
          <w:sz w:val="30"/>
          <w:szCs w:val="30"/>
          <w:cs/>
        </w:rPr>
        <w:t>.</w:t>
      </w:r>
      <w:r w:rsidR="00AD62DF">
        <w:rPr>
          <w:rFonts w:ascii="Angsana New" w:hAnsi="Angsana New"/>
          <w:spacing w:val="5"/>
          <w:sz w:val="30"/>
          <w:szCs w:val="30"/>
        </w:rPr>
        <w:t>35</w:t>
      </w:r>
      <w:r w:rsidR="00B55AC4" w:rsidRPr="002D6C2F">
        <w:rPr>
          <w:rFonts w:ascii="Angsana New" w:hAnsi="Angsana New"/>
          <w:spacing w:val="5"/>
          <w:sz w:val="30"/>
          <w:szCs w:val="30"/>
        </w:rPr>
        <w:t xml:space="preserve"> </w:t>
      </w:r>
      <w:r w:rsidR="00B55AC4" w:rsidRPr="002D6C2F">
        <w:rPr>
          <w:rFonts w:ascii="Angsana New" w:hAnsi="Angsana New" w:hint="cs"/>
          <w:spacing w:val="5"/>
          <w:sz w:val="30"/>
          <w:szCs w:val="30"/>
          <w:cs/>
        </w:rPr>
        <w:t>ล้านบาท</w:t>
      </w:r>
    </w:p>
    <w:bookmarkEnd w:id="10"/>
    <w:p w14:paraId="20D8B4D7" w14:textId="13E2AE11" w:rsidR="001D5794" w:rsidRPr="002D6C2F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5"/>
          <w:sz w:val="30"/>
          <w:szCs w:val="30"/>
        </w:rPr>
      </w:pPr>
    </w:p>
    <w:p w14:paraId="1D7B89AA" w14:textId="77777777" w:rsidR="00FD2F75" w:rsidRPr="002D6C2F" w:rsidRDefault="00FD2F75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6DEC4E0F" w:rsidR="00CD1310" w:rsidRPr="002D6C2F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lastRenderedPageBreak/>
        <w:t>สัญญา</w:t>
      </w:r>
      <w:r w:rsidR="004F5E74"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2D6C2F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2D6C2F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9"/>
    <w:p w14:paraId="5B9AB198" w14:textId="28F6739F" w:rsidR="00183760" w:rsidRPr="002D6C2F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5"/>
          <w:sz w:val="30"/>
          <w:szCs w:val="30"/>
        </w:rPr>
      </w:pP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20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2566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2D6C2F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1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2D6C2F">
        <w:rPr>
          <w:rFonts w:ascii="Angsana New" w:hAnsi="Angsana New"/>
          <w:spacing w:val="5"/>
          <w:sz w:val="30"/>
          <w:szCs w:val="30"/>
        </w:rPr>
        <w:t xml:space="preserve">31 </w:t>
      </w:r>
      <w:r w:rsidRPr="002D6C2F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2D6C2F">
        <w:rPr>
          <w:rFonts w:ascii="Angsana New" w:hAnsi="Angsana New"/>
          <w:spacing w:val="5"/>
          <w:sz w:val="30"/>
          <w:szCs w:val="30"/>
        </w:rPr>
        <w:t>256</w:t>
      </w:r>
      <w:r w:rsidR="001E594F">
        <w:rPr>
          <w:rFonts w:ascii="Angsana New" w:hAnsi="Angsana New"/>
          <w:spacing w:val="5"/>
          <w:sz w:val="30"/>
          <w:szCs w:val="30"/>
        </w:rPr>
        <w:t>7</w:t>
      </w:r>
      <w:r w:rsidR="00183760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 </w:t>
      </w:r>
      <w:bookmarkStart w:id="11" w:name="_Hlk166501884"/>
      <w:r w:rsidR="00B55AC4" w:rsidRPr="002D6C2F">
        <w:rPr>
          <w:rFonts w:ascii="Angsana New" w:hAnsi="Angsana New"/>
          <w:spacing w:val="5"/>
          <w:sz w:val="30"/>
          <w:szCs w:val="30"/>
          <w:cs/>
        </w:rPr>
        <w:t xml:space="preserve">ณ วันที่ </w:t>
      </w:r>
      <w:r w:rsidR="001E594F">
        <w:rPr>
          <w:rFonts w:ascii="Angsana New" w:hAnsi="Angsana New"/>
          <w:spacing w:val="5"/>
          <w:sz w:val="30"/>
          <w:szCs w:val="30"/>
        </w:rPr>
        <w:t>31</w:t>
      </w:r>
      <w:r w:rsidR="00B55AC4" w:rsidRPr="002D6C2F">
        <w:rPr>
          <w:rFonts w:ascii="Angsana New" w:hAnsi="Angsana New"/>
          <w:spacing w:val="5"/>
          <w:sz w:val="30"/>
          <w:szCs w:val="30"/>
          <w:cs/>
        </w:rPr>
        <w:t xml:space="preserve"> มีนาคม</w:t>
      </w:r>
      <w:r w:rsidR="00A57F59" w:rsidRPr="002D6C2F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1E594F">
        <w:rPr>
          <w:rFonts w:ascii="Angsana New" w:hAnsi="Angsana New"/>
          <w:spacing w:val="5"/>
          <w:sz w:val="30"/>
          <w:szCs w:val="30"/>
        </w:rPr>
        <w:t>2567</w:t>
      </w:r>
      <w:r w:rsidR="00B55AC4" w:rsidRPr="002D6C2F">
        <w:rPr>
          <w:rFonts w:ascii="Angsana New" w:hAnsi="Angsana New"/>
          <w:spacing w:val="5"/>
          <w:sz w:val="30"/>
          <w:szCs w:val="30"/>
          <w:cs/>
        </w:rPr>
        <w:t xml:space="preserve"> บริษัทมีภาระผูกพันที่ต้องปฏิบัติตามสัญญาเช่าดังกล่าวเป็นจำนวน </w:t>
      </w:r>
      <w:r w:rsidR="001E594F">
        <w:rPr>
          <w:rFonts w:ascii="Angsana New" w:hAnsi="Angsana New"/>
          <w:spacing w:val="5"/>
          <w:sz w:val="30"/>
          <w:szCs w:val="30"/>
        </w:rPr>
        <w:t>0</w:t>
      </w:r>
      <w:r w:rsidR="00B55AC4" w:rsidRPr="002D6C2F">
        <w:rPr>
          <w:rFonts w:ascii="Angsana New" w:hAnsi="Angsana New" w:hint="cs"/>
          <w:spacing w:val="5"/>
          <w:sz w:val="30"/>
          <w:szCs w:val="30"/>
          <w:cs/>
        </w:rPr>
        <w:t>.</w:t>
      </w:r>
      <w:r w:rsidR="001E594F">
        <w:rPr>
          <w:rFonts w:ascii="Angsana New" w:hAnsi="Angsana New"/>
          <w:spacing w:val="5"/>
          <w:sz w:val="30"/>
          <w:szCs w:val="30"/>
        </w:rPr>
        <w:t>66</w:t>
      </w:r>
      <w:r w:rsidR="00B55AC4" w:rsidRPr="002D6C2F">
        <w:rPr>
          <w:rFonts w:ascii="Angsana New" w:hAnsi="Angsana New"/>
          <w:spacing w:val="5"/>
          <w:sz w:val="30"/>
          <w:szCs w:val="30"/>
          <w:cs/>
        </w:rPr>
        <w:t xml:space="preserve"> ล้านบาท</w:t>
      </w:r>
    </w:p>
    <w:bookmarkEnd w:id="11"/>
    <w:p w14:paraId="3D640295" w14:textId="77777777" w:rsidR="00CD1310" w:rsidRPr="002D6C2F" w:rsidRDefault="00CD1310" w:rsidP="0018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  <w:r w:rsidRPr="002D6C2F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2D6C2F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6C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334E4D4E" w14:textId="2E0BA949" w:rsidR="00F97112" w:rsidRPr="002D6C2F" w:rsidRDefault="00F97112" w:rsidP="00F97112">
      <w:pPr>
        <w:spacing w:after="240"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D6C2F">
        <w:rPr>
          <w:rFonts w:ascii="Angsana New" w:hAnsi="Angsana New"/>
          <w:sz w:val="30"/>
          <w:szCs w:val="30"/>
        </w:rPr>
        <w:t xml:space="preserve">5 </w:t>
      </w:r>
      <w:r w:rsidRPr="002D6C2F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2D6C2F">
        <w:rPr>
          <w:rFonts w:ascii="Angsana New" w:hAnsi="Angsana New"/>
          <w:sz w:val="30"/>
          <w:szCs w:val="30"/>
        </w:rPr>
        <w:t>2566</w:t>
      </w:r>
      <w:r w:rsidRPr="002D6C2F">
        <w:rPr>
          <w:rFonts w:ascii="Angsana New" w:hAnsi="Angsana New" w:hint="cs"/>
          <w:sz w:val="30"/>
          <w:szCs w:val="30"/>
          <w:cs/>
        </w:rPr>
        <w:t xml:space="preserve"> 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เป็นจำนวนทั้งสิ้น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823</w:t>
      </w:r>
      <w:r w:rsidR="00A57F59" w:rsidRPr="002D6C2F">
        <w:rPr>
          <w:rFonts w:ascii="Angsana New" w:hAnsi="Angsana New" w:hint="cs"/>
          <w:sz w:val="30"/>
          <w:szCs w:val="30"/>
          <w:cs/>
        </w:rPr>
        <w:t>.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40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2DA2D53" w14:textId="77777777" w:rsidR="00057699" w:rsidRPr="002D6C2F" w:rsidRDefault="00057699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</w:rPr>
      </w:pPr>
    </w:p>
    <w:p w14:paraId="565EC434" w14:textId="77777777" w:rsidR="00954A7A" w:rsidRPr="002D6C2F" w:rsidRDefault="00334C11" w:rsidP="006E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</w:rPr>
        <w:t>5</w:t>
      </w:r>
      <w:r w:rsidR="005D1BEB" w:rsidRPr="002D6C2F">
        <w:rPr>
          <w:rFonts w:ascii="Angsana New" w:hAnsi="Angsana New"/>
          <w:b/>
          <w:sz w:val="30"/>
          <w:szCs w:val="30"/>
        </w:rPr>
        <w:tab/>
      </w:r>
      <w:r w:rsidR="002E2517" w:rsidRPr="002D6C2F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</w:p>
    <w:tbl>
      <w:tblPr>
        <w:tblW w:w="119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130"/>
        <w:gridCol w:w="1418"/>
        <w:gridCol w:w="279"/>
        <w:gridCol w:w="1564"/>
        <w:gridCol w:w="238"/>
        <w:gridCol w:w="1318"/>
        <w:gridCol w:w="2839"/>
      </w:tblGrid>
      <w:tr w:rsidR="0031137A" w:rsidRPr="002D6C2F" w14:paraId="43AB1B99" w14:textId="77777777" w:rsidTr="00020175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0C99F37C" w14:textId="77777777" w:rsidR="00020175" w:rsidRPr="002D6C2F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4" w:type="pct"/>
          </w:tcPr>
          <w:p w14:paraId="091E8171" w14:textId="77777777" w:rsidR="00020175" w:rsidRPr="002D6C2F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725871A9" w14:textId="77777777" w:rsidR="00020175" w:rsidRPr="002D6C2F" w:rsidRDefault="00020175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" w:type="pct"/>
          </w:tcPr>
          <w:p w14:paraId="460D67A4" w14:textId="77777777" w:rsidR="00020175" w:rsidRPr="002D6C2F" w:rsidRDefault="00020175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0B4DD32D" w14:textId="77777777" w:rsidR="00020175" w:rsidRPr="002D6C2F" w:rsidRDefault="00020175" w:rsidP="00414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7BA60988" w14:textId="77777777" w:rsidTr="004F2A9B">
        <w:trPr>
          <w:gridAfter w:val="1"/>
          <w:wAfter w:w="1191" w:type="pct"/>
          <w:trHeight w:val="326"/>
          <w:tblHeader/>
        </w:trPr>
        <w:tc>
          <w:tcPr>
            <w:tcW w:w="1314" w:type="pct"/>
          </w:tcPr>
          <w:p w14:paraId="164E838B" w14:textId="77777777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_Hlk31728616"/>
          </w:p>
        </w:tc>
        <w:tc>
          <w:tcPr>
            <w:tcW w:w="474" w:type="pct"/>
          </w:tcPr>
          <w:p w14:paraId="5D191F7F" w14:textId="77777777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7DA273A" w14:textId="77777777" w:rsidR="00676C71" w:rsidRPr="002D6C2F" w:rsidRDefault="00676C71" w:rsidP="0043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" w:type="pct"/>
          </w:tcPr>
          <w:p w14:paraId="771F989C" w14:textId="77777777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22E8FE3" w14:textId="4C1E9DFC" w:rsidR="00676C71" w:rsidRPr="002D6C2F" w:rsidRDefault="00057699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8858DE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58DE" w:rsidRPr="002D6C2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6C71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0" w:type="pct"/>
          </w:tcPr>
          <w:p w14:paraId="1F52AAA5" w14:textId="77777777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16931BD" w14:textId="5FAD7CCA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D6C2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D6C2F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57699" w:rsidRPr="002D6C2F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31137A" w:rsidRPr="002D6C2F" w14:paraId="35A6B273" w14:textId="77777777" w:rsidTr="004F2A9B">
        <w:trPr>
          <w:trHeight w:val="430"/>
          <w:tblHeader/>
        </w:trPr>
        <w:tc>
          <w:tcPr>
            <w:tcW w:w="1314" w:type="pct"/>
          </w:tcPr>
          <w:p w14:paraId="2BC8997F" w14:textId="77777777" w:rsidR="00676C71" w:rsidRPr="002D6C2F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</w:tcPr>
          <w:p w14:paraId="49B576FA" w14:textId="77777777" w:rsidR="00676C71" w:rsidRPr="002D6C2F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2267E" w14:textId="77777777" w:rsidR="00676C71" w:rsidRPr="002D6C2F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" w:type="pct"/>
          </w:tcPr>
          <w:p w14:paraId="54AB8929" w14:textId="77777777" w:rsidR="00676C71" w:rsidRPr="002D6C2F" w:rsidRDefault="00676C71" w:rsidP="008A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pct"/>
            <w:gridSpan w:val="3"/>
          </w:tcPr>
          <w:p w14:paraId="53B9DE7B" w14:textId="77777777" w:rsidR="00676C71" w:rsidRPr="002D6C2F" w:rsidRDefault="00676C71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91" w:type="pct"/>
          </w:tcPr>
          <w:p w14:paraId="1C9906CD" w14:textId="77777777" w:rsidR="00676C71" w:rsidRPr="002D6C2F" w:rsidRDefault="00676C71" w:rsidP="008A3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57699" w:rsidRPr="002D6C2F" w14:paraId="3208D14A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5718C6A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74" w:type="pct"/>
          </w:tcPr>
          <w:p w14:paraId="6C8A15E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</w:tcPr>
          <w:p w14:paraId="087787A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" w:type="pct"/>
          </w:tcPr>
          <w:p w14:paraId="6C9BDCD2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273453F" w14:textId="02A5A048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5,165</w:t>
            </w:r>
          </w:p>
        </w:tc>
        <w:tc>
          <w:tcPr>
            <w:tcW w:w="100" w:type="pct"/>
          </w:tcPr>
          <w:p w14:paraId="0B345D87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</w:tcPr>
          <w:p w14:paraId="72F4BD23" w14:textId="4654B9B4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21,543</w:t>
            </w:r>
          </w:p>
        </w:tc>
      </w:tr>
      <w:tr w:rsidR="00057699" w:rsidRPr="002D6C2F" w14:paraId="13171D9B" w14:textId="77777777" w:rsidTr="004F2A9B">
        <w:trPr>
          <w:gridAfter w:val="1"/>
          <w:wAfter w:w="1191" w:type="pct"/>
          <w:trHeight w:val="430"/>
        </w:trPr>
        <w:tc>
          <w:tcPr>
            <w:tcW w:w="1314" w:type="pct"/>
          </w:tcPr>
          <w:p w14:paraId="1751DB2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4" w:type="pct"/>
          </w:tcPr>
          <w:p w14:paraId="3A521847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7A27D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3B577152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4A32757" w14:textId="57B24121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469,046</w:t>
            </w:r>
          </w:p>
        </w:tc>
        <w:tc>
          <w:tcPr>
            <w:tcW w:w="100" w:type="pct"/>
          </w:tcPr>
          <w:p w14:paraId="2228F23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7E04DD8" w14:textId="2CB1DFDA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tr w:rsidR="00057699" w:rsidRPr="002D6C2F" w14:paraId="233C8B65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78D77761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</w:tcPr>
          <w:p w14:paraId="7D0BCDA7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8DD84F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7542D6F6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03D9667" w14:textId="44B9F532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474,211</w:t>
            </w:r>
          </w:p>
        </w:tc>
        <w:tc>
          <w:tcPr>
            <w:tcW w:w="100" w:type="pct"/>
          </w:tcPr>
          <w:p w14:paraId="75BFAAC8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507B1CB" w14:textId="0239C5A4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440,312</w:t>
            </w:r>
          </w:p>
        </w:tc>
      </w:tr>
      <w:tr w:rsidR="00DE3C40" w:rsidRPr="002D6C2F" w14:paraId="088CEEDC" w14:textId="77777777" w:rsidTr="00676C71">
        <w:trPr>
          <w:gridAfter w:val="1"/>
          <w:wAfter w:w="1191" w:type="pct"/>
          <w:trHeight w:val="430"/>
        </w:trPr>
        <w:tc>
          <w:tcPr>
            <w:tcW w:w="1788" w:type="pct"/>
            <w:gridSpan w:val="2"/>
          </w:tcPr>
          <w:p w14:paraId="64BC629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31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</w:tcPr>
          <w:p w14:paraId="2A1EAD25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5E5351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53191BB" w14:textId="6ED7350B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(76,003)</w:t>
            </w:r>
          </w:p>
        </w:tc>
        <w:tc>
          <w:tcPr>
            <w:tcW w:w="100" w:type="pct"/>
          </w:tcPr>
          <w:p w14:paraId="09B0BAEF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C000A03" w14:textId="510A17BC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68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444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7699" w:rsidRPr="002D6C2F" w14:paraId="70ED5C32" w14:textId="77777777" w:rsidTr="003A328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1B4124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142D71DA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5860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" w:type="pct"/>
          </w:tcPr>
          <w:p w14:paraId="6DA449A2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52A9AC6F" w14:textId="6B41B0FD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398,208</w:t>
            </w:r>
          </w:p>
        </w:tc>
        <w:tc>
          <w:tcPr>
            <w:tcW w:w="100" w:type="pct"/>
          </w:tcPr>
          <w:p w14:paraId="5248FD68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52E6BE0" w14:textId="61801C4B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371,868</w:t>
            </w:r>
          </w:p>
        </w:tc>
      </w:tr>
      <w:tr w:rsidR="00057699" w:rsidRPr="002D6C2F" w14:paraId="6D47A8AC" w14:textId="77777777" w:rsidTr="00437BFE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5CF6D29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74" w:type="pct"/>
          </w:tcPr>
          <w:p w14:paraId="03FAB2F8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</w:tcPr>
          <w:p w14:paraId="43B0971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" w:type="pct"/>
          </w:tcPr>
          <w:p w14:paraId="68A0C2F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656" w:type="pct"/>
          </w:tcPr>
          <w:p w14:paraId="7A6367DF" w14:textId="77777777" w:rsidR="00057699" w:rsidRPr="002D6C2F" w:rsidRDefault="00057699" w:rsidP="00057699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00" w:type="pct"/>
          </w:tcPr>
          <w:p w14:paraId="5294CB6C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3" w:type="pct"/>
            <w:tcBorders>
              <w:bottom w:val="single" w:sz="4" w:space="0" w:color="FFFFFF" w:themeColor="background1"/>
            </w:tcBorders>
          </w:tcPr>
          <w:p w14:paraId="314CE05A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57699" w:rsidRPr="002D6C2F" w14:paraId="353E769F" w14:textId="77777777" w:rsidTr="004F2A9B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711EAF5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ค่าาเผื่อผลขาดทุนด้านเครดิตที่คาดว่าจะเกิดขึ้นต้นปี</w:t>
            </w:r>
            <w:r w:rsidRPr="002D6C2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" w:type="pct"/>
          </w:tcPr>
          <w:p w14:paraId="413A7DBE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7BF6BEB5" w14:textId="2C695A19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00" w:type="pct"/>
          </w:tcPr>
          <w:p w14:paraId="43FF1A0B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2C96EE3D" w14:textId="231126CE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31,594</w:t>
            </w:r>
          </w:p>
        </w:tc>
      </w:tr>
      <w:tr w:rsidR="00057699" w:rsidRPr="002D6C2F" w14:paraId="44E5235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38599125" w14:textId="77777777" w:rsidR="00057699" w:rsidRPr="002D6C2F" w:rsidRDefault="00057699" w:rsidP="00057699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74" w:type="pct"/>
          </w:tcPr>
          <w:p w14:paraId="5F221B0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7476B3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20FA749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3587EBB" w14:textId="79F31CCD" w:rsidR="00057699" w:rsidRPr="002D6C2F" w:rsidRDefault="00EE3FF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DE3C40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,565</w:t>
            </w:r>
          </w:p>
        </w:tc>
        <w:tc>
          <w:tcPr>
            <w:tcW w:w="100" w:type="pct"/>
          </w:tcPr>
          <w:p w14:paraId="3502A1A7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410055B7" w14:textId="5B5FAE6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37,450</w:t>
            </w:r>
          </w:p>
        </w:tc>
      </w:tr>
      <w:tr w:rsidR="00057699" w:rsidRPr="002D6C2F" w14:paraId="17E56579" w14:textId="77777777" w:rsidTr="004F2A9B">
        <w:trPr>
          <w:gridAfter w:val="1"/>
          <w:wAfter w:w="1191" w:type="pct"/>
          <w:trHeight w:val="414"/>
        </w:trPr>
        <w:tc>
          <w:tcPr>
            <w:tcW w:w="1314" w:type="pct"/>
          </w:tcPr>
          <w:p w14:paraId="2589ED51" w14:textId="77777777" w:rsidR="00057699" w:rsidRPr="002D6C2F" w:rsidRDefault="00057699" w:rsidP="0005769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2D6C2F">
              <w:rPr>
                <w:rFonts w:ascii="Angsana New" w:hAnsi="Angsana New"/>
                <w:sz w:val="30"/>
                <w:szCs w:val="30"/>
              </w:rPr>
              <w:t>/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74" w:type="pct"/>
          </w:tcPr>
          <w:p w14:paraId="37620A0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28757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" w:type="pct"/>
          </w:tcPr>
          <w:p w14:paraId="762ED015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CF1B9E0" w14:textId="74E8444C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100" w:type="pct"/>
          </w:tcPr>
          <w:p w14:paraId="6074B724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8A2C826" w14:textId="687F6965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(600)</w:t>
            </w:r>
          </w:p>
        </w:tc>
      </w:tr>
      <w:tr w:rsidR="00057699" w:rsidRPr="002D6C2F" w14:paraId="44CB4A13" w14:textId="77777777" w:rsidTr="00576908">
        <w:trPr>
          <w:gridAfter w:val="1"/>
          <w:wAfter w:w="1191" w:type="pct"/>
          <w:trHeight w:val="414"/>
        </w:trPr>
        <w:tc>
          <w:tcPr>
            <w:tcW w:w="2383" w:type="pct"/>
            <w:gridSpan w:val="3"/>
          </w:tcPr>
          <w:p w14:paraId="56729C9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2D6C2F">
              <w:rPr>
                <w:rFonts w:ascii="Angsana New" w:hAnsi="Angsana New"/>
                <w:sz w:val="30"/>
                <w:szCs w:val="30"/>
              </w:rPr>
              <w:t>/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7" w:type="pct"/>
          </w:tcPr>
          <w:p w14:paraId="05EEFBB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3B7CAA" w14:textId="31FDE345" w:rsidR="00057699" w:rsidRPr="002D6C2F" w:rsidRDefault="00DE3C40" w:rsidP="00057699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7B422B"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100" w:type="pct"/>
          </w:tcPr>
          <w:p w14:paraId="512A4FC9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F43BD8A" w14:textId="158671A0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68,444</w:t>
            </w:r>
          </w:p>
        </w:tc>
      </w:tr>
      <w:bookmarkEnd w:id="12"/>
    </w:tbl>
    <w:p w14:paraId="45E586CE" w14:textId="77777777" w:rsidR="00F07E82" w:rsidRPr="002D6C2F" w:rsidRDefault="00F07E82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1C13FB71" w14:textId="77777777" w:rsidR="00350138" w:rsidRPr="002D6C2F" w:rsidRDefault="0035013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6C8B32BB" w14:textId="77777777" w:rsidR="00350138" w:rsidRDefault="0035013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2D3D8C44" w14:textId="77777777" w:rsidR="00575385" w:rsidRPr="002D6C2F" w:rsidRDefault="0057538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5665B643" w14:textId="77777777" w:rsidR="00350138" w:rsidRPr="002D6C2F" w:rsidRDefault="0035013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467FAC64" w14:textId="77777777" w:rsidR="00D31F88" w:rsidRPr="002D6C2F" w:rsidRDefault="00D31F88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2D6C2F" w14:paraId="1D7CA986" w14:textId="77777777" w:rsidTr="00466EC7">
        <w:trPr>
          <w:trHeight w:val="380"/>
          <w:tblHeader/>
        </w:trPr>
        <w:tc>
          <w:tcPr>
            <w:tcW w:w="2056" w:type="pct"/>
          </w:tcPr>
          <w:p w14:paraId="2B054D99" w14:textId="77777777" w:rsidR="00020175" w:rsidRPr="002D6C2F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057EB530" w14:textId="77777777" w:rsidR="00020175" w:rsidRPr="002D6C2F" w:rsidRDefault="00020175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68F9944E" w14:textId="77777777" w:rsidR="00020175" w:rsidRPr="002D6C2F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49BB5212" w14:textId="77777777" w:rsidR="00020175" w:rsidRPr="002D6C2F" w:rsidRDefault="00020175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32485F4C" w14:textId="77777777" w:rsidR="00020175" w:rsidRPr="002D6C2F" w:rsidRDefault="00020175" w:rsidP="006F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751D76D0" w14:textId="77777777" w:rsidTr="00466EC7">
        <w:trPr>
          <w:trHeight w:val="380"/>
          <w:tblHeader/>
        </w:trPr>
        <w:tc>
          <w:tcPr>
            <w:tcW w:w="2056" w:type="pct"/>
          </w:tcPr>
          <w:p w14:paraId="52803506" w14:textId="77777777" w:rsidR="00946A08" w:rsidRPr="002D6C2F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3" w:name="_Hlk31729049"/>
          </w:p>
        </w:tc>
        <w:tc>
          <w:tcPr>
            <w:tcW w:w="729" w:type="pct"/>
          </w:tcPr>
          <w:p w14:paraId="1B7EFBA0" w14:textId="77777777" w:rsidR="00946A08" w:rsidRPr="002D6C2F" w:rsidRDefault="00946A08" w:rsidP="00946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7187F7CC" w14:textId="77777777" w:rsidR="00946A08" w:rsidRPr="002D6C2F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083A42AD" w14:textId="77777777" w:rsidR="00946A08" w:rsidRPr="002D6C2F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3E1C9A2D" w14:textId="652BC670" w:rsidR="00946A08" w:rsidRPr="002D6C2F" w:rsidRDefault="00057699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6A08"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8858DE" w:rsidRPr="002D6C2F">
              <w:rPr>
                <w:rFonts w:ascii="Angsana New" w:hAnsi="Angsana New"/>
                <w:sz w:val="30"/>
                <w:szCs w:val="30"/>
              </w:rPr>
              <w:t>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A537415" w14:textId="77777777" w:rsidR="00946A08" w:rsidRPr="002D6C2F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1E992B43" w14:textId="4BDB0267" w:rsidR="00946A08" w:rsidRPr="002D6C2F" w:rsidRDefault="00946A08" w:rsidP="00946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D6C2F" w14:paraId="128F8343" w14:textId="77777777" w:rsidTr="00466EC7">
        <w:trPr>
          <w:trHeight w:val="299"/>
          <w:tblHeader/>
        </w:trPr>
        <w:tc>
          <w:tcPr>
            <w:tcW w:w="2056" w:type="pct"/>
          </w:tcPr>
          <w:p w14:paraId="066402BA" w14:textId="77777777" w:rsidR="00267E04" w:rsidRPr="002D6C2F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45C9421B" w14:textId="77777777" w:rsidR="00267E04" w:rsidRPr="002D6C2F" w:rsidRDefault="00CB33E3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54F9E9E9" w14:textId="77777777" w:rsidR="00267E04" w:rsidRPr="002D6C2F" w:rsidRDefault="00CB33E3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</w:t>
            </w:r>
            <w:r w:rsidR="00267E04"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="00267E04"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="00267E04"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D6C2F" w14:paraId="79C03FF4" w14:textId="77777777" w:rsidTr="00466EC7">
        <w:trPr>
          <w:trHeight w:val="299"/>
        </w:trPr>
        <w:tc>
          <w:tcPr>
            <w:tcW w:w="2056" w:type="pct"/>
          </w:tcPr>
          <w:p w14:paraId="26AB5F3C" w14:textId="77777777" w:rsidR="00267E04" w:rsidRPr="002D6C2F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177135A0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6D22F0C5" w14:textId="77777777" w:rsidR="00267E04" w:rsidRPr="002D6C2F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07BB7DD" w14:textId="77777777" w:rsidR="00267E04" w:rsidRPr="002D6C2F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54994B1" w14:textId="77777777" w:rsidR="00267E04" w:rsidRPr="002D6C2F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2DA2A70" w14:textId="77777777" w:rsidR="00267E04" w:rsidRPr="002D6C2F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69ABFE4" w14:textId="77777777" w:rsidR="00267E04" w:rsidRPr="002D6C2F" w:rsidRDefault="00267E04" w:rsidP="009C04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7699" w:rsidRPr="002D6C2F" w14:paraId="3DFAF6FF" w14:textId="77777777" w:rsidTr="00466EC7">
        <w:trPr>
          <w:trHeight w:val="299"/>
        </w:trPr>
        <w:tc>
          <w:tcPr>
            <w:tcW w:w="2056" w:type="pct"/>
          </w:tcPr>
          <w:p w14:paraId="5F627854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5FAF1371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A89C99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7307832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23EDB64" w14:textId="4B63B311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5,163</w:t>
            </w:r>
          </w:p>
        </w:tc>
        <w:tc>
          <w:tcPr>
            <w:tcW w:w="137" w:type="pct"/>
          </w:tcPr>
          <w:p w14:paraId="4073409A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20823369" w14:textId="0E89BDB2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7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</w:tr>
      <w:tr w:rsidR="00057699" w:rsidRPr="002D6C2F" w14:paraId="21134327" w14:textId="77777777" w:rsidTr="00466EC7">
        <w:tc>
          <w:tcPr>
            <w:tcW w:w="2056" w:type="pct"/>
          </w:tcPr>
          <w:p w14:paraId="5FE262C9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0AF4A42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AD5B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F5D45A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74E058B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DB90E8B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F6FDA3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D6C2F" w14:paraId="212B7D91" w14:textId="77777777" w:rsidTr="00466EC7">
        <w:tc>
          <w:tcPr>
            <w:tcW w:w="2056" w:type="pct"/>
          </w:tcPr>
          <w:p w14:paraId="7B03FA78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62ACBC7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7C7DAA9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91C314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99C41BE" w14:textId="09F4DD1C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7A931001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D9EB79" w14:textId="6F906D43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057699" w:rsidRPr="002D6C2F" w14:paraId="1DE80535" w14:textId="77777777" w:rsidTr="00466EC7">
        <w:tc>
          <w:tcPr>
            <w:tcW w:w="2056" w:type="pct"/>
          </w:tcPr>
          <w:p w14:paraId="1C7CD9DA" w14:textId="0C614128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CBE402E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9B1298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C942EB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BD1CFB2" w14:textId="11D326C9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2B199AA2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104E10D2" w14:textId="699BA016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D6C2F" w14:paraId="3D86E56B" w14:textId="77777777" w:rsidTr="00C77038">
        <w:tc>
          <w:tcPr>
            <w:tcW w:w="2056" w:type="pct"/>
          </w:tcPr>
          <w:p w14:paraId="691C8F94" w14:textId="71273041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BD0BFE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A81BFF9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5EAEB635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F90E7BE" w14:textId="6C83958E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251751B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0AA6D6B0" w14:textId="08E98AC0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D6C2F" w14:paraId="65DF8321" w14:textId="77777777" w:rsidTr="00C77038">
        <w:trPr>
          <w:trHeight w:val="371"/>
        </w:trPr>
        <w:tc>
          <w:tcPr>
            <w:tcW w:w="2056" w:type="pct"/>
          </w:tcPr>
          <w:p w14:paraId="7B1C1EA5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0D0ABE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5FC8C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55A78BC2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17A97FA0" w14:textId="0814A63E" w:rsidR="00057699" w:rsidRPr="00DB5F17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5F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5,165</w:t>
            </w:r>
          </w:p>
        </w:tc>
        <w:tc>
          <w:tcPr>
            <w:tcW w:w="137" w:type="pct"/>
            <w:vMerge/>
          </w:tcPr>
          <w:p w14:paraId="5C91D10D" w14:textId="77777777" w:rsidR="00057699" w:rsidRPr="00DB5F17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610DB4D7" w14:textId="7F6A881D" w:rsidR="00057699" w:rsidRPr="00DB5F17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B5F17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21,543</w:t>
            </w:r>
          </w:p>
        </w:tc>
      </w:tr>
      <w:tr w:rsidR="0031137A" w:rsidRPr="002D6C2F" w14:paraId="6B78480F" w14:textId="77777777" w:rsidTr="00C77038">
        <w:trPr>
          <w:trHeight w:val="379"/>
        </w:trPr>
        <w:tc>
          <w:tcPr>
            <w:tcW w:w="2056" w:type="pct"/>
            <w:vAlign w:val="bottom"/>
          </w:tcPr>
          <w:p w14:paraId="4AB67FD3" w14:textId="77777777" w:rsidR="00D56D22" w:rsidRPr="002D6C2F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729" w:type="pct"/>
          </w:tcPr>
          <w:p w14:paraId="56529EA3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A9CBD04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A0C0837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AA3DD94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bookmarkEnd w:id="13"/>
      <w:tr w:rsidR="00057699" w:rsidRPr="002D6C2F" w14:paraId="3C8AD726" w14:textId="77777777" w:rsidTr="00466EC7">
        <w:trPr>
          <w:trHeight w:val="379"/>
        </w:trPr>
        <w:tc>
          <w:tcPr>
            <w:tcW w:w="2056" w:type="pct"/>
          </w:tcPr>
          <w:p w14:paraId="00716ABA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1A181E0A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A452F8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B3C9DA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F79D951" w14:textId="24897893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177,515</w:t>
            </w:r>
          </w:p>
        </w:tc>
        <w:tc>
          <w:tcPr>
            <w:tcW w:w="137" w:type="pct"/>
          </w:tcPr>
          <w:p w14:paraId="2092C3F5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39744514" w14:textId="665024C4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171,928</w:t>
            </w:r>
          </w:p>
        </w:tc>
      </w:tr>
      <w:tr w:rsidR="00057699" w:rsidRPr="002D6C2F" w14:paraId="3397F5D4" w14:textId="77777777" w:rsidTr="00466EC7">
        <w:trPr>
          <w:trHeight w:val="379"/>
        </w:trPr>
        <w:tc>
          <w:tcPr>
            <w:tcW w:w="2056" w:type="pct"/>
          </w:tcPr>
          <w:p w14:paraId="356CA03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34AA4B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19EA2D5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DD97363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A2C64A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41EF94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34D9D4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D6C2F" w14:paraId="3D521011" w14:textId="77777777" w:rsidTr="00466EC7">
        <w:trPr>
          <w:trHeight w:val="379"/>
        </w:trPr>
        <w:tc>
          <w:tcPr>
            <w:tcW w:w="2056" w:type="pct"/>
          </w:tcPr>
          <w:p w14:paraId="67BE869A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133EB1D1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3859AB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7D4DE8B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C6A6A24" w14:textId="3ABE7125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183,687</w:t>
            </w:r>
          </w:p>
        </w:tc>
        <w:tc>
          <w:tcPr>
            <w:tcW w:w="137" w:type="pct"/>
          </w:tcPr>
          <w:p w14:paraId="5976B36E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9CE6053" w14:textId="1D971FEA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153,332</w:t>
            </w:r>
          </w:p>
        </w:tc>
      </w:tr>
      <w:tr w:rsidR="00057699" w:rsidRPr="002D6C2F" w14:paraId="3FE4E71E" w14:textId="77777777" w:rsidTr="00466EC7">
        <w:trPr>
          <w:trHeight w:val="379"/>
        </w:trPr>
        <w:tc>
          <w:tcPr>
            <w:tcW w:w="2056" w:type="pct"/>
          </w:tcPr>
          <w:p w14:paraId="103F33B2" w14:textId="3E06D598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3AEED22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CC176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AAB364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7B0EF87" w14:textId="127C446D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20,406</w:t>
            </w:r>
          </w:p>
        </w:tc>
        <w:tc>
          <w:tcPr>
            <w:tcW w:w="137" w:type="pct"/>
          </w:tcPr>
          <w:p w14:paraId="49E1CC9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67349D8" w14:textId="03ED7143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</w:tr>
      <w:tr w:rsidR="00057699" w:rsidRPr="002D6C2F" w14:paraId="655D475E" w14:textId="77777777" w:rsidTr="00466EC7">
        <w:trPr>
          <w:trHeight w:val="303"/>
        </w:trPr>
        <w:tc>
          <w:tcPr>
            <w:tcW w:w="2056" w:type="pct"/>
          </w:tcPr>
          <w:p w14:paraId="4B834948" w14:textId="688EFE39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69F31C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44E12E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7F654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0F5DE84F" w14:textId="1980A863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137" w:type="pct"/>
          </w:tcPr>
          <w:p w14:paraId="20A5CE0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13DECCA3" w14:textId="037CE3EC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4,978</w:t>
            </w:r>
          </w:p>
        </w:tc>
      </w:tr>
      <w:tr w:rsidR="00057699" w:rsidRPr="002D6C2F" w14:paraId="2EAC9216" w14:textId="77777777" w:rsidTr="00466EC7">
        <w:tc>
          <w:tcPr>
            <w:tcW w:w="2056" w:type="pct"/>
          </w:tcPr>
          <w:p w14:paraId="4687C18B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6118D24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48C7E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29293A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D1F8722" w14:textId="2EAC5DAF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86,579</w:t>
            </w:r>
          </w:p>
        </w:tc>
        <w:tc>
          <w:tcPr>
            <w:tcW w:w="137" w:type="pct"/>
          </w:tcPr>
          <w:p w14:paraId="6D902739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3DA9EC" w14:textId="695D8C51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86,177</w:t>
            </w:r>
          </w:p>
        </w:tc>
      </w:tr>
      <w:tr w:rsidR="00057699" w:rsidRPr="002D6C2F" w14:paraId="5605790C" w14:textId="77777777" w:rsidTr="00466EC7">
        <w:tc>
          <w:tcPr>
            <w:tcW w:w="2056" w:type="pct"/>
          </w:tcPr>
          <w:p w14:paraId="2D6D172E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14" w:name="_Hlk23778902"/>
          </w:p>
        </w:tc>
        <w:tc>
          <w:tcPr>
            <w:tcW w:w="729" w:type="pct"/>
          </w:tcPr>
          <w:p w14:paraId="4D1F1A9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C4616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229800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D224630" w14:textId="5069411B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469,046</w:t>
            </w:r>
          </w:p>
        </w:tc>
        <w:tc>
          <w:tcPr>
            <w:tcW w:w="137" w:type="pct"/>
          </w:tcPr>
          <w:p w14:paraId="26EBACFB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3A57D14E" w14:textId="6A0E9A46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418,769</w:t>
            </w:r>
          </w:p>
        </w:tc>
      </w:tr>
      <w:bookmarkEnd w:id="14"/>
      <w:tr w:rsidR="00057699" w:rsidRPr="002D6C2F" w14:paraId="29C47445" w14:textId="77777777" w:rsidTr="00466EC7">
        <w:tc>
          <w:tcPr>
            <w:tcW w:w="2785" w:type="pct"/>
            <w:gridSpan w:val="2"/>
          </w:tcPr>
          <w:p w14:paraId="2B01A7CA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798EAF7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71EE8C8C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792BDBC" w14:textId="0387B78E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(76,003)</w:t>
            </w:r>
          </w:p>
        </w:tc>
        <w:tc>
          <w:tcPr>
            <w:tcW w:w="137" w:type="pct"/>
            <w:vMerge w:val="restart"/>
          </w:tcPr>
          <w:p w14:paraId="0385BE4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CE14943" w14:textId="5AB23359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313FF" w:rsidRPr="002D6C2F">
              <w:rPr>
                <w:rFonts w:ascii="Angsana New" w:hAnsi="Angsana New" w:cs="Angsana New"/>
                <w:sz w:val="30"/>
                <w:szCs w:val="30"/>
              </w:rPr>
              <w:t>68,444</w:t>
            </w:r>
            <w:r w:rsidRPr="002D6C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57699" w:rsidRPr="002D6C2F" w14:paraId="6C68D756" w14:textId="77777777" w:rsidTr="00466EC7">
        <w:tc>
          <w:tcPr>
            <w:tcW w:w="2056" w:type="pct"/>
          </w:tcPr>
          <w:p w14:paraId="70AD483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42B94FCF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A379795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1BF11BD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A1834A3" w14:textId="244032B8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393,043</w:t>
            </w:r>
          </w:p>
        </w:tc>
        <w:tc>
          <w:tcPr>
            <w:tcW w:w="137" w:type="pct"/>
            <w:vMerge/>
          </w:tcPr>
          <w:p w14:paraId="4DA814C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4432D02B" w14:textId="6159178D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350,325</w:t>
            </w:r>
          </w:p>
        </w:tc>
      </w:tr>
      <w:tr w:rsidR="00057699" w:rsidRPr="002D6C2F" w14:paraId="6A4DBAE8" w14:textId="77777777" w:rsidTr="00466EC7">
        <w:tc>
          <w:tcPr>
            <w:tcW w:w="2056" w:type="pct"/>
          </w:tcPr>
          <w:p w14:paraId="0D19F6A8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38183A9D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8D59A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DB418A2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5121B998" w14:textId="0A6C99F2" w:rsidR="00057699" w:rsidRPr="002D6C2F" w:rsidRDefault="007B422B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398,208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15D9E5A5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634BB438" w14:textId="5F77D6E8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371,868</w:t>
            </w:r>
          </w:p>
        </w:tc>
      </w:tr>
    </w:tbl>
    <w:p w14:paraId="43084C12" w14:textId="77777777" w:rsidR="00414FC3" w:rsidRPr="002D6C2F" w:rsidRDefault="00414FC3" w:rsidP="0041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12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1"/>
        <w:gridCol w:w="1131"/>
        <w:gridCol w:w="1769"/>
        <w:gridCol w:w="280"/>
        <w:gridCol w:w="1563"/>
        <w:gridCol w:w="238"/>
        <w:gridCol w:w="1320"/>
        <w:gridCol w:w="2836"/>
      </w:tblGrid>
      <w:tr w:rsidR="00466EC7" w:rsidRPr="002D6C2F" w14:paraId="5FDBE6F9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0058C1CF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680FE4E2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44CCA545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4" w:type="pct"/>
          </w:tcPr>
          <w:p w14:paraId="79ED10E5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16AE1050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  <w:p w14:paraId="2EB48EED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EC7" w:rsidRPr="002D6C2F" w14:paraId="34DA6357" w14:textId="77777777" w:rsidTr="009B19F1">
        <w:trPr>
          <w:gridAfter w:val="1"/>
          <w:wAfter w:w="1156" w:type="pct"/>
          <w:trHeight w:val="326"/>
          <w:tblHeader/>
        </w:trPr>
        <w:tc>
          <w:tcPr>
            <w:tcW w:w="1276" w:type="pct"/>
          </w:tcPr>
          <w:p w14:paraId="1238C63C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" w:type="pct"/>
          </w:tcPr>
          <w:p w14:paraId="2719B53A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204A4C36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" w:type="pct"/>
          </w:tcPr>
          <w:p w14:paraId="5D5A7ACC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325D360" w14:textId="2E814436" w:rsidR="00466EC7" w:rsidRPr="002D6C2F" w:rsidRDefault="00057699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="00466EC7"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6EC7" w:rsidRPr="002D6C2F">
              <w:rPr>
                <w:rFonts w:ascii="Angsana New" w:hAnsi="Angsana New"/>
                <w:sz w:val="30"/>
                <w:szCs w:val="30"/>
              </w:rPr>
              <w:t xml:space="preserve">  256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" w:type="pct"/>
          </w:tcPr>
          <w:p w14:paraId="0D2AFFF7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5AA6465" w14:textId="3766E266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D6C2F">
              <w:rPr>
                <w:rFonts w:ascii="Angsana New" w:hAnsi="Angsana New"/>
                <w:spacing w:val="-8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D6C2F">
              <w:rPr>
                <w:rFonts w:ascii="Angsana New" w:hAnsi="Angsana New"/>
                <w:spacing w:val="-8"/>
                <w:sz w:val="30"/>
                <w:szCs w:val="30"/>
              </w:rPr>
              <w:t>256</w:t>
            </w:r>
            <w:r w:rsidR="00057699" w:rsidRPr="002D6C2F">
              <w:rPr>
                <w:rFonts w:ascii="Angsana New" w:hAnsi="Angsana New"/>
                <w:spacing w:val="-8"/>
                <w:sz w:val="30"/>
                <w:szCs w:val="30"/>
              </w:rPr>
              <w:t>6</w:t>
            </w:r>
          </w:p>
        </w:tc>
      </w:tr>
      <w:tr w:rsidR="00466EC7" w:rsidRPr="002D6C2F" w14:paraId="33114C43" w14:textId="77777777" w:rsidTr="009B19F1">
        <w:trPr>
          <w:trHeight w:val="430"/>
          <w:tblHeader/>
        </w:trPr>
        <w:tc>
          <w:tcPr>
            <w:tcW w:w="1276" w:type="pct"/>
          </w:tcPr>
          <w:p w14:paraId="3921C29E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5F340236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945B126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" w:type="pct"/>
          </w:tcPr>
          <w:p w14:paraId="31A9EF59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3"/>
          </w:tcPr>
          <w:p w14:paraId="5F4FFC6D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156" w:type="pct"/>
          </w:tcPr>
          <w:p w14:paraId="1A93CC4C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57699" w:rsidRPr="002D6C2F" w14:paraId="5216E51C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39A77936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61" w:type="pct"/>
          </w:tcPr>
          <w:p w14:paraId="68E1E268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CB7AF29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" w:type="pct"/>
          </w:tcPr>
          <w:p w14:paraId="6DC789A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F838F0" w14:textId="0692A2E8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9,665</w:t>
            </w:r>
          </w:p>
        </w:tc>
        <w:tc>
          <w:tcPr>
            <w:tcW w:w="97" w:type="pct"/>
          </w:tcPr>
          <w:p w14:paraId="3FAD1971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</w:tcPr>
          <w:p w14:paraId="6EB5DE1D" w14:textId="6BA04AD5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53,277</w:t>
            </w:r>
          </w:p>
        </w:tc>
      </w:tr>
      <w:tr w:rsidR="00057699" w:rsidRPr="002D6C2F" w14:paraId="1560893F" w14:textId="77777777" w:rsidTr="009B19F1">
        <w:trPr>
          <w:gridAfter w:val="1"/>
          <w:wAfter w:w="1156" w:type="pct"/>
          <w:trHeight w:val="430"/>
        </w:trPr>
        <w:tc>
          <w:tcPr>
            <w:tcW w:w="1276" w:type="pct"/>
          </w:tcPr>
          <w:p w14:paraId="536056A3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61" w:type="pct"/>
          </w:tcPr>
          <w:p w14:paraId="31E8818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FBE21D6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7C24EA0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F320B58" w14:textId="3763A459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462,205</w:t>
            </w:r>
          </w:p>
        </w:tc>
        <w:tc>
          <w:tcPr>
            <w:tcW w:w="97" w:type="pct"/>
          </w:tcPr>
          <w:p w14:paraId="2DEA06DC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616023D" w14:textId="2DA57A92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</w:tr>
      <w:tr w:rsidR="00172458" w:rsidRPr="002D6C2F" w14:paraId="053288E8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337DFA5F" w14:textId="77777777" w:rsidR="00172458" w:rsidRPr="002D6C2F" w:rsidRDefault="00172458" w:rsidP="0017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</w:tcPr>
          <w:p w14:paraId="02FAE91B" w14:textId="77777777" w:rsidR="00172458" w:rsidRPr="002D6C2F" w:rsidRDefault="00172458" w:rsidP="0017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</w:tcPr>
          <w:p w14:paraId="6ECD5512" w14:textId="77777777" w:rsidR="00172458" w:rsidRPr="002D6C2F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56459072" w14:textId="77777777" w:rsidR="00172458" w:rsidRPr="002D6C2F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5C34E63" w14:textId="5CABDBFB" w:rsidR="00172458" w:rsidRPr="002D6C2F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462,205</w:t>
            </w:r>
          </w:p>
        </w:tc>
        <w:tc>
          <w:tcPr>
            <w:tcW w:w="97" w:type="pct"/>
          </w:tcPr>
          <w:p w14:paraId="70A31829" w14:textId="77777777" w:rsidR="00172458" w:rsidRPr="002D6C2F" w:rsidRDefault="00172458" w:rsidP="0017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3BE2C1D3" w14:textId="04C18DCD" w:rsidR="00172458" w:rsidRPr="002D6C2F" w:rsidRDefault="00172458" w:rsidP="00172458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417,820</w:t>
            </w:r>
          </w:p>
        </w:tc>
      </w:tr>
      <w:tr w:rsidR="00057699" w:rsidRPr="002D6C2F" w14:paraId="148FAF08" w14:textId="77777777" w:rsidTr="009B19F1">
        <w:trPr>
          <w:gridAfter w:val="1"/>
          <w:wAfter w:w="1156" w:type="pct"/>
          <w:trHeight w:val="430"/>
        </w:trPr>
        <w:tc>
          <w:tcPr>
            <w:tcW w:w="1737" w:type="pct"/>
            <w:gridSpan w:val="2"/>
          </w:tcPr>
          <w:p w14:paraId="7EBAEA2B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1" w:type="pct"/>
          </w:tcPr>
          <w:p w14:paraId="63B6752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69B9F512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1DFB9672" w14:textId="0E4F963A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(76,003)</w:t>
            </w:r>
          </w:p>
        </w:tc>
        <w:tc>
          <w:tcPr>
            <w:tcW w:w="97" w:type="pct"/>
          </w:tcPr>
          <w:p w14:paraId="57C76443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5E37CF" w14:textId="49D248B9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9313FF"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313FF"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57699" w:rsidRPr="002D6C2F" w14:paraId="1FACF4A2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673A8D89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4C54B37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68767968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14:paraId="241C710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22A23F6" w14:textId="5F017C07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395,867</w:t>
            </w:r>
          </w:p>
        </w:tc>
        <w:tc>
          <w:tcPr>
            <w:tcW w:w="97" w:type="pct"/>
          </w:tcPr>
          <w:p w14:paraId="55B29A90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FE06C71" w14:textId="58683704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  <w:tr w:rsidR="00466EC7" w:rsidRPr="002D6C2F" w14:paraId="3D8EE0FF" w14:textId="77777777" w:rsidTr="009B19F1">
        <w:trPr>
          <w:gridAfter w:val="1"/>
          <w:wAfter w:w="1156" w:type="pct"/>
          <w:trHeight w:hRule="exact" w:val="202"/>
        </w:trPr>
        <w:tc>
          <w:tcPr>
            <w:tcW w:w="2458" w:type="pct"/>
            <w:gridSpan w:val="3"/>
          </w:tcPr>
          <w:p w14:paraId="4931AC90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" w:type="pct"/>
          </w:tcPr>
          <w:p w14:paraId="11B5F59E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C9C780E" w14:textId="77777777" w:rsidR="00466EC7" w:rsidRPr="002D6C2F" w:rsidRDefault="00466EC7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14:paraId="69B679C4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186A3563" w14:textId="77777777" w:rsidR="00466EC7" w:rsidRPr="002D6C2F" w:rsidRDefault="00466EC7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66EC7" w:rsidRPr="002D6C2F" w14:paraId="11A1F5AB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2D5A5BCC" w14:textId="233CCBAF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ค่าเผื่อผลขาดทุนด้านเครดิตที่คาดว่าจะเกิดขึ้นต้นปี</w:t>
            </w:r>
          </w:p>
        </w:tc>
        <w:tc>
          <w:tcPr>
            <w:tcW w:w="114" w:type="pct"/>
          </w:tcPr>
          <w:p w14:paraId="7E806DAF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1FFCC4D8" w14:textId="460C5FB2" w:rsidR="00466EC7" w:rsidRPr="002D6C2F" w:rsidRDefault="008249CE" w:rsidP="009B19F1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  <w:tc>
          <w:tcPr>
            <w:tcW w:w="97" w:type="pct"/>
          </w:tcPr>
          <w:p w14:paraId="3F184618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2145E654" w14:textId="331DC924" w:rsidR="00466EC7" w:rsidRPr="002D6C2F" w:rsidRDefault="00057699" w:rsidP="009B19F1">
            <w:pPr>
              <w:pStyle w:val="acctfourfigures"/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31,594</w:t>
            </w:r>
          </w:p>
        </w:tc>
      </w:tr>
      <w:tr w:rsidR="00466EC7" w:rsidRPr="002D6C2F" w14:paraId="1C13631C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0D5A49BC" w14:textId="77777777" w:rsidR="00466EC7" w:rsidRPr="002D6C2F" w:rsidRDefault="00466EC7" w:rsidP="009B19F1">
            <w:pPr>
              <w:pStyle w:val="ListParagraph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461" w:type="pct"/>
          </w:tcPr>
          <w:p w14:paraId="5BCB7601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277AF3DC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32E9FD30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55A2F21A" w14:textId="175E4D2A" w:rsidR="00466EC7" w:rsidRPr="002D6C2F" w:rsidRDefault="00EE3FF9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</w:t>
            </w:r>
            <w:r w:rsidR="008249CE"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565</w:t>
            </w:r>
          </w:p>
        </w:tc>
        <w:tc>
          <w:tcPr>
            <w:tcW w:w="97" w:type="pct"/>
          </w:tcPr>
          <w:p w14:paraId="672EBD37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FFFFFF"/>
            </w:tcBorders>
          </w:tcPr>
          <w:p w14:paraId="071DC4CB" w14:textId="7FF70D13" w:rsidR="00466EC7" w:rsidRPr="002D6C2F" w:rsidRDefault="00057699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37,450</w:t>
            </w:r>
          </w:p>
        </w:tc>
      </w:tr>
      <w:tr w:rsidR="00466EC7" w:rsidRPr="002D6C2F" w14:paraId="6A75D09D" w14:textId="77777777" w:rsidTr="009B19F1">
        <w:trPr>
          <w:gridAfter w:val="1"/>
          <w:wAfter w:w="1156" w:type="pct"/>
          <w:trHeight w:val="414"/>
        </w:trPr>
        <w:tc>
          <w:tcPr>
            <w:tcW w:w="1276" w:type="pct"/>
          </w:tcPr>
          <w:p w14:paraId="2ECDE7F7" w14:textId="77777777" w:rsidR="00466EC7" w:rsidRPr="002D6C2F" w:rsidRDefault="00466EC7" w:rsidP="009B19F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2D6C2F">
              <w:rPr>
                <w:rFonts w:ascii="Angsana New" w:hAnsi="Angsana New"/>
                <w:sz w:val="30"/>
                <w:szCs w:val="30"/>
              </w:rPr>
              <w:t>/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461" w:type="pct"/>
          </w:tcPr>
          <w:p w14:paraId="2C48AA73" w14:textId="77777777" w:rsidR="00466EC7" w:rsidRPr="002D6C2F" w:rsidRDefault="00466EC7" w:rsidP="009B1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7ABFCEB2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2B698976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0ACB4505" w14:textId="13724060" w:rsidR="00466EC7" w:rsidRPr="002D6C2F" w:rsidRDefault="008249CE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97" w:type="pct"/>
          </w:tcPr>
          <w:p w14:paraId="3323796E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72F635AB" w14:textId="60B912B5" w:rsidR="00466EC7" w:rsidRPr="002D6C2F" w:rsidRDefault="00C91D7E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57699"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600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66EC7" w:rsidRPr="002D6C2F" w14:paraId="557516E8" w14:textId="77777777" w:rsidTr="009B19F1">
        <w:trPr>
          <w:gridAfter w:val="1"/>
          <w:wAfter w:w="1156" w:type="pct"/>
          <w:trHeight w:val="414"/>
        </w:trPr>
        <w:tc>
          <w:tcPr>
            <w:tcW w:w="2458" w:type="pct"/>
            <w:gridSpan w:val="3"/>
          </w:tcPr>
          <w:p w14:paraId="44D0FBAA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นปลายงวด</w:t>
            </w:r>
            <w:r w:rsidRPr="002D6C2F">
              <w:rPr>
                <w:rFonts w:ascii="Angsana New" w:hAnsi="Angsana New"/>
                <w:sz w:val="30"/>
                <w:szCs w:val="30"/>
              </w:rPr>
              <w:t>/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14" w:type="pct"/>
          </w:tcPr>
          <w:p w14:paraId="2053806D" w14:textId="77777777" w:rsidR="00466EC7" w:rsidRPr="002D6C2F" w:rsidRDefault="00466EC7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E729D01" w14:textId="31724D42" w:rsidR="00466EC7" w:rsidRPr="002D6C2F" w:rsidRDefault="00EE3FF9" w:rsidP="009B19F1">
            <w:pPr>
              <w:pStyle w:val="acctfourfigures"/>
              <w:tabs>
                <w:tab w:val="clear" w:pos="765"/>
              </w:tabs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76</w:t>
            </w:r>
            <w:r w:rsidR="00E5698F"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,003</w:t>
            </w:r>
          </w:p>
        </w:tc>
        <w:tc>
          <w:tcPr>
            <w:tcW w:w="97" w:type="pct"/>
          </w:tcPr>
          <w:p w14:paraId="4DFE0D2C" w14:textId="77777777" w:rsidR="00466EC7" w:rsidRPr="002D6C2F" w:rsidRDefault="00466E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64C3AB6" w14:textId="4F54E992" w:rsidR="00466EC7" w:rsidRPr="002D6C2F" w:rsidRDefault="00057699" w:rsidP="009B19F1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68,444</w:t>
            </w:r>
          </w:p>
        </w:tc>
      </w:tr>
    </w:tbl>
    <w:p w14:paraId="07FCA45E" w14:textId="77777777" w:rsidR="001E77FF" w:rsidRPr="002D6C2F" w:rsidRDefault="001E77FF" w:rsidP="0046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</w:p>
    <w:p w14:paraId="023A54B6" w14:textId="77777777" w:rsidR="00466EC7" w:rsidRPr="002D6C2F" w:rsidRDefault="00466EC7" w:rsidP="001E7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31137A" w:rsidRPr="002D6C2F" w14:paraId="319708BE" w14:textId="77777777" w:rsidTr="00575385">
        <w:trPr>
          <w:trHeight w:val="380"/>
          <w:tblHeader/>
        </w:trPr>
        <w:tc>
          <w:tcPr>
            <w:tcW w:w="2056" w:type="pct"/>
          </w:tcPr>
          <w:p w14:paraId="12D08431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BF683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1CDCDE9A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05479B5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23CE04B3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2D6C2F" w14:paraId="35F537A9" w14:textId="77777777" w:rsidTr="00575385">
        <w:trPr>
          <w:trHeight w:val="380"/>
          <w:tblHeader/>
        </w:trPr>
        <w:tc>
          <w:tcPr>
            <w:tcW w:w="2056" w:type="pct"/>
          </w:tcPr>
          <w:p w14:paraId="0A371FF8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7FD21062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  <w:vAlign w:val="center"/>
          </w:tcPr>
          <w:p w14:paraId="38CB6EA5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6F609145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66B20265" w14:textId="793CD6CE" w:rsidR="00414FC3" w:rsidRPr="002D6C2F" w:rsidRDefault="00514FB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="00CF3E25" w:rsidRPr="002D6C2F">
              <w:rPr>
                <w:rFonts w:ascii="Angsana New" w:hAnsi="Angsana New"/>
                <w:sz w:val="30"/>
                <w:szCs w:val="30"/>
              </w:rPr>
              <w:t>1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F3E25"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414FC3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5612C01F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28614087" w14:textId="5961F37F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31137A" w:rsidRPr="002D6C2F" w14:paraId="06FD6F4D" w14:textId="77777777" w:rsidTr="00575385">
        <w:trPr>
          <w:trHeight w:val="299"/>
          <w:tblHeader/>
        </w:trPr>
        <w:tc>
          <w:tcPr>
            <w:tcW w:w="2056" w:type="pct"/>
          </w:tcPr>
          <w:p w14:paraId="1B652637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277BAF7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164C44F0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D6C2F" w14:paraId="482DB332" w14:textId="77777777" w:rsidTr="00234810">
        <w:trPr>
          <w:trHeight w:val="227"/>
        </w:trPr>
        <w:tc>
          <w:tcPr>
            <w:tcW w:w="2056" w:type="pct"/>
          </w:tcPr>
          <w:p w14:paraId="43A394B8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29" w:type="pct"/>
          </w:tcPr>
          <w:p w14:paraId="758D3613" w14:textId="77777777" w:rsidR="00414FC3" w:rsidRPr="002D6C2F" w:rsidRDefault="00414FC3" w:rsidP="00E5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8" w:type="pct"/>
          </w:tcPr>
          <w:p w14:paraId="456071EF" w14:textId="77777777" w:rsidR="00414FC3" w:rsidRPr="002D6C2F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FFC18E" w14:textId="77777777" w:rsidR="00414FC3" w:rsidRPr="002D6C2F" w:rsidRDefault="00414FC3" w:rsidP="00E5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1B1355C" w14:textId="77777777" w:rsidR="00414FC3" w:rsidRPr="002D6C2F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658DCEA" w14:textId="77777777" w:rsidR="00414FC3" w:rsidRPr="002D6C2F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1FFCAF" w14:textId="77777777" w:rsidR="00414FC3" w:rsidRPr="002D6C2F" w:rsidRDefault="00414FC3" w:rsidP="00E51A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57699" w:rsidRPr="002D6C2F" w14:paraId="32E470B8" w14:textId="77777777" w:rsidTr="00234810">
        <w:trPr>
          <w:trHeight w:val="434"/>
        </w:trPr>
        <w:tc>
          <w:tcPr>
            <w:tcW w:w="2056" w:type="pct"/>
          </w:tcPr>
          <w:p w14:paraId="1C40550A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6B0B2C3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26ACDE3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8" w:type="pct"/>
          </w:tcPr>
          <w:p w14:paraId="50D533A7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1E2B6171" w14:textId="40812F4A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137" w:type="pct"/>
          </w:tcPr>
          <w:p w14:paraId="0145E261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710A4ACC" w14:textId="52FF6892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  <w:lang w:val="en-US" w:bidi="th-TH"/>
              </w:rPr>
              <w:t>40,842</w:t>
            </w:r>
          </w:p>
        </w:tc>
      </w:tr>
      <w:tr w:rsidR="00057699" w:rsidRPr="002D6C2F" w14:paraId="2C2F2AB4" w14:textId="77777777" w:rsidTr="00E51A6F">
        <w:tc>
          <w:tcPr>
            <w:tcW w:w="2056" w:type="pct"/>
          </w:tcPr>
          <w:p w14:paraId="00C5048F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214CA0E4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3C5147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AFAD3B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5" w:type="pct"/>
          </w:tcPr>
          <w:p w14:paraId="109579E7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37" w:type="pct"/>
          </w:tcPr>
          <w:p w14:paraId="51725D5C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746ABA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699" w:rsidRPr="002D6C2F" w14:paraId="377A4C49" w14:textId="77777777" w:rsidTr="00E51A6F">
        <w:tc>
          <w:tcPr>
            <w:tcW w:w="2056" w:type="pct"/>
          </w:tcPr>
          <w:p w14:paraId="2885F9A8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36C779B3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948F7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4F7322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E00C913" w14:textId="67D045FF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37" w:type="pct"/>
          </w:tcPr>
          <w:p w14:paraId="2F2EC30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FDD251" w14:textId="73F1BE4A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12,435</w:t>
            </w:r>
          </w:p>
        </w:tc>
      </w:tr>
      <w:tr w:rsidR="00057699" w:rsidRPr="002D6C2F" w14:paraId="61071AA5" w14:textId="77777777" w:rsidTr="00E51A6F">
        <w:tc>
          <w:tcPr>
            <w:tcW w:w="2056" w:type="pct"/>
          </w:tcPr>
          <w:p w14:paraId="69CD64B5" w14:textId="69E6B23B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079D6BF1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42BD84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446D36F0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CE161B1" w14:textId="3C1A479D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</w:tcPr>
          <w:p w14:paraId="5D6D883C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E1043D5" w14:textId="4B377C30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D6C2F" w14:paraId="0B2BE9E4" w14:textId="77777777" w:rsidTr="00C77038">
        <w:tc>
          <w:tcPr>
            <w:tcW w:w="2056" w:type="pct"/>
          </w:tcPr>
          <w:p w14:paraId="689604BB" w14:textId="7FA66C05" w:rsidR="00057699" w:rsidRPr="002D6C2F" w:rsidRDefault="00EE3FF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57699" w:rsidRPr="002D6C2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057699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5E405D23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641F46F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0B4B35AC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F56B7D0" w14:textId="573A352A" w:rsidR="00057699" w:rsidRPr="002D6C2F" w:rsidRDefault="008249CE" w:rsidP="00057699">
            <w:pPr>
              <w:pStyle w:val="acctfourfigures"/>
              <w:tabs>
                <w:tab w:val="clear" w:pos="765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7" w:type="pct"/>
            <w:vMerge w:val="restart"/>
          </w:tcPr>
          <w:p w14:paraId="1CD68679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CF1969D" w14:textId="75C45D73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57699" w:rsidRPr="002D6C2F" w14:paraId="2EA714CC" w14:textId="77777777" w:rsidTr="00C77038">
        <w:trPr>
          <w:trHeight w:val="371"/>
        </w:trPr>
        <w:tc>
          <w:tcPr>
            <w:tcW w:w="2056" w:type="pct"/>
          </w:tcPr>
          <w:p w14:paraId="2EB89630" w14:textId="77777777" w:rsidR="00057699" w:rsidRPr="002D6C2F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7A66786A" w14:textId="77777777" w:rsidR="00057699" w:rsidRPr="002D6C2F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267790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48" w:type="pct"/>
          </w:tcPr>
          <w:p w14:paraId="06C5AF4D" w14:textId="77777777" w:rsidR="00057699" w:rsidRPr="002D6C2F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8E2C43C" w14:textId="087DE5AC" w:rsidR="00057699" w:rsidRPr="00DB5F17" w:rsidRDefault="008249CE" w:rsidP="0005769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DB5F17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9,665</w:t>
            </w:r>
          </w:p>
        </w:tc>
        <w:tc>
          <w:tcPr>
            <w:tcW w:w="137" w:type="pct"/>
            <w:vMerge/>
          </w:tcPr>
          <w:p w14:paraId="5E8F1287" w14:textId="77777777" w:rsidR="00057699" w:rsidRPr="00DB5F17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1C6B1FD" w14:textId="45E835CB" w:rsidR="00057699" w:rsidRPr="00DB5F17" w:rsidRDefault="00057699" w:rsidP="0005769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B5F17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53,277</w:t>
            </w:r>
          </w:p>
        </w:tc>
      </w:tr>
    </w:tbl>
    <w:p w14:paraId="6B0A295B" w14:textId="77777777" w:rsidR="00414FC3" w:rsidRPr="002D6C2F" w:rsidRDefault="00414FC3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tbl>
      <w:tblPr>
        <w:tblW w:w="95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9"/>
        <w:gridCol w:w="1386"/>
        <w:gridCol w:w="1080"/>
        <w:gridCol w:w="281"/>
        <w:gridCol w:w="1283"/>
        <w:gridCol w:w="260"/>
        <w:gridCol w:w="1306"/>
      </w:tblGrid>
      <w:tr w:rsidR="00402BE5" w:rsidRPr="002D6C2F" w14:paraId="7DDE46FB" w14:textId="77777777" w:rsidTr="00285549">
        <w:trPr>
          <w:trHeight w:val="380"/>
          <w:tblHeader/>
        </w:trPr>
        <w:tc>
          <w:tcPr>
            <w:tcW w:w="2056" w:type="pct"/>
          </w:tcPr>
          <w:p w14:paraId="106E0B75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68BA4F5C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4E835DAE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20ADAD36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pct"/>
            <w:gridSpan w:val="3"/>
            <w:vAlign w:val="center"/>
          </w:tcPr>
          <w:p w14:paraId="41DAB1A8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BE5" w:rsidRPr="002D6C2F" w14:paraId="6EE7C6C0" w14:textId="77777777" w:rsidTr="00285549">
        <w:trPr>
          <w:trHeight w:val="380"/>
          <w:tblHeader/>
        </w:trPr>
        <w:tc>
          <w:tcPr>
            <w:tcW w:w="2056" w:type="pct"/>
          </w:tcPr>
          <w:p w14:paraId="5355F9ED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" w:type="pct"/>
          </w:tcPr>
          <w:p w14:paraId="2461E4EC" w14:textId="0946223D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" w:type="pct"/>
            <w:vAlign w:val="center"/>
          </w:tcPr>
          <w:p w14:paraId="5A97F3D2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14:paraId="1271A113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vAlign w:val="center"/>
          </w:tcPr>
          <w:p w14:paraId="2C3D0AF4" w14:textId="3F95B481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37" w:type="pct"/>
          </w:tcPr>
          <w:p w14:paraId="3CD9FD32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center"/>
          </w:tcPr>
          <w:p w14:paraId="11D336BE" w14:textId="2332B1BD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402BE5" w:rsidRPr="002D6C2F" w14:paraId="32A010C0" w14:textId="77777777" w:rsidTr="00285549">
        <w:trPr>
          <w:trHeight w:val="299"/>
          <w:tblHeader/>
        </w:trPr>
        <w:tc>
          <w:tcPr>
            <w:tcW w:w="2056" w:type="pct"/>
          </w:tcPr>
          <w:p w14:paraId="4CC0A8A3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</w:tcPr>
          <w:p w14:paraId="16125CD8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15" w:type="pct"/>
            <w:gridSpan w:val="5"/>
          </w:tcPr>
          <w:p w14:paraId="598085F6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(หน่วย </w:t>
            </w: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2BE5" w:rsidRPr="002D6C2F" w14:paraId="43406DE5" w14:textId="77777777" w:rsidTr="00285549">
        <w:trPr>
          <w:trHeight w:val="379"/>
        </w:trPr>
        <w:tc>
          <w:tcPr>
            <w:tcW w:w="2056" w:type="pct"/>
          </w:tcPr>
          <w:p w14:paraId="621FC0F6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29" w:type="pct"/>
          </w:tcPr>
          <w:p w14:paraId="773A83DE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AE1C813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2C52E15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185C9C6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449A8B38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77DBB876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2BE5" w:rsidRPr="002D6C2F" w14:paraId="1FFAF7AD" w14:textId="77777777" w:rsidTr="00285549">
        <w:trPr>
          <w:trHeight w:val="379"/>
        </w:trPr>
        <w:tc>
          <w:tcPr>
            <w:tcW w:w="2056" w:type="pct"/>
          </w:tcPr>
          <w:p w14:paraId="19C4BABE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29" w:type="pct"/>
          </w:tcPr>
          <w:p w14:paraId="2B3CC89E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5E914B6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9CC769C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63EF3F79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171,470</w:t>
            </w:r>
          </w:p>
        </w:tc>
        <w:tc>
          <w:tcPr>
            <w:tcW w:w="137" w:type="pct"/>
          </w:tcPr>
          <w:p w14:paraId="6C62E803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</w:tcPr>
          <w:p w14:paraId="296B99E0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170,978</w:t>
            </w:r>
          </w:p>
        </w:tc>
      </w:tr>
      <w:tr w:rsidR="00402BE5" w:rsidRPr="002D6C2F" w14:paraId="7E3B3CF7" w14:textId="77777777" w:rsidTr="00285549">
        <w:trPr>
          <w:trHeight w:val="379"/>
        </w:trPr>
        <w:tc>
          <w:tcPr>
            <w:tcW w:w="2056" w:type="pct"/>
          </w:tcPr>
          <w:p w14:paraId="79FC5E64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29" w:type="pct"/>
          </w:tcPr>
          <w:p w14:paraId="61BE2B85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987DA2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189469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A022A7B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47C36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BE010D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7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BE5" w:rsidRPr="002D6C2F" w14:paraId="5691FFA0" w14:textId="77777777" w:rsidTr="00285549">
        <w:trPr>
          <w:trHeight w:val="379"/>
        </w:trPr>
        <w:tc>
          <w:tcPr>
            <w:tcW w:w="2056" w:type="pct"/>
          </w:tcPr>
          <w:p w14:paraId="419EC9A4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9" w:type="pct"/>
          </w:tcPr>
          <w:p w14:paraId="03AA6070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A426395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FF31C21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4C8ADF07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182,891</w:t>
            </w:r>
          </w:p>
        </w:tc>
        <w:tc>
          <w:tcPr>
            <w:tcW w:w="137" w:type="pct"/>
          </w:tcPr>
          <w:p w14:paraId="069ADC80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09BC84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153,332</w:t>
            </w:r>
          </w:p>
        </w:tc>
      </w:tr>
      <w:tr w:rsidR="00402BE5" w:rsidRPr="002D6C2F" w14:paraId="3915C145" w14:textId="77777777" w:rsidTr="00285549">
        <w:trPr>
          <w:trHeight w:val="379"/>
        </w:trPr>
        <w:tc>
          <w:tcPr>
            <w:tcW w:w="2056" w:type="pct"/>
          </w:tcPr>
          <w:p w14:paraId="3A0877B7" w14:textId="74F1C2BD" w:rsidR="00402BE5" w:rsidRPr="002D6C2F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402BE5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2D6C2F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402BE5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71E5721B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5772B8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D8A887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2DC618EA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20,406</w:t>
            </w:r>
          </w:p>
        </w:tc>
        <w:tc>
          <w:tcPr>
            <w:tcW w:w="137" w:type="pct"/>
          </w:tcPr>
          <w:p w14:paraId="23B682A1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BBE281E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</w:tr>
      <w:tr w:rsidR="00402BE5" w:rsidRPr="002D6C2F" w14:paraId="56B89033" w14:textId="77777777" w:rsidTr="00285549">
        <w:trPr>
          <w:trHeight w:val="303"/>
        </w:trPr>
        <w:tc>
          <w:tcPr>
            <w:tcW w:w="2056" w:type="pct"/>
          </w:tcPr>
          <w:p w14:paraId="12A43AA7" w14:textId="33AC99F5" w:rsidR="00402BE5" w:rsidRPr="002D6C2F" w:rsidRDefault="00EE3FF9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402BE5" w:rsidRPr="002D6C2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02BE5" w:rsidRPr="002D6C2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02BE5"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16AD031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C1B221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DB7D05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3D580B46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137" w:type="pct"/>
          </w:tcPr>
          <w:p w14:paraId="75B549D4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87" w:type="pct"/>
          </w:tcPr>
          <w:p w14:paraId="46DE3C35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</w:tr>
      <w:tr w:rsidR="00402BE5" w:rsidRPr="002D6C2F" w14:paraId="49FD7656" w14:textId="77777777" w:rsidTr="00285549">
        <w:tc>
          <w:tcPr>
            <w:tcW w:w="2056" w:type="pct"/>
          </w:tcPr>
          <w:p w14:paraId="0180D14B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29" w:type="pct"/>
          </w:tcPr>
          <w:p w14:paraId="45E9D8C7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2E1C6B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-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F04F6CE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C7D370A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86,579</w:t>
            </w:r>
          </w:p>
        </w:tc>
        <w:tc>
          <w:tcPr>
            <w:tcW w:w="137" w:type="pct"/>
          </w:tcPr>
          <w:p w14:paraId="6AB584B9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B1A46B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86,178</w:t>
            </w:r>
          </w:p>
        </w:tc>
      </w:tr>
      <w:tr w:rsidR="00402BE5" w:rsidRPr="002D6C2F" w14:paraId="28117FE6" w14:textId="77777777" w:rsidTr="00285549">
        <w:tc>
          <w:tcPr>
            <w:tcW w:w="2056" w:type="pct"/>
          </w:tcPr>
          <w:p w14:paraId="1BB19670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" w:type="pct"/>
          </w:tcPr>
          <w:p w14:paraId="06E50E53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632C25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23A13E71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BE534F6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462,205</w:t>
            </w:r>
          </w:p>
        </w:tc>
        <w:tc>
          <w:tcPr>
            <w:tcW w:w="137" w:type="pct"/>
          </w:tcPr>
          <w:p w14:paraId="232DBF40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2D0EB3B9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Cordia New"/>
                <w:sz w:val="30"/>
                <w:szCs w:val="38"/>
                <w:lang w:bidi="th-TH"/>
              </w:rPr>
              <w:t>417,820</w:t>
            </w:r>
          </w:p>
        </w:tc>
      </w:tr>
      <w:tr w:rsidR="00402BE5" w:rsidRPr="002D6C2F" w14:paraId="2F8CC63A" w14:textId="77777777" w:rsidTr="00285549">
        <w:tc>
          <w:tcPr>
            <w:tcW w:w="2785" w:type="pct"/>
            <w:gridSpan w:val="2"/>
          </w:tcPr>
          <w:p w14:paraId="42645D2B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</w:tcPr>
          <w:p w14:paraId="1F570075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7B94711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9E84AB7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(76,003)</w:t>
            </w:r>
          </w:p>
        </w:tc>
        <w:tc>
          <w:tcPr>
            <w:tcW w:w="137" w:type="pct"/>
            <w:vMerge w:val="restart"/>
          </w:tcPr>
          <w:p w14:paraId="6F872BC3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FA6DD83" w14:textId="5017271B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EE3FF9" w:rsidRPr="00EE3FF9">
              <w:rPr>
                <w:rFonts w:ascii="Angsana New" w:hAnsi="Angsana New" w:cs="Angsana New"/>
                <w:sz w:val="30"/>
                <w:szCs w:val="30"/>
                <w:lang w:bidi="th-TH"/>
              </w:rPr>
              <w:t>68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E3FF9" w:rsidRPr="00EE3FF9">
              <w:rPr>
                <w:rFonts w:ascii="Angsana New" w:hAnsi="Angsana New" w:cs="Angsana New"/>
                <w:sz w:val="30"/>
                <w:szCs w:val="30"/>
                <w:lang w:bidi="th-TH"/>
              </w:rPr>
              <w:t>444</w:t>
            </w: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402BE5" w:rsidRPr="002D6C2F" w14:paraId="004588B4" w14:textId="77777777" w:rsidTr="00285549">
        <w:tc>
          <w:tcPr>
            <w:tcW w:w="2056" w:type="pct"/>
          </w:tcPr>
          <w:p w14:paraId="469D7E87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230BEA9E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B34869E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91D1F5C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D48DC97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386,202</w:t>
            </w:r>
          </w:p>
        </w:tc>
        <w:tc>
          <w:tcPr>
            <w:tcW w:w="137" w:type="pct"/>
            <w:vMerge/>
          </w:tcPr>
          <w:p w14:paraId="6F439AB1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0F9272A9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349,376</w:t>
            </w:r>
          </w:p>
        </w:tc>
      </w:tr>
      <w:tr w:rsidR="00402BE5" w:rsidRPr="002D6C2F" w14:paraId="432B3CFD" w14:textId="77777777" w:rsidTr="00285549">
        <w:tc>
          <w:tcPr>
            <w:tcW w:w="2056" w:type="pct"/>
          </w:tcPr>
          <w:p w14:paraId="069A0390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</w:tcPr>
          <w:p w14:paraId="5D875832" w14:textId="77777777" w:rsidR="00402BE5" w:rsidRPr="002D6C2F" w:rsidRDefault="00402BE5" w:rsidP="00285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C4F56CF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AC21252" w14:textId="77777777" w:rsidR="00402BE5" w:rsidRPr="002D6C2F" w:rsidRDefault="00402BE5" w:rsidP="0028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0245CCCD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395,867</w:t>
            </w:r>
          </w:p>
        </w:tc>
        <w:tc>
          <w:tcPr>
            <w:tcW w:w="137" w:type="pct"/>
            <w:vMerge/>
            <w:tcBorders>
              <w:bottom w:val="nil"/>
            </w:tcBorders>
          </w:tcPr>
          <w:p w14:paraId="4ACE956F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7247AFAC" w14:textId="77777777" w:rsidR="00402BE5" w:rsidRPr="002D6C2F" w:rsidRDefault="00402BE5" w:rsidP="0028554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402,653</w:t>
            </w:r>
          </w:p>
        </w:tc>
      </w:tr>
    </w:tbl>
    <w:p w14:paraId="2D584F80" w14:textId="77777777" w:rsidR="00402BE5" w:rsidRDefault="00402BE5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FE1669D" w14:textId="2FEEAAB5" w:rsidR="00D7061E" w:rsidRPr="002D6C2F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2D6C2F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2D6C2F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2D6C2F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2D6C2F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2D6C2F">
        <w:rPr>
          <w:rFonts w:ascii="Angsana New" w:hAnsi="Angsana New"/>
          <w:bCs/>
          <w:sz w:val="30"/>
          <w:szCs w:val="30"/>
        </w:rPr>
        <w:t>30</w:t>
      </w:r>
      <w:r w:rsidR="00D7061E" w:rsidRPr="002D6C2F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2D6C2F">
        <w:rPr>
          <w:rFonts w:ascii="Angsana New" w:hAnsi="Angsana New"/>
          <w:bCs/>
          <w:sz w:val="30"/>
          <w:szCs w:val="30"/>
        </w:rPr>
        <w:t>9</w:t>
      </w:r>
      <w:r w:rsidR="00D7061E" w:rsidRPr="002D6C2F">
        <w:rPr>
          <w:rFonts w:ascii="Angsana New" w:hAnsi="Angsana New"/>
          <w:bCs/>
          <w:sz w:val="30"/>
          <w:szCs w:val="30"/>
        </w:rPr>
        <w:t>0</w:t>
      </w:r>
      <w:r w:rsidR="00D7061E" w:rsidRPr="002D6C2F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2D6C2F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052A9E3C" w14:textId="0EB41A51" w:rsidR="00B2209E" w:rsidRPr="002D6C2F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CC33D5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7FDB933E" w14:textId="77777777" w:rsidR="00A16DD1" w:rsidRDefault="00A16DD1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30A4AE6B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5548578C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10BE48C1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55B6710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063A7A87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0808E0C4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139C421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06C33D8E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6D8268DE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57B8DD4" w14:textId="77777777" w:rsidR="00575385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3D31A4ED" w14:textId="77777777" w:rsidR="00575385" w:rsidRPr="002D6C2F" w:rsidRDefault="00575385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B7A6D6D" w14:textId="77777777" w:rsidR="00000CAA" w:rsidRPr="002D6C2F" w:rsidRDefault="00334C11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5" w:name="_Hlk31729391"/>
      <w:r w:rsidRPr="002D6C2F">
        <w:rPr>
          <w:rFonts w:ascii="Angsana New" w:hAnsi="Angsana New"/>
          <w:b/>
          <w:sz w:val="30"/>
          <w:szCs w:val="30"/>
        </w:rPr>
        <w:lastRenderedPageBreak/>
        <w:t>6</w:t>
      </w:r>
      <w:r w:rsidR="00000CAA" w:rsidRPr="002D6C2F">
        <w:rPr>
          <w:rFonts w:ascii="Angsana New" w:hAnsi="Angsana New"/>
          <w:b/>
          <w:sz w:val="30"/>
          <w:szCs w:val="30"/>
        </w:rPr>
        <w:tab/>
      </w:r>
      <w:r w:rsidR="00000CAA" w:rsidRPr="002D6C2F">
        <w:rPr>
          <w:rFonts w:ascii="Angsana New" w:hAnsi="Angsana New"/>
          <w:bCs/>
          <w:sz w:val="30"/>
          <w:szCs w:val="30"/>
          <w:cs/>
        </w:rPr>
        <w:t>ลูกหนี้</w:t>
      </w:r>
      <w:r w:rsidR="000349A9" w:rsidRPr="002D6C2F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000CAA" w:rsidRPr="002D6C2F">
        <w:rPr>
          <w:rFonts w:ascii="Angsana New" w:hAnsi="Angsana New"/>
          <w:bCs/>
          <w:sz w:val="30"/>
          <w:szCs w:val="30"/>
          <w:cs/>
        </w:rPr>
        <w:t>อื่น</w:t>
      </w:r>
    </w:p>
    <w:p w14:paraId="12C4C2BF" w14:textId="77777777" w:rsidR="00B572E2" w:rsidRPr="002D6C2F" w:rsidRDefault="00B572E2" w:rsidP="00CF6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  <w:cs/>
        </w:rPr>
      </w:pP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  <w:cs/>
        </w:rPr>
        <w:tab/>
      </w:r>
      <w:r w:rsidRPr="002D6C2F">
        <w:rPr>
          <w:rFonts w:ascii="Angsana New" w:hAnsi="Angsana New" w:hint="cs"/>
          <w:bCs/>
          <w:sz w:val="30"/>
          <w:szCs w:val="30"/>
          <w:cs/>
        </w:rPr>
        <w:t xml:space="preserve">    งบการเงินรวม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59"/>
        <w:gridCol w:w="1134"/>
        <w:gridCol w:w="278"/>
        <w:gridCol w:w="1280"/>
        <w:gridCol w:w="282"/>
        <w:gridCol w:w="1250"/>
      </w:tblGrid>
      <w:tr w:rsidR="0031137A" w:rsidRPr="002D6C2F" w14:paraId="24D6CDE1" w14:textId="77777777" w:rsidTr="00801E69">
        <w:trPr>
          <w:trHeight w:val="326"/>
        </w:trPr>
        <w:tc>
          <w:tcPr>
            <w:tcW w:w="1959" w:type="pct"/>
          </w:tcPr>
          <w:p w14:paraId="216FCC31" w14:textId="77777777" w:rsidR="00267E04" w:rsidRPr="002D6C2F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58F92D1F" w14:textId="77777777" w:rsidR="00267E04" w:rsidRPr="002D6C2F" w:rsidRDefault="00267E04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6A44D660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6DE11217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E7FE7CD" w14:textId="161D628B" w:rsidR="00267E04" w:rsidRPr="002D6C2F" w:rsidRDefault="00801E69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946A08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3BEC8F98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7D4D9840" w14:textId="1D51B992" w:rsidR="00267E04" w:rsidRPr="002D6C2F" w:rsidRDefault="00946A0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801E69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D6C2F" w14:paraId="25124E0F" w14:textId="77777777" w:rsidTr="00801E69">
        <w:trPr>
          <w:trHeight w:val="430"/>
        </w:trPr>
        <w:tc>
          <w:tcPr>
            <w:tcW w:w="1959" w:type="pct"/>
          </w:tcPr>
          <w:p w14:paraId="5FA509AD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597122FD" w14:textId="77777777" w:rsidR="00267E04" w:rsidRPr="002D6C2F" w:rsidRDefault="00267E04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1" w:type="pct"/>
            <w:gridSpan w:val="5"/>
          </w:tcPr>
          <w:p w14:paraId="64582863" w14:textId="77777777" w:rsidR="00267E04" w:rsidRPr="002D6C2F" w:rsidRDefault="00267E04" w:rsidP="00CB3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</w:t>
            </w:r>
            <w:r w:rsidR="00CB33E3"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D6C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D6C2F" w14:paraId="409B1E74" w14:textId="77777777" w:rsidTr="00801E69">
        <w:trPr>
          <w:trHeight w:val="430"/>
        </w:trPr>
        <w:tc>
          <w:tcPr>
            <w:tcW w:w="1959" w:type="pct"/>
          </w:tcPr>
          <w:p w14:paraId="4A496519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0" w:type="pct"/>
          </w:tcPr>
          <w:p w14:paraId="7CB84D24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5744ED8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1A019C8C" w14:textId="77777777" w:rsidR="00D56D22" w:rsidRPr="002D6C2F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ADF65CC" w14:textId="5FC89EE7" w:rsidR="00D56D22" w:rsidRPr="002D6C2F" w:rsidRDefault="008D1804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vMerge w:val="restart"/>
          </w:tcPr>
          <w:p w14:paraId="77513320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012341AC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1137A" w:rsidRPr="002D6C2F" w14:paraId="442A60A0" w14:textId="77777777" w:rsidTr="00801E69">
        <w:trPr>
          <w:trHeight w:val="430"/>
        </w:trPr>
        <w:tc>
          <w:tcPr>
            <w:tcW w:w="1959" w:type="pct"/>
          </w:tcPr>
          <w:p w14:paraId="19EC201C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0" w:type="pct"/>
          </w:tcPr>
          <w:p w14:paraId="12989A8E" w14:textId="77777777" w:rsidR="00D56D22" w:rsidRPr="002D6C2F" w:rsidRDefault="00D56D22" w:rsidP="00D56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6DFEE6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DD871B5" w14:textId="77777777" w:rsidR="00D56D22" w:rsidRPr="002D6C2F" w:rsidRDefault="00D56D22" w:rsidP="00D5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38EF06A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7DA9ED2B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7AFC8294" w14:textId="77777777" w:rsidR="00D56D22" w:rsidRPr="002D6C2F" w:rsidRDefault="00D56D22" w:rsidP="00D56D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1E69" w:rsidRPr="002D6C2F" w14:paraId="39271C21" w14:textId="77777777" w:rsidTr="00801E69">
        <w:trPr>
          <w:trHeight w:val="414"/>
        </w:trPr>
        <w:tc>
          <w:tcPr>
            <w:tcW w:w="1959" w:type="pct"/>
            <w:vAlign w:val="bottom"/>
          </w:tcPr>
          <w:p w14:paraId="28C9B384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0" w:type="pct"/>
          </w:tcPr>
          <w:p w14:paraId="5CF89D2D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8B2B977" w14:textId="77777777" w:rsidR="00801E69" w:rsidRPr="002D6C2F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B81D636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F039024" w14:textId="76FA2D4B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10,103</w:t>
            </w:r>
          </w:p>
        </w:tc>
        <w:tc>
          <w:tcPr>
            <w:tcW w:w="151" w:type="pct"/>
          </w:tcPr>
          <w:p w14:paraId="16BD633D" w14:textId="77777777" w:rsidR="00801E69" w:rsidRPr="002D6C2F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7A94CA70" w14:textId="13220C35" w:rsidR="00801E69" w:rsidRPr="002D6C2F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10,885</w:t>
            </w:r>
          </w:p>
        </w:tc>
      </w:tr>
      <w:tr w:rsidR="00801E69" w:rsidRPr="002D6C2F" w14:paraId="47C9613B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C6EF821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0" w:type="pct"/>
          </w:tcPr>
          <w:p w14:paraId="3831D12C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A324DE3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26E2F38E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6BA64C40" w14:textId="7E1C36CD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5,154</w:t>
            </w:r>
          </w:p>
        </w:tc>
        <w:tc>
          <w:tcPr>
            <w:tcW w:w="151" w:type="pct"/>
          </w:tcPr>
          <w:p w14:paraId="65C81FE5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497C7CB7" w14:textId="20EDBCB5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4,902</w:t>
            </w:r>
          </w:p>
        </w:tc>
      </w:tr>
      <w:tr w:rsidR="00801E69" w:rsidRPr="002D6C2F" w14:paraId="6DD55BC3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13A3EBBA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0" w:type="pct"/>
          </w:tcPr>
          <w:p w14:paraId="12970980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47543F8D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616EC14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86B654D" w14:textId="5A863CF6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3,891</w:t>
            </w:r>
          </w:p>
        </w:tc>
        <w:tc>
          <w:tcPr>
            <w:tcW w:w="151" w:type="pct"/>
          </w:tcPr>
          <w:p w14:paraId="0B1A10FE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70" w:type="pct"/>
            <w:vAlign w:val="bottom"/>
          </w:tcPr>
          <w:p w14:paraId="020AA7D6" w14:textId="0808816E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3,526</w:t>
            </w:r>
          </w:p>
        </w:tc>
      </w:tr>
      <w:tr w:rsidR="00801E69" w:rsidRPr="002D6C2F" w14:paraId="023EF868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D2E2953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0" w:type="pct"/>
          </w:tcPr>
          <w:p w14:paraId="5EF42BB1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83D1DA2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BA6C51D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7E4CDA5" w14:textId="59C91447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51" w:type="pct"/>
          </w:tcPr>
          <w:p w14:paraId="6FB1D9D4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vAlign w:val="bottom"/>
          </w:tcPr>
          <w:p w14:paraId="14FE7E46" w14:textId="21B552AB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4D68" w:rsidRPr="002D6C2F" w14:paraId="2724D3EF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44CC715E" w14:textId="77777777" w:rsidR="00F24D68" w:rsidRPr="002D6C2F" w:rsidDel="00D60FB5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0" w:type="pct"/>
          </w:tcPr>
          <w:p w14:paraId="7225F6D8" w14:textId="77777777" w:rsidR="00F24D68" w:rsidRPr="002D6C2F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7BA931" w14:textId="77777777" w:rsidR="00F24D68" w:rsidRPr="002D6C2F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41685DB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F1A0038" w14:textId="0BC6C9D0" w:rsidR="00F24D68" w:rsidRPr="002D6C2F" w:rsidDel="00D60FB5" w:rsidRDefault="008D1804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51" w:type="pct"/>
          </w:tcPr>
          <w:p w14:paraId="33874022" w14:textId="77777777" w:rsidR="00F24D68" w:rsidRPr="002D6C2F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</w:tcPr>
          <w:p w14:paraId="66B41F62" w14:textId="77777777" w:rsidR="00F24D68" w:rsidRPr="002D6C2F" w:rsidDel="00D60FB5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4D68" w:rsidRPr="002D6C2F" w14:paraId="628DC379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4AE34FCA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0" w:type="pct"/>
          </w:tcPr>
          <w:p w14:paraId="0D78DBAB" w14:textId="77777777" w:rsidR="00F24D68" w:rsidRPr="002D6C2F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08FD615" w14:textId="77777777" w:rsidR="00F24D68" w:rsidRPr="002D6C2F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914CEDA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E505857" w14:textId="5D4980A5" w:rsidR="00F24D68" w:rsidRPr="002D6C2F" w:rsidRDefault="008D1804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1,673</w:t>
            </w:r>
          </w:p>
        </w:tc>
        <w:tc>
          <w:tcPr>
            <w:tcW w:w="151" w:type="pct"/>
          </w:tcPr>
          <w:p w14:paraId="3B59BE99" w14:textId="77777777" w:rsidR="00F24D68" w:rsidRPr="002D6C2F" w:rsidRDefault="00F24D68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CF1C7DF" w14:textId="69D37F3F" w:rsidR="00F24D68" w:rsidRPr="002D6C2F" w:rsidRDefault="00EE3FF9" w:rsidP="00F24D6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15</w:t>
            </w:r>
            <w:r w:rsidR="00CF3E25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,693</w:t>
            </w:r>
          </w:p>
        </w:tc>
      </w:tr>
      <w:tr w:rsidR="00F24D68" w:rsidRPr="002D6C2F" w14:paraId="0863570C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7390F6C2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1B576FB5" w14:textId="77777777" w:rsidR="00F24D68" w:rsidRPr="002D6C2F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6536B8" w14:textId="77777777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9F0DAA8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8012024" w14:textId="08F124EE" w:rsidR="00F24D68" w:rsidRPr="002D6C2F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21,768</w:t>
            </w:r>
          </w:p>
        </w:tc>
        <w:tc>
          <w:tcPr>
            <w:tcW w:w="821" w:type="pct"/>
            <w:gridSpan w:val="2"/>
          </w:tcPr>
          <w:p w14:paraId="0E3AFF5D" w14:textId="3B22B62E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35,</w:t>
            </w:r>
            <w:r w:rsidR="00801E69"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006</w:t>
            </w:r>
          </w:p>
        </w:tc>
      </w:tr>
      <w:tr w:rsidR="00F24D68" w:rsidRPr="002D6C2F" w14:paraId="3D955742" w14:textId="77777777" w:rsidTr="00801E69">
        <w:trPr>
          <w:trHeight w:val="430"/>
        </w:trPr>
        <w:tc>
          <w:tcPr>
            <w:tcW w:w="2739" w:type="pct"/>
            <w:gridSpan w:val="2"/>
            <w:vAlign w:val="bottom"/>
          </w:tcPr>
          <w:p w14:paraId="660F2D0A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6F3FD5FC" w14:textId="77777777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012053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6942130D" w14:textId="59506B26" w:rsidR="00F24D68" w:rsidRPr="002D6C2F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CF3E25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992)</w:t>
            </w:r>
          </w:p>
        </w:tc>
        <w:tc>
          <w:tcPr>
            <w:tcW w:w="821" w:type="pct"/>
            <w:gridSpan w:val="2"/>
          </w:tcPr>
          <w:p w14:paraId="26E1C027" w14:textId="327FDE1E" w:rsidR="00F24D68" w:rsidRPr="002D6C2F" w:rsidRDefault="007B680B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</w:t>
            </w:r>
            <w:r w:rsidR="00801E69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</w:t>
            </w:r>
            <w:r w:rsidR="00F24D68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24D68" w:rsidRPr="002D6C2F" w14:paraId="285EB1DC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25415692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0" w:type="pct"/>
          </w:tcPr>
          <w:p w14:paraId="56A2DF7A" w14:textId="77777777" w:rsidR="00F24D68" w:rsidRPr="002D6C2F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1642D40" w14:textId="77777777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28D99A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930AB42" w14:textId="7F94BF28" w:rsidR="00F24D68" w:rsidRPr="002D6C2F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17,776</w:t>
            </w:r>
          </w:p>
        </w:tc>
        <w:tc>
          <w:tcPr>
            <w:tcW w:w="151" w:type="pct"/>
            <w:vMerge w:val="restart"/>
          </w:tcPr>
          <w:p w14:paraId="4B26D34D" w14:textId="77777777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</w:tcPr>
          <w:p w14:paraId="2B850006" w14:textId="061CC207" w:rsidR="00F24D68" w:rsidRPr="002D6C2F" w:rsidRDefault="00801E69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  <w:tr w:rsidR="00F24D68" w:rsidRPr="002D6C2F" w14:paraId="2A6DEF26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53DA09EE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0" w:type="pct"/>
          </w:tcPr>
          <w:p w14:paraId="6EBBD476" w14:textId="77777777" w:rsidR="00F24D68" w:rsidRPr="002D6C2F" w:rsidRDefault="00F24D68" w:rsidP="00F24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6D2AD60" w14:textId="77777777" w:rsidR="00F24D68" w:rsidRPr="002D6C2F" w:rsidRDefault="00F24D68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4B52151D" w14:textId="77777777" w:rsidR="00F24D68" w:rsidRPr="002D6C2F" w:rsidRDefault="00F24D68" w:rsidP="00F24D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700E030" w14:textId="447F5FE8" w:rsidR="00F24D68" w:rsidRPr="002D6C2F" w:rsidRDefault="008D1804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17,776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67A5656E" w14:textId="77777777" w:rsidR="00F24D68" w:rsidRPr="002D6C2F" w:rsidRDefault="00F24D68" w:rsidP="00F24D6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4F311E8D" w14:textId="06F48480" w:rsidR="00F24D68" w:rsidRPr="002D6C2F" w:rsidRDefault="00801E69" w:rsidP="00F24D68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31,776</w:t>
            </w:r>
          </w:p>
        </w:tc>
      </w:tr>
    </w:tbl>
    <w:p w14:paraId="5816BBDE" w14:textId="22ECBC78" w:rsidR="00424B26" w:rsidRPr="002D6C2F" w:rsidRDefault="00793C3E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bookmarkStart w:id="16" w:name="_Hlk31729564"/>
      <w:bookmarkEnd w:id="15"/>
      <w:r w:rsidRPr="002D6C2F">
        <w:rPr>
          <w:rFonts w:ascii="Angsana New" w:hAnsi="Angsana New"/>
          <w:bCs/>
          <w:sz w:val="30"/>
          <w:szCs w:val="30"/>
          <w:cs/>
        </w:rPr>
        <w:tab/>
      </w:r>
    </w:p>
    <w:p w14:paraId="7B321308" w14:textId="77777777" w:rsidR="00424B26" w:rsidRDefault="00424B26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60A9E542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3BD9093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27700EF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71259A91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B1942A9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A70BA27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ADB1E19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2EED4F7A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0C996B2C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AD96C7F" w14:textId="77777777" w:rsidR="00575385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1020002A" w14:textId="77777777" w:rsidR="00575385" w:rsidRPr="002D6C2F" w:rsidRDefault="00575385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p w14:paraId="4B111384" w14:textId="77777777" w:rsidR="00B572E2" w:rsidRPr="002D6C2F" w:rsidRDefault="000D1667" w:rsidP="00B57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  <w:r w:rsidRPr="002D6C2F">
        <w:rPr>
          <w:rFonts w:ascii="Angsana New" w:hAnsi="Angsana New"/>
          <w:bCs/>
          <w:sz w:val="30"/>
          <w:szCs w:val="30"/>
        </w:rPr>
        <w:lastRenderedPageBreak/>
        <w:t xml:space="preserve">   </w:t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</w:r>
      <w:r w:rsidRPr="002D6C2F">
        <w:rPr>
          <w:rFonts w:ascii="Angsana New" w:hAnsi="Angsana New"/>
          <w:bCs/>
          <w:sz w:val="30"/>
          <w:szCs w:val="30"/>
        </w:rPr>
        <w:tab/>
        <w:t xml:space="preserve">  </w:t>
      </w:r>
      <w:r w:rsidR="00793C3E" w:rsidRPr="002D6C2F">
        <w:rPr>
          <w:rFonts w:ascii="Angsana New" w:hAnsi="Angsana New" w:hint="cs"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tblpX="534" w:tblpY="1"/>
        <w:tblOverlap w:val="never"/>
        <w:tblW w:w="9345" w:type="dxa"/>
        <w:tblLayout w:type="fixed"/>
        <w:tblLook w:val="0000" w:firstRow="0" w:lastRow="0" w:firstColumn="0" w:lastColumn="0" w:noHBand="0" w:noVBand="0"/>
      </w:tblPr>
      <w:tblGrid>
        <w:gridCol w:w="3662"/>
        <w:gridCol w:w="1470"/>
        <w:gridCol w:w="1134"/>
        <w:gridCol w:w="278"/>
        <w:gridCol w:w="1280"/>
        <w:gridCol w:w="282"/>
        <w:gridCol w:w="1239"/>
      </w:tblGrid>
      <w:tr w:rsidR="0031137A" w:rsidRPr="002D6C2F" w14:paraId="62F6E8A3" w14:textId="77777777" w:rsidTr="00801E69">
        <w:trPr>
          <w:trHeight w:val="326"/>
          <w:tblHeader/>
        </w:trPr>
        <w:tc>
          <w:tcPr>
            <w:tcW w:w="1959" w:type="pct"/>
          </w:tcPr>
          <w:p w14:paraId="6926814C" w14:textId="77777777" w:rsidR="00B572E2" w:rsidRPr="002D6C2F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53B325B" w14:textId="77777777" w:rsidR="00B572E2" w:rsidRPr="002D6C2F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4B077632" w14:textId="77777777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9" w:type="pct"/>
          </w:tcPr>
          <w:p w14:paraId="784E2B49" w14:textId="77777777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9DF8887" w14:textId="49593548" w:rsidR="00B572E2" w:rsidRPr="002D6C2F" w:rsidRDefault="00801E69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1" w:type="pct"/>
          </w:tcPr>
          <w:p w14:paraId="3F858A5F" w14:textId="77777777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11A2480" w14:textId="1FCAB3BB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801E69" w:rsidRPr="002D6C2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1137A" w:rsidRPr="002D6C2F" w14:paraId="416A3F64" w14:textId="77777777" w:rsidTr="00801E69">
        <w:trPr>
          <w:trHeight w:val="430"/>
          <w:tblHeader/>
        </w:trPr>
        <w:tc>
          <w:tcPr>
            <w:tcW w:w="1959" w:type="pct"/>
          </w:tcPr>
          <w:p w14:paraId="3547A084" w14:textId="77777777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17E5AB17" w14:textId="77777777" w:rsidR="00B572E2" w:rsidRPr="002D6C2F" w:rsidRDefault="00B572E2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5" w:type="pct"/>
            <w:gridSpan w:val="5"/>
          </w:tcPr>
          <w:p w14:paraId="60E1619A" w14:textId="77777777" w:rsidR="00B572E2" w:rsidRPr="002D6C2F" w:rsidRDefault="00B572E2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                                  (หน่วย</w:t>
            </w:r>
            <w:r w:rsidRPr="002D6C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37A" w:rsidRPr="002D6C2F" w14:paraId="76DB8920" w14:textId="77777777" w:rsidTr="00801E69">
        <w:trPr>
          <w:trHeight w:val="430"/>
        </w:trPr>
        <w:tc>
          <w:tcPr>
            <w:tcW w:w="1959" w:type="pct"/>
          </w:tcPr>
          <w:p w14:paraId="240EAF21" w14:textId="77777777" w:rsidR="00525557" w:rsidRPr="002D6C2F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5" w:type="pct"/>
          </w:tcPr>
          <w:p w14:paraId="6261499F" w14:textId="77777777" w:rsidR="00525557" w:rsidRPr="002D6C2F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7" w:type="pct"/>
          </w:tcPr>
          <w:p w14:paraId="49524149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39F7644" w14:textId="77777777" w:rsidR="00525557" w:rsidRPr="002D6C2F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7890C5C" w14:textId="58C5F0FA" w:rsidR="00525557" w:rsidRPr="002D6C2F" w:rsidRDefault="008D1804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21,910</w:t>
            </w:r>
          </w:p>
        </w:tc>
        <w:tc>
          <w:tcPr>
            <w:tcW w:w="151" w:type="pct"/>
            <w:vMerge w:val="restart"/>
          </w:tcPr>
          <w:p w14:paraId="6FABF06C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233589F" w14:textId="13B11D4B" w:rsidR="00525557" w:rsidRPr="002D6C2F" w:rsidRDefault="00801E69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35,113</w:t>
            </w:r>
          </w:p>
        </w:tc>
      </w:tr>
      <w:tr w:rsidR="0031137A" w:rsidRPr="002D6C2F" w14:paraId="06B91F49" w14:textId="77777777" w:rsidTr="00801E69">
        <w:trPr>
          <w:trHeight w:val="430"/>
        </w:trPr>
        <w:tc>
          <w:tcPr>
            <w:tcW w:w="1959" w:type="pct"/>
          </w:tcPr>
          <w:p w14:paraId="5F2887C2" w14:textId="77777777" w:rsidR="00525557" w:rsidRPr="002D6C2F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5" w:type="pct"/>
          </w:tcPr>
          <w:p w14:paraId="30ED167D" w14:textId="77777777" w:rsidR="00525557" w:rsidRPr="002D6C2F" w:rsidRDefault="00525557" w:rsidP="0052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2847A4D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F549AFC" w14:textId="77777777" w:rsidR="00525557" w:rsidRPr="002D6C2F" w:rsidRDefault="00525557" w:rsidP="0052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</w:tcPr>
          <w:p w14:paraId="6BCAAC88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vMerge/>
          </w:tcPr>
          <w:p w14:paraId="5949C854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</w:tcPr>
          <w:p w14:paraId="7E972025" w14:textId="77777777" w:rsidR="00525557" w:rsidRPr="002D6C2F" w:rsidRDefault="00525557" w:rsidP="005255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1E69" w:rsidRPr="002D6C2F" w14:paraId="6EEEAC65" w14:textId="77777777" w:rsidTr="00801E69">
        <w:trPr>
          <w:trHeight w:val="414"/>
        </w:trPr>
        <w:tc>
          <w:tcPr>
            <w:tcW w:w="1959" w:type="pct"/>
            <w:vAlign w:val="bottom"/>
          </w:tcPr>
          <w:p w14:paraId="06F1E01B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785" w:type="pct"/>
          </w:tcPr>
          <w:p w14:paraId="082F2236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3402027" w14:textId="77777777" w:rsidR="00801E69" w:rsidRPr="002D6C2F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1E1E23EE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55517F0" w14:textId="1DE11B6B" w:rsidR="00801E69" w:rsidRPr="002D6C2F" w:rsidDel="00D60FB5" w:rsidRDefault="008D1804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7,400</w:t>
            </w:r>
          </w:p>
        </w:tc>
        <w:tc>
          <w:tcPr>
            <w:tcW w:w="151" w:type="pct"/>
          </w:tcPr>
          <w:p w14:paraId="2C8407B0" w14:textId="77777777" w:rsidR="00801E69" w:rsidRPr="002D6C2F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4" w:type="pct"/>
            <w:vAlign w:val="bottom"/>
          </w:tcPr>
          <w:p w14:paraId="6027B8F0" w14:textId="68DAC72D" w:rsidR="00801E69" w:rsidRPr="002D6C2F" w:rsidDel="00D60FB5" w:rsidRDefault="00801E69" w:rsidP="00801E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801E69" w:rsidRPr="002D6C2F" w14:paraId="70991F08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55589D65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85" w:type="pct"/>
          </w:tcPr>
          <w:p w14:paraId="439B0B86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E15F9BC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1C1A63E9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77A77A" w14:textId="4680C1B1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5,105</w:t>
            </w:r>
          </w:p>
        </w:tc>
        <w:tc>
          <w:tcPr>
            <w:tcW w:w="151" w:type="pct"/>
          </w:tcPr>
          <w:p w14:paraId="7860D83F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vAlign w:val="bottom"/>
          </w:tcPr>
          <w:p w14:paraId="3654DC6D" w14:textId="30EE3B00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4,856</w:t>
            </w:r>
          </w:p>
        </w:tc>
      </w:tr>
      <w:tr w:rsidR="00801E69" w:rsidRPr="002D6C2F" w14:paraId="0F001C78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3D486327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785" w:type="pct"/>
          </w:tcPr>
          <w:p w14:paraId="1D10A2B7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23F0E44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6812FAA0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25C79C" w14:textId="3A1BF159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3,886</w:t>
            </w:r>
          </w:p>
        </w:tc>
        <w:tc>
          <w:tcPr>
            <w:tcW w:w="151" w:type="pct"/>
          </w:tcPr>
          <w:p w14:paraId="33676C56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64" w:type="pct"/>
            <w:vAlign w:val="bottom"/>
          </w:tcPr>
          <w:p w14:paraId="21B3EFB8" w14:textId="262B0E7D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3,522</w:t>
            </w:r>
          </w:p>
        </w:tc>
      </w:tr>
      <w:tr w:rsidR="00801E69" w:rsidRPr="002D6C2F" w14:paraId="33F65D01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1250EB08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785" w:type="pct"/>
          </w:tcPr>
          <w:p w14:paraId="455557AA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610F2B7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33C4E25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B8E9811" w14:textId="2EACF10E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51" w:type="pct"/>
          </w:tcPr>
          <w:p w14:paraId="686C879D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vAlign w:val="bottom"/>
          </w:tcPr>
          <w:p w14:paraId="269B6ECC" w14:textId="57E012C9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1E69" w:rsidRPr="002D6C2F" w14:paraId="1AF9AA1D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0D5AC17D" w14:textId="77777777" w:rsidR="00801E69" w:rsidRPr="002D6C2F" w:rsidDel="00D60FB5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785" w:type="pct"/>
          </w:tcPr>
          <w:p w14:paraId="6DBD8EE1" w14:textId="77777777" w:rsidR="00801E69" w:rsidRPr="002D6C2F" w:rsidRDefault="00801E69" w:rsidP="00801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C1F4FF7" w14:textId="77777777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84B84E1" w14:textId="77777777" w:rsidR="00801E69" w:rsidRPr="002D6C2F" w:rsidRDefault="00801E69" w:rsidP="00801E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43596E4" w14:textId="248123CE" w:rsidR="00801E69" w:rsidRPr="002D6C2F" w:rsidDel="00D60FB5" w:rsidRDefault="008D1804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151" w:type="pct"/>
          </w:tcPr>
          <w:p w14:paraId="16EA52B7" w14:textId="77777777" w:rsidR="00801E69" w:rsidRPr="002D6C2F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vAlign w:val="bottom"/>
          </w:tcPr>
          <w:p w14:paraId="3673FE90" w14:textId="0D77B486" w:rsidR="00801E69" w:rsidRPr="002D6C2F" w:rsidDel="00D60FB5" w:rsidRDefault="00801E69" w:rsidP="00801E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5C5C" w:rsidRPr="002D6C2F" w14:paraId="776AF305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76FFDF2B" w14:textId="77777777" w:rsidR="00CB5C5C" w:rsidRPr="002D6C2F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785" w:type="pct"/>
          </w:tcPr>
          <w:p w14:paraId="51215D25" w14:textId="77777777" w:rsidR="00CB5C5C" w:rsidRPr="002D6C2F" w:rsidRDefault="00CB5C5C" w:rsidP="00CB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7FF3D45" w14:textId="77777777" w:rsidR="00CB5C5C" w:rsidRPr="002D6C2F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5DE37F6" w14:textId="77777777" w:rsidR="00CB5C5C" w:rsidRPr="002D6C2F" w:rsidRDefault="00CB5C5C" w:rsidP="00CB5C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915C58A" w14:textId="7D92BBFB" w:rsidR="00CB5C5C" w:rsidRPr="002D6C2F" w:rsidRDefault="008D1804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1,659</w:t>
            </w:r>
          </w:p>
        </w:tc>
        <w:tc>
          <w:tcPr>
            <w:tcW w:w="151" w:type="pct"/>
          </w:tcPr>
          <w:p w14:paraId="73480B8F" w14:textId="77777777" w:rsidR="00CB5C5C" w:rsidRPr="002D6C2F" w:rsidRDefault="00CB5C5C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DF05148" w14:textId="14E8E11C" w:rsidR="00CB5C5C" w:rsidRPr="002D6C2F" w:rsidRDefault="00801E69" w:rsidP="00CB5C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15,629</w:t>
            </w:r>
          </w:p>
        </w:tc>
      </w:tr>
      <w:tr w:rsidR="00143770" w:rsidRPr="002D6C2F" w14:paraId="555E384D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5CFA0C0A" w14:textId="77777777" w:rsidR="00143770" w:rsidRPr="002D6C2F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7FACB3F8" w14:textId="77777777" w:rsidR="00143770" w:rsidRPr="002D6C2F" w:rsidRDefault="00143770" w:rsidP="00143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F813738" w14:textId="77777777" w:rsidR="00143770" w:rsidRPr="002D6C2F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B301837" w14:textId="77777777" w:rsidR="00143770" w:rsidRPr="002D6C2F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F1DCAA6" w14:textId="0DB8683A" w:rsidR="00143770" w:rsidRPr="002D6C2F" w:rsidRDefault="008D1804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18,964</w:t>
            </w:r>
          </w:p>
        </w:tc>
        <w:tc>
          <w:tcPr>
            <w:tcW w:w="815" w:type="pct"/>
            <w:gridSpan w:val="2"/>
          </w:tcPr>
          <w:p w14:paraId="74F425E2" w14:textId="781438A3" w:rsidR="00143770" w:rsidRPr="002D6C2F" w:rsidRDefault="00801E69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31,214</w:t>
            </w:r>
          </w:p>
        </w:tc>
      </w:tr>
      <w:tr w:rsidR="00143770" w:rsidRPr="002D6C2F" w14:paraId="52622156" w14:textId="77777777" w:rsidTr="00801E69">
        <w:trPr>
          <w:trHeight w:val="430"/>
        </w:trPr>
        <w:tc>
          <w:tcPr>
            <w:tcW w:w="2745" w:type="pct"/>
            <w:gridSpan w:val="2"/>
            <w:vAlign w:val="bottom"/>
          </w:tcPr>
          <w:p w14:paraId="1AA2BCB7" w14:textId="77777777" w:rsidR="00143770" w:rsidRPr="002D6C2F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ค่าเผื่อผลขาดทุนด้านเครดิตที่คาดว่าจะเกิดขึ้น  </w:t>
            </w:r>
          </w:p>
        </w:tc>
        <w:tc>
          <w:tcPr>
            <w:tcW w:w="607" w:type="pct"/>
          </w:tcPr>
          <w:p w14:paraId="702E6AAE" w14:textId="77777777" w:rsidR="00143770" w:rsidRPr="002D6C2F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FBF89E0" w14:textId="77777777" w:rsidR="00143770" w:rsidRPr="002D6C2F" w:rsidRDefault="00143770" w:rsidP="001437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219292C" w14:textId="7C71064F" w:rsidR="00143770" w:rsidRPr="002D6C2F" w:rsidRDefault="008D1804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8E7269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992)</w:t>
            </w:r>
          </w:p>
        </w:tc>
        <w:tc>
          <w:tcPr>
            <w:tcW w:w="815" w:type="pct"/>
            <w:gridSpan w:val="2"/>
          </w:tcPr>
          <w:p w14:paraId="0A4D4BD0" w14:textId="00383296" w:rsidR="00143770" w:rsidRPr="002D6C2F" w:rsidRDefault="00143770" w:rsidP="001437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01E69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3,230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F69" w:rsidRPr="002D6C2F" w14:paraId="5E8997D1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19A5B19E" w14:textId="77777777" w:rsidR="008C2F69" w:rsidRPr="002D6C2F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049BB7EB" w14:textId="77777777" w:rsidR="008C2F69" w:rsidRPr="002D6C2F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4EB6AB7" w14:textId="77777777" w:rsidR="008C2F69" w:rsidRPr="002D6C2F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3669DF19" w14:textId="77777777" w:rsidR="008C2F69" w:rsidRPr="002D6C2F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16A09C26" w14:textId="7CE92298" w:rsidR="008C2F69" w:rsidRPr="002D6C2F" w:rsidRDefault="008D1804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14,972</w:t>
            </w:r>
          </w:p>
        </w:tc>
        <w:tc>
          <w:tcPr>
            <w:tcW w:w="151" w:type="pct"/>
            <w:vMerge w:val="restart"/>
          </w:tcPr>
          <w:p w14:paraId="2A931E05" w14:textId="77777777" w:rsidR="008C2F69" w:rsidRPr="002D6C2F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</w:tcPr>
          <w:p w14:paraId="68F372D7" w14:textId="364D166E" w:rsidR="008C2F69" w:rsidRPr="002D6C2F" w:rsidRDefault="00801E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27,984</w:t>
            </w:r>
          </w:p>
        </w:tc>
      </w:tr>
      <w:tr w:rsidR="008C2F69" w:rsidRPr="002D6C2F" w14:paraId="23BA02AA" w14:textId="77777777" w:rsidTr="00801E69">
        <w:trPr>
          <w:trHeight w:val="430"/>
        </w:trPr>
        <w:tc>
          <w:tcPr>
            <w:tcW w:w="1959" w:type="pct"/>
            <w:vAlign w:val="bottom"/>
          </w:tcPr>
          <w:p w14:paraId="5F92147A" w14:textId="77777777" w:rsidR="008C2F69" w:rsidRPr="002D6C2F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85" w:type="pct"/>
          </w:tcPr>
          <w:p w14:paraId="02286736" w14:textId="77777777" w:rsidR="008C2F69" w:rsidRPr="002D6C2F" w:rsidRDefault="008C2F69" w:rsidP="008C2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630C42C1" w14:textId="77777777" w:rsidR="008C2F69" w:rsidRPr="002D6C2F" w:rsidRDefault="008C2F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9" w:type="pct"/>
          </w:tcPr>
          <w:p w14:paraId="6869D289" w14:textId="77777777" w:rsidR="008C2F69" w:rsidRPr="002D6C2F" w:rsidRDefault="008C2F69" w:rsidP="008C2F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3EBEBC3E" w14:textId="45B23C79" w:rsidR="008C2F69" w:rsidRPr="002D6C2F" w:rsidRDefault="008D1804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36,882</w:t>
            </w:r>
          </w:p>
        </w:tc>
        <w:tc>
          <w:tcPr>
            <w:tcW w:w="151" w:type="pct"/>
            <w:vMerge/>
            <w:tcBorders>
              <w:bottom w:val="nil"/>
            </w:tcBorders>
          </w:tcPr>
          <w:p w14:paraId="364874A2" w14:textId="77777777" w:rsidR="008C2F69" w:rsidRPr="002D6C2F" w:rsidRDefault="008C2F69" w:rsidP="008C2F6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14AF4A17" w14:textId="45C82E82" w:rsidR="008C2F69" w:rsidRPr="002D6C2F" w:rsidRDefault="00801E69" w:rsidP="008C2F69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63,097</w:t>
            </w:r>
          </w:p>
        </w:tc>
      </w:tr>
    </w:tbl>
    <w:p w14:paraId="3204F0FA" w14:textId="77777777" w:rsidR="00F51922" w:rsidRPr="002D6C2F" w:rsidRDefault="00F51922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9D69A9" w14:textId="77777777" w:rsidR="00A73C49" w:rsidRPr="002D6C2F" w:rsidRDefault="00A73C49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7A886D4" w14:textId="77777777" w:rsidR="00C51286" w:rsidRPr="002D6C2F" w:rsidRDefault="00C5128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5802361" w14:textId="77777777" w:rsidR="00C51286" w:rsidRPr="002D6C2F" w:rsidRDefault="00C5128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DDC5ACA" w14:textId="77777777" w:rsidR="00C51286" w:rsidRPr="002D6C2F" w:rsidRDefault="00C5128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815FAB5" w14:textId="77777777" w:rsidR="00C51286" w:rsidRDefault="00C5128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F4D1CA8" w14:textId="77777777" w:rsidR="00575385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E4252E9" w14:textId="77777777" w:rsidR="00575385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D5B4CAF" w14:textId="77777777" w:rsidR="00575385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1E1EE4CF" w14:textId="77777777" w:rsidR="00575385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99147A4" w14:textId="77777777" w:rsidR="00575385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3F5FE095" w14:textId="77777777" w:rsidR="00575385" w:rsidRPr="002D6C2F" w:rsidRDefault="00575385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75C1FAB7" w14:textId="77777777" w:rsidR="00C51286" w:rsidRPr="002D6C2F" w:rsidRDefault="00C51286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EF35A1F" w14:textId="77777777" w:rsidR="00B332F1" w:rsidRPr="002D6C2F" w:rsidRDefault="00334C11" w:rsidP="0013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2D6C2F">
        <w:rPr>
          <w:rFonts w:ascii="Angsana New" w:hAnsi="Angsana New"/>
          <w:b/>
          <w:sz w:val="30"/>
          <w:szCs w:val="30"/>
        </w:rPr>
        <w:lastRenderedPageBreak/>
        <w:t>7</w:t>
      </w:r>
      <w:r w:rsidR="00D65531" w:rsidRPr="002D6C2F">
        <w:rPr>
          <w:rFonts w:ascii="Angsana New" w:hAnsi="Angsana New"/>
          <w:bCs/>
          <w:sz w:val="30"/>
          <w:szCs w:val="30"/>
        </w:rPr>
        <w:tab/>
      </w:r>
      <w:r w:rsidR="00492FED" w:rsidRPr="002D6C2F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</w:t>
      </w:r>
      <w:r w:rsidR="00322291" w:rsidRPr="002D6C2F">
        <w:rPr>
          <w:rFonts w:ascii="Angsana New" w:hAnsi="Angsana New" w:hint="cs"/>
          <w:bCs/>
          <w:sz w:val="30"/>
          <w:szCs w:val="30"/>
          <w:cs/>
        </w:rPr>
        <w:t>ก่อสร้าง</w:t>
      </w:r>
      <w:r w:rsidR="00B332F1" w:rsidRPr="002D6C2F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48D51D8B" w14:textId="77777777" w:rsidR="00720A31" w:rsidRPr="002D6C2F" w:rsidRDefault="00720A31" w:rsidP="00720A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Cs/>
          <w:sz w:val="30"/>
          <w:szCs w:val="30"/>
        </w:rPr>
        <w:t>7.1</w:t>
      </w:r>
      <w:r w:rsidRPr="002D6C2F">
        <w:rPr>
          <w:rFonts w:ascii="Angsana New" w:hAnsi="Angsana New"/>
          <w:b/>
          <w:sz w:val="30"/>
          <w:szCs w:val="30"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>ยอดคงเหลือตามสัญญา</w:t>
      </w:r>
    </w:p>
    <w:tbl>
      <w:tblPr>
        <w:tblW w:w="93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43"/>
        <w:gridCol w:w="1010"/>
        <w:gridCol w:w="286"/>
        <w:gridCol w:w="1275"/>
        <w:gridCol w:w="236"/>
        <w:gridCol w:w="1328"/>
        <w:gridCol w:w="289"/>
        <w:gridCol w:w="1270"/>
      </w:tblGrid>
      <w:tr w:rsidR="00CE554A" w:rsidRPr="002D6C2F" w14:paraId="4D98ED9C" w14:textId="77777777" w:rsidTr="00CE554A">
        <w:trPr>
          <w:trHeight w:val="410"/>
        </w:trPr>
        <w:tc>
          <w:tcPr>
            <w:tcW w:w="1951" w:type="pct"/>
          </w:tcPr>
          <w:p w14:paraId="32DB45DF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11456D4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53BC30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67479E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04334B7F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3"/>
            <w:vAlign w:val="center"/>
          </w:tcPr>
          <w:p w14:paraId="3EE40B79" w14:textId="77777777" w:rsidR="00CE554A" w:rsidRPr="002D6C2F" w:rsidRDefault="00CE554A" w:rsidP="001E7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567" w:hanging="5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554A" w:rsidRPr="002D6C2F" w14:paraId="3D22C3B7" w14:textId="77777777" w:rsidTr="000C66B4">
        <w:trPr>
          <w:trHeight w:val="410"/>
        </w:trPr>
        <w:tc>
          <w:tcPr>
            <w:tcW w:w="1951" w:type="pct"/>
          </w:tcPr>
          <w:p w14:paraId="7EE04C8A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7DE54649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FC65DF9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580FF23F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center"/>
          </w:tcPr>
          <w:p w14:paraId="76CD3E17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vAlign w:val="center"/>
          </w:tcPr>
          <w:p w14:paraId="3AD3E514" w14:textId="2916A359" w:rsidR="00CE554A" w:rsidRPr="002D6C2F" w:rsidRDefault="009935C7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E554A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6E07F951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2F49C73" w14:textId="73868D46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9935C7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E554A" w:rsidRPr="002D6C2F" w14:paraId="5A2FA534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1872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9A5CCDF" w14:textId="77777777" w:rsidR="00CE554A" w:rsidRPr="002D6C2F" w:rsidRDefault="00CE554A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B13971" w14:textId="77777777" w:rsidR="00CE554A" w:rsidRPr="002D6C2F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1F560E5" w14:textId="77777777" w:rsidR="00CE554A" w:rsidRPr="002D6C2F" w:rsidRDefault="00CE554A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0D92F78D" w14:textId="77777777" w:rsidR="00CE554A" w:rsidRPr="002D6C2F" w:rsidRDefault="00CE554A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9935C7" w:rsidRPr="002D6C2F" w14:paraId="3993CBFA" w14:textId="77777777" w:rsidTr="000C66B4">
        <w:trPr>
          <w:trHeight w:val="262"/>
        </w:trPr>
        <w:tc>
          <w:tcPr>
            <w:tcW w:w="2492" w:type="pct"/>
            <w:gridSpan w:val="2"/>
          </w:tcPr>
          <w:p w14:paraId="70E19294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18C13E0A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4875CC4A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6A2B17BC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123A73DF" w14:textId="3BDF7A0F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</w:t>
            </w:r>
            <w:r w:rsidR="008E7269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55" w:type="pct"/>
          </w:tcPr>
          <w:p w14:paraId="677BED0E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8421106" w14:textId="7863D490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9935C7" w:rsidRPr="002D6C2F" w14:paraId="04628FE1" w14:textId="77777777" w:rsidTr="000C66B4">
        <w:trPr>
          <w:trHeight w:val="262"/>
        </w:trPr>
        <w:tc>
          <w:tcPr>
            <w:tcW w:w="2492" w:type="pct"/>
            <w:gridSpan w:val="2"/>
          </w:tcPr>
          <w:p w14:paraId="76050385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964ED05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6FE59B46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</w:tcPr>
          <w:p w14:paraId="5682D10D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1" w:type="pct"/>
          </w:tcPr>
          <w:p w14:paraId="739ACD0A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14B8F95D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80" w:type="pct"/>
          </w:tcPr>
          <w:p w14:paraId="17431AA9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935C7" w:rsidRPr="002D6C2F" w14:paraId="03E3849C" w14:textId="77777777" w:rsidTr="000C66B4">
        <w:trPr>
          <w:trHeight w:val="425"/>
        </w:trPr>
        <w:tc>
          <w:tcPr>
            <w:tcW w:w="2492" w:type="pct"/>
            <w:gridSpan w:val="2"/>
          </w:tcPr>
          <w:p w14:paraId="54364CFB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2341366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D8FE34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99CFC0A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567DDBBB" w14:textId="45BCE016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328,087</w:t>
            </w:r>
          </w:p>
        </w:tc>
        <w:tc>
          <w:tcPr>
            <w:tcW w:w="155" w:type="pct"/>
          </w:tcPr>
          <w:p w14:paraId="35637571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39D4817" w14:textId="7C7A09B2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tr w:rsidR="009935C7" w:rsidRPr="002D6C2F" w14:paraId="65582068" w14:textId="77777777" w:rsidTr="000C66B4">
        <w:trPr>
          <w:trHeight w:val="425"/>
        </w:trPr>
        <w:tc>
          <w:tcPr>
            <w:tcW w:w="2492" w:type="pct"/>
            <w:gridSpan w:val="2"/>
          </w:tcPr>
          <w:p w14:paraId="13D9AD35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20D68DB1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206850F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2F2B6E69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0378371" w14:textId="359B5979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(252,277)</w:t>
            </w:r>
          </w:p>
        </w:tc>
        <w:tc>
          <w:tcPr>
            <w:tcW w:w="155" w:type="pct"/>
          </w:tcPr>
          <w:p w14:paraId="5CBA62F6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5735A32" w14:textId="68E03498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(225,065)</w:t>
            </w:r>
          </w:p>
        </w:tc>
      </w:tr>
      <w:tr w:rsidR="009935C7" w:rsidRPr="002D6C2F" w14:paraId="47671588" w14:textId="77777777" w:rsidTr="000C66B4">
        <w:trPr>
          <w:trHeight w:val="425"/>
        </w:trPr>
        <w:tc>
          <w:tcPr>
            <w:tcW w:w="2492" w:type="pct"/>
            <w:gridSpan w:val="2"/>
          </w:tcPr>
          <w:p w14:paraId="00E01385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F5991B6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A37B608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664F17C0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34F03D9" w14:textId="5628839F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2D6C2F"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  <w:t>75,810</w:t>
            </w:r>
          </w:p>
        </w:tc>
        <w:tc>
          <w:tcPr>
            <w:tcW w:w="155" w:type="pct"/>
          </w:tcPr>
          <w:p w14:paraId="09534499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A7B4DDE" w14:textId="71131FE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73,607</w:t>
            </w:r>
          </w:p>
        </w:tc>
      </w:tr>
      <w:tr w:rsidR="009935C7" w:rsidRPr="002D6C2F" w14:paraId="16862DE0" w14:textId="77777777" w:rsidTr="000C66B4">
        <w:trPr>
          <w:trHeight w:val="225"/>
        </w:trPr>
        <w:tc>
          <w:tcPr>
            <w:tcW w:w="2492" w:type="pct"/>
            <w:gridSpan w:val="2"/>
          </w:tcPr>
          <w:p w14:paraId="58B1CF6E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386FA4AD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E0D4209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DAB2E28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3B169B09" w14:textId="6B4E5A7A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6D466E53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2035FFC" w14:textId="13ACB48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9935C7" w:rsidRPr="002D6C2F" w14:paraId="24753E4C" w14:textId="77777777" w:rsidTr="000C66B4">
        <w:trPr>
          <w:trHeight w:val="425"/>
        </w:trPr>
        <w:tc>
          <w:tcPr>
            <w:tcW w:w="2492" w:type="pct"/>
            <w:gridSpan w:val="2"/>
          </w:tcPr>
          <w:p w14:paraId="349AB05C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2D6C85ED" w14:textId="77777777" w:rsidR="009935C7" w:rsidRPr="002D6C2F" w:rsidRDefault="009935C7" w:rsidP="00993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375A9A08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9D402F1" w14:textId="77777777" w:rsidR="009935C7" w:rsidRPr="002D6C2F" w:rsidRDefault="009935C7" w:rsidP="00993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double" w:sz="4" w:space="0" w:color="auto"/>
            </w:tcBorders>
          </w:tcPr>
          <w:p w14:paraId="4581AFD1" w14:textId="0B23B721" w:rsidR="009935C7" w:rsidRPr="002D6C2F" w:rsidRDefault="001C40BF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75,810</w:t>
            </w:r>
          </w:p>
        </w:tc>
        <w:tc>
          <w:tcPr>
            <w:tcW w:w="155" w:type="pct"/>
          </w:tcPr>
          <w:p w14:paraId="1B42BDB8" w14:textId="77777777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A74F8AF" w14:textId="1C5B024A" w:rsidR="009935C7" w:rsidRPr="002D6C2F" w:rsidRDefault="009935C7" w:rsidP="009935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73,607</w:t>
            </w:r>
          </w:p>
        </w:tc>
      </w:tr>
      <w:tr w:rsidR="004A4C3B" w:rsidRPr="002D6C2F" w14:paraId="7A47218B" w14:textId="77777777" w:rsidTr="000C66B4">
        <w:trPr>
          <w:trHeight w:val="425"/>
        </w:trPr>
        <w:tc>
          <w:tcPr>
            <w:tcW w:w="5000" w:type="pct"/>
            <w:gridSpan w:val="8"/>
          </w:tcPr>
          <w:p w14:paraId="40E3B297" w14:textId="65AEC366" w:rsidR="004A4C3B" w:rsidRPr="002D6C2F" w:rsidRDefault="00C77038" w:rsidP="00C77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78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C3B" w:rsidRPr="002D6C2F" w14:paraId="2C6354DD" w14:textId="77777777" w:rsidTr="000C66B4">
        <w:trPr>
          <w:trHeight w:val="425"/>
        </w:trPr>
        <w:tc>
          <w:tcPr>
            <w:tcW w:w="2492" w:type="pct"/>
            <w:gridSpan w:val="2"/>
          </w:tcPr>
          <w:p w14:paraId="15DED7C5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108673A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5A6CDA8F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D098C86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</w:tcPr>
          <w:p w14:paraId="1260ABBA" w14:textId="31B6345C" w:rsidR="004A4C3B" w:rsidRPr="002D6C2F" w:rsidRDefault="009935C7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="004A4C3B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8E7269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21A8B725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 w:val="restart"/>
          </w:tcPr>
          <w:p w14:paraId="6086BF3C" w14:textId="3E3E1FF9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</w:t>
            </w:r>
            <w:r w:rsidR="008E7269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4A4C3B" w:rsidRPr="002D6C2F" w14:paraId="48FF9D15" w14:textId="77777777" w:rsidTr="000C66B4">
        <w:trPr>
          <w:trHeight w:val="425"/>
        </w:trPr>
        <w:tc>
          <w:tcPr>
            <w:tcW w:w="2492" w:type="pct"/>
            <w:gridSpan w:val="2"/>
          </w:tcPr>
          <w:p w14:paraId="79BB639F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4E9B397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349B5FD4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47B815CB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7C28D50C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82386D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  <w:vMerge/>
          </w:tcPr>
          <w:p w14:paraId="2FBB8C3C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4C3B" w:rsidRPr="002D6C2F" w14:paraId="7D4F7E8F" w14:textId="77777777" w:rsidTr="000C66B4">
        <w:trPr>
          <w:trHeight w:val="425"/>
        </w:trPr>
        <w:tc>
          <w:tcPr>
            <w:tcW w:w="2492" w:type="pct"/>
            <w:gridSpan w:val="2"/>
          </w:tcPr>
          <w:p w14:paraId="113A0CD1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7B0A6DC3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A21C8C0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D1F51C7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15912BF1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4A4C3B" w:rsidRPr="002D6C2F" w14:paraId="0443AE1B" w14:textId="77777777" w:rsidTr="00CE554A">
        <w:trPr>
          <w:trHeight w:val="236"/>
        </w:trPr>
        <w:tc>
          <w:tcPr>
            <w:tcW w:w="2492" w:type="pct"/>
            <w:gridSpan w:val="2"/>
          </w:tcPr>
          <w:p w14:paraId="6DB73520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287DEC29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01D9AB27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687AADF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3"/>
          </w:tcPr>
          <w:p w14:paraId="6DB2ED3A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0F7FF5" w:rsidRPr="002D6C2F" w14:paraId="1E4C3364" w14:textId="77777777" w:rsidTr="00E74A05">
        <w:trPr>
          <w:trHeight w:val="425"/>
        </w:trPr>
        <w:tc>
          <w:tcPr>
            <w:tcW w:w="2492" w:type="pct"/>
            <w:gridSpan w:val="2"/>
          </w:tcPr>
          <w:p w14:paraId="337AE1CE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0C3564D2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77697C9D" w14:textId="77777777" w:rsidR="000F7FF5" w:rsidRPr="002D6C2F" w:rsidRDefault="000F7FF5" w:rsidP="000F7FF5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24DE994F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0AAC325C" w14:textId="00B01716" w:rsidR="000F7FF5" w:rsidRPr="002D6C2F" w:rsidRDefault="001C40B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338,580</w:t>
            </w:r>
          </w:p>
        </w:tc>
        <w:tc>
          <w:tcPr>
            <w:tcW w:w="155" w:type="pct"/>
          </w:tcPr>
          <w:p w14:paraId="0B14B1EA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3FA2437" w14:textId="47E717E5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338,996</w:t>
            </w:r>
          </w:p>
        </w:tc>
      </w:tr>
      <w:tr w:rsidR="000F7FF5" w:rsidRPr="002D6C2F" w14:paraId="1860B2E4" w14:textId="77777777" w:rsidTr="000C66B4">
        <w:trPr>
          <w:trHeight w:val="425"/>
        </w:trPr>
        <w:tc>
          <w:tcPr>
            <w:tcW w:w="2492" w:type="pct"/>
            <w:gridSpan w:val="2"/>
          </w:tcPr>
          <w:p w14:paraId="6C5C3BE6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2972C5B7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317CB55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32E04B27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1AFF7C0" w14:textId="599A3F91" w:rsidR="000F7FF5" w:rsidRPr="002D6C2F" w:rsidRDefault="001C40B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29,415</w:t>
            </w:r>
          </w:p>
        </w:tc>
        <w:tc>
          <w:tcPr>
            <w:tcW w:w="155" w:type="pct"/>
          </w:tcPr>
          <w:p w14:paraId="36C05FC3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D267B9B" w14:textId="35800CC2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159,615</w:t>
            </w:r>
          </w:p>
        </w:tc>
      </w:tr>
      <w:tr w:rsidR="004A4C3B" w:rsidRPr="002D6C2F" w14:paraId="3304C533" w14:textId="77777777" w:rsidTr="000C66B4">
        <w:trPr>
          <w:trHeight w:val="425"/>
        </w:trPr>
        <w:tc>
          <w:tcPr>
            <w:tcW w:w="2492" w:type="pct"/>
            <w:gridSpan w:val="2"/>
          </w:tcPr>
          <w:p w14:paraId="50BB968A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478B1170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D28BF58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5F415BA6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6965D07C" w14:textId="77777777" w:rsidR="004A4C3B" w:rsidRPr="002D6C2F" w:rsidRDefault="004A4C3B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" w:type="pct"/>
          </w:tcPr>
          <w:p w14:paraId="01FC1572" w14:textId="77777777" w:rsidR="004A4C3B" w:rsidRPr="002D6C2F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ECF5536" w14:textId="77777777" w:rsidR="004A4C3B" w:rsidRPr="002D6C2F" w:rsidRDefault="004A4C3B" w:rsidP="000C66B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F7FF5" w:rsidRPr="002D6C2F" w14:paraId="5555519E" w14:textId="77777777" w:rsidTr="000C66B4">
        <w:trPr>
          <w:trHeight w:val="425"/>
        </w:trPr>
        <w:tc>
          <w:tcPr>
            <w:tcW w:w="2492" w:type="pct"/>
            <w:gridSpan w:val="2"/>
          </w:tcPr>
          <w:p w14:paraId="590DF211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70C6D64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2CD486F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8607928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4814BB2A" w14:textId="3BA072DB" w:rsidR="000F7FF5" w:rsidRPr="002D6C2F" w:rsidRDefault="001C40B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300,426</w:t>
            </w:r>
          </w:p>
        </w:tc>
        <w:tc>
          <w:tcPr>
            <w:tcW w:w="155" w:type="pct"/>
          </w:tcPr>
          <w:p w14:paraId="5E5D1D9C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545E455" w14:textId="70B783FE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273,683</w:t>
            </w:r>
          </w:p>
        </w:tc>
      </w:tr>
      <w:tr w:rsidR="000F7FF5" w:rsidRPr="002D6C2F" w14:paraId="6FD788EC" w14:textId="77777777" w:rsidTr="000C66B4">
        <w:trPr>
          <w:trHeight w:val="425"/>
        </w:trPr>
        <w:tc>
          <w:tcPr>
            <w:tcW w:w="2492" w:type="pct"/>
            <w:gridSpan w:val="2"/>
          </w:tcPr>
          <w:p w14:paraId="4528F1D7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ED29DF8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1031D45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6F86A24D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1B0D53B2" w14:textId="610D91DE" w:rsidR="000F7FF5" w:rsidRPr="002D6C2F" w:rsidRDefault="001C40BF" w:rsidP="000F7FF5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15,406</w:t>
            </w:r>
          </w:p>
        </w:tc>
        <w:tc>
          <w:tcPr>
            <w:tcW w:w="155" w:type="pct"/>
          </w:tcPr>
          <w:p w14:paraId="69508C15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521AF937" w14:textId="49126E11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11,371</w:t>
            </w:r>
          </w:p>
        </w:tc>
      </w:tr>
      <w:tr w:rsidR="004A4C3B" w:rsidRPr="002D6C2F" w14:paraId="3102B83B" w14:textId="77777777" w:rsidTr="000C66B4">
        <w:trPr>
          <w:trHeight w:val="425"/>
        </w:trPr>
        <w:tc>
          <w:tcPr>
            <w:tcW w:w="2492" w:type="pct"/>
            <w:gridSpan w:val="2"/>
          </w:tcPr>
          <w:p w14:paraId="3AACACB0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</w:t>
            </w:r>
          </w:p>
          <w:p w14:paraId="0D69A598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สำหรับงานก่อสร้างซึ่งเป็นสินทรัพย์</w:t>
            </w:r>
          </w:p>
        </w:tc>
        <w:tc>
          <w:tcPr>
            <w:tcW w:w="153" w:type="pct"/>
          </w:tcPr>
          <w:p w14:paraId="290280E7" w14:textId="77777777" w:rsidR="004A4C3B" w:rsidRPr="002D6C2F" w:rsidRDefault="004A4C3B" w:rsidP="000C6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6017D8BC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0DE294B1" w14:textId="77777777" w:rsidR="004A4C3B" w:rsidRPr="002D6C2F" w:rsidRDefault="004A4C3B" w:rsidP="000C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pct"/>
          </w:tcPr>
          <w:p w14:paraId="7BFA7D72" w14:textId="77777777" w:rsidR="001C40BF" w:rsidRPr="002D6C2F" w:rsidRDefault="001C40B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B0EE71" w14:textId="6A528D10" w:rsidR="00482CAF" w:rsidRPr="002D6C2F" w:rsidRDefault="001C40BF" w:rsidP="00AD29FB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328,087</w:t>
            </w:r>
          </w:p>
        </w:tc>
        <w:tc>
          <w:tcPr>
            <w:tcW w:w="155" w:type="pct"/>
          </w:tcPr>
          <w:p w14:paraId="09B85752" w14:textId="77777777" w:rsidR="004A4C3B" w:rsidRPr="002D6C2F" w:rsidRDefault="004A4C3B" w:rsidP="00AD29F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FFA9856" w14:textId="77777777" w:rsidR="004A4C3B" w:rsidRPr="002D6C2F" w:rsidRDefault="004A4C3B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B31A3F" w14:textId="023CB340" w:rsidR="004A4C3B" w:rsidRPr="002D6C2F" w:rsidRDefault="000F7FF5" w:rsidP="000C66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298,672</w:t>
            </w:r>
          </w:p>
        </w:tc>
      </w:tr>
      <w:bookmarkEnd w:id="16"/>
    </w:tbl>
    <w:p w14:paraId="50628500" w14:textId="77777777" w:rsidR="005C287E" w:rsidRPr="002D6C2F" w:rsidRDefault="005C287E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2"/>
        <w:gridCol w:w="1011"/>
        <w:gridCol w:w="286"/>
        <w:gridCol w:w="1276"/>
        <w:gridCol w:w="172"/>
        <w:gridCol w:w="65"/>
        <w:gridCol w:w="1261"/>
        <w:gridCol w:w="65"/>
        <w:gridCol w:w="262"/>
        <w:gridCol w:w="65"/>
        <w:gridCol w:w="1175"/>
        <w:gridCol w:w="60"/>
      </w:tblGrid>
      <w:tr w:rsidR="005C287E" w:rsidRPr="002D6C2F" w14:paraId="0030D9BD" w14:textId="77777777" w:rsidTr="000F7FF5">
        <w:trPr>
          <w:trHeight w:val="410"/>
        </w:trPr>
        <w:tc>
          <w:tcPr>
            <w:tcW w:w="1950" w:type="pct"/>
          </w:tcPr>
          <w:p w14:paraId="6E953B78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6E176F11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40CBE6A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47F196E3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1A366D04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6" w:type="pct"/>
            <w:gridSpan w:val="6"/>
            <w:vAlign w:val="center"/>
          </w:tcPr>
          <w:p w14:paraId="3500F12B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287E" w:rsidRPr="002D6C2F" w14:paraId="6338C807" w14:textId="77777777" w:rsidTr="000F7FF5">
        <w:trPr>
          <w:trHeight w:val="410"/>
        </w:trPr>
        <w:tc>
          <w:tcPr>
            <w:tcW w:w="1950" w:type="pct"/>
          </w:tcPr>
          <w:p w14:paraId="6D1DD657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14:paraId="2CB4A7AB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99107BD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vAlign w:val="center"/>
          </w:tcPr>
          <w:p w14:paraId="3BE2B57A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 w:hanging="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vAlign w:val="center"/>
          </w:tcPr>
          <w:p w14:paraId="0358DEAB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Align w:val="center"/>
          </w:tcPr>
          <w:p w14:paraId="0362F554" w14:textId="358221CB" w:rsidR="005C287E" w:rsidRPr="002D6C2F" w:rsidRDefault="009935C7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C287E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5" w:type="pct"/>
            <w:gridSpan w:val="2"/>
          </w:tcPr>
          <w:p w14:paraId="066A5BA1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</w:tcPr>
          <w:p w14:paraId="3949E73C" w14:textId="504DB328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0F7FF5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C287E" w:rsidRPr="002D6C2F" w14:paraId="1B078549" w14:textId="77777777" w:rsidTr="000F7FF5">
        <w:trPr>
          <w:trHeight w:val="425"/>
        </w:trPr>
        <w:tc>
          <w:tcPr>
            <w:tcW w:w="2491" w:type="pct"/>
            <w:gridSpan w:val="2"/>
          </w:tcPr>
          <w:p w14:paraId="145EAF94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0F827DFC" w14:textId="77777777" w:rsidR="005C287E" w:rsidRPr="002D6C2F" w:rsidRDefault="005C287E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C27EF63" w14:textId="77777777" w:rsidR="005C287E" w:rsidRPr="002D6C2F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43175D57" w14:textId="77777777" w:rsidR="005C287E" w:rsidRPr="002D6C2F" w:rsidRDefault="005C287E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6" w:type="pct"/>
            <w:gridSpan w:val="6"/>
          </w:tcPr>
          <w:p w14:paraId="7264AB2B" w14:textId="77777777" w:rsidR="005C287E" w:rsidRPr="002D6C2F" w:rsidRDefault="005C287E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(หน่วย : พันบาท)</w:t>
            </w:r>
          </w:p>
        </w:tc>
      </w:tr>
      <w:tr w:rsidR="000F7FF5" w:rsidRPr="002D6C2F" w14:paraId="637A387F" w14:textId="77777777" w:rsidTr="000F7FF5">
        <w:trPr>
          <w:trHeight w:val="262"/>
        </w:trPr>
        <w:tc>
          <w:tcPr>
            <w:tcW w:w="2491" w:type="pct"/>
            <w:gridSpan w:val="2"/>
          </w:tcPr>
          <w:p w14:paraId="0A911452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16"/>
                <w:szCs w:val="16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มูลค่าสัญญา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53" w:type="pct"/>
          </w:tcPr>
          <w:p w14:paraId="7AC5363F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3" w:type="pct"/>
          </w:tcPr>
          <w:p w14:paraId="7ABF1262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0F31316A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710" w:type="pct"/>
            <w:gridSpan w:val="2"/>
          </w:tcPr>
          <w:p w14:paraId="6D417411" w14:textId="2591BE92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  <w:gridSpan w:val="2"/>
          </w:tcPr>
          <w:p w14:paraId="030E91BD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60F99FF4" w14:textId="635A897A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0F7FF5" w:rsidRPr="002D6C2F" w14:paraId="4A287A74" w14:textId="77777777" w:rsidTr="000F7FF5">
        <w:trPr>
          <w:trHeight w:val="425"/>
        </w:trPr>
        <w:tc>
          <w:tcPr>
            <w:tcW w:w="2491" w:type="pct"/>
            <w:gridSpan w:val="2"/>
          </w:tcPr>
          <w:p w14:paraId="62D63D59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53" w:type="pct"/>
          </w:tcPr>
          <w:p w14:paraId="4FFC57AC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EBC413F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71FC69C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59131567" w14:textId="05690B0A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  <w:gridSpan w:val="2"/>
          </w:tcPr>
          <w:p w14:paraId="4C28FC3D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B61989C" w14:textId="2358F759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7FF5" w:rsidRPr="002D6C2F" w14:paraId="751B7761" w14:textId="77777777" w:rsidTr="000F7FF5">
        <w:trPr>
          <w:trHeight w:val="425"/>
        </w:trPr>
        <w:tc>
          <w:tcPr>
            <w:tcW w:w="2491" w:type="pct"/>
            <w:gridSpan w:val="2"/>
          </w:tcPr>
          <w:p w14:paraId="0DEE8F8E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บวก งานระหว่างทำ</w:t>
            </w:r>
          </w:p>
        </w:tc>
        <w:tc>
          <w:tcPr>
            <w:tcW w:w="153" w:type="pct"/>
          </w:tcPr>
          <w:p w14:paraId="14060525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60005A7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09E5ADC4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4B47E05D" w14:textId="3E87FD67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273,079</w:t>
            </w:r>
          </w:p>
        </w:tc>
        <w:tc>
          <w:tcPr>
            <w:tcW w:w="175" w:type="pct"/>
            <w:gridSpan w:val="2"/>
          </w:tcPr>
          <w:p w14:paraId="1F77376A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3B959900" w14:textId="094BA974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  <w:tr w:rsidR="000F7FF5" w:rsidRPr="002D6C2F" w14:paraId="283A86CC" w14:textId="77777777" w:rsidTr="000F7FF5">
        <w:trPr>
          <w:trHeight w:val="425"/>
        </w:trPr>
        <w:tc>
          <w:tcPr>
            <w:tcW w:w="2491" w:type="pct"/>
            <w:gridSpan w:val="2"/>
          </w:tcPr>
          <w:p w14:paraId="39BFB109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53" w:type="pct"/>
          </w:tcPr>
          <w:p w14:paraId="09F77639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57F14E9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2752354B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17D34176" w14:textId="2067D2DC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uto"/>
              <w:ind w:right="2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(221,810)</w:t>
            </w:r>
          </w:p>
        </w:tc>
        <w:tc>
          <w:tcPr>
            <w:tcW w:w="175" w:type="pct"/>
            <w:gridSpan w:val="2"/>
          </w:tcPr>
          <w:p w14:paraId="1E82FCB9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2226092B" w14:textId="2A403DE0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(213,243)</w:t>
            </w:r>
          </w:p>
        </w:tc>
      </w:tr>
      <w:tr w:rsidR="000F7FF5" w:rsidRPr="002D6C2F" w14:paraId="60F962B7" w14:textId="77777777" w:rsidTr="000F7FF5">
        <w:trPr>
          <w:trHeight w:val="425"/>
        </w:trPr>
        <w:tc>
          <w:tcPr>
            <w:tcW w:w="2491" w:type="pct"/>
            <w:gridSpan w:val="2"/>
          </w:tcPr>
          <w:p w14:paraId="68520138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" w:type="pct"/>
          </w:tcPr>
          <w:p w14:paraId="2D05BBA1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FFBD3BF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0AF73270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4856A351" w14:textId="4E1FAF09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2D6C2F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51,269</w:t>
            </w:r>
          </w:p>
        </w:tc>
        <w:tc>
          <w:tcPr>
            <w:tcW w:w="175" w:type="pct"/>
            <w:gridSpan w:val="2"/>
          </w:tcPr>
          <w:p w14:paraId="3EC42FD8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top w:val="single" w:sz="4" w:space="0" w:color="auto"/>
            </w:tcBorders>
          </w:tcPr>
          <w:p w14:paraId="076C4E02" w14:textId="79220C9C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42,426</w:t>
            </w:r>
          </w:p>
        </w:tc>
      </w:tr>
      <w:tr w:rsidR="000F7FF5" w:rsidRPr="002D6C2F" w14:paraId="7443C35D" w14:textId="77777777" w:rsidTr="000F7FF5">
        <w:trPr>
          <w:trHeight w:val="225"/>
        </w:trPr>
        <w:tc>
          <w:tcPr>
            <w:tcW w:w="2491" w:type="pct"/>
            <w:gridSpan w:val="2"/>
          </w:tcPr>
          <w:p w14:paraId="5A4CE4F7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53" w:type="pct"/>
          </w:tcPr>
          <w:p w14:paraId="52F8B371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08DC7B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0FF19C6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458C9885" w14:textId="308AD552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5" w:type="pct"/>
            <w:gridSpan w:val="2"/>
          </w:tcPr>
          <w:p w14:paraId="3DC40D1E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single" w:sz="4" w:space="0" w:color="auto"/>
            </w:tcBorders>
          </w:tcPr>
          <w:p w14:paraId="253819D5" w14:textId="0EA4817D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-</w:t>
            </w:r>
          </w:p>
        </w:tc>
      </w:tr>
      <w:tr w:rsidR="000F7FF5" w:rsidRPr="002D6C2F" w14:paraId="66B53975" w14:textId="77777777" w:rsidTr="000F7FF5">
        <w:trPr>
          <w:trHeight w:val="425"/>
        </w:trPr>
        <w:tc>
          <w:tcPr>
            <w:tcW w:w="2491" w:type="pct"/>
            <w:gridSpan w:val="2"/>
          </w:tcPr>
          <w:p w14:paraId="66AAAF75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53" w:type="pct"/>
          </w:tcPr>
          <w:p w14:paraId="3D1A1244" w14:textId="77777777" w:rsidR="000F7FF5" w:rsidRPr="002D6C2F" w:rsidRDefault="000F7FF5" w:rsidP="000F7F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2C3B90B9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042BD0C4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tcBorders>
              <w:bottom w:val="double" w:sz="4" w:space="0" w:color="auto"/>
            </w:tcBorders>
          </w:tcPr>
          <w:p w14:paraId="1FF4B497" w14:textId="00578057" w:rsidR="000F7FF5" w:rsidRPr="002D6C2F" w:rsidRDefault="001C40BF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51,269</w:t>
            </w:r>
          </w:p>
        </w:tc>
        <w:tc>
          <w:tcPr>
            <w:tcW w:w="175" w:type="pct"/>
            <w:gridSpan w:val="2"/>
          </w:tcPr>
          <w:p w14:paraId="09C0BFFA" w14:textId="77777777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tcBorders>
              <w:bottom w:val="double" w:sz="4" w:space="0" w:color="auto"/>
            </w:tcBorders>
          </w:tcPr>
          <w:p w14:paraId="4291995C" w14:textId="53C3D912" w:rsidR="000F7FF5" w:rsidRPr="002D6C2F" w:rsidRDefault="000F7FF5" w:rsidP="000F7F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42,426</w:t>
            </w:r>
          </w:p>
        </w:tc>
      </w:tr>
      <w:tr w:rsidR="004A4C3B" w:rsidRPr="002D6C2F" w14:paraId="03A10BA3" w14:textId="77777777" w:rsidTr="000F7FF5">
        <w:trPr>
          <w:trHeight w:val="425"/>
        </w:trPr>
        <w:tc>
          <w:tcPr>
            <w:tcW w:w="2491" w:type="pct"/>
            <w:gridSpan w:val="2"/>
          </w:tcPr>
          <w:p w14:paraId="15C3D31D" w14:textId="77777777" w:rsidR="004A4C3B" w:rsidRPr="002D6C2F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486BEB4" w14:textId="77777777" w:rsidR="004A4C3B" w:rsidRPr="002D6C2F" w:rsidRDefault="004A4C3B" w:rsidP="00877F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104EB797" w14:textId="77777777" w:rsidR="004A4C3B" w:rsidRPr="002D6C2F" w:rsidRDefault="004A4C3B" w:rsidP="00877F49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6E5D82C" w14:textId="77777777" w:rsidR="004A4C3B" w:rsidRPr="002D6C2F" w:rsidRDefault="004A4C3B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2AA2F24B" w14:textId="77777777" w:rsidR="004A4C3B" w:rsidRPr="002D6C2F" w:rsidRDefault="004A4C3B" w:rsidP="00877F49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  <w:gridSpan w:val="2"/>
          </w:tcPr>
          <w:p w14:paraId="4835E6B6" w14:textId="77777777" w:rsidR="004A4C3B" w:rsidRPr="002D6C2F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6E0A830" w14:textId="77777777" w:rsidR="004A4C3B" w:rsidRPr="002D6C2F" w:rsidRDefault="004A4C3B" w:rsidP="00877F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D6C2F" w14:paraId="37C85159" w14:textId="77777777" w:rsidTr="00AD666F">
        <w:trPr>
          <w:gridAfter w:val="1"/>
          <w:wAfter w:w="32" w:type="pct"/>
          <w:trHeight w:val="425"/>
        </w:trPr>
        <w:tc>
          <w:tcPr>
            <w:tcW w:w="4968" w:type="pct"/>
            <w:gridSpan w:val="11"/>
          </w:tcPr>
          <w:p w14:paraId="6307A816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right="2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1804" w:rsidRPr="002D6C2F" w14:paraId="4CEB7A4A" w14:textId="77777777" w:rsidTr="00AD666F">
        <w:trPr>
          <w:trHeight w:val="425"/>
        </w:trPr>
        <w:tc>
          <w:tcPr>
            <w:tcW w:w="2491" w:type="pct"/>
            <w:gridSpan w:val="2"/>
          </w:tcPr>
          <w:p w14:paraId="1AE598C1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521DA49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 w:val="restart"/>
          </w:tcPr>
          <w:p w14:paraId="2EC008DF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182131A6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Merge w:val="restart"/>
          </w:tcPr>
          <w:p w14:paraId="4C7A7097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" w:type="pct"/>
            <w:gridSpan w:val="2"/>
          </w:tcPr>
          <w:p w14:paraId="103E2F0B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vMerge w:val="restart"/>
          </w:tcPr>
          <w:p w14:paraId="3C9F78D6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2566</w:t>
            </w:r>
          </w:p>
        </w:tc>
      </w:tr>
      <w:tr w:rsidR="008D1804" w:rsidRPr="002D6C2F" w14:paraId="781CA5BB" w14:textId="77777777" w:rsidTr="00AD666F">
        <w:trPr>
          <w:trHeight w:val="425"/>
        </w:trPr>
        <w:tc>
          <w:tcPr>
            <w:tcW w:w="2491" w:type="pct"/>
            <w:gridSpan w:val="2"/>
          </w:tcPr>
          <w:p w14:paraId="00BF4CD7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5F3936B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C6B5C5F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2DC3680D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  <w:vMerge/>
          </w:tcPr>
          <w:p w14:paraId="3C7B95C3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" w:type="pct"/>
            <w:gridSpan w:val="2"/>
          </w:tcPr>
          <w:p w14:paraId="6C2D27EA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  <w:vMerge/>
          </w:tcPr>
          <w:p w14:paraId="1B612031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D6C2F" w14:paraId="30F936F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E0EDE08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1B68D6B7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2001DD0F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028A533B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6"/>
          </w:tcPr>
          <w:p w14:paraId="0FA7BC8D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: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D1804" w:rsidRPr="002D6C2F" w14:paraId="1D6CD3E1" w14:textId="77777777" w:rsidTr="00AD666F">
        <w:trPr>
          <w:trHeight w:val="425"/>
        </w:trPr>
        <w:tc>
          <w:tcPr>
            <w:tcW w:w="2491" w:type="pct"/>
            <w:gridSpan w:val="2"/>
          </w:tcPr>
          <w:p w14:paraId="63BE154A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53" w:type="pct"/>
          </w:tcPr>
          <w:p w14:paraId="0E43B23E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5619BFC0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34DE10AD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pct"/>
            <w:gridSpan w:val="6"/>
          </w:tcPr>
          <w:p w14:paraId="46329437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D1804" w:rsidRPr="002D6C2F" w14:paraId="54EB4FD5" w14:textId="77777777" w:rsidTr="00AD666F">
        <w:trPr>
          <w:trHeight w:val="425"/>
        </w:trPr>
        <w:tc>
          <w:tcPr>
            <w:tcW w:w="2491" w:type="pct"/>
            <w:gridSpan w:val="2"/>
          </w:tcPr>
          <w:p w14:paraId="730926AB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53" w:type="pct"/>
          </w:tcPr>
          <w:p w14:paraId="411D5659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Merge/>
          </w:tcPr>
          <w:p w14:paraId="1D866149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474EF5E6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3B3C643A" w14:textId="46377D6E" w:rsidR="008D1804" w:rsidRPr="002D6C2F" w:rsidRDefault="001C40B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281,874</w:t>
            </w:r>
          </w:p>
        </w:tc>
        <w:tc>
          <w:tcPr>
            <w:tcW w:w="175" w:type="pct"/>
            <w:gridSpan w:val="2"/>
          </w:tcPr>
          <w:p w14:paraId="16DDDF96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8D74127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282,290</w:t>
            </w:r>
          </w:p>
        </w:tc>
      </w:tr>
      <w:tr w:rsidR="008D1804" w:rsidRPr="002D6C2F" w14:paraId="058EAF9D" w14:textId="77777777" w:rsidTr="00AD666F">
        <w:trPr>
          <w:trHeight w:val="425"/>
        </w:trPr>
        <w:tc>
          <w:tcPr>
            <w:tcW w:w="2491" w:type="pct"/>
            <w:gridSpan w:val="2"/>
          </w:tcPr>
          <w:p w14:paraId="62626FF9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53" w:type="pct"/>
          </w:tcPr>
          <w:p w14:paraId="756E9C3D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2F6CC8DF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7B62DE76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1AFD51B3" w14:textId="6E656776" w:rsidR="008D1804" w:rsidRPr="002D6C2F" w:rsidRDefault="001C40B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17,411</w:t>
            </w:r>
          </w:p>
        </w:tc>
        <w:tc>
          <w:tcPr>
            <w:tcW w:w="175" w:type="pct"/>
            <w:gridSpan w:val="2"/>
          </w:tcPr>
          <w:p w14:paraId="03340B2F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7E9DC4AA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120,844</w:t>
            </w:r>
          </w:p>
        </w:tc>
      </w:tr>
      <w:tr w:rsidR="008D1804" w:rsidRPr="002D6C2F" w14:paraId="2FDBDB28" w14:textId="77777777" w:rsidTr="00AD666F">
        <w:trPr>
          <w:trHeight w:val="425"/>
        </w:trPr>
        <w:tc>
          <w:tcPr>
            <w:tcW w:w="2491" w:type="pct"/>
            <w:gridSpan w:val="2"/>
          </w:tcPr>
          <w:p w14:paraId="4DF3DC32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53" w:type="pct"/>
          </w:tcPr>
          <w:p w14:paraId="1F5352EB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AA0B24C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61E4FEE6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2913AFF9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5" w:type="pct"/>
            <w:gridSpan w:val="2"/>
          </w:tcPr>
          <w:p w14:paraId="7352A4F1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448EA850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1804" w:rsidRPr="002D6C2F" w14:paraId="43DB4A03" w14:textId="77777777" w:rsidTr="00AD666F">
        <w:trPr>
          <w:trHeight w:val="425"/>
        </w:trPr>
        <w:tc>
          <w:tcPr>
            <w:tcW w:w="2491" w:type="pct"/>
            <w:gridSpan w:val="2"/>
          </w:tcPr>
          <w:p w14:paraId="20735C0F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53" w:type="pct"/>
          </w:tcPr>
          <w:p w14:paraId="049F6CB7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31A63F9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567A29D6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27A3E39D" w14:textId="4A7751D7" w:rsidR="008D1804" w:rsidRPr="002D6C2F" w:rsidRDefault="001C40B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250,621</w:t>
            </w:r>
          </w:p>
        </w:tc>
        <w:tc>
          <w:tcPr>
            <w:tcW w:w="175" w:type="pct"/>
            <w:gridSpan w:val="2"/>
          </w:tcPr>
          <w:p w14:paraId="555FD4F3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8796317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234,912</w:t>
            </w:r>
          </w:p>
        </w:tc>
      </w:tr>
      <w:tr w:rsidR="008D1804" w:rsidRPr="002D6C2F" w14:paraId="2F09E68C" w14:textId="77777777" w:rsidTr="00AD666F">
        <w:trPr>
          <w:trHeight w:val="425"/>
        </w:trPr>
        <w:tc>
          <w:tcPr>
            <w:tcW w:w="2491" w:type="pct"/>
            <w:gridSpan w:val="2"/>
          </w:tcPr>
          <w:p w14:paraId="4EB33B11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53" w:type="pct"/>
          </w:tcPr>
          <w:p w14:paraId="4CEDDD2E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C4B1E07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  <w:gridSpan w:val="2"/>
          </w:tcPr>
          <w:p w14:paraId="48CBD719" w14:textId="77777777" w:rsidR="008D1804" w:rsidRPr="002D6C2F" w:rsidRDefault="008D1804" w:rsidP="00AD6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0" w:type="pct"/>
            <w:gridSpan w:val="2"/>
          </w:tcPr>
          <w:p w14:paraId="4F07AAC7" w14:textId="58E6EAD0" w:rsidR="008D1804" w:rsidRPr="002D6C2F" w:rsidRDefault="001C40B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9,736</w:t>
            </w:r>
          </w:p>
        </w:tc>
        <w:tc>
          <w:tcPr>
            <w:tcW w:w="175" w:type="pct"/>
            <w:gridSpan w:val="2"/>
          </w:tcPr>
          <w:p w14:paraId="742F862E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1" w:type="pct"/>
            <w:gridSpan w:val="2"/>
          </w:tcPr>
          <w:p w14:paraId="5E3B9682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6,882</w:t>
            </w:r>
          </w:p>
        </w:tc>
      </w:tr>
      <w:tr w:rsidR="008D1804" w:rsidRPr="002D6C2F" w14:paraId="742E9D10" w14:textId="77777777" w:rsidTr="00AD666F">
        <w:trPr>
          <w:gridAfter w:val="1"/>
          <w:wAfter w:w="32" w:type="pct"/>
          <w:trHeight w:val="425"/>
        </w:trPr>
        <w:tc>
          <w:tcPr>
            <w:tcW w:w="3419" w:type="pct"/>
            <w:gridSpan w:val="5"/>
          </w:tcPr>
          <w:p w14:paraId="29DE6339" w14:textId="77777777" w:rsidR="008D1804" w:rsidRPr="002D6C2F" w:rsidRDefault="008D1804" w:rsidP="00AD6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7" w:right="-131" w:hanging="270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จำนวนเงินทั้งสิ้นที่กิจการมีสิทธิเรียกร้องจากผู้จ้างสำหรับงานก่อสร้าง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ซึ่งเป็นสินทรัพย์</w:t>
            </w:r>
          </w:p>
        </w:tc>
        <w:tc>
          <w:tcPr>
            <w:tcW w:w="710" w:type="pct"/>
            <w:gridSpan w:val="2"/>
          </w:tcPr>
          <w:p w14:paraId="63129321" w14:textId="77777777" w:rsidR="008D1804" w:rsidRPr="002D6C2F" w:rsidRDefault="008D1804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915DCB" w14:textId="776F0AA2" w:rsidR="001C40BF" w:rsidRPr="002D6C2F" w:rsidRDefault="001C40BF" w:rsidP="00AD666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273,079</w:t>
            </w:r>
          </w:p>
        </w:tc>
        <w:tc>
          <w:tcPr>
            <w:tcW w:w="175" w:type="pct"/>
            <w:gridSpan w:val="2"/>
          </w:tcPr>
          <w:p w14:paraId="0AC817A8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4" w:type="pct"/>
            <w:gridSpan w:val="2"/>
          </w:tcPr>
          <w:p w14:paraId="39403284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EDECB6A" w14:textId="77777777" w:rsidR="008D1804" w:rsidRPr="002D6C2F" w:rsidRDefault="008D1804" w:rsidP="00AD66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255,669</w:t>
            </w:r>
          </w:p>
        </w:tc>
      </w:tr>
    </w:tbl>
    <w:p w14:paraId="47C36990" w14:textId="77777777" w:rsidR="00C51286" w:rsidRDefault="00C51286" w:rsidP="008D180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14:paraId="0006F2E2" w14:textId="77777777" w:rsidR="00575385" w:rsidRDefault="00575385" w:rsidP="008D180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14:paraId="1A4F9BD2" w14:textId="77777777" w:rsidR="00575385" w:rsidRPr="002D6C2F" w:rsidRDefault="00575385" w:rsidP="008D180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</w:p>
    <w:p w14:paraId="1A9948B0" w14:textId="02308F2A" w:rsidR="00720A31" w:rsidRPr="002D6C2F" w:rsidRDefault="001374C6" w:rsidP="001E77FF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</w:rPr>
        <w:lastRenderedPageBreak/>
        <w:t>7.2</w:t>
      </w:r>
      <w:r w:rsidR="00720A31" w:rsidRPr="002D6C2F">
        <w:rPr>
          <w:rFonts w:ascii="Angsana New" w:hAnsi="Angsana New"/>
          <w:sz w:val="30"/>
          <w:szCs w:val="30"/>
        </w:rPr>
        <w:tab/>
      </w:r>
      <w:r w:rsidR="00720A31" w:rsidRPr="002D6C2F">
        <w:rPr>
          <w:rFonts w:ascii="Angsana New" w:hAnsi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058641C9" w14:textId="773F5341" w:rsidR="00F62DAD" w:rsidRPr="002D6C2F" w:rsidRDefault="006002B9" w:rsidP="00CF1C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b/>
          <w:sz w:val="30"/>
          <w:szCs w:val="30"/>
        </w:rPr>
      </w:pPr>
      <w:bookmarkStart w:id="17" w:name="OLE_LINK1"/>
      <w:bookmarkStart w:id="18" w:name="OLE_LINK2"/>
      <w:r w:rsidRPr="002D6C2F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CC33D5" w:rsidRPr="002D6C2F">
        <w:rPr>
          <w:rFonts w:ascii="Angsana New" w:hAnsi="Angsana New"/>
          <w:sz w:val="30"/>
          <w:szCs w:val="30"/>
        </w:rPr>
        <w:t xml:space="preserve"> 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3D704B" w:rsidRPr="002D6C2F">
        <w:rPr>
          <w:rFonts w:ascii="Angsana New" w:hAnsi="Angsana New"/>
          <w:sz w:val="30"/>
          <w:szCs w:val="30"/>
        </w:rPr>
        <w:t>7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>บริษัทมีรายได้ที่รับรู้ในอนาคตสำหรับภาระที่ยังปฏิบัติไม่เสร็จสิ้น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ที่</w:t>
      </w:r>
      <w:r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D44CEB" w:rsidRPr="002D6C2F">
        <w:rPr>
          <w:rFonts w:ascii="Angsana New" w:hAnsi="Angsana New"/>
          <w:bCs/>
          <w:sz w:val="30"/>
          <w:szCs w:val="30"/>
        </w:rPr>
        <w:t>1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 ปี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bookmarkStart w:id="19" w:name="_Hlk118465267"/>
      <w:r w:rsidR="003B7E08" w:rsidRPr="002D6C2F">
        <w:rPr>
          <w:rFonts w:ascii="Angsana New" w:hAnsi="Angsana New"/>
          <w:bCs/>
          <w:sz w:val="30"/>
          <w:szCs w:val="30"/>
        </w:rPr>
        <w:t>10.</w:t>
      </w:r>
      <w:r w:rsidR="008E7269" w:rsidRPr="002D6C2F">
        <w:rPr>
          <w:rFonts w:ascii="Angsana New" w:hAnsi="Angsana New"/>
          <w:bCs/>
          <w:sz w:val="30"/>
          <w:szCs w:val="30"/>
        </w:rPr>
        <w:t>49</w:t>
      </w:r>
      <w:r w:rsidRPr="002D6C2F">
        <w:rPr>
          <w:rFonts w:ascii="Angsana New" w:hAnsi="Angsana New"/>
          <w:b/>
          <w:sz w:val="30"/>
          <w:szCs w:val="30"/>
        </w:rPr>
        <w:t xml:space="preserve"> </w:t>
      </w:r>
      <w:bookmarkEnd w:id="19"/>
      <w:r w:rsidRPr="002D6C2F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 </w:t>
      </w:r>
      <w:r w:rsidR="00CE554A" w:rsidRPr="002D6C2F">
        <w:rPr>
          <w:rFonts w:ascii="Angsana New" w:hAnsi="Angsana New" w:hint="cs"/>
          <w:b/>
          <w:sz w:val="30"/>
          <w:szCs w:val="30"/>
          <w:cs/>
        </w:rPr>
        <w:t xml:space="preserve">(งบเฉพาะกิจการ </w:t>
      </w:r>
      <w:bookmarkStart w:id="20" w:name="_Hlk142710131"/>
      <w:r w:rsidR="003B7E08" w:rsidRPr="002D6C2F">
        <w:rPr>
          <w:rFonts w:ascii="Angsana New" w:hAnsi="Angsana New"/>
          <w:bCs/>
          <w:sz w:val="30"/>
          <w:szCs w:val="30"/>
        </w:rPr>
        <w:t>8.80</w:t>
      </w:r>
      <w:r w:rsidR="00CE554A" w:rsidRPr="002D6C2F">
        <w:rPr>
          <w:rFonts w:ascii="Angsana New" w:hAnsi="Angsana New"/>
          <w:b/>
          <w:sz w:val="30"/>
          <w:szCs w:val="30"/>
        </w:rPr>
        <w:t xml:space="preserve"> </w:t>
      </w:r>
      <w:bookmarkEnd w:id="20"/>
      <w:r w:rsidR="00CE554A" w:rsidRPr="002D6C2F">
        <w:rPr>
          <w:rFonts w:ascii="Angsana New" w:hAnsi="Angsana New" w:hint="cs"/>
          <w:b/>
          <w:sz w:val="30"/>
          <w:szCs w:val="30"/>
          <w:cs/>
        </w:rPr>
        <w:t>ล้านบาท)</w:t>
      </w:r>
    </w:p>
    <w:p w14:paraId="3C1F69D2" w14:textId="77777777" w:rsidR="00861AEB" w:rsidRPr="002D6C2F" w:rsidRDefault="00861AEB" w:rsidP="001E77F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bookmarkEnd w:id="17"/>
    <w:bookmarkEnd w:id="18"/>
    <w:p w14:paraId="498D9DCE" w14:textId="77777777" w:rsidR="00604B28" w:rsidRPr="002D6C2F" w:rsidRDefault="00334C11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</w:rPr>
        <w:t>8</w:t>
      </w:r>
      <w:r w:rsidR="00D65531" w:rsidRPr="002D6C2F">
        <w:rPr>
          <w:rFonts w:ascii="Angsana New" w:hAnsi="Angsana New"/>
          <w:b/>
          <w:sz w:val="30"/>
          <w:szCs w:val="30"/>
        </w:rPr>
        <w:tab/>
      </w:r>
      <w:r w:rsidR="00604B28" w:rsidRPr="002D6C2F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0F7FF5" w:rsidRPr="002D6C2F" w14:paraId="1CE32AFE" w14:textId="77777777" w:rsidTr="00221316">
        <w:tc>
          <w:tcPr>
            <w:tcW w:w="3378" w:type="dxa"/>
          </w:tcPr>
          <w:p w14:paraId="1848CBFA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21" w:name="_Hlk166342913"/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BC60731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4CE8DFEB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FF5" w:rsidRPr="002D6C2F" w14:paraId="3ED41391" w14:textId="77777777" w:rsidTr="00221316">
        <w:tc>
          <w:tcPr>
            <w:tcW w:w="3378" w:type="dxa"/>
          </w:tcPr>
          <w:p w14:paraId="51F505F9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FF30809" w14:textId="0EE5A73B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D2412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9948F6" w14:textId="6A967072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4A90C68E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F1E107A" w14:textId="41258B09" w:rsidR="000F7FF5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0FEECED" w14:textId="1FA519AC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7FF5" w:rsidRPr="002D6C2F" w14:paraId="4D0E9C0D" w14:textId="77777777" w:rsidTr="00221316">
        <w:tc>
          <w:tcPr>
            <w:tcW w:w="3378" w:type="dxa"/>
          </w:tcPr>
          <w:p w14:paraId="68FF88DA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D6C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2412" w:rsidRPr="002D6C2F" w14:paraId="409E6B7A" w14:textId="77777777" w:rsidTr="00221316">
        <w:tc>
          <w:tcPr>
            <w:tcW w:w="3378" w:type="dxa"/>
          </w:tcPr>
          <w:p w14:paraId="44858945" w14:textId="77777777" w:rsidR="00ED2412" w:rsidRPr="002D6C2F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08D2C9BC" w:rsidR="00ED2412" w:rsidRPr="002D6C2F" w:rsidRDefault="00254C14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262,</w:t>
            </w:r>
            <w:r w:rsidR="008E7269" w:rsidRPr="002D6C2F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7F68C38D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48608B1D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264,787</w:t>
            </w:r>
          </w:p>
        </w:tc>
        <w:tc>
          <w:tcPr>
            <w:tcW w:w="258" w:type="dxa"/>
          </w:tcPr>
          <w:p w14:paraId="64E9479F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16ABFAD2" w:rsidR="00ED2412" w:rsidRPr="002D6C2F" w:rsidRDefault="00254C14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246,087</w:t>
            </w:r>
          </w:p>
        </w:tc>
        <w:tc>
          <w:tcPr>
            <w:tcW w:w="264" w:type="dxa"/>
          </w:tcPr>
          <w:p w14:paraId="56FD7A83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16BFD4BA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260,255</w:t>
            </w:r>
          </w:p>
        </w:tc>
      </w:tr>
      <w:tr w:rsidR="00ED2412" w:rsidRPr="002D6C2F" w14:paraId="44A1DA1D" w14:textId="77777777" w:rsidTr="00221316">
        <w:tc>
          <w:tcPr>
            <w:tcW w:w="3378" w:type="dxa"/>
          </w:tcPr>
          <w:p w14:paraId="188DEB48" w14:textId="77777777" w:rsidR="00ED2412" w:rsidRPr="002D6C2F" w:rsidRDefault="00ED2412" w:rsidP="00ED24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55A02835" w:rsidR="00ED2412" w:rsidRPr="002D6C2F" w:rsidRDefault="00254C14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</w:t>
            </w:r>
            <w:r w:rsidR="008E7269" w:rsidRPr="002D6C2F">
              <w:rPr>
                <w:rFonts w:ascii="Angsana New" w:hAnsi="Angsana New"/>
                <w:sz w:val="30"/>
                <w:szCs w:val="30"/>
              </w:rPr>
              <w:t>5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8E7269" w:rsidRPr="002D6C2F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5674F2FE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EED2DA1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141,908</w:t>
            </w:r>
          </w:p>
        </w:tc>
        <w:tc>
          <w:tcPr>
            <w:tcW w:w="258" w:type="dxa"/>
          </w:tcPr>
          <w:p w14:paraId="50E5186C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75733D7C" w:rsidR="00ED2412" w:rsidRPr="002D6C2F" w:rsidRDefault="00254C14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104,053</w:t>
            </w:r>
          </w:p>
        </w:tc>
        <w:tc>
          <w:tcPr>
            <w:tcW w:w="264" w:type="dxa"/>
          </w:tcPr>
          <w:p w14:paraId="55444826" w14:textId="77777777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26E7B739" w:rsidR="00ED2412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98,975</w:t>
            </w:r>
          </w:p>
        </w:tc>
      </w:tr>
      <w:tr w:rsidR="000F7FF5" w:rsidRPr="002D6C2F" w14:paraId="0221FA78" w14:textId="77777777" w:rsidTr="00221316">
        <w:tc>
          <w:tcPr>
            <w:tcW w:w="3378" w:type="dxa"/>
          </w:tcPr>
          <w:p w14:paraId="6562C630" w14:textId="77777777" w:rsidR="000F7FF5" w:rsidRPr="002D6C2F" w:rsidRDefault="000F7FF5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0E54FC06" w:rsidR="000F7FF5" w:rsidRPr="002D6C2F" w:rsidRDefault="00254C1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19,607</w:t>
            </w:r>
          </w:p>
        </w:tc>
        <w:tc>
          <w:tcPr>
            <w:tcW w:w="270" w:type="dxa"/>
          </w:tcPr>
          <w:p w14:paraId="2CB9DF16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19,341</w:t>
            </w:r>
          </w:p>
        </w:tc>
        <w:tc>
          <w:tcPr>
            <w:tcW w:w="258" w:type="dxa"/>
          </w:tcPr>
          <w:p w14:paraId="0B6F23D5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0AEA38CE" w:rsidR="000F7FF5" w:rsidRPr="002D6C2F" w:rsidRDefault="00254C1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18,121</w:t>
            </w:r>
          </w:p>
        </w:tc>
        <w:tc>
          <w:tcPr>
            <w:tcW w:w="264" w:type="dxa"/>
          </w:tcPr>
          <w:p w14:paraId="4120DF81" w14:textId="77777777" w:rsidR="000F7FF5" w:rsidRPr="002D6C2F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7DF6CE14" w:rsidR="000F7FF5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18,357</w:t>
            </w:r>
          </w:p>
        </w:tc>
      </w:tr>
      <w:tr w:rsidR="000F7FF5" w:rsidRPr="002D6C2F" w14:paraId="64113A75" w14:textId="77777777" w:rsidTr="00221316">
        <w:tc>
          <w:tcPr>
            <w:tcW w:w="3378" w:type="dxa"/>
          </w:tcPr>
          <w:p w14:paraId="71195881" w14:textId="77777777" w:rsidR="000F7FF5" w:rsidRPr="002D6C2F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713FF5E6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1,576</w:t>
            </w:r>
          </w:p>
        </w:tc>
        <w:tc>
          <w:tcPr>
            <w:tcW w:w="270" w:type="dxa"/>
          </w:tcPr>
          <w:p w14:paraId="6CD19C5A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512D87D8" w:rsidR="000F7FF5" w:rsidRPr="002D6C2F" w:rsidRDefault="00ED2412" w:rsidP="00ED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  <w:tc>
          <w:tcPr>
            <w:tcW w:w="258" w:type="dxa"/>
          </w:tcPr>
          <w:p w14:paraId="75242640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5691F028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DB76122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004CD10D" w:rsidR="000F7FF5" w:rsidRPr="002D6C2F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7FF5" w:rsidRPr="002D6C2F" w14:paraId="6D66594A" w14:textId="77777777" w:rsidTr="00221316">
        <w:tc>
          <w:tcPr>
            <w:tcW w:w="3378" w:type="dxa"/>
          </w:tcPr>
          <w:p w14:paraId="03FC9098" w14:textId="77777777" w:rsidR="000F7FF5" w:rsidRPr="002D6C2F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072CD2C7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438,</w:t>
            </w:r>
            <w:r w:rsidR="008E7269" w:rsidRPr="002D6C2F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444ACEBF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727C65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427,131</w:t>
            </w:r>
          </w:p>
        </w:tc>
        <w:tc>
          <w:tcPr>
            <w:tcW w:w="258" w:type="dxa"/>
          </w:tcPr>
          <w:p w14:paraId="2E1BDCA8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51FDC5F8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368,261</w:t>
            </w:r>
          </w:p>
        </w:tc>
        <w:tc>
          <w:tcPr>
            <w:tcW w:w="264" w:type="dxa"/>
          </w:tcPr>
          <w:p w14:paraId="0148DF13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671C543A" w:rsidR="000F7FF5" w:rsidRPr="002D6C2F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377,587</w:t>
            </w:r>
          </w:p>
        </w:tc>
      </w:tr>
      <w:tr w:rsidR="000F7FF5" w:rsidRPr="002D6C2F" w14:paraId="6B73214C" w14:textId="77777777" w:rsidTr="00221316">
        <w:tc>
          <w:tcPr>
            <w:tcW w:w="3378" w:type="dxa"/>
          </w:tcPr>
          <w:p w14:paraId="0A7C6220" w14:textId="77777777" w:rsidR="000F7FF5" w:rsidRPr="002D6C2F" w:rsidRDefault="000F7FF5" w:rsidP="000F7F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0E0101C6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(10,470)</w:t>
            </w:r>
          </w:p>
        </w:tc>
        <w:tc>
          <w:tcPr>
            <w:tcW w:w="270" w:type="dxa"/>
          </w:tcPr>
          <w:p w14:paraId="352C646E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0E1BF10F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(12,049)</w:t>
            </w:r>
          </w:p>
        </w:tc>
        <w:tc>
          <w:tcPr>
            <w:tcW w:w="258" w:type="dxa"/>
          </w:tcPr>
          <w:p w14:paraId="722E22FC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2DACB38F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(10,470)</w:t>
            </w:r>
          </w:p>
        </w:tc>
        <w:tc>
          <w:tcPr>
            <w:tcW w:w="264" w:type="dxa"/>
          </w:tcPr>
          <w:p w14:paraId="183E3EAB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611DA7DD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12,049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7FF5" w:rsidRPr="002D6C2F" w14:paraId="48A3D8D3" w14:textId="77777777" w:rsidTr="00055FE6">
        <w:tc>
          <w:tcPr>
            <w:tcW w:w="3378" w:type="dxa"/>
          </w:tcPr>
          <w:p w14:paraId="3AD153ED" w14:textId="77777777" w:rsidR="000F7FF5" w:rsidRPr="002D6C2F" w:rsidRDefault="000F7FF5" w:rsidP="000F7FF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2D6C2F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4A276256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8E7269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E7269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4C96DADD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2BB7F526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415,082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0644699E" w:rsidR="000F7FF5" w:rsidRPr="002D6C2F" w:rsidRDefault="00254C14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357,791</w:t>
            </w:r>
          </w:p>
        </w:tc>
        <w:tc>
          <w:tcPr>
            <w:tcW w:w="264" w:type="dxa"/>
            <w:vAlign w:val="bottom"/>
          </w:tcPr>
          <w:p w14:paraId="2B73A4F9" w14:textId="77777777" w:rsidR="000F7FF5" w:rsidRPr="002D6C2F" w:rsidRDefault="000F7FF5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E8CBFB9" w14:textId="2F8C721C" w:rsidR="000F7FF5" w:rsidRPr="002D6C2F" w:rsidRDefault="00ED2412" w:rsidP="000F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365,538</w:t>
            </w:r>
          </w:p>
        </w:tc>
      </w:tr>
      <w:bookmarkEnd w:id="21"/>
    </w:tbl>
    <w:p w14:paraId="7471F74D" w14:textId="77777777" w:rsidR="000F7FF5" w:rsidRPr="002D6C2F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6A6A01B" w14:textId="77777777" w:rsidR="0026523C" w:rsidRPr="002D6C2F" w:rsidRDefault="0026523C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6C1909E" w14:textId="77777777" w:rsidR="00ED2412" w:rsidRPr="002D6C2F" w:rsidRDefault="00ED2412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</w:rPr>
        <w:t xml:space="preserve">               </w:t>
      </w:r>
      <w:r w:rsidRPr="002D6C2F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ED2412" w:rsidRPr="002D6C2F" w14:paraId="78E2A274" w14:textId="77777777" w:rsidTr="00221316">
        <w:tc>
          <w:tcPr>
            <w:tcW w:w="3378" w:type="dxa"/>
          </w:tcPr>
          <w:p w14:paraId="3AD5D18B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22" w:name="_Hlk166343273"/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7D49AA9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vAlign w:val="center"/>
          </w:tcPr>
          <w:p w14:paraId="723E2513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55214861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412" w:rsidRPr="002D6C2F" w14:paraId="3E2CABB1" w14:textId="77777777" w:rsidTr="00221316">
        <w:tc>
          <w:tcPr>
            <w:tcW w:w="3378" w:type="dxa"/>
          </w:tcPr>
          <w:p w14:paraId="297F2797" w14:textId="77777777" w:rsidR="00ED2412" w:rsidRPr="002D6C2F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</w:tcPr>
          <w:p w14:paraId="0E1E919E" w14:textId="2BF85B7A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C511FF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5034EF" w14:textId="12BB00C4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8" w:type="dxa"/>
          </w:tcPr>
          <w:p w14:paraId="040B91BD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AE2BC20" w14:textId="2F2F41E2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4" w:type="dxa"/>
          </w:tcPr>
          <w:p w14:paraId="775807DD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732AD3D" w14:textId="0595CF0F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D2412" w:rsidRPr="002D6C2F" w14:paraId="57B85966" w14:textId="77777777" w:rsidTr="00221316">
        <w:tc>
          <w:tcPr>
            <w:tcW w:w="3378" w:type="dxa"/>
          </w:tcPr>
          <w:p w14:paraId="52C3776C" w14:textId="77777777" w:rsidR="00ED2412" w:rsidRPr="002D6C2F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9" w:type="dxa"/>
            <w:gridSpan w:val="7"/>
          </w:tcPr>
          <w:p w14:paraId="2FC94712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2D6C2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2412" w:rsidRPr="002D6C2F" w14:paraId="2F5DD69D" w14:textId="77777777" w:rsidTr="00221316">
        <w:tc>
          <w:tcPr>
            <w:tcW w:w="3378" w:type="dxa"/>
          </w:tcPr>
          <w:p w14:paraId="564A926B" w14:textId="77777777" w:rsidR="00ED2412" w:rsidRPr="002D6C2F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92" w:type="dxa"/>
          </w:tcPr>
          <w:p w14:paraId="05DFF016" w14:textId="2593810A" w:rsidR="00ED241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412</w:t>
            </w:r>
            <w:r w:rsidR="001C7690" w:rsidRPr="002D6C2F">
              <w:rPr>
                <w:rFonts w:ascii="Angsana New" w:hAnsi="Angsana New"/>
                <w:sz w:val="30"/>
                <w:szCs w:val="30"/>
              </w:rPr>
              <w:t>,421</w:t>
            </w:r>
          </w:p>
        </w:tc>
        <w:tc>
          <w:tcPr>
            <w:tcW w:w="270" w:type="dxa"/>
          </w:tcPr>
          <w:p w14:paraId="7B0A2DF7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9262DA" w14:textId="597468A6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227,474</w:t>
            </w:r>
          </w:p>
        </w:tc>
        <w:tc>
          <w:tcPr>
            <w:tcW w:w="258" w:type="dxa"/>
          </w:tcPr>
          <w:p w14:paraId="1AE7246F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6D64A2" w14:textId="16BA14CE" w:rsidR="00ED2412" w:rsidRPr="002D6C2F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40</w:t>
            </w:r>
            <w:r w:rsidR="00BE2E37" w:rsidRPr="002D6C2F">
              <w:rPr>
                <w:rFonts w:ascii="Angsana New" w:hAnsi="Angsana New"/>
                <w:sz w:val="30"/>
                <w:szCs w:val="30"/>
              </w:rPr>
              <w:t>6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BE2E37" w:rsidRPr="002D6C2F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64" w:type="dxa"/>
          </w:tcPr>
          <w:p w14:paraId="6FBA5811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AD16D60" w14:textId="2F880600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220,714</w:t>
            </w:r>
          </w:p>
        </w:tc>
      </w:tr>
      <w:tr w:rsidR="00ED2412" w:rsidRPr="002D6C2F" w14:paraId="71DFC41A" w14:textId="77777777" w:rsidTr="00221316">
        <w:tc>
          <w:tcPr>
            <w:tcW w:w="3378" w:type="dxa"/>
          </w:tcPr>
          <w:p w14:paraId="3DFF1D9A" w14:textId="77777777" w:rsidR="00ED2412" w:rsidRPr="002D6C2F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392" w:type="dxa"/>
          </w:tcPr>
          <w:p w14:paraId="7F1F6B3E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229B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D68288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5A5660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2AB078D8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18B363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1A6AA4C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412" w:rsidRPr="002D6C2F" w14:paraId="2AC8C576" w14:textId="77777777" w:rsidTr="00221316">
        <w:tc>
          <w:tcPr>
            <w:tcW w:w="3378" w:type="dxa"/>
          </w:tcPr>
          <w:p w14:paraId="307316E1" w14:textId="77777777" w:rsidR="00ED2412" w:rsidRPr="002D6C2F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392" w:type="dxa"/>
          </w:tcPr>
          <w:p w14:paraId="4A41774D" w14:textId="32692762" w:rsidR="00ED2412" w:rsidRPr="002D6C2F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70" w:type="dxa"/>
          </w:tcPr>
          <w:p w14:paraId="4C8A9C57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9C8780" w14:textId="09B90882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8" w:type="dxa"/>
          </w:tcPr>
          <w:p w14:paraId="1C0727CC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598E7EF8" w14:textId="262562E8" w:rsidR="00ED2412" w:rsidRPr="002D6C2F" w:rsidRDefault="00E816DC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64" w:type="dxa"/>
          </w:tcPr>
          <w:p w14:paraId="4AA9E355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72831BA7" w14:textId="292355E9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</w:tr>
      <w:tr w:rsidR="00ED2412" w:rsidRPr="002D6C2F" w14:paraId="66636D7E" w14:textId="77777777" w:rsidTr="00221316">
        <w:tc>
          <w:tcPr>
            <w:tcW w:w="3378" w:type="dxa"/>
          </w:tcPr>
          <w:p w14:paraId="734C1A01" w14:textId="77777777" w:rsidR="00ED2412" w:rsidRPr="002D6C2F" w:rsidRDefault="00ED2412" w:rsidP="002213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78AD5682" w:rsidR="00ED2412" w:rsidRPr="002D6C2F" w:rsidRDefault="001C76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410,843</w:t>
            </w:r>
          </w:p>
        </w:tc>
        <w:tc>
          <w:tcPr>
            <w:tcW w:w="270" w:type="dxa"/>
            <w:vAlign w:val="bottom"/>
          </w:tcPr>
          <w:p w14:paraId="7BB404B2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2524B0" w14:textId="7FB13BAE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228,672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5FFD4FDF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1F70153F" w:rsidR="00ED241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404</w:t>
            </w:r>
            <w:r w:rsidR="00E816DC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E3FF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740</w:t>
            </w:r>
          </w:p>
        </w:tc>
        <w:tc>
          <w:tcPr>
            <w:tcW w:w="264" w:type="dxa"/>
            <w:vAlign w:val="bottom"/>
          </w:tcPr>
          <w:p w14:paraId="304F1E0F" w14:textId="77777777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640FE2A" w14:textId="7D12ED50" w:rsidR="00ED2412" w:rsidRPr="002D6C2F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221,912</w:t>
            </w:r>
          </w:p>
        </w:tc>
      </w:tr>
      <w:bookmarkEnd w:id="22"/>
    </w:tbl>
    <w:p w14:paraId="380BC642" w14:textId="77777777" w:rsidR="00ED2412" w:rsidRPr="002D6C2F" w:rsidRDefault="00ED2412" w:rsidP="00505F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9542EA6" w14:textId="77777777" w:rsidR="00155772" w:rsidRPr="002D6C2F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2D6C2F" w:rsidSect="00B76239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1"/>
          <w:cols w:space="720"/>
          <w:docGrid w:linePitch="245"/>
        </w:sectPr>
      </w:pPr>
    </w:p>
    <w:p w14:paraId="7D8E5E3B" w14:textId="77777777" w:rsidR="00BF73E2" w:rsidRPr="002D6C2F" w:rsidRDefault="00BF73E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    </w:t>
      </w:r>
      <w:r w:rsidRPr="002D6C2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/>
          <w:b/>
          <w:bCs/>
          <w:sz w:val="30"/>
          <w:szCs w:val="30"/>
        </w:rPr>
        <w:tab/>
      </w:r>
      <w:r w:rsidR="0032730B" w:rsidRPr="002D6C2F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pPr w:leftFromText="180" w:rightFromText="180" w:vertAnchor="text" w:horzAnchor="margin" w:tblpX="360" w:tblpY="10"/>
        <w:tblW w:w="15333" w:type="dxa"/>
        <w:tblLayout w:type="fixed"/>
        <w:tblLook w:val="04A0" w:firstRow="1" w:lastRow="0" w:firstColumn="1" w:lastColumn="0" w:noHBand="0" w:noVBand="1"/>
      </w:tblPr>
      <w:tblGrid>
        <w:gridCol w:w="3780"/>
        <w:gridCol w:w="2970"/>
        <w:gridCol w:w="987"/>
        <w:gridCol w:w="1305"/>
        <w:gridCol w:w="858"/>
        <w:gridCol w:w="823"/>
        <w:gridCol w:w="1103"/>
        <w:gridCol w:w="131"/>
        <w:gridCol w:w="270"/>
        <w:gridCol w:w="856"/>
        <w:gridCol w:w="338"/>
        <w:gridCol w:w="63"/>
        <w:gridCol w:w="835"/>
        <w:gridCol w:w="1014"/>
      </w:tblGrid>
      <w:tr w:rsidR="002A0B60" w:rsidRPr="002D6C2F" w14:paraId="4F7E9DBA" w14:textId="77777777" w:rsidTr="00C77038">
        <w:trPr>
          <w:trHeight w:val="3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77777777" w:rsidR="002A0B60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\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ลักษณะ ธุรกิจ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77777777" w:rsidR="002A0B60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  <w:r w:rsidR="002A0B60" w:rsidRPr="002D6C2F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2A0B60" w:rsidRPr="002D6C2F" w14:paraId="4BA976C8" w14:textId="77777777" w:rsidTr="00C77038">
        <w:trPr>
          <w:trHeight w:val="4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05D39989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143D0F80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5DA63029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7AA3ABEA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541ECA5C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EE3FF9"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695AFDEF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EE3FF9"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6262B7B7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1DFD29FB" w:rsidR="002A0B60" w:rsidRPr="002D6C2F" w:rsidRDefault="00EE3FF9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6</w:t>
            </w:r>
            <w:r w:rsidR="00ED2412" w:rsidRPr="002D6C2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A0B60" w:rsidRPr="002D6C2F" w14:paraId="30D57B65" w14:textId="77777777" w:rsidTr="00C77038">
        <w:trPr>
          <w:trHeight w:val="39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(หน่วย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2A0B60" w:rsidRPr="002D6C2F" w14:paraId="4E1E9800" w14:textId="77777777" w:rsidTr="00C77038">
        <w:trPr>
          <w:trHeight w:val="4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สยามเทคนิคเพาเวอร์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69F1F10F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BA0900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บริษัทสยามเทคนิคคอนกรีต (สระบุรี)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8060A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0C7A96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C794E0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A71AA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B7861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9FE404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B481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0A787F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BD728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E0AA4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626AC00A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2BC8DC1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17D573B5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3C4469D9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7463413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79D6DF2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(ลำพูน)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F94A9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46F6A0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705329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33091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1605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0AF741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BC2AD2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623A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9C1DC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2FBC9A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2F1F663D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EC938E4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 ไมโครไพล์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9843F1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734878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00E38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1E401A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8E036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257E14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62A24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F75B0D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CC77B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D97A5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128CF129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A20F12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บริษัท สยามเทคนิคคอนกรีต (นครราชสีมา)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29085E" w14:textId="77777777" w:rsidR="002A0B60" w:rsidRPr="002D6C2F" w:rsidRDefault="002A0B60" w:rsidP="00C77038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อัดแรง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32EE65" w14:textId="77777777" w:rsidR="002A0B60" w:rsidRPr="002D6C2F" w:rsidRDefault="002A0B60" w:rsidP="00C77038">
            <w:pPr>
              <w:spacing w:line="240" w:lineRule="auto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F05010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3C589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E9BF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519AFB" w14:textId="77777777" w:rsidR="002A0B60" w:rsidRPr="002D6C2F" w:rsidRDefault="004D744D" w:rsidP="00C77038">
            <w:pPr>
              <w:spacing w:line="240" w:lineRule="auto"/>
              <w:jc w:val="right"/>
              <w:rPr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B389F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C1A406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999.70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BE505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1D3BD4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5FB994A7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2A0B60" w:rsidRPr="002D6C2F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99.999</w:t>
            </w:r>
            <w:r w:rsidR="004D744D" w:rsidRPr="002D6C2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99.9997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77777777" w:rsidR="002A0B60" w:rsidRPr="002D6C2F" w:rsidRDefault="004D744D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15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35536678" w:rsidR="002A0B60" w:rsidRPr="002D6C2F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</w:t>
            </w:r>
            <w:r w:rsidR="002A0B60" w:rsidRPr="002D6C2F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77777777" w:rsidR="002A0B60" w:rsidRPr="002D6C2F" w:rsidRDefault="004D744D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149,999.70</w:t>
            </w:r>
            <w:r w:rsidR="004A4D48" w:rsidRPr="002D6C2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7F2DB5CC" w:rsidR="002A0B60" w:rsidRPr="002D6C2F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149,999.700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3B96" w:rsidRPr="002D6C2F" w14:paraId="0B378A63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88C5B3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สยามสตีลไวร์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15479C" w14:textId="77777777" w:rsidR="00763B96" w:rsidRPr="002D6C2F" w:rsidRDefault="00763B96" w:rsidP="00C770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68EE95" w14:textId="77777777" w:rsidR="00763B96" w:rsidRPr="002D6C2F" w:rsidRDefault="00763B96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5ABD6" w14:textId="77777777" w:rsidR="00763B96" w:rsidRPr="002D6C2F" w:rsidRDefault="00763B96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EE052F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49D11D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E814E2" w14:textId="77777777" w:rsidR="00763B96" w:rsidRPr="002D6C2F" w:rsidRDefault="00763B96" w:rsidP="00C77038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609A7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5D26B6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A2BBD5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0C9831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3B96" w:rsidRPr="002D6C2F" w14:paraId="6414E095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4B1BB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สยามสตีลไวร์ เทรดดิ้ง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54DC" w14:textId="77777777" w:rsidR="00763B96" w:rsidRPr="002D6C2F" w:rsidRDefault="00763B96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จำหน่ายลวดเหล็ก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3B5490" w14:textId="77777777" w:rsidR="00763B96" w:rsidRPr="002D6C2F" w:rsidRDefault="004A4D48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7ED95" w14:textId="6D21F490" w:rsidR="00763B96" w:rsidRPr="002D6C2F" w:rsidRDefault="00ED2412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D23BBA" w14:textId="77777777" w:rsidR="00763B96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A3D29" w14:textId="5C0B3740" w:rsidR="00763B96" w:rsidRPr="002D6C2F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951FF" w14:textId="77777777" w:rsidR="00763B96" w:rsidRPr="002D6C2F" w:rsidRDefault="004A4D48" w:rsidP="00C77038">
            <w:pPr>
              <w:tabs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6B601A" w14:textId="77777777" w:rsidR="00763B96" w:rsidRPr="002D6C2F" w:rsidRDefault="00763B96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2B5B1" w14:textId="77777777" w:rsidR="00763B96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0FEAC" w14:textId="77777777" w:rsidR="00763B96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06EF3D" w14:textId="77777777" w:rsidR="00763B96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0B60" w:rsidRPr="002D6C2F" w14:paraId="200DF3D0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8A3C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AFAF22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DE7AC6" w14:textId="77777777" w:rsidR="002A0B60" w:rsidRPr="002D6C2F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8EC73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33CE9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A713E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7273C4D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7413BA6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C9A3BCD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F501E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572AB2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0B60" w:rsidRPr="002D6C2F" w14:paraId="21C95D12" w14:textId="77777777" w:rsidTr="00C77038">
        <w:trPr>
          <w:trHeight w:val="4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4F43DC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EB2BD5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D6D35" w14:textId="77777777" w:rsidR="002A0B60" w:rsidRPr="002D6C2F" w:rsidRDefault="002A0B60" w:rsidP="00C7703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537A7F" w14:textId="77777777" w:rsidR="002A0B60" w:rsidRPr="002D6C2F" w:rsidRDefault="002A0B60" w:rsidP="00C77038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F37B9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59890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19EA9CB3" w14:textId="77777777" w:rsidR="002A0B60" w:rsidRPr="002D6C2F" w:rsidRDefault="004A4D48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</w:t>
            </w:r>
            <w:r w:rsidR="004D744D" w:rsidRPr="002D6C2F">
              <w:rPr>
                <w:rFonts w:ascii="Angsana New" w:hAnsi="Angsana New"/>
                <w:sz w:val="26"/>
                <w:szCs w:val="26"/>
              </w:rPr>
              <w:t>58</w:t>
            </w:r>
            <w:r w:rsidRPr="002D6C2F">
              <w:rPr>
                <w:rFonts w:ascii="Angsana New" w:hAnsi="Angsana New"/>
                <w:sz w:val="26"/>
                <w:szCs w:val="26"/>
              </w:rPr>
              <w:t>,997.00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588A399F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49D16440" w14:textId="02C33DF2" w:rsidR="002A0B60" w:rsidRPr="002D6C2F" w:rsidRDefault="00ED2412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158,997.00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FBCC7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F9C361" w14:textId="77777777" w:rsidR="002A0B60" w:rsidRPr="002D6C2F" w:rsidRDefault="002A0B60" w:rsidP="00C7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5045215" w14:textId="77777777" w:rsidR="008510B5" w:rsidRPr="002D6C2F" w:rsidRDefault="008510B5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8510B5" w:rsidRPr="002D6C2F" w:rsidSect="00B76239">
          <w:pgSz w:w="16834" w:h="11909" w:orient="landscape" w:code="9"/>
          <w:pgMar w:top="1152" w:right="691" w:bottom="1136" w:left="576" w:header="720" w:footer="720" w:gutter="0"/>
          <w:pgNumType w:start="28"/>
          <w:cols w:space="720"/>
          <w:docGrid w:linePitch="245"/>
        </w:sectPr>
      </w:pPr>
    </w:p>
    <w:p w14:paraId="51CDC19A" w14:textId="7E18374B" w:rsidR="00D77636" w:rsidRPr="002D6C2F" w:rsidRDefault="00C12E7A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bookmarkStart w:id="23" w:name="_Hlk102994083"/>
      <w:r w:rsidR="00D77636" w:rsidRPr="002D6C2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77636" w:rsidRPr="002D6C2F">
        <w:rPr>
          <w:rFonts w:ascii="Angsana New" w:hAnsi="Angsana New"/>
          <w:sz w:val="32"/>
          <w:szCs w:val="32"/>
        </w:rPr>
        <w:t xml:space="preserve">7 </w:t>
      </w:r>
      <w:r w:rsidR="00D77636" w:rsidRPr="002D6C2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77636" w:rsidRPr="002D6C2F">
        <w:rPr>
          <w:rFonts w:ascii="Angsana New" w:hAnsi="Angsana New"/>
          <w:sz w:val="32"/>
          <w:szCs w:val="32"/>
        </w:rPr>
        <w:t xml:space="preserve">2564 </w:t>
      </w:r>
      <w:r w:rsidR="00D77636" w:rsidRPr="002D6C2F">
        <w:rPr>
          <w:rFonts w:ascii="Angsana New" w:hAnsi="Angsana New" w:hint="cs"/>
          <w:sz w:val="32"/>
          <w:szCs w:val="32"/>
          <w:cs/>
        </w:rPr>
        <w:t>มีการ</w:t>
      </w:r>
      <w:r w:rsidR="00D77636" w:rsidRPr="002D6C2F">
        <w:rPr>
          <w:rFonts w:ascii="Angsana New" w:hAnsi="Angsana New" w:hint="cs"/>
          <w:sz w:val="30"/>
          <w:szCs w:val="30"/>
          <w:cs/>
        </w:rPr>
        <w:t xml:space="preserve">จัดตั้งบริษัทย่อยเพื่อประกอบธุรกิจ จำหน่ายผลิตภัณฑ์คอนกรีตอัดแรงภายใต้เครื่องหมายการค้า </w:t>
      </w:r>
      <w:r w:rsidR="00D77636" w:rsidRPr="002D6C2F">
        <w:rPr>
          <w:rFonts w:ascii="Angsana New" w:hAnsi="Angsana New"/>
          <w:sz w:val="30"/>
          <w:szCs w:val="30"/>
        </w:rPr>
        <w:t>“STEC”</w:t>
      </w:r>
      <w:r w:rsidR="00D77636" w:rsidRPr="002D6C2F">
        <w:rPr>
          <w:rFonts w:ascii="Angsana New" w:hAnsi="Angsana New" w:hint="cs"/>
          <w:sz w:val="30"/>
          <w:szCs w:val="30"/>
          <w:cs/>
        </w:rPr>
        <w:t xml:space="preserve"> และให้บริการขนส่งผลิตภัณฑ์และบริการตอกเสาเข็ม รวมทั้งรับเหมาก่อสร้างงานติดตั้งระบบสายส่งไฟฟ้าแรงสูง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115</w:t>
      </w:r>
      <w:r w:rsidR="00D77636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D77636" w:rsidRPr="002D6C2F">
        <w:rPr>
          <w:rFonts w:ascii="Angsana New" w:hAnsi="Angsana New"/>
          <w:sz w:val="30"/>
          <w:szCs w:val="30"/>
        </w:rPr>
        <w:t>KV</w:t>
      </w:r>
      <w:r w:rsidR="00D77636" w:rsidRPr="002D6C2F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 </w:t>
      </w:r>
      <w:bookmarkEnd w:id="23"/>
    </w:p>
    <w:p w14:paraId="5D88FFD8" w14:textId="77777777" w:rsidR="006526FD" w:rsidRPr="002D6C2F" w:rsidRDefault="006526FD" w:rsidP="00592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102994324"/>
      <w:r w:rsidRPr="002D6C2F">
        <w:rPr>
          <w:rFonts w:ascii="Angsana New" w:hAnsi="Angsana New"/>
          <w:sz w:val="30"/>
          <w:szCs w:val="30"/>
          <w:cs/>
        </w:rPr>
        <w:t xml:space="preserve">วันที่ </w:t>
      </w:r>
      <w:r w:rsidRPr="002D6C2F">
        <w:rPr>
          <w:rFonts w:ascii="Angsana New" w:hAnsi="Angsana New"/>
          <w:sz w:val="30"/>
          <w:szCs w:val="30"/>
        </w:rPr>
        <w:t xml:space="preserve">4 </w:t>
      </w:r>
      <w:r w:rsidRPr="002D6C2F">
        <w:rPr>
          <w:rFonts w:ascii="Angsana New" w:hAnsi="Angsana New" w:hint="cs"/>
          <w:sz w:val="30"/>
          <w:szCs w:val="30"/>
          <w:cs/>
        </w:rPr>
        <w:t>มีนาคม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</w:rPr>
        <w:t xml:space="preserve">2565 </w:t>
      </w:r>
      <w:r w:rsidRPr="002D6C2F">
        <w:rPr>
          <w:rFonts w:ascii="Angsana New" w:hAnsi="Angsana New"/>
          <w:sz w:val="30"/>
          <w:szCs w:val="30"/>
          <w:cs/>
        </w:rPr>
        <w:t xml:space="preserve">มีการจัดตั้งบริษัทย่อยเพื่อประกอบธุรกิจ </w:t>
      </w:r>
      <w:r w:rsidRPr="002D6C2F">
        <w:rPr>
          <w:rFonts w:ascii="Angsana New" w:hAnsi="Angsana New" w:hint="cs"/>
          <w:sz w:val="30"/>
          <w:szCs w:val="30"/>
          <w:cs/>
        </w:rPr>
        <w:t>ผลิตและ</w:t>
      </w:r>
      <w:r w:rsidRPr="002D6C2F">
        <w:rPr>
          <w:rFonts w:ascii="Angsana New" w:hAnsi="Angsana New"/>
          <w:sz w:val="30"/>
          <w:szCs w:val="30"/>
          <w:cs/>
        </w:rPr>
        <w:t>จำหน่าย</w:t>
      </w:r>
      <w:r w:rsidRPr="002D6C2F">
        <w:rPr>
          <w:rFonts w:ascii="Angsana New" w:hAnsi="Angsana New" w:hint="cs"/>
          <w:sz w:val="30"/>
          <w:szCs w:val="30"/>
          <w:cs/>
        </w:rPr>
        <w:t>ลวดเหล็ก</w:t>
      </w:r>
      <w:bookmarkStart w:id="25" w:name="_Hlk102996128"/>
      <w:r w:rsidR="008B16B4" w:rsidRPr="002D6C2F">
        <w:rPr>
          <w:rFonts w:ascii="Angsana New" w:hAnsi="Angsana New" w:hint="cs"/>
          <w:sz w:val="30"/>
          <w:szCs w:val="30"/>
          <w:cs/>
        </w:rPr>
        <w:t>เพื่อ</w:t>
      </w:r>
      <w:r w:rsidR="008B16B4" w:rsidRPr="002D6C2F">
        <w:rPr>
          <w:rFonts w:ascii="Angsana New" w:hAnsi="Angsana New"/>
          <w:sz w:val="30"/>
          <w:szCs w:val="30"/>
          <w:cs/>
        </w:rPr>
        <w:t xml:space="preserve">เพิ่มรายได้ให้กับบริษัท </w:t>
      </w:r>
      <w:r w:rsidR="00592AD6" w:rsidRPr="002D6C2F">
        <w:rPr>
          <w:rFonts w:ascii="Angsana New" w:hAnsi="Angsana New"/>
          <w:sz w:val="30"/>
          <w:szCs w:val="30"/>
          <w:cs/>
        </w:rPr>
        <w:t xml:space="preserve">ลดต้นทุนในการผลิต </w:t>
      </w:r>
      <w:r w:rsidR="008B16B4" w:rsidRPr="002D6C2F">
        <w:rPr>
          <w:rFonts w:ascii="Angsana New" w:hAnsi="Angsana New" w:hint="cs"/>
          <w:sz w:val="30"/>
          <w:szCs w:val="30"/>
          <w:cs/>
        </w:rPr>
        <w:t>และ</w:t>
      </w:r>
      <w:r w:rsidR="008B16B4" w:rsidRPr="002D6C2F">
        <w:rPr>
          <w:rFonts w:ascii="Angsana New" w:hAnsi="Angsana New"/>
          <w:sz w:val="30"/>
          <w:szCs w:val="30"/>
          <w:cs/>
        </w:rPr>
        <w:t>เพิ่มความสามารถในการแข่งขัน</w:t>
      </w:r>
    </w:p>
    <w:p w14:paraId="6BCBE592" w14:textId="77777777" w:rsidR="00FA20AF" w:rsidRPr="002D6C2F" w:rsidRDefault="00FA20AF" w:rsidP="0065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26" w:name="_Hlk142711267"/>
      <w:r w:rsidRPr="002D6C2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92AD6" w:rsidRPr="002D6C2F">
        <w:rPr>
          <w:rFonts w:ascii="Angsana New" w:hAnsi="Angsana New"/>
          <w:sz w:val="30"/>
          <w:szCs w:val="30"/>
        </w:rPr>
        <w:t xml:space="preserve">9 </w:t>
      </w:r>
      <w:r w:rsidR="00592AD6" w:rsidRPr="002D6C2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92AD6" w:rsidRPr="002D6C2F">
        <w:rPr>
          <w:rFonts w:ascii="Angsana New" w:hAnsi="Angsana New"/>
          <w:sz w:val="30"/>
          <w:szCs w:val="30"/>
        </w:rPr>
        <w:t xml:space="preserve">2566 </w:t>
      </w:r>
      <w:r w:rsidR="00592AD6" w:rsidRPr="002D6C2F">
        <w:rPr>
          <w:rFonts w:ascii="Angsana New" w:hAnsi="Angsana New" w:hint="cs"/>
          <w:sz w:val="30"/>
          <w:szCs w:val="30"/>
          <w:cs/>
        </w:rPr>
        <w:t>มีการจัดตั้งบริษัทย่อย</w:t>
      </w:r>
      <w:r w:rsidR="00592AD6" w:rsidRPr="002D6C2F">
        <w:rPr>
          <w:rFonts w:ascii="Angsana New" w:hAnsi="Angsana New"/>
          <w:sz w:val="30"/>
          <w:szCs w:val="30"/>
          <w:cs/>
        </w:rPr>
        <w:t>ที่ถือหุ้</w:t>
      </w:r>
      <w:r w:rsidR="003C5F2A" w:rsidRPr="002D6C2F">
        <w:rPr>
          <w:rFonts w:ascii="Angsana New" w:hAnsi="Angsana New"/>
          <w:sz w:val="30"/>
          <w:szCs w:val="30"/>
          <w:cs/>
        </w:rPr>
        <w:t xml:space="preserve">นโดย บริษัท สยามสตีลไวร์ จำกัด </w:t>
      </w:r>
      <w:r w:rsidR="003C5F2A" w:rsidRPr="002D6C2F">
        <w:rPr>
          <w:rFonts w:ascii="Angsana New" w:hAnsi="Angsana New" w:hint="cs"/>
          <w:sz w:val="30"/>
          <w:szCs w:val="30"/>
          <w:cs/>
        </w:rPr>
        <w:t>โดย</w:t>
      </w:r>
      <w:r w:rsidR="00592AD6" w:rsidRPr="002D6C2F">
        <w:rPr>
          <w:rFonts w:ascii="Angsana New" w:hAnsi="Angsana New" w:hint="cs"/>
          <w:sz w:val="30"/>
          <w:szCs w:val="30"/>
          <w:cs/>
        </w:rPr>
        <w:t xml:space="preserve">ประกอบธุรกิจ จำหน่ายลวดเหล็ก </w:t>
      </w:r>
      <w:r w:rsidR="003C5F2A" w:rsidRPr="002D6C2F">
        <w:rPr>
          <w:rFonts w:ascii="Angsana New" w:hAnsi="Angsana New" w:hint="cs"/>
          <w:sz w:val="30"/>
          <w:szCs w:val="30"/>
          <w:cs/>
        </w:rPr>
        <w:t>เพื่อเพิ่มช่องทางการจัดจำหน่ายและ</w:t>
      </w:r>
      <w:r w:rsidR="00592AD6" w:rsidRPr="002D6C2F">
        <w:rPr>
          <w:rFonts w:ascii="Angsana New" w:hAnsi="Angsana New" w:hint="cs"/>
          <w:sz w:val="30"/>
          <w:szCs w:val="30"/>
          <w:cs/>
        </w:rPr>
        <w:t>เพิ่มรายได้ให้กับบริษัท</w:t>
      </w:r>
    </w:p>
    <w:bookmarkEnd w:id="24"/>
    <w:bookmarkEnd w:id="25"/>
    <w:bookmarkEnd w:id="26"/>
    <w:p w14:paraId="083305A8" w14:textId="77777777" w:rsidR="006526FD" w:rsidRPr="002D6C2F" w:rsidRDefault="006526FD" w:rsidP="00851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6CBC00" w14:textId="0DDEF3D5" w:rsidR="007924E7" w:rsidRPr="002D6C2F" w:rsidRDefault="00EE3FF9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E3FF9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F47868" w:rsidRPr="002D6C2F">
        <w:rPr>
          <w:rFonts w:ascii="Angsana New" w:hAnsi="Angsana New"/>
          <w:b/>
          <w:bCs/>
          <w:sz w:val="32"/>
          <w:szCs w:val="32"/>
        </w:rPr>
        <w:t>0</w:t>
      </w:r>
      <w:r w:rsidR="00A51632" w:rsidRPr="002D6C2F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2D6C2F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2D6C2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77777777" w:rsidR="007924E7" w:rsidRPr="002D6C2F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     งบการเงินรวม และ</w:t>
      </w:r>
    </w:p>
    <w:p w14:paraId="1AB8CEA4" w14:textId="77777777" w:rsidR="007924E7" w:rsidRPr="002D6C2F" w:rsidRDefault="007924E7" w:rsidP="0079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48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  งบการเงินเฉพาะกิจการ</w:t>
      </w:r>
    </w:p>
    <w:tbl>
      <w:tblPr>
        <w:tblW w:w="935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64"/>
        <w:gridCol w:w="2065"/>
        <w:gridCol w:w="567"/>
        <w:gridCol w:w="1417"/>
        <w:gridCol w:w="141"/>
      </w:tblGrid>
      <w:tr w:rsidR="0031137A" w:rsidRPr="002D6C2F" w14:paraId="4AE6C326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3EDC1F9A" w14:textId="77777777" w:rsidR="009E4B1F" w:rsidRPr="002D6C2F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2D6C2F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31137A" w:rsidRPr="002D6C2F" w14:paraId="1F9205C9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11D963C5" w14:textId="77777777" w:rsidR="009E4B1F" w:rsidRPr="002D6C2F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2D6C2F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31137A" w:rsidRPr="002D6C2F" w14:paraId="37315F5B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79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14B2392F" w:rsidR="00342CE4" w:rsidRPr="002D6C2F" w:rsidRDefault="00342CE4" w:rsidP="00342CE4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2D6C2F">
              <w:rPr>
                <w:rFonts w:ascii="Angsana New" w:hAnsi="Angsana New"/>
                <w:sz w:val="30"/>
                <w:szCs w:val="30"/>
              </w:rPr>
              <w:t>1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5B1880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2D6C2F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31137A" w:rsidRPr="002D6C2F" w14:paraId="0790523F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2D6C2F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2D6C2F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2D6C2F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2D6C2F" w14:paraId="1AA05C7D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0007F" w14:textId="77777777" w:rsidR="00342CE4" w:rsidRPr="002D6C2F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FD828" w14:textId="77777777" w:rsidR="00342CE4" w:rsidRPr="002D6C2F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47670" w14:textId="77777777" w:rsidR="00342CE4" w:rsidRPr="002D6C2F" w:rsidRDefault="00781234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2D6C2F" w14:paraId="793EE56C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8EAEC" w14:textId="77777777" w:rsidR="00342CE4" w:rsidRPr="002D6C2F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92C77" w14:textId="77777777" w:rsidR="00342CE4" w:rsidRPr="002D6C2F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B84B5" w14:textId="77777777" w:rsidR="00342CE4" w:rsidRPr="002D6C2F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2D6C2F" w14:paraId="491A0655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F45FFC" w14:textId="77777777" w:rsidR="00781234" w:rsidRPr="002D6C2F" w:rsidRDefault="00781234" w:rsidP="00342C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33B36" w14:textId="77777777" w:rsidR="00781234" w:rsidRPr="002D6C2F" w:rsidRDefault="0078123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35969" w14:textId="77777777" w:rsidR="00781234" w:rsidRPr="002D6C2F" w:rsidRDefault="00AE4608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137A" w:rsidRPr="002D6C2F" w14:paraId="2CDB9C1E" w14:textId="77777777" w:rsidTr="007A0E9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2E6244B5" w:rsidR="00342CE4" w:rsidRPr="002D6C2F" w:rsidRDefault="00342CE4" w:rsidP="00342CE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935C7"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9935C7"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C33D5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6CA2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D2412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3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2D6C2F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2D6C2F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31137A" w:rsidRPr="002D6C2F" w14:paraId="37EDC503" w14:textId="77777777" w:rsidTr="007A0E94">
        <w:trPr>
          <w:gridAfter w:val="1"/>
          <w:wAfter w:w="141" w:type="dxa"/>
          <w:tblHeader/>
        </w:trPr>
        <w:tc>
          <w:tcPr>
            <w:tcW w:w="7229" w:type="dxa"/>
            <w:gridSpan w:val="2"/>
            <w:vAlign w:val="bottom"/>
          </w:tcPr>
          <w:p w14:paraId="0000F528" w14:textId="77777777" w:rsidR="00342CE4" w:rsidRPr="002D6C2F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2D6C2F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37ABDEE7" w14:textId="77777777" w:rsidR="00D055BA" w:rsidRPr="002D6C2F" w:rsidRDefault="00EA5958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บริษัทมีการจัดประเภทที่ดินที่จังหวัดอุดรธานีเป็นอสังหาริมทรัพย์เพื่อการลงทุน เนื่องจากบริษัทมีความตั้งใจที่จะขายให้แก่บริษัทที่จะเข้ามาพัฒนาพื้นที่ดังกล่าว หรือให้เช่าตามความเหมาะสม</w:t>
      </w:r>
      <w:r w:rsidRPr="002D6C2F">
        <w:rPr>
          <w:rFonts w:ascii="Angsana New" w:hAnsi="Angsana New"/>
          <w:sz w:val="30"/>
          <w:szCs w:val="30"/>
        </w:rPr>
        <w:t xml:space="preserve"> </w:t>
      </w:r>
    </w:p>
    <w:p w14:paraId="57932373" w14:textId="77777777" w:rsidR="007368D6" w:rsidRPr="002D6C2F" w:rsidRDefault="007368D6" w:rsidP="00D055BA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781234" w:rsidRPr="002D6C2F">
        <w:rPr>
          <w:rFonts w:ascii="Angsana New" w:hAnsi="Angsana New"/>
          <w:sz w:val="30"/>
          <w:szCs w:val="30"/>
        </w:rPr>
        <w:t>29</w:t>
      </w:r>
      <w:r w:rsidR="00D055BA" w:rsidRPr="002D6C2F">
        <w:rPr>
          <w:rFonts w:ascii="Angsana New" w:hAnsi="Angsana New"/>
          <w:sz w:val="30"/>
          <w:szCs w:val="30"/>
        </w:rPr>
        <w:t xml:space="preserve"> </w:t>
      </w:r>
      <w:r w:rsidR="00781234" w:rsidRPr="002D6C2F">
        <w:rPr>
          <w:rFonts w:ascii="Angsana New" w:hAnsi="Angsana New" w:hint="cs"/>
          <w:sz w:val="30"/>
          <w:szCs w:val="30"/>
          <w:cs/>
        </w:rPr>
        <w:t>เมษายน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</w:rPr>
        <w:t>2564</w:t>
      </w:r>
      <w:r w:rsidRPr="002D6C2F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="00D055BA" w:rsidRPr="002D6C2F">
        <w:rPr>
          <w:rFonts w:ascii="Angsana New" w:hAnsi="Angsana New"/>
          <w:sz w:val="30"/>
          <w:szCs w:val="30"/>
        </w:rPr>
        <w:t xml:space="preserve">64.06 </w:t>
      </w:r>
      <w:r w:rsidRPr="002D6C2F">
        <w:rPr>
          <w:rFonts w:ascii="Angsana New" w:hAnsi="Angsana New"/>
          <w:sz w:val="30"/>
          <w:szCs w:val="30"/>
          <w:cs/>
        </w:rPr>
        <w:t>ล้านบาท</w:t>
      </w:r>
    </w:p>
    <w:p w14:paraId="2856912A" w14:textId="4C862961" w:rsidR="00ED2412" w:rsidRPr="002D6C2F" w:rsidRDefault="00ED2412" w:rsidP="00ED2412">
      <w:pPr>
        <w:tabs>
          <w:tab w:val="clear" w:pos="227"/>
          <w:tab w:val="clear" w:pos="45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C77038">
        <w:rPr>
          <w:rFonts w:ascii="Angsana New" w:hAnsi="Angsana New"/>
          <w:sz w:val="30"/>
          <w:szCs w:val="30"/>
        </w:rPr>
        <w:t>30</w:t>
      </w:r>
      <w:r w:rsidRPr="002D6C2F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2D6C2F">
        <w:rPr>
          <w:rFonts w:ascii="Angsana New" w:hAnsi="Angsana New"/>
          <w:sz w:val="30"/>
          <w:szCs w:val="30"/>
        </w:rPr>
        <w:t xml:space="preserve"> </w:t>
      </w:r>
      <w:r w:rsidR="00C77038">
        <w:rPr>
          <w:rFonts w:ascii="Angsana New" w:hAnsi="Angsana New"/>
          <w:sz w:val="30"/>
          <w:szCs w:val="30"/>
        </w:rPr>
        <w:t>2567</w:t>
      </w:r>
      <w:r w:rsidRPr="002D6C2F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 โดยพิจารณาเปรียบเทียบราคาตลาดโดยมีราคาประเมินจำนวน </w:t>
      </w:r>
      <w:r w:rsidRPr="002D6C2F">
        <w:rPr>
          <w:rFonts w:ascii="Angsana New" w:hAnsi="Angsana New"/>
          <w:sz w:val="30"/>
          <w:szCs w:val="30"/>
        </w:rPr>
        <w:t xml:space="preserve">67.79 </w:t>
      </w:r>
      <w:r w:rsidRPr="002D6C2F">
        <w:rPr>
          <w:rFonts w:ascii="Angsana New" w:hAnsi="Angsana New"/>
          <w:sz w:val="30"/>
          <w:szCs w:val="30"/>
          <w:cs/>
        </w:rPr>
        <w:t>ล้านบาท</w:t>
      </w:r>
    </w:p>
    <w:p w14:paraId="14DA2FCD" w14:textId="77777777" w:rsidR="00544F48" w:rsidRPr="002D6C2F" w:rsidRDefault="00334C1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2D6C2F">
        <w:rPr>
          <w:rFonts w:ascii="Angsana New" w:hAnsi="Angsana New"/>
          <w:b/>
          <w:bCs/>
          <w:sz w:val="30"/>
          <w:szCs w:val="30"/>
        </w:rPr>
        <w:t>1</w:t>
      </w:r>
      <w:r w:rsidR="00544F48" w:rsidRPr="002D6C2F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2D6C2F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2D6C2F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675471" w:rsidRPr="002D6C2F" w14:paraId="5F64CA90" w14:textId="77777777" w:rsidTr="002E7994">
        <w:tc>
          <w:tcPr>
            <w:tcW w:w="4770" w:type="dxa"/>
          </w:tcPr>
          <w:p w14:paraId="0D35153E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7" w:name="_Hlk166343920"/>
          </w:p>
        </w:tc>
        <w:tc>
          <w:tcPr>
            <w:tcW w:w="1890" w:type="dxa"/>
          </w:tcPr>
          <w:p w14:paraId="487C9495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D06A5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1D4E513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471" w:rsidRPr="002D6C2F" w14:paraId="51F5527A" w14:textId="77777777" w:rsidTr="002E7994">
        <w:tc>
          <w:tcPr>
            <w:tcW w:w="4770" w:type="dxa"/>
          </w:tcPr>
          <w:p w14:paraId="38BBED27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1C85BECC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75471" w:rsidRPr="002D6C2F" w14:paraId="5BA92243" w14:textId="77777777" w:rsidTr="002E7994">
        <w:tc>
          <w:tcPr>
            <w:tcW w:w="4770" w:type="dxa"/>
          </w:tcPr>
          <w:p w14:paraId="4B69FF44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3C72B197" w14:textId="6B538C02" w:rsidR="00675471" w:rsidRPr="002D6C2F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1,834,421</w:t>
            </w:r>
          </w:p>
        </w:tc>
        <w:tc>
          <w:tcPr>
            <w:tcW w:w="270" w:type="dxa"/>
          </w:tcPr>
          <w:p w14:paraId="1713B830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A8DC41B" w14:textId="6CB63715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1,318,645</w:t>
            </w:r>
          </w:p>
        </w:tc>
      </w:tr>
      <w:tr w:rsidR="00675471" w:rsidRPr="002D6C2F" w14:paraId="05F5223A" w14:textId="77777777" w:rsidTr="002E7994">
        <w:tc>
          <w:tcPr>
            <w:tcW w:w="4770" w:type="dxa"/>
          </w:tcPr>
          <w:p w14:paraId="0294581C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1004CFA4" w14:textId="039C6A82" w:rsidR="00675471" w:rsidRPr="002D6C2F" w:rsidRDefault="00254C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="00433E6A" w:rsidRPr="002D6C2F">
              <w:rPr>
                <w:rFonts w:ascii="Angsana New" w:hAnsi="Angsana New"/>
                <w:sz w:val="30"/>
                <w:szCs w:val="30"/>
              </w:rPr>
              <w:t>0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433E6A" w:rsidRPr="002D6C2F">
              <w:rPr>
                <w:rFonts w:ascii="Angsana New" w:hAnsi="Angsana New"/>
                <w:sz w:val="30"/>
                <w:szCs w:val="30"/>
              </w:rPr>
              <w:t>58</w:t>
            </w:r>
            <w:r w:rsidR="00067EF6" w:rsidRPr="002D6C2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39E732A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0B4DFA9" w14:textId="116A607E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</w:tr>
      <w:tr w:rsidR="00675471" w:rsidRPr="002D6C2F" w14:paraId="12DACD0D" w14:textId="77777777" w:rsidTr="002E7994">
        <w:tc>
          <w:tcPr>
            <w:tcW w:w="4770" w:type="dxa"/>
          </w:tcPr>
          <w:p w14:paraId="282EB7A8" w14:textId="41D50B22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890" w:type="dxa"/>
          </w:tcPr>
          <w:p w14:paraId="23485E6E" w14:textId="19BD689B" w:rsidR="00675471" w:rsidRPr="002D6C2F" w:rsidRDefault="00254C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</w:t>
            </w:r>
            <w:r w:rsidR="00433E6A" w:rsidRPr="002D6C2F">
              <w:rPr>
                <w:rFonts w:ascii="Angsana New" w:hAnsi="Angsana New"/>
                <w:sz w:val="30"/>
                <w:szCs w:val="30"/>
              </w:rPr>
              <w:t>9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433E6A" w:rsidRPr="002D6C2F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2A5B76DB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1EB81AF" w14:textId="400B03CB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17,257</w:t>
            </w:r>
          </w:p>
        </w:tc>
      </w:tr>
      <w:tr w:rsidR="00675471" w:rsidRPr="002D6C2F" w14:paraId="5E616D30" w14:textId="77777777" w:rsidTr="002E7994">
        <w:tc>
          <w:tcPr>
            <w:tcW w:w="4770" w:type="dxa"/>
          </w:tcPr>
          <w:p w14:paraId="6EF92138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667C55B5" w14:textId="2CCD87CF" w:rsidR="00675471" w:rsidRPr="002D6C2F" w:rsidRDefault="00254CB8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(26,277)</w:t>
            </w:r>
          </w:p>
        </w:tc>
        <w:tc>
          <w:tcPr>
            <w:tcW w:w="270" w:type="dxa"/>
          </w:tcPr>
          <w:p w14:paraId="4AF0DE0A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58304F2" w14:textId="48F7CFFD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(24,948)</w:t>
            </w:r>
          </w:p>
        </w:tc>
      </w:tr>
      <w:tr w:rsidR="00675471" w:rsidRPr="002D6C2F" w14:paraId="73F81656" w14:textId="77777777" w:rsidTr="002E7994">
        <w:tc>
          <w:tcPr>
            <w:tcW w:w="4770" w:type="dxa"/>
          </w:tcPr>
          <w:p w14:paraId="5AA6A9E5" w14:textId="77777777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D09FC4" w14:textId="680B282E" w:rsidR="00675471" w:rsidRPr="002D6C2F" w:rsidRDefault="00DF785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270" w:type="dxa"/>
          </w:tcPr>
          <w:p w14:paraId="4C8DF96B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A66831" w14:textId="09E2CB02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</w:tr>
      <w:tr w:rsidR="00675471" w:rsidRPr="002D6C2F" w14:paraId="084699F2" w14:textId="77777777" w:rsidTr="002E7994">
        <w:tc>
          <w:tcPr>
            <w:tcW w:w="4770" w:type="dxa"/>
          </w:tcPr>
          <w:p w14:paraId="0F7DC8DF" w14:textId="0AF29ED6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C33D5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39959E7B" w:rsidR="00675471" w:rsidRPr="002D6C2F" w:rsidRDefault="00DF7851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433E6A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3E6A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12F4ED1E" w14:textId="77777777" w:rsidR="00675471" w:rsidRPr="002D6C2F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654A943F" w:rsidR="00675471" w:rsidRPr="002D6C2F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1,318,557</w:t>
            </w:r>
          </w:p>
        </w:tc>
      </w:tr>
      <w:bookmarkEnd w:id="27"/>
    </w:tbl>
    <w:p w14:paraId="2383AA9D" w14:textId="77777777" w:rsidR="00675471" w:rsidRPr="002D6C2F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5877B4" w14:textId="4D513130" w:rsidR="00544F48" w:rsidRDefault="00544F48" w:rsidP="00575385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3B7E08" w:rsidRPr="002D6C2F">
        <w:rPr>
          <w:rFonts w:ascii="Angsana New" w:hAnsi="Angsana New"/>
          <w:sz w:val="30"/>
          <w:szCs w:val="30"/>
        </w:rPr>
        <w:t xml:space="preserve"> 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3B7E08" w:rsidRPr="002D6C2F">
        <w:rPr>
          <w:rFonts w:ascii="Angsana New" w:hAnsi="Angsana New"/>
          <w:sz w:val="30"/>
          <w:szCs w:val="30"/>
        </w:rPr>
        <w:t>7</w:t>
      </w:r>
      <w:r w:rsidRPr="002D6C2F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จำนวน</w:t>
      </w:r>
      <w:r w:rsidRPr="002D6C2F">
        <w:rPr>
          <w:rFonts w:ascii="Angsana New" w:hAnsi="Angsana New"/>
          <w:sz w:val="30"/>
          <w:szCs w:val="30"/>
        </w:rPr>
        <w:t xml:space="preserve"> </w:t>
      </w:r>
      <w:bookmarkStart w:id="28" w:name="_Hlk71032733"/>
      <w:r w:rsidR="00AB3E28" w:rsidRPr="002D6C2F">
        <w:rPr>
          <w:rFonts w:ascii="Angsana New" w:hAnsi="Angsana New"/>
          <w:sz w:val="30"/>
          <w:szCs w:val="30"/>
        </w:rPr>
        <w:t>622.58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bookmarkEnd w:id="28"/>
      <w:r w:rsidRPr="002D6C2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D6C2F">
        <w:rPr>
          <w:rFonts w:ascii="Angsana New" w:hAnsi="Angsana New"/>
          <w:i/>
          <w:iCs/>
          <w:sz w:val="30"/>
          <w:szCs w:val="30"/>
          <w:cs/>
        </w:rPr>
        <w:t>(</w:t>
      </w:r>
      <w:r w:rsidRPr="002D6C2F">
        <w:rPr>
          <w:rFonts w:ascii="Angsana New" w:hAnsi="Angsana New"/>
          <w:i/>
          <w:iCs/>
          <w:sz w:val="30"/>
          <w:szCs w:val="30"/>
        </w:rPr>
        <w:t>25</w:t>
      </w:r>
      <w:r w:rsidR="00EE3FF9" w:rsidRPr="00EE3FF9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AB3E28" w:rsidRPr="002D6C2F">
        <w:rPr>
          <w:rFonts w:ascii="Angsana New" w:hAnsi="Angsana New"/>
          <w:i/>
          <w:iCs/>
          <w:sz w:val="30"/>
          <w:szCs w:val="30"/>
        </w:rPr>
        <w:t>6</w:t>
      </w:r>
      <w:r w:rsidRPr="002D6C2F">
        <w:rPr>
          <w:rFonts w:ascii="Angsana New" w:hAnsi="Angsana New"/>
          <w:i/>
          <w:iCs/>
          <w:sz w:val="30"/>
          <w:szCs w:val="30"/>
        </w:rPr>
        <w:t xml:space="preserve"> </w:t>
      </w:r>
      <w:r w:rsidRPr="002D6C2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77038">
        <w:rPr>
          <w:rFonts w:ascii="Angsana New" w:hAnsi="Angsana New"/>
          <w:i/>
          <w:iCs/>
          <w:sz w:val="30"/>
          <w:szCs w:val="30"/>
        </w:rPr>
        <w:t>554</w:t>
      </w:r>
      <w:r w:rsidR="0004309F" w:rsidRPr="002D6C2F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77038">
        <w:rPr>
          <w:rFonts w:ascii="Angsana New" w:hAnsi="Angsana New"/>
          <w:i/>
          <w:iCs/>
          <w:sz w:val="30"/>
          <w:szCs w:val="30"/>
        </w:rPr>
        <w:t>34</w:t>
      </w:r>
      <w:r w:rsidR="00AB3E28" w:rsidRPr="002D6C2F">
        <w:rPr>
          <w:rFonts w:ascii="Angsana New" w:hAnsi="Angsana New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D6C2F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>
        <w:rPr>
          <w:rFonts w:ascii="Angsana New" w:hAnsi="Angsana New"/>
          <w:sz w:val="30"/>
          <w:szCs w:val="30"/>
        </w:rPr>
        <w:t>1</w:t>
      </w:r>
      <w:r w:rsidR="00980F65" w:rsidRPr="002D6C2F">
        <w:rPr>
          <w:rFonts w:ascii="Angsana New" w:hAnsi="Angsana New"/>
          <w:sz w:val="30"/>
          <w:szCs w:val="30"/>
        </w:rPr>
        <w:t>4</w:t>
      </w:r>
      <w:r w:rsidRPr="002D6C2F">
        <w:rPr>
          <w:rFonts w:ascii="Angsana New" w:hAnsi="Angsana New"/>
          <w:sz w:val="30"/>
          <w:szCs w:val="30"/>
          <w:cs/>
        </w:rPr>
        <w:t>)</w:t>
      </w:r>
    </w:p>
    <w:p w14:paraId="6B121800" w14:textId="77777777" w:rsidR="00575385" w:rsidRPr="002D6C2F" w:rsidRDefault="00575385" w:rsidP="00575385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</w:p>
    <w:p w14:paraId="1DE4ED30" w14:textId="77777777" w:rsidR="00CC489C" w:rsidRPr="002D6C2F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F47868" w:rsidRPr="002D6C2F">
        <w:rPr>
          <w:rFonts w:ascii="Angsana New" w:hAnsi="Angsana New"/>
          <w:b/>
          <w:bCs/>
          <w:sz w:val="30"/>
          <w:szCs w:val="30"/>
        </w:rPr>
        <w:t>2</w:t>
      </w:r>
      <w:r w:rsidR="00155C2C" w:rsidRPr="002D6C2F">
        <w:rPr>
          <w:rFonts w:ascii="Angsana New" w:hAnsi="Angsana New"/>
          <w:b/>
          <w:bCs/>
          <w:sz w:val="30"/>
          <w:szCs w:val="30"/>
        </w:rPr>
        <w:tab/>
      </w:r>
      <w:r w:rsidR="00CC489C" w:rsidRPr="002D6C2F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722DDE6F" w:rsidR="00CC489C" w:rsidRPr="002D6C2F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2D6C2F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2D6C2F">
        <w:rPr>
          <w:rFonts w:ascii="Angsana New" w:hAnsi="Angsana New"/>
          <w:sz w:val="30"/>
          <w:szCs w:val="30"/>
          <w:cs/>
        </w:rPr>
        <w:t>สำหรับงวด</w:t>
      </w:r>
      <w:r w:rsidR="00002638" w:rsidRPr="002D6C2F">
        <w:rPr>
          <w:rFonts w:ascii="Angsana New" w:hAnsi="Angsana New" w:hint="cs"/>
          <w:sz w:val="30"/>
          <w:szCs w:val="30"/>
          <w:cs/>
        </w:rPr>
        <w:t>สาม</w:t>
      </w:r>
      <w:r w:rsidR="00514FB3" w:rsidRPr="002D6C2F">
        <w:rPr>
          <w:rFonts w:ascii="Angsana New" w:hAnsi="Angsana New" w:hint="cs"/>
          <w:sz w:val="30"/>
          <w:szCs w:val="30"/>
          <w:cs/>
        </w:rPr>
        <w:t>เดือน</w:t>
      </w:r>
      <w:r w:rsidR="00002638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D6C2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57BA3" w:rsidRPr="002D6C2F">
        <w:rPr>
          <w:rFonts w:ascii="Angsana New" w:hAnsi="Angsana New"/>
          <w:sz w:val="30"/>
          <w:szCs w:val="30"/>
        </w:rPr>
        <w:t>31</w:t>
      </w:r>
      <w:r w:rsidR="009935C7" w:rsidRPr="002D6C2F">
        <w:rPr>
          <w:rFonts w:ascii="Angsana New" w:hAnsi="Angsana New"/>
          <w:sz w:val="30"/>
          <w:szCs w:val="30"/>
          <w:cs/>
        </w:rPr>
        <w:t xml:space="preserve"> มีนาคม</w:t>
      </w:r>
      <w:r w:rsidR="00757BA3" w:rsidRPr="002D6C2F">
        <w:rPr>
          <w:rFonts w:ascii="Angsana New" w:hAnsi="Angsana New"/>
          <w:sz w:val="30"/>
          <w:szCs w:val="30"/>
        </w:rPr>
        <w:t xml:space="preserve"> 2567</w:t>
      </w:r>
      <w:r w:rsidRPr="002D6C2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2D6C2F" w:rsidRDefault="00CD07CB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2160"/>
      </w:tblGrid>
      <w:tr w:rsidR="00CD07CB" w:rsidRPr="002D6C2F" w14:paraId="621AF68F" w14:textId="77777777" w:rsidTr="003D28EB">
        <w:tc>
          <w:tcPr>
            <w:tcW w:w="4770" w:type="dxa"/>
          </w:tcPr>
          <w:p w14:paraId="27AB73DC" w14:textId="77777777" w:rsidR="00CD07CB" w:rsidRPr="002D6C2F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9" w:name="_Hlk166344171"/>
          </w:p>
        </w:tc>
        <w:tc>
          <w:tcPr>
            <w:tcW w:w="1890" w:type="dxa"/>
          </w:tcPr>
          <w:p w14:paraId="77889589" w14:textId="77777777" w:rsidR="00CD07CB" w:rsidRPr="002D6C2F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DDA812" w14:textId="77777777" w:rsidR="00CD07CB" w:rsidRPr="002D6C2F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B85ABC1" w14:textId="77777777" w:rsidR="00CD07CB" w:rsidRPr="002D6C2F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07CB" w:rsidRPr="002D6C2F" w14:paraId="6FBBF403" w14:textId="77777777" w:rsidTr="003D28EB">
        <w:tc>
          <w:tcPr>
            <w:tcW w:w="4770" w:type="dxa"/>
          </w:tcPr>
          <w:p w14:paraId="3F71B7EC" w14:textId="77777777" w:rsidR="00CD07CB" w:rsidRPr="002D6C2F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08A9A8C3" w14:textId="77777777" w:rsidR="00CD07CB" w:rsidRPr="002D6C2F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D07CB" w:rsidRPr="002D6C2F" w14:paraId="63378DD8" w14:textId="77777777" w:rsidTr="003D28EB">
        <w:tc>
          <w:tcPr>
            <w:tcW w:w="4770" w:type="dxa"/>
          </w:tcPr>
          <w:p w14:paraId="434315EE" w14:textId="5770213B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90" w:type="dxa"/>
          </w:tcPr>
          <w:p w14:paraId="7FAD1377" w14:textId="3501DAE6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  <w:tc>
          <w:tcPr>
            <w:tcW w:w="270" w:type="dxa"/>
          </w:tcPr>
          <w:p w14:paraId="2DD0AB6D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94D3D5B" w14:textId="42C5C4C1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63,327</w:t>
            </w:r>
          </w:p>
        </w:tc>
      </w:tr>
      <w:tr w:rsidR="00CD07CB" w:rsidRPr="002D6C2F" w14:paraId="75CF8DF7" w14:textId="77777777" w:rsidTr="003D28EB">
        <w:tc>
          <w:tcPr>
            <w:tcW w:w="4770" w:type="dxa"/>
          </w:tcPr>
          <w:p w14:paraId="654983BD" w14:textId="2E49005A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04FD58E" w14:textId="0073A3C1" w:rsidR="00CD07CB" w:rsidRPr="002D6C2F" w:rsidRDefault="00DC5B76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70" w:type="dxa"/>
          </w:tcPr>
          <w:p w14:paraId="21C09802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4943C05" w14:textId="59A4DFA5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2D6C2F" w14:paraId="02B496D6" w14:textId="77777777" w:rsidTr="003D28EB">
        <w:tc>
          <w:tcPr>
            <w:tcW w:w="4770" w:type="dxa"/>
          </w:tcPr>
          <w:p w14:paraId="3D759EE4" w14:textId="54137746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14:paraId="645D5F5A" w14:textId="6207C269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</w:t>
            </w:r>
            <w:r w:rsidR="00C971C7" w:rsidRPr="002D6C2F">
              <w:rPr>
                <w:rFonts w:ascii="Angsana New" w:hAnsi="Angsana New"/>
                <w:sz w:val="30"/>
                <w:szCs w:val="30"/>
              </w:rPr>
              <w:t>17,257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1FFE52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F6C8EF0" w14:textId="188FAAAA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</w:t>
            </w:r>
            <w:r w:rsidR="00C971C7" w:rsidRPr="002D6C2F">
              <w:rPr>
                <w:rFonts w:ascii="Angsana New" w:hAnsi="Angsana New"/>
                <w:sz w:val="30"/>
                <w:szCs w:val="30"/>
              </w:rPr>
              <w:t>17,257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2D6C2F" w14:paraId="3E3519BD" w14:textId="77777777" w:rsidTr="003D28EB">
        <w:tc>
          <w:tcPr>
            <w:tcW w:w="4770" w:type="dxa"/>
          </w:tcPr>
          <w:p w14:paraId="5BBCCC56" w14:textId="1474B43C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74F7EF69" w14:textId="1FC3AF7F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(2,8</w:t>
            </w:r>
            <w:r w:rsidR="00DC5B76" w:rsidRPr="002D6C2F">
              <w:rPr>
                <w:rFonts w:ascii="Angsana New" w:hAnsi="Angsana New"/>
                <w:sz w:val="30"/>
                <w:szCs w:val="30"/>
              </w:rPr>
              <w:t>41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8C73B26" w14:textId="099F127A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(2,819)</w:t>
            </w:r>
          </w:p>
        </w:tc>
      </w:tr>
      <w:tr w:rsidR="00CD07CB" w:rsidRPr="002D6C2F" w14:paraId="21F6288A" w14:textId="77777777" w:rsidTr="00CD07CB">
        <w:tc>
          <w:tcPr>
            <w:tcW w:w="4770" w:type="dxa"/>
          </w:tcPr>
          <w:p w14:paraId="7B65A1EE" w14:textId="11C918A9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021276" w14:textId="47E4F697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AFB08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DCD244B" w14:textId="36947F6E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2D6C2F" w14:paraId="38BC53BD" w14:textId="77777777" w:rsidTr="00CD07CB">
        <w:tc>
          <w:tcPr>
            <w:tcW w:w="4770" w:type="dxa"/>
          </w:tcPr>
          <w:p w14:paraId="739DB4AA" w14:textId="2D272DDB" w:rsidR="00CD07CB" w:rsidRPr="002D6C2F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41D0FFB5" w:rsidR="00CD07CB" w:rsidRPr="002D6C2F" w:rsidRDefault="00C971C7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44,444</w:t>
            </w:r>
          </w:p>
        </w:tc>
        <w:tc>
          <w:tcPr>
            <w:tcW w:w="270" w:type="dxa"/>
          </w:tcPr>
          <w:p w14:paraId="2BC45B8D" w14:textId="77777777" w:rsidR="00CD07CB" w:rsidRPr="002D6C2F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6D432DC1" w:rsidR="00CD07CB" w:rsidRPr="002D6C2F" w:rsidRDefault="00C971C7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43,251</w:t>
            </w:r>
          </w:p>
        </w:tc>
      </w:tr>
      <w:bookmarkEnd w:id="29"/>
    </w:tbl>
    <w:p w14:paraId="11CDA452" w14:textId="77777777" w:rsidR="00672699" w:rsidRPr="002D6C2F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D8046E" w14:textId="77777777" w:rsidR="00575385" w:rsidRDefault="00575385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25A1FA" w14:textId="31C9E161" w:rsidR="00155C2C" w:rsidRPr="002D6C2F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CC489C" w:rsidRPr="002D6C2F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2D6C2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3C3B289" w14:textId="0E52A2A4" w:rsidR="009C0413" w:rsidRPr="002D6C2F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7B3688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 xml:space="preserve">มีดังนี้  </w:t>
      </w: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31137A" w:rsidRPr="002D6C2F" w14:paraId="360DDE80" w14:textId="77777777" w:rsidTr="00F76FA5">
        <w:tc>
          <w:tcPr>
            <w:tcW w:w="3827" w:type="dxa"/>
          </w:tcPr>
          <w:p w14:paraId="15A50CE3" w14:textId="77777777" w:rsidR="006C7CDA" w:rsidRPr="002D6C2F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77EC0F24" w14:textId="38017301" w:rsidR="006C7CDA" w:rsidRPr="002D6C2F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6D654D82" w14:textId="77777777" w:rsidTr="005D401E">
        <w:tc>
          <w:tcPr>
            <w:tcW w:w="3827" w:type="dxa"/>
          </w:tcPr>
          <w:p w14:paraId="4D1DA93E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5F29A13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470D899E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137A" w:rsidRPr="002D6C2F" w14:paraId="73E00777" w14:textId="77777777" w:rsidTr="00E27E47">
        <w:tc>
          <w:tcPr>
            <w:tcW w:w="3827" w:type="dxa"/>
          </w:tcPr>
          <w:p w14:paraId="625B6FA2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D679FB" w14:textId="0FE13550" w:rsidR="00F64E8A" w:rsidRPr="002D6C2F" w:rsidRDefault="007C19C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64E8A" w:rsidRPr="002D6C2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0712941D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EC8CEA9" w14:textId="22830FB9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28AD1717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35BA433" w14:textId="63EDCFA6" w:rsidR="00F64E8A" w:rsidRPr="002D6C2F" w:rsidRDefault="007C19C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F64E8A" w:rsidRPr="002D6C2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3DB70002" w14:textId="77777777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883182" w14:textId="0675FBA1" w:rsidR="00F64E8A" w:rsidRPr="002D6C2F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31137A" w:rsidRPr="002D6C2F" w14:paraId="015DD5E6" w14:textId="77777777" w:rsidTr="004B7ADD">
        <w:trPr>
          <w:gridAfter w:val="1"/>
          <w:wAfter w:w="143" w:type="dxa"/>
        </w:trPr>
        <w:tc>
          <w:tcPr>
            <w:tcW w:w="3827" w:type="dxa"/>
          </w:tcPr>
          <w:p w14:paraId="748B45C1" w14:textId="77777777" w:rsidR="00FC47EA" w:rsidRPr="002D6C2F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1E00021D" w14:textId="77777777" w:rsidR="00FC47EA" w:rsidRPr="002D6C2F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3688" w:rsidRPr="002D6C2F" w14:paraId="66F9EA58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07E39759" w14:textId="77777777" w:rsidR="007B3688" w:rsidRPr="002D6C2F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131ED0D" w14:textId="0BF2DED7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</w:t>
            </w:r>
            <w:r w:rsidR="00EE3FF9" w:rsidRPr="00EE3FF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67</w:t>
            </w:r>
          </w:p>
        </w:tc>
        <w:tc>
          <w:tcPr>
            <w:tcW w:w="284" w:type="dxa"/>
          </w:tcPr>
          <w:p w14:paraId="335FE826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159C27D" w14:textId="13DCF06E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6B86F03A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2BAD177" w14:textId="764F15A6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83" w:type="dxa"/>
            <w:gridSpan w:val="2"/>
          </w:tcPr>
          <w:p w14:paraId="440292EE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1CB7FFD" w14:textId="42A35E9A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7B3688" w:rsidRPr="002D6C2F" w14:paraId="4A9C573F" w14:textId="77777777" w:rsidTr="00E27E47">
        <w:trPr>
          <w:gridAfter w:val="1"/>
          <w:wAfter w:w="143" w:type="dxa"/>
        </w:trPr>
        <w:tc>
          <w:tcPr>
            <w:tcW w:w="3827" w:type="dxa"/>
          </w:tcPr>
          <w:p w14:paraId="1CA01F37" w14:textId="77777777" w:rsidR="007B3688" w:rsidRPr="002D6C2F" w:rsidRDefault="007B3688" w:rsidP="007B3688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45DA5460" w14:textId="7B85156C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84" w:type="dxa"/>
          </w:tcPr>
          <w:p w14:paraId="63E3C715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4595329" w14:textId="0EB9249B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61D82043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B5A9869" w14:textId="7D6D6298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83" w:type="dxa"/>
            <w:gridSpan w:val="2"/>
          </w:tcPr>
          <w:p w14:paraId="1D95C778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611F979" w14:textId="5EA90553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7B3688" w:rsidRPr="002D6C2F" w14:paraId="19772A2C" w14:textId="77777777" w:rsidTr="0070190D">
        <w:trPr>
          <w:gridAfter w:val="1"/>
          <w:wAfter w:w="143" w:type="dxa"/>
        </w:trPr>
        <w:tc>
          <w:tcPr>
            <w:tcW w:w="3827" w:type="dxa"/>
          </w:tcPr>
          <w:p w14:paraId="6ACBDFE1" w14:textId="77777777" w:rsidR="007B3688" w:rsidRPr="002D6C2F" w:rsidRDefault="007B3688" w:rsidP="007B3688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8AC55" w14:textId="3A5294A6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</w:t>
            </w:r>
            <w:r w:rsidR="00EE3FF9" w:rsidRPr="00EE3FF9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284" w:type="dxa"/>
            <w:vAlign w:val="bottom"/>
          </w:tcPr>
          <w:p w14:paraId="26D7FA71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AF986B" w14:textId="675D0D6E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597712C4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D77F" w14:textId="77777777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55B30B5C" w14:textId="77777777" w:rsidR="007B3688" w:rsidRPr="002D6C2F" w:rsidRDefault="007B3688" w:rsidP="007B3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7BBA9" w14:textId="0ED72352" w:rsidR="007B3688" w:rsidRPr="002D6C2F" w:rsidRDefault="007B3688" w:rsidP="007B36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99A36B" w14:textId="77777777" w:rsidR="00CD2ECB" w:rsidRPr="002D6C2F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</w:rPr>
      </w:pPr>
    </w:p>
    <w:p w14:paraId="00BCEE3F" w14:textId="77777777" w:rsidR="00F14210" w:rsidRPr="002D6C2F" w:rsidRDefault="00F14210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D067968" w14:textId="77777777" w:rsidR="00F14210" w:rsidRPr="002D6C2F" w:rsidRDefault="00F14210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tbl>
      <w:tblPr>
        <w:tblW w:w="9641" w:type="dxa"/>
        <w:tblInd w:w="284" w:type="dxa"/>
        <w:tblLook w:val="01E0" w:firstRow="1" w:lastRow="1" w:firstColumn="1" w:lastColumn="1" w:noHBand="0" w:noVBand="0"/>
      </w:tblPr>
      <w:tblGrid>
        <w:gridCol w:w="3827"/>
        <w:gridCol w:w="1276"/>
        <w:gridCol w:w="284"/>
        <w:gridCol w:w="1276"/>
        <w:gridCol w:w="283"/>
        <w:gridCol w:w="143"/>
        <w:gridCol w:w="992"/>
        <w:gridCol w:w="143"/>
        <w:gridCol w:w="140"/>
        <w:gridCol w:w="143"/>
        <w:gridCol w:w="991"/>
        <w:gridCol w:w="143"/>
      </w:tblGrid>
      <w:tr w:rsidR="00F14210" w:rsidRPr="002D6C2F" w14:paraId="56E271C7" w14:textId="77777777" w:rsidTr="003D28EB">
        <w:tc>
          <w:tcPr>
            <w:tcW w:w="3827" w:type="dxa"/>
          </w:tcPr>
          <w:p w14:paraId="0AD1B334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814" w:type="dxa"/>
            <w:gridSpan w:val="11"/>
            <w:vAlign w:val="center"/>
          </w:tcPr>
          <w:p w14:paraId="29D476E8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210" w:rsidRPr="002D6C2F" w14:paraId="17D80416" w14:textId="77777777" w:rsidTr="003D28EB">
        <w:tc>
          <w:tcPr>
            <w:tcW w:w="3827" w:type="dxa"/>
          </w:tcPr>
          <w:p w14:paraId="4833D4C8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776CF4E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978" w:type="dxa"/>
            <w:gridSpan w:val="8"/>
          </w:tcPr>
          <w:p w14:paraId="73FBA439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14210" w:rsidRPr="002D6C2F" w14:paraId="7F0C083F" w14:textId="77777777" w:rsidTr="003D28EB">
        <w:tc>
          <w:tcPr>
            <w:tcW w:w="3827" w:type="dxa"/>
          </w:tcPr>
          <w:p w14:paraId="552190B0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3B8A1D5" w14:textId="74ED29D1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4" w:type="dxa"/>
            <w:vAlign w:val="center"/>
          </w:tcPr>
          <w:p w14:paraId="5D251F73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346C05" w14:textId="5F0D308B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426" w:type="dxa"/>
            <w:gridSpan w:val="2"/>
          </w:tcPr>
          <w:p w14:paraId="1A20F594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7D79E8AF" w14:textId="0B72B77F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83" w:type="dxa"/>
            <w:gridSpan w:val="2"/>
            <w:vAlign w:val="center"/>
          </w:tcPr>
          <w:p w14:paraId="48E06B13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788826" w14:textId="2530CCB1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F14210" w:rsidRPr="002D6C2F" w14:paraId="3FBDED74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0BA54F0D" w14:textId="77777777" w:rsidR="00F14210" w:rsidRPr="002D6C2F" w:rsidRDefault="00F14210" w:rsidP="003D28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10"/>
          </w:tcPr>
          <w:p w14:paraId="5FD66A6E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14210" w:rsidRPr="002D6C2F" w14:paraId="3BCCC17A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744B5FC4" w14:textId="77777777" w:rsidR="00F14210" w:rsidRPr="002D6C2F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AA5E03C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27,454</w:t>
            </w:r>
          </w:p>
        </w:tc>
        <w:tc>
          <w:tcPr>
            <w:tcW w:w="284" w:type="dxa"/>
          </w:tcPr>
          <w:p w14:paraId="1898255B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FDDD972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25,674</w:t>
            </w:r>
          </w:p>
        </w:tc>
        <w:tc>
          <w:tcPr>
            <w:tcW w:w="283" w:type="dxa"/>
          </w:tcPr>
          <w:p w14:paraId="1CEBA589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173A3850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83" w:type="dxa"/>
            <w:gridSpan w:val="2"/>
          </w:tcPr>
          <w:p w14:paraId="2F8F09BD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D7565BD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F14210" w:rsidRPr="002D6C2F" w14:paraId="34542C44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3927398A" w14:textId="77777777" w:rsidR="00F14210" w:rsidRPr="002D6C2F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30D74344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84" w:type="dxa"/>
          </w:tcPr>
          <w:p w14:paraId="4D3C6344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B90032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283" w:type="dxa"/>
          </w:tcPr>
          <w:p w14:paraId="7449457E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gridSpan w:val="2"/>
          </w:tcPr>
          <w:p w14:paraId="39FBEFFB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83" w:type="dxa"/>
            <w:gridSpan w:val="2"/>
          </w:tcPr>
          <w:p w14:paraId="113237BE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E913968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</w:t>
            </w:r>
          </w:p>
        </w:tc>
      </w:tr>
      <w:tr w:rsidR="00F14210" w:rsidRPr="002D6C2F" w14:paraId="6B9B16CD" w14:textId="77777777" w:rsidTr="003D28EB">
        <w:trPr>
          <w:gridAfter w:val="1"/>
          <w:wAfter w:w="143" w:type="dxa"/>
        </w:trPr>
        <w:tc>
          <w:tcPr>
            <w:tcW w:w="3827" w:type="dxa"/>
          </w:tcPr>
          <w:p w14:paraId="1C32EC3F" w14:textId="77777777" w:rsidR="00F14210" w:rsidRPr="002D6C2F" w:rsidRDefault="00F14210" w:rsidP="003D28EB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DE18F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27,417</w:t>
            </w:r>
          </w:p>
        </w:tc>
        <w:tc>
          <w:tcPr>
            <w:tcW w:w="284" w:type="dxa"/>
            <w:vAlign w:val="bottom"/>
          </w:tcPr>
          <w:p w14:paraId="0BE31F64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37FD25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25,505</w:t>
            </w:r>
          </w:p>
        </w:tc>
        <w:tc>
          <w:tcPr>
            <w:tcW w:w="283" w:type="dxa"/>
            <w:vAlign w:val="bottom"/>
          </w:tcPr>
          <w:p w14:paraId="35F748A9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5B86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  -</w:t>
            </w:r>
          </w:p>
        </w:tc>
        <w:tc>
          <w:tcPr>
            <w:tcW w:w="283" w:type="dxa"/>
            <w:gridSpan w:val="2"/>
            <w:vAlign w:val="bottom"/>
          </w:tcPr>
          <w:p w14:paraId="4AE3259B" w14:textId="77777777" w:rsidR="00F14210" w:rsidRPr="002D6C2F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683CD" w14:textId="77777777" w:rsidR="00F14210" w:rsidRPr="002D6C2F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75EE7C" w14:textId="77777777" w:rsidR="006E2DBF" w:rsidRPr="002D6C2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6D4AFA50" w14:textId="77777777" w:rsidR="006E2DBF" w:rsidRPr="002D6C2F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56A1DEEC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4C5832DE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2EA6DA4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60F9BBC1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7C6E365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195BFB1E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136D3BA3" w14:textId="77777777" w:rsidR="00575385" w:rsidRDefault="00575385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A23FC6D" w14:textId="637D0C7D" w:rsidR="00B17CF3" w:rsidRPr="002D6C2F" w:rsidRDefault="00B17CF3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lastRenderedPageBreak/>
        <w:t>รายกา</w:t>
      </w:r>
      <w:r w:rsidR="00264E61" w:rsidRPr="002D6C2F">
        <w:rPr>
          <w:rFonts w:ascii="Angsana New" w:hAnsi="Angsana New" w:hint="cs"/>
          <w:sz w:val="30"/>
          <w:szCs w:val="30"/>
          <w:cs/>
        </w:rPr>
        <w:t>ร</w:t>
      </w:r>
      <w:r w:rsidRPr="002D6C2F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2D6C2F">
        <w:rPr>
          <w:rFonts w:ascii="Angsana New" w:hAnsi="Angsana New"/>
          <w:sz w:val="30"/>
          <w:szCs w:val="30"/>
          <w:cs/>
        </w:rPr>
        <w:t>สำหรับงวด</w:t>
      </w:r>
      <w:r w:rsidR="00CC33D5" w:rsidRPr="002D6C2F">
        <w:rPr>
          <w:rFonts w:ascii="Angsana New" w:hAnsi="Angsana New" w:hint="cs"/>
          <w:sz w:val="30"/>
          <w:szCs w:val="30"/>
          <w:cs/>
        </w:rPr>
        <w:t>สาม</w:t>
      </w:r>
      <w:r w:rsidR="00514FB3" w:rsidRPr="002D6C2F">
        <w:rPr>
          <w:rFonts w:ascii="Angsana New" w:hAnsi="Angsana New" w:hint="cs"/>
          <w:sz w:val="30"/>
          <w:szCs w:val="30"/>
          <w:cs/>
        </w:rPr>
        <w:t>เดือน</w:t>
      </w:r>
      <w:r w:rsidR="00C23942" w:rsidRPr="002D6C2F">
        <w:rPr>
          <w:rFonts w:ascii="Angsana New" w:hAnsi="Angsana New"/>
          <w:sz w:val="30"/>
          <w:szCs w:val="30"/>
          <w:cs/>
        </w:rPr>
        <w:t>สิ้นสุดวันที่</w:t>
      </w:r>
      <w:r w:rsidR="00CC33D5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EE3FF9" w:rsidRPr="00EE3FF9">
        <w:rPr>
          <w:rFonts w:ascii="Angsana New" w:hAnsi="Angsana New"/>
          <w:sz w:val="30"/>
          <w:szCs w:val="30"/>
          <w:lang w:val="en-GB"/>
        </w:rPr>
        <w:t>31</w:t>
      </w:r>
      <w:r w:rsidR="00CC33D5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EE3FF9" w:rsidRPr="00EE3FF9">
        <w:rPr>
          <w:rFonts w:ascii="Angsana New" w:hAnsi="Angsana New"/>
          <w:sz w:val="30"/>
          <w:szCs w:val="30"/>
          <w:lang w:val="en-GB"/>
        </w:rPr>
        <w:t>256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7</w:t>
      </w:r>
      <w:r w:rsidR="002164CD"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1137A" w:rsidRPr="002D6C2F" w14:paraId="71F6DCAD" w14:textId="77777777" w:rsidTr="00F76FA5">
        <w:trPr>
          <w:trHeight w:val="80"/>
          <w:tblHeader/>
        </w:trPr>
        <w:tc>
          <w:tcPr>
            <w:tcW w:w="4722" w:type="dxa"/>
          </w:tcPr>
          <w:p w14:paraId="1197B871" w14:textId="77777777" w:rsidR="00CD7B18" w:rsidRPr="002D6C2F" w:rsidRDefault="00CD7B18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48B8E89" w14:textId="77777777" w:rsidR="00CD7B18" w:rsidRPr="002D6C2F" w:rsidRDefault="00CD7B18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78E7DC2F" w14:textId="2BF5CCBE" w:rsidR="00CD7B18" w:rsidRPr="002D6C2F" w:rsidRDefault="00CD7B18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137A" w:rsidRPr="002D6C2F" w14:paraId="5A5DC463" w14:textId="77777777" w:rsidTr="00CC1DB2">
        <w:trPr>
          <w:trHeight w:val="80"/>
          <w:tblHeader/>
        </w:trPr>
        <w:tc>
          <w:tcPr>
            <w:tcW w:w="4722" w:type="dxa"/>
          </w:tcPr>
          <w:p w14:paraId="267CBE61" w14:textId="77777777" w:rsidR="00F10F13" w:rsidRPr="002D6C2F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A04783" w14:textId="77777777" w:rsidR="00F10F13" w:rsidRPr="002D6C2F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11E42FE1" w14:textId="079D1AEB" w:rsidR="00F10F13" w:rsidRPr="002D6C2F" w:rsidRDefault="00F10F13" w:rsidP="0064198D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D6C2F">
              <w:rPr>
                <w:rFonts w:ascii="Angsana New" w:hAnsi="Angsana New"/>
                <w:sz w:val="26"/>
                <w:szCs w:val="26"/>
              </w:rPr>
              <w:t>1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3514CC" w:rsidRPr="002D6C2F">
              <w:rPr>
                <w:rFonts w:ascii="Angsana New" w:hAnsi="Angsana New"/>
                <w:sz w:val="26"/>
                <w:szCs w:val="26"/>
              </w:rPr>
              <w:t>7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7A0D828F" w14:textId="77777777" w:rsidR="00F10F13" w:rsidRPr="002D6C2F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568E26" w14:textId="77777777" w:rsidR="00F10F13" w:rsidRPr="002D6C2F" w:rsidRDefault="00F10F13" w:rsidP="0064198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2D6C2F">
              <w:rPr>
                <w:rFonts w:ascii="Angsana New" w:hAnsi="Angsana New"/>
                <w:sz w:val="26"/>
                <w:szCs w:val="26"/>
              </w:rPr>
              <w:br/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5A983EB7" w14:textId="77777777" w:rsidR="00F10F13" w:rsidRPr="002D6C2F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1DAAD683" w14:textId="77777777" w:rsidR="00F10F13" w:rsidRPr="002D6C2F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3DF425DF" w14:textId="7441897C" w:rsidR="00F10F13" w:rsidRPr="002D6C2F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935C7"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935C7" w:rsidRPr="002D6C2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3514CC" w:rsidRPr="002D6C2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1137A" w:rsidRPr="002D6C2F" w14:paraId="76DBE60A" w14:textId="77777777" w:rsidTr="00CC1DB2">
        <w:trPr>
          <w:trHeight w:val="80"/>
          <w:tblHeader/>
        </w:trPr>
        <w:tc>
          <w:tcPr>
            <w:tcW w:w="4722" w:type="dxa"/>
          </w:tcPr>
          <w:p w14:paraId="5A43E4C7" w14:textId="77777777" w:rsidR="00F10F13" w:rsidRPr="002D6C2F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9AC85D3" w14:textId="77777777" w:rsidR="00F10F13" w:rsidRPr="002D6C2F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A96E031" w14:textId="77777777" w:rsidR="00F10F13" w:rsidRPr="002D6C2F" w:rsidRDefault="00F10F13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23B169" w14:textId="77777777" w:rsidR="00F10F13" w:rsidRPr="002D6C2F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959DB6B" w14:textId="77777777" w:rsidR="00F10F13" w:rsidRPr="002D6C2F" w:rsidRDefault="00F10F13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="00F2641A" w:rsidRPr="002D6C2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C77654" w:rsidRPr="002D6C2F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77435C47" w14:textId="77777777" w:rsidR="00F10F13" w:rsidRPr="002D6C2F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6E3809C6" w14:textId="77777777" w:rsidR="00F10F13" w:rsidRPr="002D6C2F" w:rsidRDefault="00F10F13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137A" w:rsidRPr="002D6C2F" w14:paraId="29C1F0CF" w14:textId="77777777" w:rsidTr="00CC1DB2">
        <w:trPr>
          <w:trHeight w:val="80"/>
          <w:tblHeader/>
        </w:trPr>
        <w:tc>
          <w:tcPr>
            <w:tcW w:w="4722" w:type="dxa"/>
          </w:tcPr>
          <w:p w14:paraId="6D150A3C" w14:textId="77777777" w:rsidR="00F10F13" w:rsidRPr="002D6C2F" w:rsidRDefault="00F10F13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B36A2B2" w14:textId="77777777" w:rsidR="00F10F13" w:rsidRPr="002D6C2F" w:rsidRDefault="00F10F13" w:rsidP="00FD7E60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5A0C6D17" w14:textId="77777777" w:rsidR="00F10F13" w:rsidRPr="002D6C2F" w:rsidRDefault="00F10F13" w:rsidP="00FD7E60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1137A" w:rsidRPr="002D6C2F" w14:paraId="46FF3B88" w14:textId="77777777" w:rsidTr="00CC1DB2">
        <w:trPr>
          <w:trHeight w:val="80"/>
        </w:trPr>
        <w:tc>
          <w:tcPr>
            <w:tcW w:w="4722" w:type="dxa"/>
          </w:tcPr>
          <w:p w14:paraId="10400CCB" w14:textId="77777777" w:rsidR="00F10F13" w:rsidRPr="002D6C2F" w:rsidRDefault="00F10F13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04378830" w14:textId="77777777" w:rsidR="00F10F13" w:rsidRPr="002D6C2F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61705501" w14:textId="77777777" w:rsidR="00F10F13" w:rsidRPr="002D6C2F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D79F0B7" w14:textId="77777777" w:rsidR="00F10F13" w:rsidRPr="002D6C2F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A145ECB" w14:textId="77777777" w:rsidR="00F10F13" w:rsidRPr="002D6C2F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A856212" w14:textId="77777777" w:rsidR="00F10F13" w:rsidRPr="002D6C2F" w:rsidRDefault="00F10F13" w:rsidP="00FD7E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A101B97" w14:textId="77777777" w:rsidR="00F10F13" w:rsidRPr="002D6C2F" w:rsidRDefault="00F10F13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D6C2F" w14:paraId="2B12A595" w14:textId="77777777" w:rsidTr="00CC1DB2">
        <w:trPr>
          <w:trHeight w:val="80"/>
        </w:trPr>
        <w:tc>
          <w:tcPr>
            <w:tcW w:w="4722" w:type="dxa"/>
          </w:tcPr>
          <w:p w14:paraId="489BBBC7" w14:textId="77777777" w:rsidR="00F10F13" w:rsidRPr="002D6C2F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197FA64D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11B85C1" w14:textId="68B456B1" w:rsidR="00F10F13" w:rsidRPr="002D6C2F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82" w:type="dxa"/>
            <w:vAlign w:val="bottom"/>
          </w:tcPr>
          <w:p w14:paraId="27E71648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74E8179" w14:textId="448C6311" w:rsidR="00F10F13" w:rsidRPr="002D6C2F" w:rsidRDefault="003514CC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1,512</w:t>
            </w:r>
          </w:p>
        </w:tc>
        <w:tc>
          <w:tcPr>
            <w:tcW w:w="179" w:type="dxa"/>
          </w:tcPr>
          <w:p w14:paraId="49C9FD70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0C7C8A" w14:textId="5FC31A79" w:rsidR="00F10F13" w:rsidRPr="002D6C2F" w:rsidRDefault="003514CC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15,201</w:t>
            </w:r>
          </w:p>
        </w:tc>
      </w:tr>
      <w:tr w:rsidR="0031137A" w:rsidRPr="002D6C2F" w14:paraId="276BDE83" w14:textId="77777777" w:rsidTr="00CC1DB2">
        <w:trPr>
          <w:trHeight w:val="80"/>
        </w:trPr>
        <w:tc>
          <w:tcPr>
            <w:tcW w:w="4722" w:type="dxa"/>
          </w:tcPr>
          <w:p w14:paraId="05670ABE" w14:textId="77777777" w:rsidR="00F10F13" w:rsidRPr="002D6C2F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5D13C4AF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A6D471D" w14:textId="5744D3C1" w:rsidR="00F10F13" w:rsidRPr="002D6C2F" w:rsidRDefault="001B5ED0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6861AC"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3514CC"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2D4DFFB3" w14:textId="77777777" w:rsidR="00F10F13" w:rsidRPr="002D6C2F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2457398A" w14:textId="4464D9FD" w:rsidR="00F10F13" w:rsidRPr="002D6C2F" w:rsidRDefault="003514CC" w:rsidP="006A1D3E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179" w:type="dxa"/>
          </w:tcPr>
          <w:p w14:paraId="41472FDC" w14:textId="77777777" w:rsidR="00F10F13" w:rsidRPr="002D6C2F" w:rsidRDefault="00F10F13" w:rsidP="00C50B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6303E4C2" w14:textId="0400FE3B" w:rsidR="00F10F13" w:rsidRPr="002D6C2F" w:rsidRDefault="003514CC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798</w:t>
            </w:r>
          </w:p>
        </w:tc>
      </w:tr>
      <w:tr w:rsidR="0031137A" w:rsidRPr="002D6C2F" w14:paraId="2115BEEB" w14:textId="77777777" w:rsidTr="00CC1DB2">
        <w:trPr>
          <w:trHeight w:val="80"/>
        </w:trPr>
        <w:tc>
          <w:tcPr>
            <w:tcW w:w="4722" w:type="dxa"/>
          </w:tcPr>
          <w:p w14:paraId="704420FA" w14:textId="77777777" w:rsidR="00F10F13" w:rsidRPr="002D6C2F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</w:t>
            </w:r>
            <w:r w:rsidR="00CC1DB2" w:rsidRPr="002D6C2F">
              <w:rPr>
                <w:rFonts w:ascii="Angsana New" w:hAnsi="Angsana New" w:hint="cs"/>
                <w:sz w:val="26"/>
                <w:szCs w:val="26"/>
                <w:cs/>
              </w:rPr>
              <w:t>พ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นักงาน</w:t>
            </w:r>
          </w:p>
        </w:tc>
        <w:tc>
          <w:tcPr>
            <w:tcW w:w="182" w:type="dxa"/>
          </w:tcPr>
          <w:p w14:paraId="00B20B6A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96C86E6" w14:textId="139CE6B9" w:rsidR="00F10F13" w:rsidRPr="002D6C2F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82" w:type="dxa"/>
            <w:vAlign w:val="bottom"/>
          </w:tcPr>
          <w:p w14:paraId="637FF188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61DAC1" w14:textId="1AA1978A" w:rsidR="00F10F13" w:rsidRPr="002D6C2F" w:rsidRDefault="007C19C0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129</w:t>
            </w:r>
          </w:p>
        </w:tc>
        <w:tc>
          <w:tcPr>
            <w:tcW w:w="179" w:type="dxa"/>
          </w:tcPr>
          <w:p w14:paraId="4B11EA9D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9627456" w14:textId="245AD21D" w:rsidR="00F10F13" w:rsidRPr="002D6C2F" w:rsidRDefault="003514CC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</w:t>
            </w:r>
            <w:r w:rsidR="007C19C0"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</w:t>
            </w:r>
          </w:p>
        </w:tc>
      </w:tr>
      <w:tr w:rsidR="0031137A" w:rsidRPr="002D6C2F" w14:paraId="188D96B2" w14:textId="77777777" w:rsidTr="00CC1DB2">
        <w:trPr>
          <w:trHeight w:val="80"/>
        </w:trPr>
        <w:tc>
          <w:tcPr>
            <w:tcW w:w="4722" w:type="dxa"/>
          </w:tcPr>
          <w:p w14:paraId="5A49EF46" w14:textId="77777777" w:rsidR="00F10F13" w:rsidRPr="002D6C2F" w:rsidRDefault="00F10F13" w:rsidP="00C50BF8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616D2938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33D32C8D" w14:textId="47BE43EE" w:rsidR="00F10F13" w:rsidRPr="002D6C2F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4760E395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B07941B" w14:textId="77777777" w:rsidR="00F10F13" w:rsidRPr="002D6C2F" w:rsidRDefault="00C53C99" w:rsidP="00C50BF8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CC9CCDE" w14:textId="77777777" w:rsidR="00F10F13" w:rsidRPr="002D6C2F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C51A46" w14:textId="37B6788B" w:rsidR="00F10F13" w:rsidRPr="002D6C2F" w:rsidRDefault="003514CC" w:rsidP="00C50BF8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31137A" w:rsidRPr="002D6C2F" w14:paraId="19CCE379" w14:textId="77777777" w:rsidTr="00CC1DB2">
        <w:trPr>
          <w:trHeight w:val="80"/>
        </w:trPr>
        <w:tc>
          <w:tcPr>
            <w:tcW w:w="4722" w:type="dxa"/>
          </w:tcPr>
          <w:p w14:paraId="0ADAE509" w14:textId="77777777" w:rsidR="00F10F13" w:rsidRPr="002D6C2F" w:rsidRDefault="00F10F13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A9150DB" w14:textId="77777777" w:rsidR="00F10F13" w:rsidRPr="002D6C2F" w:rsidRDefault="00F10F13" w:rsidP="00C50B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79916" w14:textId="2F19612E" w:rsidR="00F10F13" w:rsidRPr="002D6C2F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82" w:type="dxa"/>
            <w:vAlign w:val="bottom"/>
          </w:tcPr>
          <w:p w14:paraId="011884F6" w14:textId="77777777" w:rsidR="00F10F13" w:rsidRPr="002D6C2F" w:rsidRDefault="00F10F13" w:rsidP="00C50B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18C0A" w14:textId="3396AA08" w:rsidR="00F10F13" w:rsidRPr="002D6C2F" w:rsidRDefault="003514CC" w:rsidP="00D37AD2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</w:t>
            </w:r>
            <w:r w:rsidR="007C19C0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93</w:t>
            </w:r>
          </w:p>
        </w:tc>
        <w:tc>
          <w:tcPr>
            <w:tcW w:w="179" w:type="dxa"/>
          </w:tcPr>
          <w:p w14:paraId="4A5617BA" w14:textId="77777777" w:rsidR="00F10F13" w:rsidRPr="002D6C2F" w:rsidRDefault="00F10F13" w:rsidP="00C50BF8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91379" w14:textId="31706C10" w:rsidR="00F10F13" w:rsidRPr="002D6C2F" w:rsidRDefault="003514CC" w:rsidP="00D37AD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27,4</w:t>
            </w:r>
            <w:r w:rsidR="007C19C0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</w:tr>
      <w:tr w:rsidR="0031137A" w:rsidRPr="002D6C2F" w14:paraId="76127245" w14:textId="77777777" w:rsidTr="00496535">
        <w:trPr>
          <w:trHeight w:val="80"/>
        </w:trPr>
        <w:tc>
          <w:tcPr>
            <w:tcW w:w="4722" w:type="dxa"/>
          </w:tcPr>
          <w:p w14:paraId="643F5C9E" w14:textId="77777777" w:rsidR="00CC1DB2" w:rsidRPr="002D6C2F" w:rsidRDefault="00CC1DB2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DD0F40F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42FDB6A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B011DA4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DAF5E5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F181973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A9520A6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D6C2F" w14:paraId="225AB899" w14:textId="77777777" w:rsidTr="00496535">
        <w:trPr>
          <w:trHeight w:val="80"/>
        </w:trPr>
        <w:tc>
          <w:tcPr>
            <w:tcW w:w="4722" w:type="dxa"/>
          </w:tcPr>
          <w:p w14:paraId="3CB6A579" w14:textId="77777777" w:rsidR="00CC1DB2" w:rsidRPr="002D6C2F" w:rsidRDefault="00CC1DB2" w:rsidP="00CC1DB2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45F6D5B8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971C79E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03AEBA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6152BD21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3E2E9798" w14:textId="77777777" w:rsidR="00CC1DB2" w:rsidRPr="002D6C2F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C7A7EAF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1137A" w:rsidRPr="002D6C2F" w14:paraId="1A01F199" w14:textId="77777777" w:rsidTr="00264E61">
        <w:trPr>
          <w:trHeight w:val="80"/>
        </w:trPr>
        <w:tc>
          <w:tcPr>
            <w:tcW w:w="4722" w:type="dxa"/>
          </w:tcPr>
          <w:p w14:paraId="0D6881D4" w14:textId="77777777" w:rsidR="00CC1DB2" w:rsidRPr="002D6C2F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7D4956FD" w14:textId="77777777" w:rsidR="00CC1DB2" w:rsidRPr="002D6C2F" w:rsidRDefault="00CC1DB2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19B11DD" w14:textId="34E5CA8B" w:rsidR="00CC1DB2" w:rsidRPr="002D6C2F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3514CC"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169</w:t>
            </w: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508F8C5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343C5ADC" w14:textId="01F8F9F6" w:rsidR="00C105F5" w:rsidRPr="002D6C2F" w:rsidRDefault="003514CC" w:rsidP="000126E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79" w:type="dxa"/>
          </w:tcPr>
          <w:p w14:paraId="0A767F3B" w14:textId="77777777" w:rsidR="00CC1DB2" w:rsidRPr="002D6C2F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EFBB955" w14:textId="0884BEE8" w:rsidR="00CC1DB2" w:rsidRPr="002D6C2F" w:rsidRDefault="00C53C99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3514CC"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</w:t>
            </w: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31137A" w:rsidRPr="002D6C2F" w14:paraId="3E21B8FF" w14:textId="77777777" w:rsidTr="00264E61">
        <w:trPr>
          <w:trHeight w:val="80"/>
        </w:trPr>
        <w:tc>
          <w:tcPr>
            <w:tcW w:w="4722" w:type="dxa"/>
          </w:tcPr>
          <w:p w14:paraId="579E3241" w14:textId="77777777" w:rsidR="00CC1DB2" w:rsidRPr="002D6C2F" w:rsidRDefault="00264E61" w:rsidP="00496535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6AFABFE0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FF388" w14:textId="31368C1A" w:rsidR="00CC1DB2" w:rsidRPr="002D6C2F" w:rsidRDefault="00264E61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3514CC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169</w:t>
            </w: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034E6554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1EE7A" w14:textId="78A98849" w:rsidR="00CC1DB2" w:rsidRPr="002D6C2F" w:rsidRDefault="003514CC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79" w:type="dxa"/>
          </w:tcPr>
          <w:p w14:paraId="0676A98D" w14:textId="77777777" w:rsidR="00CC1DB2" w:rsidRPr="002D6C2F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32792" w14:textId="3370FC97" w:rsidR="00CC1DB2" w:rsidRPr="002D6C2F" w:rsidRDefault="00C53C99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3514CC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C1DB2" w:rsidRPr="002D6C2F" w14:paraId="442D7E07" w14:textId="77777777" w:rsidTr="00264E61">
        <w:trPr>
          <w:trHeight w:val="80"/>
        </w:trPr>
        <w:tc>
          <w:tcPr>
            <w:tcW w:w="4722" w:type="dxa"/>
          </w:tcPr>
          <w:p w14:paraId="2EC2E7E1" w14:textId="77777777" w:rsidR="00CC1DB2" w:rsidRPr="002D6C2F" w:rsidRDefault="00264E61" w:rsidP="00496535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06466308" w14:textId="77777777" w:rsidR="00CC1DB2" w:rsidRPr="002D6C2F" w:rsidRDefault="00CC1DB2" w:rsidP="0049653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51D789" w14:textId="18652F2C" w:rsidR="00CC1DB2" w:rsidRPr="002D6C2F" w:rsidRDefault="003514CC" w:rsidP="00094152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82" w:type="dxa"/>
            <w:vAlign w:val="bottom"/>
          </w:tcPr>
          <w:p w14:paraId="3FC6945C" w14:textId="77777777" w:rsidR="00CC1DB2" w:rsidRPr="002D6C2F" w:rsidRDefault="00CC1DB2" w:rsidP="00496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367559" w14:textId="226DAF23" w:rsidR="00CC1DB2" w:rsidRPr="002D6C2F" w:rsidRDefault="003514CC" w:rsidP="00496535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</w:t>
            </w:r>
            <w:r w:rsidR="007C19C0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925</w:t>
            </w:r>
          </w:p>
        </w:tc>
        <w:tc>
          <w:tcPr>
            <w:tcW w:w="179" w:type="dxa"/>
          </w:tcPr>
          <w:p w14:paraId="0440AEB4" w14:textId="77777777" w:rsidR="00CC1DB2" w:rsidRPr="002D6C2F" w:rsidRDefault="00CC1DB2" w:rsidP="0049653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7ADAED" w14:textId="726DE5BE" w:rsidR="00CC1DB2" w:rsidRPr="002D6C2F" w:rsidRDefault="003514CC" w:rsidP="000126E0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27,4</w:t>
            </w:r>
            <w:r w:rsidR="007C19C0"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</w:t>
            </w:r>
          </w:p>
        </w:tc>
      </w:tr>
    </w:tbl>
    <w:p w14:paraId="55737428" w14:textId="77777777" w:rsidR="007C19C0" w:rsidRDefault="007C19C0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D2B2A8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49382E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3BF1A47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955336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D45FE2" w14:textId="77777777" w:rsidR="00575385" w:rsidRPr="002D6C2F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2A04A9" w14:textId="77777777" w:rsidR="007C19C0" w:rsidRPr="002D6C2F" w:rsidRDefault="007C19C0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3514CC" w:rsidRPr="002D6C2F" w14:paraId="67AD2BE7" w14:textId="77777777" w:rsidTr="003D28EB">
        <w:trPr>
          <w:trHeight w:val="80"/>
          <w:tblHeader/>
        </w:trPr>
        <w:tc>
          <w:tcPr>
            <w:tcW w:w="4722" w:type="dxa"/>
          </w:tcPr>
          <w:p w14:paraId="71B21207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6A8224" w14:textId="77777777" w:rsidR="003514CC" w:rsidRPr="002D6C2F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2C0F72A0" w14:textId="1FB98A2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14CC" w:rsidRPr="002D6C2F" w14:paraId="0A71BFB6" w14:textId="77777777" w:rsidTr="003D28EB">
        <w:trPr>
          <w:trHeight w:val="80"/>
          <w:tblHeader/>
        </w:trPr>
        <w:tc>
          <w:tcPr>
            <w:tcW w:w="4722" w:type="dxa"/>
          </w:tcPr>
          <w:p w14:paraId="797A3D91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198DF28" w14:textId="77777777" w:rsidR="003514CC" w:rsidRPr="002D6C2F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40B5E88F" w14:textId="77777777" w:rsidR="003514CC" w:rsidRPr="002D6C2F" w:rsidRDefault="003514CC" w:rsidP="003D28EB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D6C2F">
              <w:rPr>
                <w:rFonts w:ascii="Angsana New" w:hAnsi="Angsana New"/>
                <w:sz w:val="26"/>
                <w:szCs w:val="26"/>
              </w:rPr>
              <w:t>1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>2567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7866D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DCBA39" w14:textId="77777777" w:rsidR="003514CC" w:rsidRPr="002D6C2F" w:rsidRDefault="003514CC" w:rsidP="003D28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2D6C2F">
              <w:rPr>
                <w:rFonts w:ascii="Angsana New" w:hAnsi="Angsana New"/>
                <w:sz w:val="26"/>
                <w:szCs w:val="26"/>
              </w:rPr>
              <w:br/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34E0E025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3203B13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2B1CF7D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514CC" w:rsidRPr="002D6C2F" w14:paraId="05715FBA" w14:textId="77777777" w:rsidTr="003D28EB">
        <w:trPr>
          <w:trHeight w:val="80"/>
          <w:tblHeader/>
        </w:trPr>
        <w:tc>
          <w:tcPr>
            <w:tcW w:w="4722" w:type="dxa"/>
          </w:tcPr>
          <w:p w14:paraId="48D45FAA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66DF97" w14:textId="77777777" w:rsidR="003514CC" w:rsidRPr="002D6C2F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39C6DBD" w14:textId="77777777" w:rsidR="003514CC" w:rsidRPr="002D6C2F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32AA2E2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5B78CEC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22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5DA604E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516596C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14CC" w:rsidRPr="002D6C2F" w14:paraId="546E4354" w14:textId="77777777" w:rsidTr="003D28EB">
        <w:trPr>
          <w:trHeight w:val="80"/>
          <w:tblHeader/>
        </w:trPr>
        <w:tc>
          <w:tcPr>
            <w:tcW w:w="4722" w:type="dxa"/>
          </w:tcPr>
          <w:p w14:paraId="69720DBA" w14:textId="77777777" w:rsidR="003514CC" w:rsidRPr="002D6C2F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858A63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391ACE6F" w14:textId="77777777" w:rsidR="003514CC" w:rsidRPr="002D6C2F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3514CC" w:rsidRPr="002D6C2F" w14:paraId="6B8024DE" w14:textId="77777777" w:rsidTr="003D28EB">
        <w:trPr>
          <w:trHeight w:val="80"/>
        </w:trPr>
        <w:tc>
          <w:tcPr>
            <w:tcW w:w="4722" w:type="dxa"/>
          </w:tcPr>
          <w:p w14:paraId="2519C08A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67FC2B7F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1D9E46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4DB5E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F491E6A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3208FC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3382214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14CC" w:rsidRPr="002D6C2F" w14:paraId="281B425E" w14:textId="77777777" w:rsidTr="003D28EB">
        <w:trPr>
          <w:trHeight w:val="80"/>
        </w:trPr>
        <w:tc>
          <w:tcPr>
            <w:tcW w:w="4722" w:type="dxa"/>
          </w:tcPr>
          <w:p w14:paraId="2E13540F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368C7D38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6ACA8E8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13,689</w:t>
            </w:r>
          </w:p>
        </w:tc>
        <w:tc>
          <w:tcPr>
            <w:tcW w:w="182" w:type="dxa"/>
            <w:vAlign w:val="bottom"/>
          </w:tcPr>
          <w:p w14:paraId="68D8A4C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5A36074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1,512</w:t>
            </w:r>
          </w:p>
        </w:tc>
        <w:tc>
          <w:tcPr>
            <w:tcW w:w="179" w:type="dxa"/>
          </w:tcPr>
          <w:p w14:paraId="65C16C2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8600E8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15,201</w:t>
            </w:r>
          </w:p>
        </w:tc>
      </w:tr>
      <w:tr w:rsidR="003514CC" w:rsidRPr="002D6C2F" w14:paraId="7ACCA674" w14:textId="77777777" w:rsidTr="003D28EB">
        <w:trPr>
          <w:trHeight w:val="80"/>
        </w:trPr>
        <w:tc>
          <w:tcPr>
            <w:tcW w:w="4722" w:type="dxa"/>
          </w:tcPr>
          <w:p w14:paraId="38CDCF64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2" w:type="dxa"/>
          </w:tcPr>
          <w:p w14:paraId="4A99EE7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E5F3656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182" w:type="dxa"/>
            <w:vAlign w:val="bottom"/>
          </w:tcPr>
          <w:p w14:paraId="75B43D8E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EAA7942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179" w:type="dxa"/>
          </w:tcPr>
          <w:p w14:paraId="0CFA9872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B6FB20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798</w:t>
            </w:r>
          </w:p>
        </w:tc>
      </w:tr>
      <w:tr w:rsidR="003514CC" w:rsidRPr="002D6C2F" w14:paraId="53B38344" w14:textId="77777777" w:rsidTr="003D28EB">
        <w:trPr>
          <w:trHeight w:val="80"/>
        </w:trPr>
        <w:tc>
          <w:tcPr>
            <w:tcW w:w="4722" w:type="dxa"/>
          </w:tcPr>
          <w:p w14:paraId="181ABA50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2" w:type="dxa"/>
          </w:tcPr>
          <w:p w14:paraId="546A4070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B36FD6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10,819</w:t>
            </w:r>
          </w:p>
        </w:tc>
        <w:tc>
          <w:tcPr>
            <w:tcW w:w="182" w:type="dxa"/>
            <w:vAlign w:val="bottom"/>
          </w:tcPr>
          <w:p w14:paraId="57A51849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A1929D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116</w:t>
            </w:r>
          </w:p>
        </w:tc>
        <w:tc>
          <w:tcPr>
            <w:tcW w:w="179" w:type="dxa"/>
          </w:tcPr>
          <w:p w14:paraId="18829908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35957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10,935</w:t>
            </w:r>
          </w:p>
        </w:tc>
      </w:tr>
      <w:tr w:rsidR="003514CC" w:rsidRPr="002D6C2F" w14:paraId="44251629" w14:textId="77777777" w:rsidTr="003D28EB">
        <w:trPr>
          <w:trHeight w:val="80"/>
        </w:trPr>
        <w:tc>
          <w:tcPr>
            <w:tcW w:w="4722" w:type="dxa"/>
          </w:tcPr>
          <w:p w14:paraId="28BFB8C6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5E203B1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15873C1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001A1A2D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46AEA92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4B59BB0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6227D14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3514CC" w:rsidRPr="002D6C2F" w14:paraId="6B4A06B7" w14:textId="77777777" w:rsidTr="003D28EB">
        <w:trPr>
          <w:trHeight w:val="80"/>
        </w:trPr>
        <w:tc>
          <w:tcPr>
            <w:tcW w:w="4722" w:type="dxa"/>
          </w:tcPr>
          <w:p w14:paraId="5DCFF354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DB6CA2A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66F4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25,674</w:t>
            </w:r>
          </w:p>
        </w:tc>
        <w:tc>
          <w:tcPr>
            <w:tcW w:w="182" w:type="dxa"/>
            <w:vAlign w:val="bottom"/>
          </w:tcPr>
          <w:p w14:paraId="329784E1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18B4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1,780</w:t>
            </w:r>
          </w:p>
        </w:tc>
        <w:tc>
          <w:tcPr>
            <w:tcW w:w="179" w:type="dxa"/>
          </w:tcPr>
          <w:p w14:paraId="76D8C69B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21EA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27,454</w:t>
            </w:r>
          </w:p>
        </w:tc>
      </w:tr>
      <w:tr w:rsidR="003514CC" w:rsidRPr="002D6C2F" w14:paraId="203BEDD5" w14:textId="77777777" w:rsidTr="003D28EB">
        <w:trPr>
          <w:trHeight w:val="80"/>
        </w:trPr>
        <w:tc>
          <w:tcPr>
            <w:tcW w:w="4722" w:type="dxa"/>
          </w:tcPr>
          <w:p w14:paraId="11F08C4D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4431627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CB5A824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003BFA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09C9ED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6945659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3C17896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14CC" w:rsidRPr="002D6C2F" w14:paraId="1EF111D7" w14:textId="77777777" w:rsidTr="003D28EB">
        <w:trPr>
          <w:trHeight w:val="80"/>
        </w:trPr>
        <w:tc>
          <w:tcPr>
            <w:tcW w:w="4722" w:type="dxa"/>
          </w:tcPr>
          <w:p w14:paraId="361FC7F7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C47226C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008551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074679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52765D4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37A2FA3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21824DD8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3514CC" w:rsidRPr="002D6C2F" w14:paraId="22664BE5" w14:textId="77777777" w:rsidTr="003D28EB">
        <w:trPr>
          <w:trHeight w:val="80"/>
        </w:trPr>
        <w:tc>
          <w:tcPr>
            <w:tcW w:w="4722" w:type="dxa"/>
          </w:tcPr>
          <w:p w14:paraId="21462BB1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1C06DCD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E5254FB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47930237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6DC8DA6F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79" w:type="dxa"/>
          </w:tcPr>
          <w:p w14:paraId="4D70C817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AB8E641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(37)</w:t>
            </w:r>
          </w:p>
        </w:tc>
      </w:tr>
      <w:tr w:rsidR="003514CC" w:rsidRPr="002D6C2F" w14:paraId="29FF882F" w14:textId="77777777" w:rsidTr="003D28EB">
        <w:trPr>
          <w:trHeight w:val="80"/>
        </w:trPr>
        <w:tc>
          <w:tcPr>
            <w:tcW w:w="4722" w:type="dxa"/>
          </w:tcPr>
          <w:p w14:paraId="497A4278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7254CADC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4EE3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(169)</w:t>
            </w:r>
          </w:p>
        </w:tc>
        <w:tc>
          <w:tcPr>
            <w:tcW w:w="182" w:type="dxa"/>
            <w:vAlign w:val="bottom"/>
          </w:tcPr>
          <w:p w14:paraId="5F9A22C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4C445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79" w:type="dxa"/>
          </w:tcPr>
          <w:p w14:paraId="7E5A69B3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E1AC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(37)</w:t>
            </w:r>
          </w:p>
        </w:tc>
      </w:tr>
      <w:tr w:rsidR="003514CC" w:rsidRPr="002D6C2F" w14:paraId="0E7F7647" w14:textId="77777777" w:rsidTr="003D28EB">
        <w:trPr>
          <w:trHeight w:val="80"/>
        </w:trPr>
        <w:tc>
          <w:tcPr>
            <w:tcW w:w="4722" w:type="dxa"/>
          </w:tcPr>
          <w:p w14:paraId="4B1840ED" w14:textId="77777777" w:rsidR="003514CC" w:rsidRPr="002D6C2F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7C7F935E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458418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25,505</w:t>
            </w:r>
          </w:p>
        </w:tc>
        <w:tc>
          <w:tcPr>
            <w:tcW w:w="182" w:type="dxa"/>
            <w:vAlign w:val="bottom"/>
          </w:tcPr>
          <w:p w14:paraId="16E96BCE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D98492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1,912</w:t>
            </w:r>
          </w:p>
        </w:tc>
        <w:tc>
          <w:tcPr>
            <w:tcW w:w="179" w:type="dxa"/>
          </w:tcPr>
          <w:p w14:paraId="1ABF9A80" w14:textId="77777777" w:rsidR="003514CC" w:rsidRPr="002D6C2F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6E296" w14:textId="77777777" w:rsidR="003514CC" w:rsidRPr="002D6C2F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27,417</w:t>
            </w:r>
          </w:p>
        </w:tc>
      </w:tr>
    </w:tbl>
    <w:p w14:paraId="067FD8F0" w14:textId="77777777" w:rsidR="003514CC" w:rsidRPr="002D6C2F" w:rsidRDefault="003514CC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F2B7F4" w14:textId="77777777" w:rsidR="006E2DBF" w:rsidRDefault="006E2DBF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5CF3DB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A1A83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3F679D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E8EB0B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E9C691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FAAA3E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962910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B05B44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4E8572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50F16D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2B8F57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3A2DE1" w14:textId="77777777" w:rsidR="00575385" w:rsidRPr="002D6C2F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77777777" w:rsidR="00597BA5" w:rsidRPr="002D6C2F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47868" w:rsidRPr="002D6C2F">
        <w:rPr>
          <w:rFonts w:ascii="Angsana New" w:hAnsi="Angsana New"/>
          <w:b/>
          <w:bCs/>
          <w:sz w:val="30"/>
          <w:szCs w:val="30"/>
        </w:rPr>
        <w:t>4</w:t>
      </w:r>
      <w:r w:rsidRPr="002D6C2F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2D6C2F">
        <w:rPr>
          <w:rFonts w:ascii="Angsana New" w:hAnsi="Angsana New"/>
          <w:b/>
          <w:bCs/>
          <w:sz w:val="30"/>
          <w:szCs w:val="30"/>
        </w:rPr>
        <w:tab/>
      </w:r>
      <w:r w:rsidR="00597BA5" w:rsidRPr="002D6C2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AB3E28" w:rsidRPr="002D6C2F" w14:paraId="7D38B5E7" w14:textId="77777777" w:rsidTr="009C5D37">
        <w:trPr>
          <w:cantSplit/>
          <w:tblHeader/>
        </w:trPr>
        <w:tc>
          <w:tcPr>
            <w:tcW w:w="4370" w:type="dxa"/>
          </w:tcPr>
          <w:p w14:paraId="71163AF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E18952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35E1356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7B18B084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B3E28" w:rsidRPr="002D6C2F" w14:paraId="1410600F" w14:textId="77777777" w:rsidTr="009C5D37">
        <w:trPr>
          <w:cantSplit/>
          <w:tblHeader/>
        </w:trPr>
        <w:tc>
          <w:tcPr>
            <w:tcW w:w="4370" w:type="dxa"/>
          </w:tcPr>
          <w:p w14:paraId="03A76C2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ED2381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77F80F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1743C61" w14:textId="173FF255" w:rsidR="00AB3E28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24199F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83" w:type="dxa"/>
          </w:tcPr>
          <w:p w14:paraId="533D226A" w14:textId="77777777" w:rsidR="00AB3E28" w:rsidRPr="002D6C2F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6B5E19CB" w14:textId="42078D81" w:rsidR="00AB3E28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AB3E28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24199F"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AB3E28" w:rsidRPr="002D6C2F" w14:paraId="23A90F55" w14:textId="77777777" w:rsidTr="009C5D37">
        <w:trPr>
          <w:cantSplit/>
          <w:tblHeader/>
        </w:trPr>
        <w:tc>
          <w:tcPr>
            <w:tcW w:w="4370" w:type="dxa"/>
          </w:tcPr>
          <w:p w14:paraId="5341D4B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1F8A9CA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AB3E28" w:rsidRPr="002D6C2F" w14:paraId="4E0935E2" w14:textId="77777777" w:rsidTr="009C5D37">
        <w:trPr>
          <w:trHeight w:val="434"/>
        </w:trPr>
        <w:tc>
          <w:tcPr>
            <w:tcW w:w="4370" w:type="dxa"/>
          </w:tcPr>
          <w:p w14:paraId="27BE071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40230E0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E8C2C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B4351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5D40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482EEA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149D7047" w14:textId="77777777" w:rsidTr="009C5D37">
        <w:trPr>
          <w:trHeight w:val="321"/>
        </w:trPr>
        <w:tc>
          <w:tcPr>
            <w:tcW w:w="4370" w:type="dxa"/>
          </w:tcPr>
          <w:p w14:paraId="5264FD10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074D201D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5AF15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04AA9B7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1AC7C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E6DC7F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5C34C486" w14:textId="77777777" w:rsidTr="009C5D37">
        <w:tc>
          <w:tcPr>
            <w:tcW w:w="4370" w:type="dxa"/>
          </w:tcPr>
          <w:p w14:paraId="76E91EF1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68550ADF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EE8A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28007C4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B6AD6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6F2792B9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3E28" w:rsidRPr="002D6C2F" w14:paraId="2B70E956" w14:textId="77777777" w:rsidTr="009C5D37">
        <w:tc>
          <w:tcPr>
            <w:tcW w:w="4370" w:type="dxa"/>
          </w:tcPr>
          <w:p w14:paraId="6F642703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039923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BA9E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3A15C2E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5A2E25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2EA92EB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4F6E2A58" w14:textId="77777777" w:rsidTr="009C5D37">
        <w:tc>
          <w:tcPr>
            <w:tcW w:w="4370" w:type="dxa"/>
          </w:tcPr>
          <w:p w14:paraId="25B44217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F58288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17710D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58C76E" w14:textId="50842039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840,627</w:t>
            </w:r>
          </w:p>
        </w:tc>
        <w:tc>
          <w:tcPr>
            <w:tcW w:w="283" w:type="dxa"/>
          </w:tcPr>
          <w:p w14:paraId="32E79A48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A169565" w14:textId="60E7EE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775,592</w:t>
            </w:r>
          </w:p>
        </w:tc>
      </w:tr>
      <w:tr w:rsidR="00AB3E28" w:rsidRPr="002D6C2F" w14:paraId="64E34AD3" w14:textId="77777777" w:rsidTr="009C5D37">
        <w:tc>
          <w:tcPr>
            <w:tcW w:w="5787" w:type="dxa"/>
            <w:gridSpan w:val="2"/>
          </w:tcPr>
          <w:p w14:paraId="505B461D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589D9FB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20475B6" w14:textId="2559C7D2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840,627</w:t>
            </w:r>
          </w:p>
        </w:tc>
        <w:tc>
          <w:tcPr>
            <w:tcW w:w="283" w:type="dxa"/>
          </w:tcPr>
          <w:p w14:paraId="70249F3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47FD8BA6" w14:textId="239AD39C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775,592</w:t>
            </w:r>
          </w:p>
        </w:tc>
      </w:tr>
      <w:tr w:rsidR="00AB3E28" w:rsidRPr="002D6C2F" w14:paraId="77CA89A9" w14:textId="77777777" w:rsidTr="009C5D37">
        <w:tc>
          <w:tcPr>
            <w:tcW w:w="4370" w:type="dxa"/>
          </w:tcPr>
          <w:p w14:paraId="7EBA739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F15A1F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B314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53D43DC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A61201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4B18218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E28" w:rsidRPr="002D6C2F" w14:paraId="7469BCE3" w14:textId="77777777" w:rsidTr="009C5D37">
        <w:tc>
          <w:tcPr>
            <w:tcW w:w="4370" w:type="dxa"/>
          </w:tcPr>
          <w:p w14:paraId="301007E4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720B741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1946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C566185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E81710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AC9A27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7C848D67" w14:textId="77777777" w:rsidTr="009C5D37">
        <w:tc>
          <w:tcPr>
            <w:tcW w:w="4370" w:type="dxa"/>
          </w:tcPr>
          <w:p w14:paraId="178049A0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F954E0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F204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E65DC5" w14:textId="30EC39FD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91,726</w:t>
            </w:r>
          </w:p>
        </w:tc>
        <w:tc>
          <w:tcPr>
            <w:tcW w:w="283" w:type="dxa"/>
          </w:tcPr>
          <w:p w14:paraId="77A832D1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AB27D7B" w14:textId="620A75A8" w:rsidR="00AB3E28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90,002</w:t>
            </w:r>
          </w:p>
        </w:tc>
      </w:tr>
      <w:tr w:rsidR="00AB3E28" w:rsidRPr="002D6C2F" w14:paraId="512CCBBC" w14:textId="77777777" w:rsidTr="009C5D37">
        <w:tc>
          <w:tcPr>
            <w:tcW w:w="4370" w:type="dxa"/>
          </w:tcPr>
          <w:p w14:paraId="0431B1B1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017A7DC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8617C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500A73E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CC89E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C494018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7BDCAA73" w14:textId="77777777" w:rsidTr="009C5D37">
        <w:tc>
          <w:tcPr>
            <w:tcW w:w="4370" w:type="dxa"/>
          </w:tcPr>
          <w:p w14:paraId="3E90BE3E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51DF2D49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91E69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709AA2" w14:textId="241F97DB" w:rsidR="00B12CBD" w:rsidRPr="002D6C2F" w:rsidRDefault="0024199F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14,422</w:t>
            </w:r>
          </w:p>
        </w:tc>
        <w:tc>
          <w:tcPr>
            <w:tcW w:w="283" w:type="dxa"/>
            <w:vMerge w:val="restart"/>
          </w:tcPr>
          <w:p w14:paraId="0FE8EF54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321F03" w14:textId="17F00CFD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B12CBD" w:rsidRPr="002D6C2F" w14:paraId="379A8FD8" w14:textId="77777777" w:rsidTr="009C5D37">
        <w:tc>
          <w:tcPr>
            <w:tcW w:w="4370" w:type="dxa"/>
          </w:tcPr>
          <w:p w14:paraId="5B84016D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723791FB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82CCA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E0B1CB8" w14:textId="37495045" w:rsidR="00B12CBD" w:rsidRPr="002D6C2F" w:rsidRDefault="0024199F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946,775</w:t>
            </w:r>
          </w:p>
        </w:tc>
        <w:tc>
          <w:tcPr>
            <w:tcW w:w="283" w:type="dxa"/>
            <w:vMerge/>
          </w:tcPr>
          <w:p w14:paraId="6B59A8CA" w14:textId="77777777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69AD4770" w14:textId="7966EE05" w:rsidR="00B12CBD" w:rsidRPr="002D6C2F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881,368</w:t>
            </w:r>
          </w:p>
        </w:tc>
      </w:tr>
      <w:tr w:rsidR="00AB3E28" w:rsidRPr="002D6C2F" w14:paraId="3DF33156" w14:textId="77777777" w:rsidTr="009C5D37">
        <w:tc>
          <w:tcPr>
            <w:tcW w:w="4370" w:type="dxa"/>
          </w:tcPr>
          <w:p w14:paraId="21BD8119" w14:textId="77777777" w:rsidR="00C77038" w:rsidRDefault="00C7703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8D2A7C" w14:textId="52FBD23E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25A3A8CC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F541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9A59E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783222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128312C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18AA5EFF" w14:textId="77777777" w:rsidTr="009C5D37">
        <w:tc>
          <w:tcPr>
            <w:tcW w:w="5787" w:type="dxa"/>
            <w:gridSpan w:val="2"/>
          </w:tcPr>
          <w:p w14:paraId="35B88D9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041D333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2E939" w14:textId="1DECB655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209,164</w:t>
            </w:r>
          </w:p>
        </w:tc>
        <w:tc>
          <w:tcPr>
            <w:tcW w:w="283" w:type="dxa"/>
          </w:tcPr>
          <w:p w14:paraId="74FA0F8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8330743" w14:textId="4CAE55B6" w:rsidR="00AB3E28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AB3E28" w:rsidRPr="002D6C2F" w14:paraId="064700AF" w14:textId="77777777" w:rsidTr="009C5D37">
        <w:tc>
          <w:tcPr>
            <w:tcW w:w="4370" w:type="dxa"/>
          </w:tcPr>
          <w:p w14:paraId="5B0B2551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55A3759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3ABB3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3EDD8E" w14:textId="538AA42E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18,512</w:t>
            </w:r>
          </w:p>
        </w:tc>
        <w:tc>
          <w:tcPr>
            <w:tcW w:w="283" w:type="dxa"/>
          </w:tcPr>
          <w:p w14:paraId="05C636E1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034023F" w14:textId="51213E4D" w:rsidR="00AB3E28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AB3E28" w:rsidRPr="002D6C2F" w14:paraId="208B5430" w14:textId="77777777" w:rsidTr="009C5D37">
        <w:tc>
          <w:tcPr>
            <w:tcW w:w="4370" w:type="dxa"/>
          </w:tcPr>
          <w:p w14:paraId="6CF1EC39" w14:textId="77777777" w:rsidR="00AB3E28" w:rsidRPr="002D6C2F" w:rsidRDefault="00AB3E28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18003ED2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6B85B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8B727E" w14:textId="696D87C0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227,676</w:t>
            </w:r>
          </w:p>
        </w:tc>
        <w:tc>
          <w:tcPr>
            <w:tcW w:w="283" w:type="dxa"/>
            <w:vMerge w:val="restart"/>
          </w:tcPr>
          <w:p w14:paraId="6DB43A24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36276646" w14:textId="60662D1F" w:rsidR="00AB3E28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248,640</w:t>
            </w:r>
          </w:p>
        </w:tc>
      </w:tr>
      <w:tr w:rsidR="00AB3E28" w:rsidRPr="002D6C2F" w14:paraId="5F29C499" w14:textId="77777777" w:rsidTr="009C5D37">
        <w:tc>
          <w:tcPr>
            <w:tcW w:w="4370" w:type="dxa"/>
          </w:tcPr>
          <w:p w14:paraId="1C29773A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DCFB1F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EBAFB8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3C0EEE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3B99CB37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1615D8C5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2D6C2F" w14:paraId="5579653D" w14:textId="77777777" w:rsidTr="009C5D37">
        <w:tc>
          <w:tcPr>
            <w:tcW w:w="4370" w:type="dxa"/>
          </w:tcPr>
          <w:p w14:paraId="606802EA" w14:textId="77777777" w:rsidR="00AB3E28" w:rsidRPr="002D6C2F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1144A2FA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12D0DBD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0874D8FD" w14:textId="4EBA9D02" w:rsidR="00AB3E28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1,174,451</w:t>
            </w:r>
          </w:p>
        </w:tc>
        <w:tc>
          <w:tcPr>
            <w:tcW w:w="283" w:type="dxa"/>
            <w:tcBorders>
              <w:bottom w:val="nil"/>
            </w:tcBorders>
          </w:tcPr>
          <w:p w14:paraId="05B526C6" w14:textId="77777777" w:rsidR="00AB3E28" w:rsidRPr="002D6C2F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119D2AA3" w14:textId="665AB99D" w:rsidR="00AB3E28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1,130,008</w:t>
            </w:r>
          </w:p>
        </w:tc>
      </w:tr>
    </w:tbl>
    <w:p w14:paraId="2938ACFC" w14:textId="77777777" w:rsidR="00AB3E28" w:rsidRPr="002D6C2F" w:rsidRDefault="00AB3E2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F4E2EC" w14:textId="77777777" w:rsidR="00AB3E28" w:rsidRDefault="00AB3E2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292E1E" w14:textId="77777777" w:rsidR="00575385" w:rsidRPr="002D6C2F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B12CBD" w:rsidRPr="002D6C2F" w14:paraId="6139FC13" w14:textId="77777777" w:rsidTr="009C5D37">
        <w:trPr>
          <w:cantSplit/>
          <w:tblHeader/>
        </w:trPr>
        <w:tc>
          <w:tcPr>
            <w:tcW w:w="4370" w:type="dxa"/>
          </w:tcPr>
          <w:p w14:paraId="7E39075F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DCC70A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CCAA77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2B47D5D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12CBD" w:rsidRPr="002D6C2F" w14:paraId="1AB640BC" w14:textId="77777777" w:rsidTr="009C5D37">
        <w:trPr>
          <w:cantSplit/>
          <w:tblHeader/>
        </w:trPr>
        <w:tc>
          <w:tcPr>
            <w:tcW w:w="4370" w:type="dxa"/>
          </w:tcPr>
          <w:p w14:paraId="088853F4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096319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02B9D69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428B33" w14:textId="0B9AB4B0" w:rsidR="00B12CBD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04309F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67</w:t>
            </w:r>
          </w:p>
        </w:tc>
        <w:tc>
          <w:tcPr>
            <w:tcW w:w="283" w:type="dxa"/>
          </w:tcPr>
          <w:p w14:paraId="37E31D5D" w14:textId="77777777" w:rsidR="00B12CBD" w:rsidRPr="002D6C2F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1EEA39C0" w14:textId="112B00C5" w:rsidR="00B12CBD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B12CBD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B12CBD"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B12CBD" w:rsidRPr="002D6C2F" w14:paraId="3048D4D1" w14:textId="77777777" w:rsidTr="009C5D37">
        <w:trPr>
          <w:cantSplit/>
          <w:tblHeader/>
        </w:trPr>
        <w:tc>
          <w:tcPr>
            <w:tcW w:w="4370" w:type="dxa"/>
          </w:tcPr>
          <w:p w14:paraId="5CDE38C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5435D568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B12CBD" w:rsidRPr="002D6C2F" w14:paraId="00D906AA" w14:textId="77777777" w:rsidTr="009C5D37">
        <w:trPr>
          <w:trHeight w:val="434"/>
        </w:trPr>
        <w:tc>
          <w:tcPr>
            <w:tcW w:w="4370" w:type="dxa"/>
          </w:tcPr>
          <w:p w14:paraId="75192E30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620DE697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41223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648960B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B0E8DA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2E1F0A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348D2A70" w14:textId="77777777" w:rsidTr="009C5D37">
        <w:trPr>
          <w:trHeight w:val="321"/>
        </w:trPr>
        <w:tc>
          <w:tcPr>
            <w:tcW w:w="4370" w:type="dxa"/>
          </w:tcPr>
          <w:p w14:paraId="20E167C0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</w:tcPr>
          <w:p w14:paraId="0255E8E0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39A3A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4D071C9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AA028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042FB05A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03D4EFA2" w14:textId="77777777" w:rsidTr="009C5D37">
        <w:tc>
          <w:tcPr>
            <w:tcW w:w="4370" w:type="dxa"/>
          </w:tcPr>
          <w:p w14:paraId="26A1D7F1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  <w:vAlign w:val="bottom"/>
          </w:tcPr>
          <w:p w14:paraId="29E5F67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C283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710882D" w14:textId="2F8DF46C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044DBEB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1CB5C1B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CBD" w:rsidRPr="002D6C2F" w14:paraId="06D319C1" w14:textId="77777777" w:rsidTr="009C5D37">
        <w:tc>
          <w:tcPr>
            <w:tcW w:w="4370" w:type="dxa"/>
          </w:tcPr>
          <w:p w14:paraId="1AF9DA25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E326B1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2832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5AD70E9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D19873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08D24CA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302EE492" w14:textId="77777777" w:rsidTr="009C5D37">
        <w:tc>
          <w:tcPr>
            <w:tcW w:w="4370" w:type="dxa"/>
          </w:tcPr>
          <w:p w14:paraId="6B8FC359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5461D0E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54EF7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B43525E" w14:textId="550E2636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582,690</w:t>
            </w:r>
          </w:p>
        </w:tc>
        <w:tc>
          <w:tcPr>
            <w:tcW w:w="283" w:type="dxa"/>
          </w:tcPr>
          <w:p w14:paraId="50BBA4B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9AA954F" w14:textId="70D7B556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530,345</w:t>
            </w:r>
          </w:p>
        </w:tc>
      </w:tr>
      <w:tr w:rsidR="00B12CBD" w:rsidRPr="002D6C2F" w14:paraId="5DEE45F4" w14:textId="77777777" w:rsidTr="009C5D37">
        <w:tc>
          <w:tcPr>
            <w:tcW w:w="5787" w:type="dxa"/>
            <w:gridSpan w:val="2"/>
          </w:tcPr>
          <w:p w14:paraId="12038BF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รวมเงินเบิกเกินบัญชีธนาคารและเงินกู้ระยะสั้นจากสถาบันการเงิน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2D1D047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40B6CC" w14:textId="2136E49F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582,690</w:t>
            </w:r>
          </w:p>
        </w:tc>
        <w:tc>
          <w:tcPr>
            <w:tcW w:w="283" w:type="dxa"/>
          </w:tcPr>
          <w:p w14:paraId="46B1961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25D7AC00" w14:textId="39422F0F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530,345</w:t>
            </w:r>
          </w:p>
        </w:tc>
      </w:tr>
      <w:tr w:rsidR="00B12CBD" w:rsidRPr="002D6C2F" w14:paraId="3AC5C73C" w14:textId="77777777" w:rsidTr="009C5D37">
        <w:tc>
          <w:tcPr>
            <w:tcW w:w="4370" w:type="dxa"/>
          </w:tcPr>
          <w:p w14:paraId="18FE863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6EFCD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775CF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59F8A0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7DE8F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7D5ED95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2CBD" w:rsidRPr="002D6C2F" w14:paraId="7E5E6D01" w14:textId="77777777" w:rsidTr="009C5D37">
        <w:tc>
          <w:tcPr>
            <w:tcW w:w="4370" w:type="dxa"/>
          </w:tcPr>
          <w:p w14:paraId="50792BC7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5391491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E8C8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51798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AFCDCB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1769C7E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7A5D488F" w14:textId="77777777" w:rsidTr="009C5D37">
        <w:tc>
          <w:tcPr>
            <w:tcW w:w="4370" w:type="dxa"/>
          </w:tcPr>
          <w:p w14:paraId="0788BA66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363986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B380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B007738" w14:textId="79897DCC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75,606</w:t>
            </w:r>
          </w:p>
        </w:tc>
        <w:tc>
          <w:tcPr>
            <w:tcW w:w="283" w:type="dxa"/>
          </w:tcPr>
          <w:p w14:paraId="5BEA9F0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2E37070" w14:textId="36F58FA8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79,927</w:t>
            </w:r>
          </w:p>
        </w:tc>
      </w:tr>
      <w:tr w:rsidR="00B12CBD" w:rsidRPr="002D6C2F" w14:paraId="5BD107B0" w14:textId="77777777" w:rsidTr="009C5D37">
        <w:tc>
          <w:tcPr>
            <w:tcW w:w="4370" w:type="dxa"/>
          </w:tcPr>
          <w:p w14:paraId="67B587EA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3A2C007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B8524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CF85BA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4A0DA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7AF9CA41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6112D7AB" w14:textId="77777777" w:rsidTr="009C5D37">
        <w:tc>
          <w:tcPr>
            <w:tcW w:w="4370" w:type="dxa"/>
          </w:tcPr>
          <w:p w14:paraId="7D20D050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6EE4840C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AAB48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79CAC9" w14:textId="1FECE1CF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14,205</w:t>
            </w:r>
          </w:p>
        </w:tc>
        <w:tc>
          <w:tcPr>
            <w:tcW w:w="283" w:type="dxa"/>
            <w:vMerge w:val="restart"/>
          </w:tcPr>
          <w:p w14:paraId="186574D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740EEB9" w14:textId="519FB2CC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15,774</w:t>
            </w:r>
          </w:p>
        </w:tc>
      </w:tr>
      <w:tr w:rsidR="00B12CBD" w:rsidRPr="002D6C2F" w14:paraId="68F07B10" w14:textId="77777777" w:rsidTr="009C5D37">
        <w:tc>
          <w:tcPr>
            <w:tcW w:w="4370" w:type="dxa"/>
          </w:tcPr>
          <w:p w14:paraId="2AE8984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3825ED59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5337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F81D54" w14:textId="42ACA721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672,501</w:t>
            </w:r>
          </w:p>
        </w:tc>
        <w:tc>
          <w:tcPr>
            <w:tcW w:w="283" w:type="dxa"/>
            <w:vMerge/>
          </w:tcPr>
          <w:p w14:paraId="0989E9C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ADA04A2" w14:textId="40CA9388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626,046</w:t>
            </w:r>
          </w:p>
        </w:tc>
      </w:tr>
      <w:tr w:rsidR="00B12CBD" w:rsidRPr="002D6C2F" w14:paraId="280B22CC" w14:textId="77777777" w:rsidTr="009C5D37">
        <w:tc>
          <w:tcPr>
            <w:tcW w:w="4370" w:type="dxa"/>
          </w:tcPr>
          <w:p w14:paraId="0E5C4927" w14:textId="77777777" w:rsidR="00357164" w:rsidRDefault="00357164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CAE0833" w14:textId="5DD34DCB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B7D823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A45C9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5411F3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4180A0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3F062C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4D795234" w14:textId="77777777" w:rsidTr="009C5D37">
        <w:tc>
          <w:tcPr>
            <w:tcW w:w="5787" w:type="dxa"/>
            <w:gridSpan w:val="2"/>
          </w:tcPr>
          <w:p w14:paraId="4E42BB28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7112DF9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C17CF68" w14:textId="7580632A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95,284</w:t>
            </w:r>
          </w:p>
        </w:tc>
        <w:tc>
          <w:tcPr>
            <w:tcW w:w="283" w:type="dxa"/>
          </w:tcPr>
          <w:p w14:paraId="387CD439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27E669E6" w14:textId="2082D52A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B12CBD" w:rsidRPr="002D6C2F" w14:paraId="715CCCD4" w14:textId="77777777" w:rsidTr="009C5D37">
        <w:tc>
          <w:tcPr>
            <w:tcW w:w="4370" w:type="dxa"/>
          </w:tcPr>
          <w:p w14:paraId="425370D4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61C49F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F21A3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CA42EE" w14:textId="3FEDA331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17,477</w:t>
            </w:r>
          </w:p>
        </w:tc>
        <w:tc>
          <w:tcPr>
            <w:tcW w:w="283" w:type="dxa"/>
          </w:tcPr>
          <w:p w14:paraId="4E7680B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3341D82" w14:textId="23942513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tr w:rsidR="00B12CBD" w:rsidRPr="002D6C2F" w14:paraId="0EC99140" w14:textId="77777777" w:rsidTr="009C5D37">
        <w:tc>
          <w:tcPr>
            <w:tcW w:w="4370" w:type="dxa"/>
          </w:tcPr>
          <w:p w14:paraId="102AE199" w14:textId="77777777" w:rsidR="00B12CBD" w:rsidRPr="002D6C2F" w:rsidRDefault="00B12CBD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581D525E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DCB4B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89CF2B4" w14:textId="2FE9B60C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112,761</w:t>
            </w:r>
          </w:p>
        </w:tc>
        <w:tc>
          <w:tcPr>
            <w:tcW w:w="283" w:type="dxa"/>
            <w:vMerge w:val="restart"/>
          </w:tcPr>
          <w:p w14:paraId="3817EA5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885C454" w14:textId="24CBD56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128,715</w:t>
            </w:r>
          </w:p>
        </w:tc>
      </w:tr>
      <w:tr w:rsidR="00B12CBD" w:rsidRPr="002D6C2F" w14:paraId="46185E5A" w14:textId="77777777" w:rsidTr="009C5D37">
        <w:tc>
          <w:tcPr>
            <w:tcW w:w="4370" w:type="dxa"/>
          </w:tcPr>
          <w:p w14:paraId="65D609B5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F3F4D34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1A5A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BD92E5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55B94C1B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40A99DD2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CBD" w:rsidRPr="002D6C2F" w14:paraId="3FE84822" w14:textId="77777777" w:rsidTr="009C5D37">
        <w:tc>
          <w:tcPr>
            <w:tcW w:w="4370" w:type="dxa"/>
          </w:tcPr>
          <w:p w14:paraId="2FE86D1A" w14:textId="77777777" w:rsidR="00B12CBD" w:rsidRPr="002D6C2F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02AE401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DD43F6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50852882" w14:textId="0BD81905" w:rsidR="00B12CBD" w:rsidRPr="002D6C2F" w:rsidRDefault="0024199F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785,262</w:t>
            </w:r>
          </w:p>
        </w:tc>
        <w:tc>
          <w:tcPr>
            <w:tcW w:w="283" w:type="dxa"/>
            <w:tcBorders>
              <w:bottom w:val="nil"/>
            </w:tcBorders>
          </w:tcPr>
          <w:p w14:paraId="1F6FE29D" w14:textId="77777777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  <w:vAlign w:val="bottom"/>
          </w:tcPr>
          <w:p w14:paraId="22555D48" w14:textId="10320C70" w:rsidR="00B12CBD" w:rsidRPr="002D6C2F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754,761</w:t>
            </w:r>
          </w:p>
        </w:tc>
      </w:tr>
    </w:tbl>
    <w:p w14:paraId="3961F677" w14:textId="77777777" w:rsidR="00B12CBD" w:rsidRPr="002D6C2F" w:rsidRDefault="00B12CBD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FA1641" w14:textId="77777777" w:rsidR="00AB3E28" w:rsidRPr="002D6C2F" w:rsidRDefault="00AB3E2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64EFCB" w14:textId="77777777" w:rsidR="00575385" w:rsidRDefault="0057538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F6AF699" w14:textId="77777777" w:rsidR="00575385" w:rsidRDefault="0057538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852B786" w14:textId="77777777" w:rsidR="00575385" w:rsidRDefault="0057538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015C40" w14:textId="77777777" w:rsidR="00575385" w:rsidRDefault="0057538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DDAC2F1" w14:textId="77777777" w:rsidR="00575385" w:rsidRDefault="0057538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590B5C" w14:textId="5F3CE2EF" w:rsidR="00177315" w:rsidRPr="002D6C2F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D6C2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หนี้สินที่มีภาระดอกเบี้ยซึ่งไม่รวมหนี้สินตามสัญญาเช่า</w:t>
      </w:r>
      <w:r w:rsidR="008D14E8" w:rsidRPr="002D6C2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2D6C2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2D6C2F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24199F" w:rsidRPr="002D6C2F">
        <w:rPr>
          <w:rFonts w:ascii="Angsana New" w:hAnsi="Angsana New"/>
          <w:sz w:val="30"/>
          <w:szCs w:val="30"/>
        </w:rPr>
        <w:t xml:space="preserve"> </w:t>
      </w:r>
      <w:r w:rsidR="00EF003F" w:rsidRPr="002D6C2F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2D6C2F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p w14:paraId="0A37A6D9" w14:textId="77777777" w:rsidR="00952DA0" w:rsidRPr="002D6C2F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952DA0" w:rsidRPr="002D6C2F" w14:paraId="6F7FB60B" w14:textId="77777777" w:rsidTr="009C5D37">
        <w:trPr>
          <w:cantSplit/>
          <w:tblHeader/>
        </w:trPr>
        <w:tc>
          <w:tcPr>
            <w:tcW w:w="4370" w:type="dxa"/>
          </w:tcPr>
          <w:p w14:paraId="55284A99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5C2A7B4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2E00CB30" w14:textId="1992C531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DA0" w:rsidRPr="002D6C2F" w14:paraId="3515B6E2" w14:textId="77777777" w:rsidTr="009C5D37">
        <w:trPr>
          <w:cantSplit/>
          <w:tblHeader/>
        </w:trPr>
        <w:tc>
          <w:tcPr>
            <w:tcW w:w="4370" w:type="dxa"/>
          </w:tcPr>
          <w:p w14:paraId="1177BA63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9361B24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8C7DE09" w14:textId="783F256C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169DCC13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3EAAAF59" w14:textId="6C6E7C3E" w:rsidR="00952DA0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952DA0" w:rsidRPr="002D6C2F" w14:paraId="30750A35" w14:textId="77777777" w:rsidTr="009C5D37">
        <w:trPr>
          <w:cantSplit/>
          <w:tblHeader/>
        </w:trPr>
        <w:tc>
          <w:tcPr>
            <w:tcW w:w="4370" w:type="dxa"/>
          </w:tcPr>
          <w:p w14:paraId="1D15D5DE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69BA705A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52DA0" w:rsidRPr="002D6C2F" w14:paraId="41C23D8C" w14:textId="77777777" w:rsidTr="009C5D37">
        <w:tc>
          <w:tcPr>
            <w:tcW w:w="5787" w:type="dxa"/>
            <w:gridSpan w:val="2"/>
          </w:tcPr>
          <w:p w14:paraId="6CA3B231" w14:textId="0F857408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EF7E4EE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7166449" w14:textId="35AF4302" w:rsidR="00952DA0" w:rsidRPr="002D6C2F" w:rsidRDefault="004A322A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932,353</w:t>
            </w:r>
          </w:p>
        </w:tc>
        <w:tc>
          <w:tcPr>
            <w:tcW w:w="283" w:type="dxa"/>
          </w:tcPr>
          <w:p w14:paraId="61123EF3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1405E8D7" w14:textId="777392D8" w:rsidR="00952DA0" w:rsidRPr="002D6C2F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865,594</w:t>
            </w:r>
          </w:p>
        </w:tc>
      </w:tr>
      <w:tr w:rsidR="00952DA0" w:rsidRPr="002D6C2F" w14:paraId="536E3A66" w14:textId="77777777" w:rsidTr="009C5D37">
        <w:tc>
          <w:tcPr>
            <w:tcW w:w="4370" w:type="dxa"/>
          </w:tcPr>
          <w:p w14:paraId="53BFFB99" w14:textId="1455DF26" w:rsidR="00952DA0" w:rsidRPr="002D6C2F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07241153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51426C" w14:textId="3209FB4A" w:rsidR="00952DA0" w:rsidRPr="002D6C2F" w:rsidRDefault="004A322A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209,164</w:t>
            </w:r>
          </w:p>
        </w:tc>
        <w:tc>
          <w:tcPr>
            <w:tcW w:w="283" w:type="dxa"/>
          </w:tcPr>
          <w:p w14:paraId="5D6DE480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5BE3F656" w14:textId="40B43DD3" w:rsidR="00952DA0" w:rsidRPr="002D6C2F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227,893</w:t>
            </w:r>
          </w:p>
        </w:tc>
      </w:tr>
      <w:tr w:rsidR="00952DA0" w:rsidRPr="002D6C2F" w14:paraId="236C3AFD" w14:textId="77777777" w:rsidTr="009C5D37">
        <w:tc>
          <w:tcPr>
            <w:tcW w:w="4370" w:type="dxa"/>
          </w:tcPr>
          <w:p w14:paraId="46C3503E" w14:textId="3C6732C5" w:rsidR="00952DA0" w:rsidRPr="002D6C2F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DEA37A9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1DD8615" w14:textId="133BD001" w:rsidR="00952DA0" w:rsidRPr="002D6C2F" w:rsidRDefault="004A322A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1,141,517</w:t>
            </w:r>
          </w:p>
        </w:tc>
        <w:tc>
          <w:tcPr>
            <w:tcW w:w="283" w:type="dxa"/>
          </w:tcPr>
          <w:p w14:paraId="6A6DB256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0D5F7DDD" w14:textId="253ABC2B" w:rsidR="00952DA0" w:rsidRPr="002D6C2F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1,093,487</w:t>
            </w:r>
          </w:p>
        </w:tc>
      </w:tr>
    </w:tbl>
    <w:p w14:paraId="246909A5" w14:textId="77777777" w:rsidR="00952DA0" w:rsidRPr="002D6C2F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952DA0" w:rsidRPr="002D6C2F" w14:paraId="7E30A871" w14:textId="77777777" w:rsidTr="009C5D37">
        <w:trPr>
          <w:cantSplit/>
          <w:tblHeader/>
        </w:trPr>
        <w:tc>
          <w:tcPr>
            <w:tcW w:w="4370" w:type="dxa"/>
          </w:tcPr>
          <w:p w14:paraId="0191E883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5919FC3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CB45BC1" w14:textId="77136224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7703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2DA0" w:rsidRPr="002D6C2F" w14:paraId="2949B51A" w14:textId="77777777" w:rsidTr="009C5D37">
        <w:trPr>
          <w:cantSplit/>
          <w:tblHeader/>
        </w:trPr>
        <w:tc>
          <w:tcPr>
            <w:tcW w:w="4370" w:type="dxa"/>
          </w:tcPr>
          <w:p w14:paraId="2BBAF322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0E3166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77A8E4D6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</w:tcPr>
          <w:p w14:paraId="41850C78" w14:textId="77777777" w:rsidR="00952DA0" w:rsidRPr="002D6C2F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283C3854" w14:textId="6A9AEB85" w:rsidR="00952DA0" w:rsidRPr="002D6C2F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2D6C2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EE3FF9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952DA0" w:rsidRPr="002D6C2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952DA0" w:rsidRPr="002D6C2F" w14:paraId="6089B944" w14:textId="77777777" w:rsidTr="009C5D37">
        <w:trPr>
          <w:cantSplit/>
          <w:tblHeader/>
        </w:trPr>
        <w:tc>
          <w:tcPr>
            <w:tcW w:w="4370" w:type="dxa"/>
          </w:tcPr>
          <w:p w14:paraId="0BB55DF8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47E2BD6C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952DA0" w:rsidRPr="002D6C2F" w14:paraId="499BEAEE" w14:textId="77777777" w:rsidTr="009C5D37">
        <w:tc>
          <w:tcPr>
            <w:tcW w:w="5787" w:type="dxa"/>
            <w:gridSpan w:val="2"/>
          </w:tcPr>
          <w:p w14:paraId="1E954829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3DFD457E" w:rsidR="00952DA0" w:rsidRPr="002D6C2F" w:rsidRDefault="004A322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658,296</w:t>
            </w:r>
          </w:p>
        </w:tc>
        <w:tc>
          <w:tcPr>
            <w:tcW w:w="283" w:type="dxa"/>
          </w:tcPr>
          <w:p w14:paraId="679518A2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DDEDB9C" w14:textId="21112459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610,272</w:t>
            </w:r>
          </w:p>
        </w:tc>
      </w:tr>
      <w:tr w:rsidR="00952DA0" w:rsidRPr="002D6C2F" w14:paraId="5BE41101" w14:textId="77777777" w:rsidTr="009C5D37">
        <w:tc>
          <w:tcPr>
            <w:tcW w:w="4370" w:type="dxa"/>
          </w:tcPr>
          <w:p w14:paraId="7D907E94" w14:textId="77777777" w:rsidR="00952DA0" w:rsidRPr="002D6C2F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2B54F6F7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B19E17" w14:textId="39FCAB46" w:rsidR="00952DA0" w:rsidRPr="002D6C2F" w:rsidRDefault="004A322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95,284</w:t>
            </w:r>
          </w:p>
        </w:tc>
        <w:tc>
          <w:tcPr>
            <w:tcW w:w="283" w:type="dxa"/>
          </w:tcPr>
          <w:p w14:paraId="350AB199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4BFADE" w14:textId="79731FC5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107,968</w:t>
            </w:r>
          </w:p>
        </w:tc>
      </w:tr>
      <w:tr w:rsidR="00952DA0" w:rsidRPr="002D6C2F" w14:paraId="3A016371" w14:textId="77777777" w:rsidTr="009C5D37">
        <w:tc>
          <w:tcPr>
            <w:tcW w:w="4370" w:type="dxa"/>
          </w:tcPr>
          <w:p w14:paraId="576D4507" w14:textId="77777777" w:rsidR="00952DA0" w:rsidRPr="002D6C2F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FE0C71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22C47253" w:rsidR="00952DA0" w:rsidRPr="002D6C2F" w:rsidRDefault="004A322A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753,580</w:t>
            </w:r>
          </w:p>
        </w:tc>
        <w:tc>
          <w:tcPr>
            <w:tcW w:w="283" w:type="dxa"/>
          </w:tcPr>
          <w:p w14:paraId="49F1A97E" w14:textId="7777777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57001A64" w14:textId="0F8E32B7" w:rsidR="00952DA0" w:rsidRPr="002D6C2F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718,240</w:t>
            </w:r>
          </w:p>
        </w:tc>
      </w:tr>
    </w:tbl>
    <w:p w14:paraId="4B44DBE1" w14:textId="77777777" w:rsidR="00952DA0" w:rsidRPr="002D6C2F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B0D2003" w14:textId="77777777" w:rsidR="00952DA0" w:rsidRPr="002D6C2F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2BDF16D" w14:textId="77777777" w:rsidR="00BA4B06" w:rsidRPr="002D6C2F" w:rsidRDefault="00BA4B06" w:rsidP="004C64F2">
      <w:pPr>
        <w:spacing w:line="240" w:lineRule="auto"/>
        <w:ind w:firstLine="540"/>
        <w:jc w:val="thaiDistribute"/>
        <w:rPr>
          <w:rFonts w:ascii="Angsana New" w:hAnsi="Angsana New"/>
          <w:b/>
          <w:bCs/>
          <w:sz w:val="16"/>
          <w:szCs w:val="16"/>
        </w:rPr>
      </w:pPr>
      <w:r w:rsidRPr="002D6C2F">
        <w:rPr>
          <w:rFonts w:ascii="Angsana New" w:hAnsi="Angsana New"/>
          <w:sz w:val="30"/>
          <w:szCs w:val="30"/>
          <w:cs/>
        </w:rPr>
        <w:t>ลักษณะและรายละเอียดที่สำคัญ</w:t>
      </w:r>
      <w:r w:rsidR="00C977A8" w:rsidRPr="002D6C2F">
        <w:rPr>
          <w:rFonts w:ascii="Angsana New" w:hAnsi="Angsana New"/>
          <w:sz w:val="30"/>
          <w:szCs w:val="30"/>
          <w:cs/>
        </w:rPr>
        <w:t>ต่าง ๆ</w:t>
      </w:r>
      <w:r w:rsidRPr="002D6C2F">
        <w:rPr>
          <w:rFonts w:ascii="Angsana New" w:hAnsi="Angsana New"/>
          <w:sz w:val="30"/>
          <w:szCs w:val="30"/>
          <w:cs/>
        </w:rPr>
        <w:t xml:space="preserve"> ของเงินกู้ยืม มีดังนี้</w:t>
      </w:r>
    </w:p>
    <w:p w14:paraId="2BE3CF9F" w14:textId="77777777" w:rsidR="002D7E42" w:rsidRPr="002D6C2F" w:rsidRDefault="002D7E42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</w:rPr>
      </w:pPr>
    </w:p>
    <w:p w14:paraId="5DA0C540" w14:textId="77777777" w:rsidR="00BA4B06" w:rsidRPr="002D6C2F" w:rsidRDefault="00BA4B06" w:rsidP="006B5220">
      <w:pPr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D6C2F">
        <w:rPr>
          <w:rFonts w:ascii="Angsana New" w:hAnsi="Angsana New"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เงินเบิกเกินบัญชีธนาคารและเงินกู้ยืมระยะสั้นกับสถาบันการเงิน</w:t>
      </w:r>
    </w:p>
    <w:p w14:paraId="7BBC14D1" w14:textId="77777777" w:rsidR="00BA4B06" w:rsidRPr="002D6C2F" w:rsidRDefault="00BA4B06" w:rsidP="006B522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9779DB1" w14:textId="37B77A0D" w:rsidR="00BA4B06" w:rsidRPr="002D6C2F" w:rsidRDefault="00BB2C55" w:rsidP="00E1537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3" w:hanging="453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ณ วันที่</w:t>
      </w:r>
      <w:r w:rsidRPr="002D6C2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E264EF" w:rsidRPr="002D6C2F">
        <w:rPr>
          <w:rFonts w:ascii="Angsana New" w:hAnsi="Angsana New"/>
          <w:sz w:val="30"/>
          <w:szCs w:val="30"/>
        </w:rPr>
        <w:t xml:space="preserve"> 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4A322A" w:rsidRPr="002D6C2F">
        <w:rPr>
          <w:rFonts w:ascii="Angsana New" w:hAnsi="Angsana New"/>
          <w:sz w:val="30"/>
          <w:szCs w:val="30"/>
        </w:rPr>
        <w:t>7</w:t>
      </w:r>
      <w:r w:rsidR="008720E6" w:rsidRPr="002D6C2F">
        <w:rPr>
          <w:rFonts w:ascii="Angsana New" w:hAnsi="Angsana New"/>
          <w:sz w:val="30"/>
          <w:szCs w:val="30"/>
          <w:cs/>
        </w:rPr>
        <w:t xml:space="preserve"> </w:t>
      </w:r>
      <w:r w:rsidR="00473C6D" w:rsidRPr="002D6C2F">
        <w:rPr>
          <w:rFonts w:ascii="Angsana New" w:hAnsi="Angsana New" w:hint="cs"/>
          <w:sz w:val="30"/>
          <w:szCs w:val="30"/>
          <w:cs/>
        </w:rPr>
        <w:t>กลุ่ม</w:t>
      </w:r>
      <w:r w:rsidR="0013515C" w:rsidRPr="002D6C2F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BA4B06" w:rsidRPr="002D6C2F">
        <w:rPr>
          <w:rFonts w:ascii="Angsana New" w:hAnsi="Angsana New"/>
          <w:spacing w:val="2"/>
          <w:sz w:val="30"/>
          <w:szCs w:val="30"/>
          <w:cs/>
        </w:rPr>
        <w:t>มี</w:t>
      </w:r>
      <w:r w:rsidR="00FD5F6B" w:rsidRPr="002D6C2F">
        <w:rPr>
          <w:rFonts w:ascii="Angsana New" w:hAnsi="Angsana New"/>
          <w:spacing w:val="2"/>
          <w:sz w:val="30"/>
          <w:szCs w:val="30"/>
          <w:cs/>
        </w:rPr>
        <w:t>วง</w:t>
      </w:r>
      <w:r w:rsidR="00BA4B06" w:rsidRPr="002D6C2F">
        <w:rPr>
          <w:rFonts w:ascii="Angsana New" w:hAnsi="Angsana New"/>
          <w:spacing w:val="2"/>
          <w:sz w:val="30"/>
          <w:szCs w:val="30"/>
          <w:cs/>
        </w:rPr>
        <w:t>เงินเบิก</w:t>
      </w:r>
      <w:r w:rsidR="00A65C59" w:rsidRPr="002D6C2F">
        <w:rPr>
          <w:rFonts w:ascii="Angsana New" w:hAnsi="Angsana New"/>
          <w:spacing w:val="2"/>
          <w:sz w:val="30"/>
          <w:szCs w:val="30"/>
          <w:cs/>
        </w:rPr>
        <w:t>เกินบัญชีธนาคารรวมเป็นเงิน</w:t>
      </w:r>
      <w:r w:rsidR="00E264EF" w:rsidRPr="002D6C2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65C59" w:rsidRPr="002D6C2F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4A322A" w:rsidRPr="002D6C2F">
        <w:rPr>
          <w:rFonts w:ascii="Angsana New" w:hAnsi="Angsana New"/>
          <w:spacing w:val="2"/>
          <w:sz w:val="30"/>
          <w:szCs w:val="30"/>
        </w:rPr>
        <w:t>83</w:t>
      </w:r>
      <w:r w:rsidR="00066419" w:rsidRPr="002D6C2F">
        <w:rPr>
          <w:rFonts w:ascii="Angsana New" w:hAnsi="Angsana New"/>
          <w:spacing w:val="2"/>
          <w:sz w:val="30"/>
          <w:szCs w:val="30"/>
        </w:rPr>
        <w:t xml:space="preserve"> </w:t>
      </w:r>
      <w:r w:rsidR="00BA4B06" w:rsidRPr="002D6C2F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473C6D" w:rsidRPr="002D6C2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473C6D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(งบการเงินเฉพาะกิจการ จำนวน </w:t>
      </w:r>
      <w:r w:rsidR="004A322A" w:rsidRPr="002D6C2F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473C6D" w:rsidRPr="002D6C2F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473C6D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="00473C6D" w:rsidRPr="002D6C2F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A9362D" w:rsidRPr="002D6C2F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BB3AB0" w:rsidRPr="002D6C2F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4A322A" w:rsidRPr="002D6C2F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="00114872" w:rsidRPr="002D6C2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:</w:t>
      </w:r>
      <w:r w:rsidR="00BA4B06" w:rsidRPr="002D6C2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473C6D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>งบการเงินรวม</w:t>
      </w:r>
      <w:r w:rsidR="00E264EF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C77038">
        <w:rPr>
          <w:rFonts w:ascii="Angsana New" w:hAnsi="Angsana New"/>
          <w:i/>
          <w:iCs/>
          <w:spacing w:val="2"/>
          <w:sz w:val="30"/>
          <w:szCs w:val="30"/>
        </w:rPr>
        <w:t>83</w:t>
      </w:r>
      <w:r w:rsidR="00ED4DEE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ล้านบาท</w:t>
      </w:r>
      <w:r w:rsidR="00E264EF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="00473C6D" w:rsidRPr="002D6C2F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และงบการเงินเฉพาะกิจการจำนวน </w:t>
      </w:r>
      <w:r w:rsidR="00C77038">
        <w:rPr>
          <w:rFonts w:ascii="Angsana New" w:hAnsi="Angsana New"/>
          <w:i/>
          <w:iCs/>
          <w:spacing w:val="2"/>
          <w:sz w:val="30"/>
          <w:szCs w:val="30"/>
        </w:rPr>
        <w:t>73</w:t>
      </w:r>
      <w:r w:rsidR="00BA4B06" w:rsidRPr="002D6C2F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ล้านบาท)</w:t>
      </w:r>
      <w:r w:rsidR="00BA4B06" w:rsidRPr="002D6C2F">
        <w:rPr>
          <w:rFonts w:ascii="Angsana New" w:hAnsi="Angsana New"/>
          <w:spacing w:val="2"/>
          <w:sz w:val="30"/>
          <w:szCs w:val="30"/>
          <w:cs/>
        </w:rPr>
        <w:t xml:space="preserve"> </w:t>
      </w:r>
    </w:p>
    <w:p w14:paraId="7CE99498" w14:textId="77777777" w:rsidR="00A65C59" w:rsidRPr="002D6C2F" w:rsidRDefault="00A65C59" w:rsidP="00A65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contextualSpacing w:val="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7F690D1" w14:textId="336CA837" w:rsidR="00A93D49" w:rsidRPr="002D6C2F" w:rsidRDefault="00BA4B06" w:rsidP="004C64F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2D6C2F">
        <w:rPr>
          <w:rFonts w:ascii="Angsana New" w:hAnsi="Angsana New"/>
          <w:sz w:val="30"/>
          <w:szCs w:val="30"/>
          <w:cs/>
        </w:rPr>
        <w:t>ณ วันท</w:t>
      </w:r>
      <w:r w:rsidR="00D77624" w:rsidRPr="002D6C2F">
        <w:rPr>
          <w:rFonts w:ascii="Angsana New" w:hAnsi="Angsana New"/>
          <w:sz w:val="30"/>
          <w:szCs w:val="30"/>
          <w:cs/>
        </w:rPr>
        <w:t xml:space="preserve">ี่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4A322A" w:rsidRPr="002D6C2F">
        <w:rPr>
          <w:rFonts w:ascii="Angsana New" w:hAnsi="Angsana New"/>
          <w:sz w:val="30"/>
          <w:szCs w:val="30"/>
        </w:rPr>
        <w:t>7</w:t>
      </w:r>
      <w:r w:rsidR="008720E6" w:rsidRPr="002D6C2F">
        <w:rPr>
          <w:rFonts w:ascii="Angsana New" w:hAnsi="Angsana New"/>
          <w:sz w:val="30"/>
          <w:szCs w:val="30"/>
          <w:cs/>
        </w:rPr>
        <w:t xml:space="preserve"> </w:t>
      </w:r>
      <w:r w:rsidR="00473C6D" w:rsidRPr="002D6C2F">
        <w:rPr>
          <w:rFonts w:ascii="Angsana New" w:hAnsi="Angsana New" w:hint="cs"/>
          <w:sz w:val="30"/>
          <w:szCs w:val="30"/>
          <w:cs/>
        </w:rPr>
        <w:t>กลุ่ม</w:t>
      </w:r>
      <w:r w:rsidR="003B238E" w:rsidRPr="002D6C2F">
        <w:rPr>
          <w:rFonts w:ascii="Angsana New" w:hAnsi="Angsana New" w:hint="cs"/>
          <w:sz w:val="30"/>
          <w:szCs w:val="30"/>
          <w:cs/>
        </w:rPr>
        <w:t>บ</w:t>
      </w:r>
      <w:r w:rsidR="0013515C" w:rsidRPr="002D6C2F">
        <w:rPr>
          <w:rFonts w:ascii="Angsana New" w:hAnsi="Angsana New"/>
          <w:sz w:val="30"/>
          <w:szCs w:val="30"/>
          <w:cs/>
        </w:rPr>
        <w:t>ริษัท</w:t>
      </w:r>
      <w:r w:rsidRPr="002D6C2F">
        <w:rPr>
          <w:rFonts w:ascii="Angsana New" w:hAnsi="Angsana New"/>
          <w:sz w:val="30"/>
          <w:szCs w:val="30"/>
          <w:cs/>
        </w:rPr>
        <w:t>มีเงินกู้ยืมระยะสั้น</w:t>
      </w:r>
      <w:r w:rsidR="00D77624" w:rsidRPr="002D6C2F">
        <w:rPr>
          <w:rFonts w:ascii="Angsana New" w:hAnsi="Angsana New"/>
          <w:sz w:val="30"/>
          <w:szCs w:val="30"/>
          <w:cs/>
        </w:rPr>
        <w:t>เป็นตั๋วสัญญาใช้เงินที่ออกให้กับ</w:t>
      </w:r>
      <w:r w:rsidRPr="002D6C2F">
        <w:rPr>
          <w:rFonts w:ascii="Angsana New" w:hAnsi="Angsana New"/>
          <w:sz w:val="30"/>
          <w:szCs w:val="30"/>
          <w:cs/>
        </w:rPr>
        <w:t>สถาบันการเงินหลายแห่ง</w:t>
      </w:r>
      <w:r w:rsidR="00177AE5" w:rsidRPr="002D6C2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โดยมีอัตรา</w:t>
      </w:r>
      <w:r w:rsidR="000A0AC9" w:rsidRPr="002D6C2F">
        <w:rPr>
          <w:rFonts w:ascii="Angsana New" w:hAnsi="Angsana New"/>
          <w:sz w:val="30"/>
          <w:szCs w:val="30"/>
          <w:cs/>
        </w:rPr>
        <w:t>ดอกเบี้ย</w:t>
      </w:r>
      <w:r w:rsidR="009D3452" w:rsidRPr="002D6C2F">
        <w:rPr>
          <w:rFonts w:ascii="Angsana New" w:hAnsi="Angsana New" w:hint="cs"/>
          <w:sz w:val="30"/>
          <w:szCs w:val="30"/>
          <w:cs/>
        </w:rPr>
        <w:t xml:space="preserve">อ้างอิงกับอัตรา </w:t>
      </w:r>
      <w:r w:rsidR="00DD5AAF" w:rsidRPr="002D6C2F">
        <w:rPr>
          <w:rFonts w:ascii="Angsana New" w:hAnsi="Angsana New"/>
          <w:sz w:val="30"/>
          <w:szCs w:val="30"/>
        </w:rPr>
        <w:t>MLR</w:t>
      </w:r>
      <w:r w:rsidR="004D556F" w:rsidRPr="002D6C2F">
        <w:rPr>
          <w:rFonts w:ascii="Angsana New" w:hAnsi="Angsana New"/>
          <w:sz w:val="30"/>
          <w:szCs w:val="30"/>
          <w:cs/>
        </w:rPr>
        <w:t xml:space="preserve"> </w:t>
      </w:r>
      <w:r w:rsidR="004D556F" w:rsidRPr="002D6C2F">
        <w:rPr>
          <w:rFonts w:ascii="Angsana New" w:hAnsi="Angsana New" w:hint="cs"/>
          <w:sz w:val="30"/>
          <w:szCs w:val="30"/>
          <w:cs/>
        </w:rPr>
        <w:t xml:space="preserve">หักร้อยละ </w:t>
      </w:r>
      <w:r w:rsidR="000F6A61" w:rsidRPr="002D6C2F">
        <w:rPr>
          <w:rFonts w:ascii="Angsana New" w:hAnsi="Angsana New"/>
          <w:sz w:val="30"/>
          <w:szCs w:val="30"/>
        </w:rPr>
        <w:t>2</w:t>
      </w:r>
      <w:r w:rsidR="009D3452" w:rsidRPr="002D6C2F">
        <w:rPr>
          <w:rFonts w:ascii="Angsana New" w:hAnsi="Angsana New"/>
          <w:sz w:val="30"/>
          <w:szCs w:val="30"/>
          <w:cs/>
        </w:rPr>
        <w:t xml:space="preserve"> </w:t>
      </w:r>
      <w:r w:rsidR="009D3452" w:rsidRPr="002D6C2F">
        <w:rPr>
          <w:rFonts w:ascii="Angsana New" w:hAnsi="Angsana New" w:hint="cs"/>
          <w:sz w:val="30"/>
          <w:szCs w:val="30"/>
          <w:cs/>
        </w:rPr>
        <w:t xml:space="preserve">ถึง </w:t>
      </w:r>
      <w:r w:rsidR="004D556F" w:rsidRPr="002D6C2F">
        <w:rPr>
          <w:rFonts w:ascii="Angsana New" w:hAnsi="Angsana New"/>
          <w:sz w:val="30"/>
          <w:szCs w:val="30"/>
        </w:rPr>
        <w:t>MOR</w:t>
      </w:r>
      <w:r w:rsidR="004D556F" w:rsidRPr="002D6C2F">
        <w:rPr>
          <w:rFonts w:ascii="Angsana New" w:hAnsi="Angsana New" w:hint="cs"/>
          <w:sz w:val="30"/>
          <w:szCs w:val="30"/>
          <w:cs/>
        </w:rPr>
        <w:t xml:space="preserve"> หักร้อยละ </w:t>
      </w:r>
      <w:r w:rsidR="00332675" w:rsidRPr="002D6C2F">
        <w:rPr>
          <w:rFonts w:ascii="Angsana New" w:hAnsi="Angsana New"/>
          <w:sz w:val="30"/>
          <w:szCs w:val="30"/>
        </w:rPr>
        <w:t>2</w:t>
      </w:r>
      <w:r w:rsidR="009D3452" w:rsidRPr="002D6C2F">
        <w:rPr>
          <w:rFonts w:ascii="Angsana New" w:hAnsi="Angsana New"/>
          <w:sz w:val="30"/>
          <w:szCs w:val="30"/>
          <w:cs/>
        </w:rPr>
        <w:t xml:space="preserve"> </w:t>
      </w:r>
    </w:p>
    <w:p w14:paraId="391E76AC" w14:textId="77777777" w:rsidR="00C24E18" w:rsidRPr="002D6C2F" w:rsidRDefault="00C24E18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BD78A5" w14:textId="77777777" w:rsidR="00D545E8" w:rsidRPr="002D6C2F" w:rsidRDefault="008428D1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6"/>
          <w:szCs w:val="16"/>
        </w:rPr>
      </w:pPr>
      <w:r w:rsidRPr="002D6C2F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7DCA009E" w14:textId="77777777" w:rsidR="007579FC" w:rsidRPr="002D6C2F" w:rsidRDefault="007579FC" w:rsidP="00A93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0"/>
          <w:szCs w:val="10"/>
          <w:cs/>
        </w:rPr>
      </w:pPr>
    </w:p>
    <w:p w14:paraId="4986B3D2" w14:textId="77777777" w:rsidR="00D545E8" w:rsidRPr="002D6C2F" w:rsidRDefault="000F0D52" w:rsidP="0098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ab/>
      </w:r>
      <w:r w:rsidR="00A64C8E" w:rsidRPr="002D6C2F">
        <w:rPr>
          <w:rFonts w:ascii="Angsana New" w:hAnsi="Angsana New"/>
          <w:sz w:val="30"/>
          <w:szCs w:val="30"/>
          <w:cs/>
        </w:rPr>
        <w:t>บริษัท</w:t>
      </w:r>
      <w:r w:rsidRPr="002D6C2F">
        <w:rPr>
          <w:rFonts w:ascii="Angsana New" w:hAnsi="Angsana New"/>
          <w:sz w:val="30"/>
          <w:szCs w:val="30"/>
          <w:cs/>
        </w:rPr>
        <w:t>มี</w:t>
      </w:r>
      <w:r w:rsidR="00D545E8" w:rsidRPr="002D6C2F">
        <w:rPr>
          <w:rFonts w:ascii="Angsana New" w:hAnsi="Angsana New"/>
          <w:sz w:val="30"/>
          <w:szCs w:val="30"/>
          <w:cs/>
        </w:rPr>
        <w:t>เงินกู้</w:t>
      </w:r>
      <w:r w:rsidR="00D83132" w:rsidRPr="002D6C2F">
        <w:rPr>
          <w:rFonts w:ascii="Angsana New" w:hAnsi="Angsana New"/>
          <w:sz w:val="30"/>
          <w:szCs w:val="30"/>
          <w:cs/>
        </w:rPr>
        <w:t>ยืม</w:t>
      </w:r>
      <w:r w:rsidR="00266439" w:rsidRPr="002D6C2F">
        <w:rPr>
          <w:rFonts w:ascii="Angsana New" w:hAnsi="Angsana New"/>
          <w:sz w:val="30"/>
          <w:szCs w:val="30"/>
          <w:cs/>
        </w:rPr>
        <w:t>จากสถาบันการเงิน</w:t>
      </w:r>
      <w:r w:rsidR="00D545E8" w:rsidRPr="002D6C2F">
        <w:rPr>
          <w:rFonts w:ascii="Angsana New" w:hAnsi="Angsana New"/>
          <w:sz w:val="30"/>
          <w:szCs w:val="30"/>
          <w:cs/>
        </w:rPr>
        <w:t>ในประเทศ</w:t>
      </w:r>
      <w:r w:rsidR="00FB26BF" w:rsidRPr="002D6C2F">
        <w:rPr>
          <w:rFonts w:ascii="Angsana New" w:hAnsi="Angsana New" w:hint="cs"/>
          <w:sz w:val="30"/>
          <w:szCs w:val="30"/>
          <w:cs/>
        </w:rPr>
        <w:t>สี่</w:t>
      </w:r>
      <w:r w:rsidRPr="002D6C2F">
        <w:rPr>
          <w:rFonts w:ascii="Angsana New" w:hAnsi="Angsana New"/>
          <w:sz w:val="30"/>
          <w:szCs w:val="30"/>
          <w:cs/>
        </w:rPr>
        <w:t>แห่ง</w:t>
      </w:r>
      <w:r w:rsidR="00D545E8" w:rsidRPr="002D6C2F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BA066A" w:rsidRPr="002D6C2F" w14:paraId="39D5DA67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7EA4740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0603A010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54203AC9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737C1AF7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7B236FC9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19846E2E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08838D7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D6C2F" w14:paraId="6D004B48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5C287DA7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1869608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DA84A3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C333A60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536964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7EFEE61C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13CEB6A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C41456E" w14:textId="66AC75F6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31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1C03" w:rsidRPr="002D6C2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6F119255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27AD02" w14:textId="3DAD059B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255" w:type="dxa"/>
          </w:tcPr>
          <w:p w14:paraId="5D24EF6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D6C2F" w14:paraId="4C3B53E8" w14:textId="77777777" w:rsidTr="00221316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54EA57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37AED5B6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4949733E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21D70058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5034FC3F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1BBDD348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5C5F353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4B886FF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D6C2F" w14:paraId="026AE1B6" w14:textId="77777777" w:rsidTr="00221316">
        <w:trPr>
          <w:cantSplit/>
          <w:tblHeader/>
        </w:trPr>
        <w:tc>
          <w:tcPr>
            <w:tcW w:w="810" w:type="dxa"/>
            <w:vAlign w:val="bottom"/>
          </w:tcPr>
          <w:p w14:paraId="1B0EBF94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D85182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8BB994E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5FF51E3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599474B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2F4DDFA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5988ECD8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74F2EDA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69377E2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BA066A" w:rsidRPr="002D6C2F" w14:paraId="146AE65F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5961B6F7" w14:textId="6C0385A4" w:rsidR="00BA066A" w:rsidRPr="002D6C2F" w:rsidRDefault="00EE3FF9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14B5164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2234AA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1EF495E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2826BA1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0BD3381" w14:textId="36F7913F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256DDC7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2AEA93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19DF4AE" w14:textId="6A7E085D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C060F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541B6C" w14:textId="3851445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55" w:type="dxa"/>
            <w:vMerge w:val="restart"/>
          </w:tcPr>
          <w:p w14:paraId="03ACBA1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663B0A4B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414919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0421D2C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09F6BE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1EFAD6A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1808BF4C" w14:textId="7A5A3DB9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229F942A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F03C2A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4F9819" w14:textId="43348C25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4.1</w:t>
            </w:r>
            <w:r w:rsidR="007D7BC3" w:rsidRPr="002D6C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E8AD49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F0A9911" w14:textId="3EC69BC0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55" w:type="dxa"/>
            <w:vMerge/>
          </w:tcPr>
          <w:p w14:paraId="049F16D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071DC965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0206CC32" w14:textId="38549B7A" w:rsidR="00BA066A" w:rsidRPr="002D6C2F" w:rsidRDefault="00EE3FF9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="00BA066A" w:rsidRPr="002D6C2F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59D451A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14E974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F0E03BC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7B2430C" w14:textId="697C0CE0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CC3180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37D70E7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E6115C6" w14:textId="1A9B86FD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4.77</w:t>
            </w:r>
          </w:p>
        </w:tc>
        <w:tc>
          <w:tcPr>
            <w:tcW w:w="270" w:type="dxa"/>
          </w:tcPr>
          <w:p w14:paraId="7D8D2E2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C31B870" w14:textId="34A59AC3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55" w:type="dxa"/>
            <w:vMerge/>
          </w:tcPr>
          <w:p w14:paraId="0A7D61C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39814FFF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1CC3EBF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233FB55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E1C082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747148D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904FC76" w14:textId="3E3CEACD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0F55FAE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08861E9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3B21259A" w14:textId="58D3E4D9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70" w:type="dxa"/>
          </w:tcPr>
          <w:p w14:paraId="01AC4576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8F18267" w14:textId="3799AFF6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55" w:type="dxa"/>
            <w:vMerge/>
          </w:tcPr>
          <w:p w14:paraId="74248EA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059B5B40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30E6AD7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1C98D70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E7D7DC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1F50415F" w14:textId="4D175C65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4"/>
                <w:szCs w:val="24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  <w:r w:rsidRPr="002D6C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D6C2F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64E8A4D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C07AE7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D6C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D6C2F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2D6C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5DBC91B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304506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4D4BB97" w14:textId="715CDDE2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  <w:tc>
          <w:tcPr>
            <w:tcW w:w="270" w:type="dxa"/>
          </w:tcPr>
          <w:p w14:paraId="102D637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E0E12" w14:textId="09BBE0FE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55" w:type="dxa"/>
          </w:tcPr>
          <w:p w14:paraId="257E9EB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33C6E029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3408636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40D9D58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E2ADC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3632B66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28BEC39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CF2350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52E82939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F8262F3" w14:textId="508A9B86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1.92</w:t>
            </w:r>
          </w:p>
        </w:tc>
        <w:tc>
          <w:tcPr>
            <w:tcW w:w="270" w:type="dxa"/>
          </w:tcPr>
          <w:p w14:paraId="381AC5B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1EE0BA" w14:textId="00271AA4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55" w:type="dxa"/>
          </w:tcPr>
          <w:p w14:paraId="19A0401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5545A282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F9254C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5BCAD52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F60B71A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C5D2A2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7CFF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2B6346B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A9C0B9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F7522B3" w14:textId="4BFBE659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4.38</w:t>
            </w:r>
          </w:p>
        </w:tc>
        <w:tc>
          <w:tcPr>
            <w:tcW w:w="270" w:type="dxa"/>
          </w:tcPr>
          <w:p w14:paraId="7BC1297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C6148A6" w14:textId="6076DD60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55" w:type="dxa"/>
          </w:tcPr>
          <w:p w14:paraId="7B2CD09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4BD56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2EE099BC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6B783EE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7F11010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A61218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4F92C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6BFB81D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406EAC2" w14:textId="5E22DCE1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371" w:type="dxa"/>
          </w:tcPr>
          <w:p w14:paraId="1868CD2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7920465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7BF39E9" w14:textId="2CD290F7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270" w:type="dxa"/>
          </w:tcPr>
          <w:p w14:paraId="4E1D615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82CC55C" w14:textId="603DD17B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255" w:type="dxa"/>
          </w:tcPr>
          <w:p w14:paraId="489C4A7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D6C2F" w14:paraId="2396D3BA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79767C1D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518454ED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CBAF39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0B20E75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2.5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857C08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981152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ชำระคืนเงินต้นและดอกเบี้ยเป็นรายเดือนในงวดที่ </w:t>
            </w:r>
            <w:r w:rsidRPr="002D6C2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371" w:type="dxa"/>
          </w:tcPr>
          <w:p w14:paraId="5814DEB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3B10E1D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A773D23" w14:textId="463353F5" w:rsidR="00BA066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3B712FF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4934A7" w14:textId="3C912C86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55" w:type="dxa"/>
          </w:tcPr>
          <w:p w14:paraId="1375A71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322A" w:rsidRPr="002D6C2F" w14:paraId="068B1CA7" w14:textId="77777777" w:rsidTr="00221316">
        <w:tc>
          <w:tcPr>
            <w:tcW w:w="810" w:type="dxa"/>
            <w:tcBorders>
              <w:top w:val="single" w:sz="4" w:space="0" w:color="FFFFFF"/>
            </w:tcBorders>
          </w:tcPr>
          <w:p w14:paraId="4EE27742" w14:textId="15EEB91A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6106039B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1113377A" w14:textId="77777777" w:rsidR="004E1C03" w:rsidRPr="002D6C2F" w:rsidRDefault="004E1C03" w:rsidP="004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3EC528FA" w14:textId="06785543" w:rsidR="004A322A" w:rsidRPr="002D6C2F" w:rsidRDefault="004E1C03" w:rsidP="004E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D6C2F">
              <w:rPr>
                <w:rFonts w:ascii="Angsana New" w:hAnsi="Angsana New"/>
                <w:sz w:val="24"/>
                <w:szCs w:val="24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2CC1C63A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20DE7CE2" w14:textId="48C128ED" w:rsidR="004A322A" w:rsidRPr="002D6C2F" w:rsidRDefault="004E1C0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="00EE3FF9" w:rsidRPr="00EE3FF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1269AD77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B306D04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BD33AE7" w14:textId="658FE8D3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</w:t>
            </w:r>
            <w:r w:rsidR="004E1C03" w:rsidRPr="002D6C2F"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41875A8D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0A9BAA1" w14:textId="023FE1EE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0A695914" w14:textId="77777777" w:rsidR="004A322A" w:rsidRPr="002D6C2F" w:rsidRDefault="004A322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66A" w:rsidRPr="002D6C2F" w14:paraId="69256FB3" w14:textId="77777777" w:rsidTr="00221316">
        <w:tc>
          <w:tcPr>
            <w:tcW w:w="810" w:type="dxa"/>
          </w:tcPr>
          <w:p w14:paraId="6C455047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3A25B1AC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31DF35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3F0C507A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5678414B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5E6DC671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462C1FB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B8875C" w14:textId="428AACBC" w:rsidR="00BA066A" w:rsidRPr="002D6C2F" w:rsidRDefault="004E1C0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300.</w:t>
            </w:r>
            <w:r w:rsidR="007D7BC3" w:rsidRPr="002D6C2F">
              <w:rPr>
                <w:rFonts w:ascii="Angsana New" w:hAnsi="Angsana New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70" w:type="dxa"/>
          </w:tcPr>
          <w:p w14:paraId="012DB1B6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074C10" w14:textId="3D4A0998" w:rsidR="00BA066A" w:rsidRPr="002D6C2F" w:rsidRDefault="00C52A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317.89</w:t>
            </w:r>
          </w:p>
        </w:tc>
        <w:tc>
          <w:tcPr>
            <w:tcW w:w="255" w:type="dxa"/>
          </w:tcPr>
          <w:p w14:paraId="1FFDDD74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A066A" w:rsidRPr="002D6C2F" w14:paraId="500B3FB2" w14:textId="77777777" w:rsidTr="00221316">
        <w:tc>
          <w:tcPr>
            <w:tcW w:w="7284" w:type="dxa"/>
            <w:gridSpan w:val="5"/>
          </w:tcPr>
          <w:p w14:paraId="5C3B0795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5F9ECC00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6A04F2EA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E7EFD2" w14:textId="6B057BE5" w:rsidR="00BA066A" w:rsidRPr="002D6C2F" w:rsidRDefault="007D7BC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(91.73)</w:t>
            </w:r>
          </w:p>
        </w:tc>
        <w:tc>
          <w:tcPr>
            <w:tcW w:w="270" w:type="dxa"/>
          </w:tcPr>
          <w:p w14:paraId="0EE82BF3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EAC8E3" w14:textId="5F7D3B59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52AD6" w:rsidRPr="002D6C2F">
              <w:rPr>
                <w:rFonts w:ascii="Angsana New" w:hAnsi="Angsana New"/>
                <w:sz w:val="26"/>
                <w:szCs w:val="26"/>
              </w:rPr>
              <w:t>90.00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7929B4D5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A066A" w:rsidRPr="002D6C2F" w14:paraId="2ADCC049" w14:textId="77777777" w:rsidTr="00221316">
        <w:tc>
          <w:tcPr>
            <w:tcW w:w="7284" w:type="dxa"/>
            <w:gridSpan w:val="5"/>
            <w:tcBorders>
              <w:bottom w:val="nil"/>
            </w:tcBorders>
          </w:tcPr>
          <w:p w14:paraId="5A97744B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7F5538E9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375306B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CF3065" w14:textId="1A0AAD7F" w:rsidR="00BA066A" w:rsidRPr="002D6C2F" w:rsidRDefault="007D7BC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209.16</w:t>
            </w:r>
          </w:p>
        </w:tc>
        <w:tc>
          <w:tcPr>
            <w:tcW w:w="270" w:type="dxa"/>
            <w:tcBorders>
              <w:bottom w:val="nil"/>
            </w:tcBorders>
          </w:tcPr>
          <w:p w14:paraId="44805D05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D69DA" w14:textId="078918A5" w:rsidR="00BA066A" w:rsidRPr="002D6C2F" w:rsidRDefault="00C52A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227.89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65528C49" w14:textId="77777777" w:rsidR="00BA066A" w:rsidRPr="002D6C2F" w:rsidRDefault="00BA066A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71C97C58" w14:textId="77777777" w:rsidR="00BA066A" w:rsidRPr="002D6C2F" w:rsidRDefault="00BA066A" w:rsidP="00BA0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9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0"/>
        <w:gridCol w:w="236"/>
        <w:gridCol w:w="1648"/>
        <w:gridCol w:w="269"/>
        <w:gridCol w:w="4321"/>
        <w:gridCol w:w="371"/>
        <w:gridCol w:w="236"/>
        <w:gridCol w:w="990"/>
        <w:gridCol w:w="270"/>
        <w:gridCol w:w="990"/>
        <w:gridCol w:w="255"/>
      </w:tblGrid>
      <w:tr w:rsidR="004E1C03" w:rsidRPr="002D6C2F" w14:paraId="56F1F69D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047AFF8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7DA8960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47919F0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388DD66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466527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7" w:type="dxa"/>
            <w:gridSpan w:val="5"/>
          </w:tcPr>
          <w:p w14:paraId="547618B6" w14:textId="5CEB8490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5" w:type="dxa"/>
          </w:tcPr>
          <w:p w14:paraId="519EDF8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D6C2F" w14:paraId="608F371F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1B8EC43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วงเงิน</w:t>
            </w:r>
          </w:p>
        </w:tc>
        <w:tc>
          <w:tcPr>
            <w:tcW w:w="236" w:type="dxa"/>
            <w:vAlign w:val="bottom"/>
          </w:tcPr>
          <w:p w14:paraId="4F097FD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3A7B28F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21E0346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3145FEC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654BB8B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24FAF717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AE5EB52" w14:textId="168EAEA2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hanging="121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31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71818AF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BC3DCF" w14:textId="531558B4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D6C2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5" w:type="dxa"/>
          </w:tcPr>
          <w:p w14:paraId="7D9BE43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D6C2F" w14:paraId="2D7D6450" w14:textId="77777777" w:rsidTr="009C5D37">
        <w:trPr>
          <w:cantSplit/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4286F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vAlign w:val="bottom"/>
          </w:tcPr>
          <w:p w14:paraId="204172E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09E0C2A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0E9790B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tcBorders>
              <w:bottom w:val="single" w:sz="4" w:space="0" w:color="auto"/>
            </w:tcBorders>
            <w:vAlign w:val="bottom"/>
          </w:tcPr>
          <w:p w14:paraId="6797FB2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ระยะเวลาการจ่ายชำระ</w:t>
            </w:r>
          </w:p>
        </w:tc>
        <w:tc>
          <w:tcPr>
            <w:tcW w:w="371" w:type="dxa"/>
          </w:tcPr>
          <w:p w14:paraId="4C8BAB6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86" w:type="dxa"/>
            <w:gridSpan w:val="4"/>
            <w:tcBorders>
              <w:bottom w:val="single" w:sz="4" w:space="0" w:color="auto"/>
            </w:tcBorders>
            <w:vAlign w:val="bottom"/>
          </w:tcPr>
          <w:p w14:paraId="253ADE17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: </w:t>
            </w: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55" w:type="dxa"/>
          </w:tcPr>
          <w:p w14:paraId="5E66EC2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D6C2F" w14:paraId="49DB6FE1" w14:textId="77777777" w:rsidTr="009C5D37">
        <w:trPr>
          <w:cantSplit/>
          <w:tblHeader/>
        </w:trPr>
        <w:tc>
          <w:tcPr>
            <w:tcW w:w="810" w:type="dxa"/>
            <w:vAlign w:val="bottom"/>
          </w:tcPr>
          <w:p w14:paraId="3E7E1EF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777A62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  <w:vAlign w:val="bottom"/>
          </w:tcPr>
          <w:p w14:paraId="142E02A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  <w:vAlign w:val="bottom"/>
          </w:tcPr>
          <w:p w14:paraId="4427B9D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21" w:type="dxa"/>
            <w:vAlign w:val="bottom"/>
          </w:tcPr>
          <w:p w14:paraId="4312829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71" w:type="dxa"/>
          </w:tcPr>
          <w:p w14:paraId="3829C2B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vAlign w:val="bottom"/>
          </w:tcPr>
          <w:p w14:paraId="3520903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3D4A949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132EDD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4E1C03" w:rsidRPr="002D6C2F" w14:paraId="039760BC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025FE0AF" w14:textId="0EB9EDCE" w:rsidR="004E1C03" w:rsidRPr="002D6C2F" w:rsidRDefault="00EE3FF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200</w:t>
            </w:r>
          </w:p>
        </w:tc>
        <w:tc>
          <w:tcPr>
            <w:tcW w:w="236" w:type="dxa"/>
          </w:tcPr>
          <w:p w14:paraId="333B5A2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EC6C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771C1EF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69" w:type="dxa"/>
          </w:tcPr>
          <w:p w14:paraId="0CDC30A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7642A777" w14:textId="195489D9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เดือนกันยายน 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2562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เดือนสิงหาคม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71" w:type="dxa"/>
          </w:tcPr>
          <w:p w14:paraId="761F80A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19793C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F0C5484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131A07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DA62B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29.40</w:t>
            </w:r>
          </w:p>
        </w:tc>
        <w:tc>
          <w:tcPr>
            <w:tcW w:w="255" w:type="dxa"/>
            <w:vMerge w:val="restart"/>
          </w:tcPr>
          <w:p w14:paraId="3F0A276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1D75D977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6166C17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15.52</w:t>
            </w:r>
          </w:p>
        </w:tc>
        <w:tc>
          <w:tcPr>
            <w:tcW w:w="236" w:type="dxa"/>
          </w:tcPr>
          <w:p w14:paraId="3E19FDA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23D0D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270EDF2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092E2D6" w14:textId="5F9302B2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เดือนกรกฎาคม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เดือนมิถุนายน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1E14EA29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367E62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3F49761" w14:textId="55B49F60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4.1</w:t>
            </w:r>
            <w:r w:rsidR="007D7BC3" w:rsidRPr="002D6C2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960517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F21657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4.92</w:t>
            </w:r>
          </w:p>
        </w:tc>
        <w:tc>
          <w:tcPr>
            <w:tcW w:w="255" w:type="dxa"/>
            <w:vMerge/>
          </w:tcPr>
          <w:p w14:paraId="7F3E8B6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6FA829F9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D2459CF" w14:textId="6B1D7A4E" w:rsidR="004E1C03" w:rsidRPr="002D6C2F" w:rsidRDefault="00EE3FF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16</w:t>
            </w:r>
            <w:r w:rsidR="004E1C03" w:rsidRPr="002D6C2F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87</w:t>
            </w:r>
          </w:p>
        </w:tc>
        <w:tc>
          <w:tcPr>
            <w:tcW w:w="236" w:type="dxa"/>
          </w:tcPr>
          <w:p w14:paraId="0696412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4D4E3EA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4DC72D97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2CE347" w14:textId="7C206B8A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เดือนสิงหาคม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เดือนกรกฎาคม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6E180A6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B55370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F2D581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4.77</w:t>
            </w:r>
          </w:p>
        </w:tc>
        <w:tc>
          <w:tcPr>
            <w:tcW w:w="270" w:type="dxa"/>
          </w:tcPr>
          <w:p w14:paraId="0998716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440FC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5.64</w:t>
            </w:r>
          </w:p>
        </w:tc>
        <w:tc>
          <w:tcPr>
            <w:tcW w:w="255" w:type="dxa"/>
            <w:vMerge/>
          </w:tcPr>
          <w:p w14:paraId="261E337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03400FB3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215F30F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3.62</w:t>
            </w:r>
          </w:p>
        </w:tc>
        <w:tc>
          <w:tcPr>
            <w:tcW w:w="236" w:type="dxa"/>
          </w:tcPr>
          <w:p w14:paraId="5BE54E3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6F6647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69" w:type="dxa"/>
          </w:tcPr>
          <w:p w14:paraId="3578932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DB11C6C" w14:textId="2C47347A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เดือนตุลาคม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</w:t>
            </w:r>
            <w:r w:rsidR="00EE3FF9" w:rsidRPr="00EE3FF9">
              <w:rPr>
                <w:rFonts w:ascii="Angsana New" w:hAnsi="Angsan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371" w:type="dxa"/>
          </w:tcPr>
          <w:p w14:paraId="3E9C475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C6A4C19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64F60CF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70" w:type="dxa"/>
          </w:tcPr>
          <w:p w14:paraId="4E5CF85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FAFDE7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1.39</w:t>
            </w:r>
          </w:p>
        </w:tc>
        <w:tc>
          <w:tcPr>
            <w:tcW w:w="255" w:type="dxa"/>
            <w:vMerge/>
          </w:tcPr>
          <w:p w14:paraId="78F5A82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6C6BDC23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BA6F68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236" w:type="dxa"/>
          </w:tcPr>
          <w:p w14:paraId="5F4BA0B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3613B8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อัตราเงินกู้ยืมขั้นต่ำ</w:t>
            </w:r>
          </w:p>
          <w:p w14:paraId="7435D34E" w14:textId="382A5DB4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ลบร้อยละ </w:t>
            </w:r>
            <w:r w:rsidRPr="002D6C2F">
              <w:rPr>
                <w:rFonts w:ascii="Angsana New" w:hAnsi="Angsana New"/>
                <w:sz w:val="24"/>
                <w:szCs w:val="24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  <w:r w:rsidRPr="002D6C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D6C2F">
              <w:rPr>
                <w:rFonts w:ascii="Angsana New" w:hAnsi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269" w:type="dxa"/>
          </w:tcPr>
          <w:p w14:paraId="4FF83DC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0166475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4"/>
                <w:szCs w:val="24"/>
                <w:cs/>
              </w:rPr>
              <w:t>ชำระคืนเงินต้นทุกไตรมาส นับตั้งแต่เบิกเงินใช้ครั้งแรก</w:t>
            </w:r>
            <w:r w:rsidRPr="002D6C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D6C2F">
              <w:rPr>
                <w:rFonts w:ascii="Angsana New" w:hAnsi="Angsana New"/>
                <w:sz w:val="24"/>
                <w:szCs w:val="24"/>
                <w:cs/>
              </w:rPr>
              <w:t>โดยเริ่มชำระงวดแรกเดือน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2D6C2F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71" w:type="dxa"/>
          </w:tcPr>
          <w:p w14:paraId="4BCCBFB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8E3657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6B74119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  <w:tc>
          <w:tcPr>
            <w:tcW w:w="270" w:type="dxa"/>
          </w:tcPr>
          <w:p w14:paraId="0F49138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7F0BC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139.50</w:t>
            </w:r>
          </w:p>
        </w:tc>
        <w:tc>
          <w:tcPr>
            <w:tcW w:w="255" w:type="dxa"/>
          </w:tcPr>
          <w:p w14:paraId="01F3435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45757888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00E92D8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4.60</w:t>
            </w:r>
          </w:p>
        </w:tc>
        <w:tc>
          <w:tcPr>
            <w:tcW w:w="236" w:type="dxa"/>
          </w:tcPr>
          <w:p w14:paraId="0C835FB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26FADB2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00B5271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0A971F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เดือนมีนาคม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3F86C3D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3013593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315A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1.92</w:t>
            </w:r>
          </w:p>
        </w:tc>
        <w:tc>
          <w:tcPr>
            <w:tcW w:w="270" w:type="dxa"/>
          </w:tcPr>
          <w:p w14:paraId="1B71C298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42F37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255" w:type="dxa"/>
          </w:tcPr>
          <w:p w14:paraId="01842469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22246774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469DCF9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10.10</w:t>
            </w:r>
          </w:p>
        </w:tc>
        <w:tc>
          <w:tcPr>
            <w:tcW w:w="236" w:type="dxa"/>
          </w:tcPr>
          <w:p w14:paraId="2F311B5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09F373E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2D6C2F">
              <w:rPr>
                <w:rFonts w:ascii="Angsana New" w:hAnsi="Angsana New"/>
                <w:sz w:val="26"/>
                <w:szCs w:val="26"/>
              </w:rPr>
              <w:t>2.80</w:t>
            </w:r>
          </w:p>
        </w:tc>
        <w:tc>
          <w:tcPr>
            <w:tcW w:w="269" w:type="dxa"/>
          </w:tcPr>
          <w:p w14:paraId="5BB2832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6A5ED41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ชำระคืนเงินต้นและดอกเบี้ยเป็นรายเดือน ตั้งแต่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 </w:t>
            </w:r>
            <w:r w:rsidRPr="002D6C2F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ถึง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เดือนเมษายน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D6C2F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371" w:type="dxa"/>
          </w:tcPr>
          <w:p w14:paraId="52FAB35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C00E8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0F9B0F9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4.38</w:t>
            </w:r>
          </w:p>
        </w:tc>
        <w:tc>
          <w:tcPr>
            <w:tcW w:w="270" w:type="dxa"/>
          </w:tcPr>
          <w:p w14:paraId="4607243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04163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4.89</w:t>
            </w:r>
          </w:p>
        </w:tc>
        <w:tc>
          <w:tcPr>
            <w:tcW w:w="255" w:type="dxa"/>
          </w:tcPr>
          <w:p w14:paraId="06D4E81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D979D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4E6AC6BA" w14:textId="77777777" w:rsidTr="009C5D37">
        <w:tc>
          <w:tcPr>
            <w:tcW w:w="810" w:type="dxa"/>
            <w:tcBorders>
              <w:top w:val="single" w:sz="4" w:space="0" w:color="FFFFFF"/>
            </w:tcBorders>
          </w:tcPr>
          <w:p w14:paraId="5F6DB3F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36" w:type="dxa"/>
          </w:tcPr>
          <w:p w14:paraId="0E9DA51C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50D3D44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อัตราเงินกู้ยืมขั้นต่ำ</w:t>
            </w:r>
          </w:p>
          <w:p w14:paraId="6982741D" w14:textId="213C1E1B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</w:t>
            </w:r>
            <w:r w:rsidRPr="002D6C2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ลบร้อยละ </w:t>
            </w:r>
            <w:r w:rsidRPr="002D6C2F">
              <w:rPr>
                <w:rFonts w:ascii="Angsana New" w:hAnsi="Angsana New"/>
                <w:sz w:val="24"/>
                <w:szCs w:val="24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2D6C2F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="00EE3FF9" w:rsidRPr="00EE3FF9">
              <w:rPr>
                <w:rFonts w:ascii="Angsana New" w:hAnsi="Angsana New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269" w:type="dxa"/>
          </w:tcPr>
          <w:p w14:paraId="4CAD66B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334A165B" w14:textId="3E37DDC4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 วันสุดท้ายของเดือนที่ </w:t>
            </w:r>
            <w:r w:rsidR="00EE3FF9" w:rsidRPr="00EE3FF9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 xml:space="preserve"> นับแต่เดือนที่มีการเบิกรับเงินกู้งวดแรก</w:t>
            </w:r>
          </w:p>
        </w:tc>
        <w:tc>
          <w:tcPr>
            <w:tcW w:w="371" w:type="dxa"/>
          </w:tcPr>
          <w:p w14:paraId="3C486A6A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12737A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188FD984" w14:textId="7128B7EA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70" w:type="dxa"/>
          </w:tcPr>
          <w:p w14:paraId="6198657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2E7A194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D29248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C03" w:rsidRPr="002D6C2F" w14:paraId="401E4984" w14:textId="77777777" w:rsidTr="009C5D37">
        <w:tc>
          <w:tcPr>
            <w:tcW w:w="810" w:type="dxa"/>
          </w:tcPr>
          <w:p w14:paraId="7156A130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2372A38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48" w:type="dxa"/>
          </w:tcPr>
          <w:p w14:paraId="7FF92E7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" w:type="dxa"/>
          </w:tcPr>
          <w:p w14:paraId="157867B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21" w:type="dxa"/>
          </w:tcPr>
          <w:p w14:paraId="472ED0D6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71" w:type="dxa"/>
          </w:tcPr>
          <w:p w14:paraId="6A0E6BE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64F0FD4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1F22B6" w14:textId="5AEAC6F5" w:rsidR="004E1C03" w:rsidRPr="002D6C2F" w:rsidRDefault="007D7BC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170.89</w:t>
            </w:r>
          </w:p>
        </w:tc>
        <w:tc>
          <w:tcPr>
            <w:tcW w:w="270" w:type="dxa"/>
          </w:tcPr>
          <w:p w14:paraId="5F83932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B05239" w14:textId="4C96225D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187.90</w:t>
            </w:r>
          </w:p>
        </w:tc>
        <w:tc>
          <w:tcPr>
            <w:tcW w:w="255" w:type="dxa"/>
          </w:tcPr>
          <w:p w14:paraId="684F2A7F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E1C03" w:rsidRPr="002D6C2F" w14:paraId="1D487EB3" w14:textId="77777777" w:rsidTr="009C5D37">
        <w:tc>
          <w:tcPr>
            <w:tcW w:w="7284" w:type="dxa"/>
            <w:gridSpan w:val="5"/>
          </w:tcPr>
          <w:p w14:paraId="64F71EB3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371" w:type="dxa"/>
          </w:tcPr>
          <w:p w14:paraId="77619962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76463511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EBFBD" w14:textId="510C8B96" w:rsidR="004E1C03" w:rsidRPr="002D6C2F" w:rsidRDefault="007D7BC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>(75.61)</w:t>
            </w:r>
          </w:p>
        </w:tc>
        <w:tc>
          <w:tcPr>
            <w:tcW w:w="270" w:type="dxa"/>
          </w:tcPr>
          <w:p w14:paraId="79BEAB8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C702E2" w14:textId="465E7960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D6C2F">
              <w:rPr>
                <w:rFonts w:ascii="Angsana New" w:hAnsi="Angsana New"/>
                <w:sz w:val="26"/>
                <w:szCs w:val="26"/>
              </w:rPr>
              <w:t>79.93</w:t>
            </w:r>
            <w:r w:rsidRPr="002D6C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55" w:type="dxa"/>
            <w:vMerge w:val="restart"/>
          </w:tcPr>
          <w:p w14:paraId="47C64B6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1C03" w:rsidRPr="002D6C2F" w14:paraId="07963A73" w14:textId="77777777" w:rsidTr="009C5D37">
        <w:tc>
          <w:tcPr>
            <w:tcW w:w="7284" w:type="dxa"/>
            <w:gridSpan w:val="5"/>
            <w:tcBorders>
              <w:bottom w:val="nil"/>
            </w:tcBorders>
          </w:tcPr>
          <w:p w14:paraId="0131544D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71" w:type="dxa"/>
          </w:tcPr>
          <w:p w14:paraId="5C7BB515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10DEDFC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4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3C22AC" w14:textId="5026ED42" w:rsidR="004E1C03" w:rsidRPr="002D6C2F" w:rsidRDefault="007D7BC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95.28</w:t>
            </w:r>
          </w:p>
        </w:tc>
        <w:tc>
          <w:tcPr>
            <w:tcW w:w="270" w:type="dxa"/>
            <w:tcBorders>
              <w:bottom w:val="nil"/>
            </w:tcBorders>
          </w:tcPr>
          <w:p w14:paraId="0B0AF59B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decimal" w:pos="1437"/>
                <w:tab w:val="left" w:pos="2754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CFBF9" w14:textId="003B224A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6C2F">
              <w:rPr>
                <w:rFonts w:ascii="Angsana New" w:hAnsi="Angsana New"/>
                <w:b/>
                <w:bCs/>
                <w:sz w:val="26"/>
                <w:szCs w:val="26"/>
              </w:rPr>
              <w:t>107.97</w:t>
            </w:r>
          </w:p>
        </w:tc>
        <w:tc>
          <w:tcPr>
            <w:tcW w:w="255" w:type="dxa"/>
            <w:vMerge/>
            <w:tcBorders>
              <w:bottom w:val="nil"/>
            </w:tcBorders>
          </w:tcPr>
          <w:p w14:paraId="5BDB4FEE" w14:textId="77777777" w:rsidR="004E1C03" w:rsidRPr="002D6C2F" w:rsidRDefault="004E1C0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7"/>
                <w:tab w:val="left" w:pos="2754"/>
              </w:tabs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94D1137" w14:textId="77777777" w:rsidR="004E1C03" w:rsidRPr="002D6C2F" w:rsidRDefault="004E1C03" w:rsidP="004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D1EB20" w14:textId="4CE4CC7E" w:rsidR="000F6A61" w:rsidRPr="002D6C2F" w:rsidRDefault="00B76E62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B12CBD"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37E831DB" w14:textId="77777777" w:rsidR="008075CF" w:rsidRPr="002D6C2F" w:rsidRDefault="008075CF" w:rsidP="00086BA3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B360477" w14:textId="77777777" w:rsidR="005024A2" w:rsidRPr="002D6C2F" w:rsidRDefault="005024A2" w:rsidP="005024A2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hAnsi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170"/>
        <w:gridCol w:w="270"/>
        <w:gridCol w:w="1260"/>
      </w:tblGrid>
      <w:tr w:rsidR="0031137A" w:rsidRPr="002D6C2F" w14:paraId="7D9007BC" w14:textId="77777777">
        <w:tc>
          <w:tcPr>
            <w:tcW w:w="6480" w:type="dxa"/>
          </w:tcPr>
          <w:p w14:paraId="22561AE8" w14:textId="77777777" w:rsidR="00B76E62" w:rsidRPr="002D6C2F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52E94E" w14:textId="75136090" w:rsidR="00B76E62" w:rsidRPr="002D6C2F" w:rsidRDefault="00B12CBD" w:rsidP="00647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0108C"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981611" w:rsidRPr="002D6C2F">
              <w:rPr>
                <w:rFonts w:ascii="Angsana New" w:hAnsi="Angsana New"/>
                <w:sz w:val="30"/>
                <w:szCs w:val="30"/>
              </w:rPr>
              <w:t>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CD49EC" w14:textId="77777777" w:rsidR="00B76E62" w:rsidRPr="002D6C2F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9D4DA" w14:textId="77777777" w:rsidR="00F76ED5" w:rsidRPr="002D6C2F" w:rsidRDefault="00F76ED5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9877B40" w14:textId="2C7653A3" w:rsidR="00B76E62" w:rsidRPr="002D6C2F" w:rsidRDefault="00E0108C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4B3B81" w:rsidRPr="002D6C2F">
              <w:rPr>
                <w:rFonts w:ascii="Angsana New" w:hAnsi="Angsana New"/>
                <w:sz w:val="30"/>
                <w:szCs w:val="30"/>
              </w:rPr>
              <w:t>6</w:t>
            </w:r>
            <w:r w:rsidR="00B12CBD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D6C2F" w14:paraId="3A25E206" w14:textId="77777777">
        <w:tc>
          <w:tcPr>
            <w:tcW w:w="6480" w:type="dxa"/>
          </w:tcPr>
          <w:p w14:paraId="1985AE10" w14:textId="77777777" w:rsidR="00B76E62" w:rsidRPr="002D6C2F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8734B8B" w14:textId="77777777" w:rsidR="00B76E62" w:rsidRPr="002D6C2F" w:rsidRDefault="00B76E62" w:rsidP="00EB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57790"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757790"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A53DD" w:rsidRPr="002D6C2F" w14:paraId="7EE65EBF" w14:textId="77777777">
        <w:tc>
          <w:tcPr>
            <w:tcW w:w="6480" w:type="dxa"/>
          </w:tcPr>
          <w:p w14:paraId="5A5CC171" w14:textId="77777777" w:rsidR="008A53DD" w:rsidRPr="002D6C2F" w:rsidRDefault="008A53DD" w:rsidP="00981611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375EDE9" w14:textId="58B41339" w:rsidR="008A53DD" w:rsidRPr="002D6C2F" w:rsidRDefault="003A0D3E" w:rsidP="0019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622,582</w:t>
            </w:r>
          </w:p>
        </w:tc>
        <w:tc>
          <w:tcPr>
            <w:tcW w:w="270" w:type="dxa"/>
            <w:vAlign w:val="bottom"/>
          </w:tcPr>
          <w:p w14:paraId="4E34BFA9" w14:textId="77777777" w:rsidR="008A53DD" w:rsidRPr="002D6C2F" w:rsidRDefault="008A53D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A9A330" w14:textId="753493E6" w:rsidR="00F37691" w:rsidRPr="002D6C2F" w:rsidRDefault="00B12CBD" w:rsidP="00981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554,338</w:t>
            </w:r>
          </w:p>
        </w:tc>
      </w:tr>
    </w:tbl>
    <w:p w14:paraId="66CDBE52" w14:textId="77777777" w:rsidR="001F777F" w:rsidRPr="002D6C2F" w:rsidRDefault="001F777F" w:rsidP="005D092C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0B3038" w14:textId="77777777" w:rsidR="00F17208" w:rsidRPr="002D6C2F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30" w:name="_Hlk506205301"/>
      <w:r w:rsidRPr="002D6C2F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2D6C2F">
        <w:rPr>
          <w:rFonts w:ascii="Angsana New" w:hAnsi="Angsana New" w:hint="cs"/>
          <w:sz w:val="30"/>
          <w:szCs w:val="30"/>
          <w:cs/>
        </w:rPr>
        <w:t>อาคาร และอุปกรณ์</w:t>
      </w:r>
      <w:r w:rsidRPr="002D6C2F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2D6C2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2D6C2F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2D6C2F">
        <w:rPr>
          <w:rFonts w:ascii="Angsana New" w:hAnsi="Angsana New" w:hint="cs"/>
          <w:sz w:val="30"/>
          <w:szCs w:val="30"/>
          <w:cs/>
        </w:rPr>
        <w:t>วง</w:t>
      </w:r>
      <w:r w:rsidRPr="002D6C2F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2D6C2F">
        <w:rPr>
          <w:rFonts w:ascii="Angsana New" w:hAnsi="Angsana New" w:hint="cs"/>
          <w:sz w:val="30"/>
          <w:szCs w:val="30"/>
          <w:cs/>
        </w:rPr>
        <w:t>ของบริษัท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2D6C2F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bookmarkEnd w:id="30"/>
    <w:p w14:paraId="26A77FD0" w14:textId="77777777" w:rsidR="00E3011B" w:rsidRPr="002D6C2F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2D6C2F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2D6C2F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2D6C2F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2D6C2F">
        <w:rPr>
          <w:rFonts w:ascii="Angsana New" w:hAnsi="Angsana New"/>
          <w:sz w:val="30"/>
          <w:szCs w:val="30"/>
        </w:rPr>
        <w:t xml:space="preserve"> </w:t>
      </w:r>
      <w:r w:rsidR="00EB334E" w:rsidRPr="002D6C2F">
        <w:rPr>
          <w:rFonts w:ascii="Angsana New" w:hAnsi="Angsana New"/>
          <w:sz w:val="30"/>
          <w:szCs w:val="30"/>
        </w:rPr>
        <w:t xml:space="preserve">1.5 </w:t>
      </w:r>
      <w:r w:rsidR="00EB334E" w:rsidRPr="002D6C2F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2D6C2F">
        <w:rPr>
          <w:rFonts w:ascii="Angsana New" w:hAnsi="Angsana New"/>
          <w:sz w:val="30"/>
          <w:szCs w:val="30"/>
        </w:rPr>
        <w:t xml:space="preserve">, </w:t>
      </w:r>
      <w:r w:rsidR="00624E6A" w:rsidRPr="002D6C2F">
        <w:rPr>
          <w:rFonts w:ascii="Angsana New" w:hAnsi="Angsana New"/>
          <w:sz w:val="30"/>
          <w:szCs w:val="30"/>
        </w:rPr>
        <w:t>2</w:t>
      </w:r>
      <w:r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2D6C2F">
        <w:rPr>
          <w:rFonts w:ascii="Angsana New" w:hAnsi="Angsana New"/>
          <w:sz w:val="30"/>
          <w:szCs w:val="30"/>
        </w:rPr>
        <w:t>2.25</w:t>
      </w:r>
      <w:r w:rsidRPr="002D6C2F">
        <w:rPr>
          <w:rFonts w:ascii="Angsana New" w:hAnsi="Angsana New"/>
          <w:sz w:val="30"/>
          <w:szCs w:val="30"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2D6C2F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2D6C2F">
        <w:rPr>
          <w:rFonts w:ascii="Angsana New" w:hAnsi="Angsana New"/>
          <w:sz w:val="30"/>
          <w:szCs w:val="30"/>
        </w:rPr>
        <w:t xml:space="preserve">DSCR) </w:t>
      </w:r>
      <w:r w:rsidRPr="002D6C2F">
        <w:rPr>
          <w:rFonts w:ascii="Angsana New" w:hAnsi="Angsana New"/>
          <w:sz w:val="30"/>
          <w:szCs w:val="30"/>
          <w:cs/>
        </w:rPr>
        <w:t>ต้องไม่</w:t>
      </w:r>
      <w:r w:rsidRPr="002D6C2F">
        <w:rPr>
          <w:rFonts w:ascii="Angsana New" w:hAnsi="Angsana New" w:hint="cs"/>
          <w:sz w:val="30"/>
          <w:szCs w:val="30"/>
          <w:cs/>
        </w:rPr>
        <w:t>น้อย</w:t>
      </w:r>
      <w:r w:rsidRPr="002D6C2F">
        <w:rPr>
          <w:rFonts w:ascii="Angsana New" w:hAnsi="Angsana New"/>
          <w:sz w:val="30"/>
          <w:szCs w:val="30"/>
          <w:cs/>
        </w:rPr>
        <w:t xml:space="preserve">กว่า </w:t>
      </w:r>
      <w:r w:rsidRPr="002D6C2F">
        <w:rPr>
          <w:rFonts w:ascii="Angsana New" w:hAnsi="Angsana New"/>
          <w:sz w:val="30"/>
          <w:szCs w:val="30"/>
        </w:rPr>
        <w:t>1.5</w:t>
      </w:r>
      <w:r w:rsidRPr="002D6C2F">
        <w:rPr>
          <w:rFonts w:ascii="Angsana New" w:hAnsi="Angsana New"/>
          <w:sz w:val="30"/>
          <w:szCs w:val="30"/>
          <w:cs/>
        </w:rPr>
        <w:t xml:space="preserve"> เท่า </w:t>
      </w:r>
      <w:r w:rsidRPr="002D6C2F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2D6C2F">
        <w:rPr>
          <w:rFonts w:ascii="Angsana New" w:hAnsi="Angsana New"/>
          <w:sz w:val="30"/>
          <w:szCs w:val="30"/>
        </w:rPr>
        <w:t>1.3</w:t>
      </w:r>
      <w:r w:rsidRPr="002D6C2F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02DF2555" w14:textId="77777777" w:rsidR="00605B8E" w:rsidRPr="002D6C2F" w:rsidRDefault="00605B8E" w:rsidP="00896044">
      <w:pPr>
        <w:pStyle w:val="block"/>
        <w:spacing w:after="0" w:line="240" w:lineRule="auto"/>
        <w:ind w:right="-11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20EA25BD" w14:textId="608ED593" w:rsidR="008075CF" w:rsidRPr="002D6C2F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>ณ</w:t>
      </w:r>
      <w:r w:rsidR="00C77038">
        <w:rPr>
          <w:rFonts w:ascii="Angsana New" w:hAnsi="Angsana New"/>
          <w:sz w:val="30"/>
          <w:szCs w:val="30"/>
        </w:rPr>
        <w:t xml:space="preserve"> </w:t>
      </w:r>
      <w:r w:rsidR="00C77038">
        <w:rPr>
          <w:rFonts w:ascii="Angsana New" w:hAnsi="Angsana New" w:hint="cs"/>
          <w:sz w:val="30"/>
          <w:szCs w:val="30"/>
          <w:cs/>
        </w:rPr>
        <w:t>วันที่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CC33D5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CC33D5" w:rsidRPr="002D6C2F">
        <w:rPr>
          <w:rFonts w:ascii="Angsana New" w:hAnsi="Angsana New"/>
          <w:sz w:val="30"/>
          <w:szCs w:val="30"/>
        </w:rPr>
        <w:t>7</w:t>
      </w:r>
      <w:r w:rsidR="008720E6" w:rsidRPr="002D6C2F">
        <w:rPr>
          <w:rFonts w:ascii="Angsana New" w:hAnsi="Angsana New"/>
          <w:sz w:val="30"/>
          <w:szCs w:val="30"/>
          <w:cs/>
        </w:rPr>
        <w:t xml:space="preserve"> </w:t>
      </w:r>
      <w:r w:rsidR="008C5EB0" w:rsidRPr="002D6C2F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31" w:name="_Hlk118470382"/>
      <w:r w:rsidR="00C77038">
        <w:rPr>
          <w:rFonts w:ascii="Angsana New" w:hAnsi="Angsana New"/>
          <w:sz w:val="30"/>
          <w:szCs w:val="30"/>
        </w:rPr>
        <w:t>0.86</w:t>
      </w:r>
      <w:r w:rsidR="006112F6" w:rsidRPr="002D6C2F">
        <w:rPr>
          <w:rFonts w:ascii="Angsana New" w:hAnsi="Angsana New"/>
          <w:sz w:val="30"/>
          <w:szCs w:val="30"/>
        </w:rPr>
        <w:t xml:space="preserve"> </w:t>
      </w:r>
      <w:bookmarkEnd w:id="31"/>
      <w:r w:rsidR="00FB2F4A" w:rsidRPr="002D6C2F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2D6C2F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2D6C2F">
        <w:rPr>
          <w:rFonts w:ascii="Angsana New" w:hAnsi="Angsana New"/>
          <w:sz w:val="30"/>
          <w:szCs w:val="30"/>
        </w:rPr>
        <w:t xml:space="preserve">DSCR) </w:t>
      </w:r>
      <w:bookmarkStart w:id="32" w:name="_Hlk55304941"/>
      <w:r w:rsidR="00C77038">
        <w:rPr>
          <w:rFonts w:ascii="Angsana New" w:hAnsi="Angsana New"/>
          <w:sz w:val="30"/>
          <w:szCs w:val="30"/>
        </w:rPr>
        <w:t>2</w:t>
      </w:r>
      <w:r w:rsidR="0022694F" w:rsidRPr="002D6C2F">
        <w:rPr>
          <w:rFonts w:ascii="Angsana New" w:hAnsi="Angsana New"/>
          <w:sz w:val="30"/>
          <w:szCs w:val="30"/>
        </w:rPr>
        <w:t>.</w:t>
      </w:r>
      <w:r w:rsidR="00C77038">
        <w:rPr>
          <w:rFonts w:ascii="Angsana New" w:hAnsi="Angsana New"/>
          <w:sz w:val="30"/>
          <w:szCs w:val="30"/>
        </w:rPr>
        <w:t>93</w:t>
      </w:r>
      <w:r w:rsidR="00FB2F4A" w:rsidRPr="002D6C2F">
        <w:rPr>
          <w:rFonts w:ascii="Angsana New" w:hAnsi="Angsana New"/>
          <w:sz w:val="30"/>
          <w:szCs w:val="30"/>
        </w:rPr>
        <w:t xml:space="preserve"> </w:t>
      </w:r>
      <w:bookmarkEnd w:id="32"/>
      <w:r w:rsidR="00FB2F4A" w:rsidRPr="002D6C2F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2D6C2F">
        <w:rPr>
          <w:rFonts w:ascii="Angsana New" w:hAnsi="Angsana New"/>
          <w:sz w:val="30"/>
          <w:szCs w:val="30"/>
        </w:rPr>
        <w:t xml:space="preserve"> </w:t>
      </w:r>
    </w:p>
    <w:p w14:paraId="56715B3B" w14:textId="4E3B3BE6" w:rsidR="006C454C" w:rsidRPr="002D6C2F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D6C2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36057A" w:rsidRPr="002D6C2F">
        <w:rPr>
          <w:rFonts w:ascii="Angsana New" w:hAnsi="Angsana New"/>
          <w:sz w:val="30"/>
          <w:szCs w:val="30"/>
        </w:rPr>
        <w:t xml:space="preserve"> </w:t>
      </w:r>
      <w:r w:rsidR="00E62F99" w:rsidRPr="002D6C2F">
        <w:rPr>
          <w:rFonts w:ascii="Angsana New" w:hAnsi="Angsana New" w:hint="cs"/>
          <w:sz w:val="30"/>
          <w:szCs w:val="30"/>
          <w:cs/>
        </w:rPr>
        <w:t>กลุ่ม</w:t>
      </w:r>
      <w:r w:rsidRPr="002D6C2F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2D6C2F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2D6C2F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805E6E" w:rsidRPr="002D6C2F" w14:paraId="1395DB4B" w14:textId="77777777" w:rsidTr="0030510A">
        <w:tc>
          <w:tcPr>
            <w:tcW w:w="3600" w:type="dxa"/>
          </w:tcPr>
          <w:p w14:paraId="55C5BC4D" w14:textId="77777777" w:rsidR="00805E6E" w:rsidRPr="002D6C2F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77777777" w:rsidR="00805E6E" w:rsidRPr="002D6C2F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B245A2" w14:textId="77777777" w:rsidR="00805E6E" w:rsidRPr="002D6C2F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77777777" w:rsidR="00805E6E" w:rsidRPr="002D6C2F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E6E" w:rsidRPr="002D6C2F" w14:paraId="388C9702" w14:textId="77777777" w:rsidTr="00805E6E">
        <w:tc>
          <w:tcPr>
            <w:tcW w:w="3600" w:type="dxa"/>
          </w:tcPr>
          <w:p w14:paraId="770A83C4" w14:textId="77777777" w:rsidR="00805E6E" w:rsidRPr="002D6C2F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22C9806A" w:rsidR="00805E6E" w:rsidRPr="002D6C2F" w:rsidRDefault="00514FB3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="003A0D3E" w:rsidRPr="002D6C2F">
              <w:rPr>
                <w:rFonts w:ascii="Angsana New" w:hAnsi="Angsana New"/>
                <w:sz w:val="30"/>
                <w:szCs w:val="30"/>
              </w:rPr>
              <w:t>1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0D3E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805E6E" w:rsidRPr="002D6C2F">
              <w:rPr>
                <w:rFonts w:ascii="Angsana New" w:hAnsi="Angsana New"/>
                <w:sz w:val="30"/>
                <w:szCs w:val="30"/>
              </w:rPr>
              <w:t>56</w:t>
            </w:r>
            <w:r w:rsidR="003A0D3E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3FC039" w14:textId="77777777" w:rsidR="00805E6E" w:rsidRPr="002D6C2F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4B01C01E" w:rsidR="00805E6E" w:rsidRPr="002D6C2F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AD771A9" w14:textId="77777777" w:rsidR="00805E6E" w:rsidRPr="002D6C2F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4714AE76" w:rsidR="00805E6E" w:rsidRPr="002D6C2F" w:rsidRDefault="003A0D3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805E6E" w:rsidRPr="002D6C2F">
              <w:rPr>
                <w:rFonts w:ascii="Angsana New" w:hAnsi="Angsana New"/>
                <w:sz w:val="30"/>
                <w:szCs w:val="30"/>
              </w:rPr>
              <w:t>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1D6528" w14:textId="77777777" w:rsidR="00805E6E" w:rsidRPr="002D6C2F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708694C6" w:rsidR="00805E6E" w:rsidRPr="002D6C2F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805E6E" w:rsidRPr="002D6C2F" w14:paraId="5B7EA50B" w14:textId="77777777" w:rsidTr="0030510A">
        <w:tc>
          <w:tcPr>
            <w:tcW w:w="3600" w:type="dxa"/>
          </w:tcPr>
          <w:p w14:paraId="0489F7C1" w14:textId="77777777" w:rsidR="00805E6E" w:rsidRPr="002D6C2F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2D6C2F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2D6C2F" w14:paraId="1CE263BF" w14:textId="77777777" w:rsidTr="00805E6E">
        <w:tc>
          <w:tcPr>
            <w:tcW w:w="3600" w:type="dxa"/>
          </w:tcPr>
          <w:p w14:paraId="248E80DF" w14:textId="77777777" w:rsidR="00805E6E" w:rsidRPr="002D6C2F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2D6C2F">
              <w:rPr>
                <w:rFonts w:ascii="Angsana New" w:hAnsi="Angsana New"/>
                <w:sz w:val="30"/>
                <w:szCs w:val="30"/>
              </w:rPr>
              <w:t>/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6492E333" w:rsidR="00805E6E" w:rsidRPr="002D6C2F" w:rsidRDefault="005703FD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1,411,131</w:t>
            </w:r>
          </w:p>
        </w:tc>
        <w:tc>
          <w:tcPr>
            <w:tcW w:w="270" w:type="dxa"/>
          </w:tcPr>
          <w:p w14:paraId="3F7FA780" w14:textId="77777777" w:rsidR="00805E6E" w:rsidRPr="002D6C2F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609D38AD" w:rsidR="00805E6E" w:rsidRPr="002D6C2F" w:rsidRDefault="003A0D3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1,220,284</w:t>
            </w:r>
          </w:p>
        </w:tc>
        <w:tc>
          <w:tcPr>
            <w:tcW w:w="270" w:type="dxa"/>
          </w:tcPr>
          <w:p w14:paraId="6838905F" w14:textId="77777777" w:rsidR="00805E6E" w:rsidRPr="002D6C2F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48B1DBFB" w:rsidR="00805E6E" w:rsidRPr="002D6C2F" w:rsidRDefault="005703FD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937,678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2D6C2F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44BBA638" w:rsidR="00805E6E" w:rsidRPr="002D6C2F" w:rsidRDefault="003A0D3E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985,284</w:t>
            </w:r>
          </w:p>
        </w:tc>
      </w:tr>
    </w:tbl>
    <w:p w14:paraId="34196AE8" w14:textId="77777777" w:rsidR="009E4B1F" w:rsidRPr="002D6C2F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4E271BEC" w14:textId="77777777" w:rsidR="00132676" w:rsidRPr="002D6C2F" w:rsidRDefault="0013267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77777777" w:rsidR="001064B9" w:rsidRPr="002D6C2F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D6C2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7FD7E57" w14:textId="45019F48" w:rsidR="001064B9" w:rsidRPr="002D6C2F" w:rsidRDefault="001064B9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5703FD" w:rsidRPr="002D6C2F">
        <w:rPr>
          <w:rFonts w:ascii="Angsana New" w:hAnsi="Angsana New"/>
          <w:sz w:val="30"/>
          <w:szCs w:val="30"/>
        </w:rPr>
        <w:t xml:space="preserve"> </w:t>
      </w:r>
      <w:r w:rsidR="001F1F88" w:rsidRPr="002D6C2F">
        <w:rPr>
          <w:rFonts w:ascii="Angsana New" w:hAnsi="Angsana New"/>
          <w:sz w:val="30"/>
          <w:szCs w:val="30"/>
          <w:cs/>
        </w:rPr>
        <w:t>มีรายล</w:t>
      </w:r>
      <w:r w:rsidRPr="002D6C2F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2D6C2F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5703FD" w:rsidRPr="002D6C2F" w14:paraId="05CFBA48" w14:textId="77777777" w:rsidTr="009C5D37">
        <w:tc>
          <w:tcPr>
            <w:tcW w:w="3600" w:type="dxa"/>
          </w:tcPr>
          <w:p w14:paraId="6A28EB89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166346530"/>
          </w:p>
        </w:tc>
        <w:tc>
          <w:tcPr>
            <w:tcW w:w="2970" w:type="dxa"/>
            <w:gridSpan w:val="3"/>
          </w:tcPr>
          <w:p w14:paraId="3EE0DC8F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7A221B" w14:textId="77777777" w:rsidR="005703FD" w:rsidRPr="002D6C2F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F7B3C94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3FD" w:rsidRPr="002D6C2F" w14:paraId="4F3820B6" w14:textId="77777777" w:rsidTr="009C5D37">
        <w:tc>
          <w:tcPr>
            <w:tcW w:w="3600" w:type="dxa"/>
          </w:tcPr>
          <w:p w14:paraId="0D2A1EB2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608155B0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2D6C2F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228C9118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1188E366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</w:tcPr>
          <w:p w14:paraId="757E591F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77E50DAF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2D6C2F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7C170E2F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8191D" w14:textId="4C38206A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</w:tr>
      <w:tr w:rsidR="005703FD" w:rsidRPr="002D6C2F" w14:paraId="0857F7DA" w14:textId="77777777" w:rsidTr="009C5D37">
        <w:tc>
          <w:tcPr>
            <w:tcW w:w="3600" w:type="dxa"/>
          </w:tcPr>
          <w:p w14:paraId="374BC248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06907AA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03FD" w:rsidRPr="002D6C2F" w14:paraId="7E424C80" w14:textId="77777777" w:rsidTr="009C5D37">
        <w:tc>
          <w:tcPr>
            <w:tcW w:w="3600" w:type="dxa"/>
          </w:tcPr>
          <w:p w14:paraId="31CC19AC" w14:textId="77777777" w:rsidR="005703FD" w:rsidRPr="002D6C2F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0659354E" w:rsidR="005703FD" w:rsidRPr="002D6C2F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934</w:t>
            </w:r>
          </w:p>
        </w:tc>
        <w:tc>
          <w:tcPr>
            <w:tcW w:w="270" w:type="dxa"/>
          </w:tcPr>
          <w:p w14:paraId="215CB0EC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BB49EF0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  <w:tc>
          <w:tcPr>
            <w:tcW w:w="270" w:type="dxa"/>
          </w:tcPr>
          <w:p w14:paraId="11CC57FE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31730CD8" w:rsidR="005703FD" w:rsidRPr="002D6C2F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682</w:t>
            </w:r>
          </w:p>
        </w:tc>
        <w:tc>
          <w:tcPr>
            <w:tcW w:w="270" w:type="dxa"/>
            <w:vAlign w:val="bottom"/>
          </w:tcPr>
          <w:p w14:paraId="47459A3F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B33E2" w14:textId="1FF215FB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36,521</w:t>
            </w:r>
          </w:p>
        </w:tc>
      </w:tr>
      <w:tr w:rsidR="005703FD" w:rsidRPr="002D6C2F" w14:paraId="544AAD9B" w14:textId="77777777" w:rsidTr="005703FD">
        <w:tc>
          <w:tcPr>
            <w:tcW w:w="3600" w:type="dxa"/>
          </w:tcPr>
          <w:p w14:paraId="507DBDD0" w14:textId="77777777" w:rsidR="005703FD" w:rsidRPr="002D6C2F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7C363" w14:textId="7A075F11" w:rsidR="005703FD" w:rsidRPr="002D6C2F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(14,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422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3F52E2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B5821" w14:textId="23B3A47D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  <w:tc>
          <w:tcPr>
            <w:tcW w:w="270" w:type="dxa"/>
          </w:tcPr>
          <w:p w14:paraId="1350EB64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32968" w14:textId="2BA0789E" w:rsidR="005703FD" w:rsidRPr="002D6C2F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(14,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205</w:t>
            </w:r>
            <w:r w:rsidRPr="002D6C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383899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E019CC" w14:textId="72A37B3B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(15,774)</w:t>
            </w:r>
          </w:p>
        </w:tc>
      </w:tr>
      <w:tr w:rsidR="005703FD" w:rsidRPr="002D6C2F" w14:paraId="02D5847A" w14:textId="77777777" w:rsidTr="005703FD">
        <w:tc>
          <w:tcPr>
            <w:tcW w:w="3600" w:type="dxa"/>
          </w:tcPr>
          <w:p w14:paraId="4FF2EEF2" w14:textId="77777777" w:rsidR="005703FD" w:rsidRPr="002D6C2F" w:rsidRDefault="005703FD" w:rsidP="005703FD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662F0194" w:rsidR="005703FD" w:rsidRPr="002D6C2F" w:rsidRDefault="007D7BC3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  <w:r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512</w:t>
            </w:r>
          </w:p>
        </w:tc>
        <w:tc>
          <w:tcPr>
            <w:tcW w:w="270" w:type="dxa"/>
          </w:tcPr>
          <w:p w14:paraId="7899BB15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3DBA13D2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  <w:tc>
          <w:tcPr>
            <w:tcW w:w="270" w:type="dxa"/>
          </w:tcPr>
          <w:p w14:paraId="09E66595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6299F27E" w:rsidR="005703FD" w:rsidRPr="002D6C2F" w:rsidRDefault="00EE3FF9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17</w:t>
            </w:r>
            <w:r w:rsidR="007D7BC3" w:rsidRPr="002D6C2F">
              <w:rPr>
                <w:rFonts w:ascii="Angsana New" w:hAnsi="Angsana New"/>
                <w:sz w:val="30"/>
                <w:szCs w:val="30"/>
              </w:rPr>
              <w:t>,</w:t>
            </w: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477</w:t>
            </w:r>
          </w:p>
        </w:tc>
        <w:tc>
          <w:tcPr>
            <w:tcW w:w="270" w:type="dxa"/>
            <w:vAlign w:val="bottom"/>
          </w:tcPr>
          <w:p w14:paraId="61EB14A9" w14:textId="77777777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04BB7136" w:rsidR="005703FD" w:rsidRPr="002D6C2F" w:rsidRDefault="005703FD" w:rsidP="0057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20,747</w:t>
            </w:r>
          </w:p>
        </w:tc>
      </w:tr>
      <w:bookmarkEnd w:id="33"/>
    </w:tbl>
    <w:p w14:paraId="55397BED" w14:textId="77777777" w:rsidR="002C61A9" w:rsidRDefault="002C61A9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0C2DFB3A" w14:textId="77777777" w:rsidR="00575385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647EC6AB" w14:textId="77777777" w:rsidR="00575385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6CF21F53" w14:textId="77777777" w:rsidR="00575385" w:rsidRPr="002D6C2F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95419E7" w14:textId="4F38C28A" w:rsidR="00B621D6" w:rsidRPr="002D6C2F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eastAsia="Calibri" w:hAnsi="Angsana New"/>
          <w:sz w:val="26"/>
          <w:szCs w:val="26"/>
        </w:rPr>
        <w:t xml:space="preserve">                    </w:t>
      </w:r>
      <w:r w:rsidR="00BA77EC" w:rsidRPr="002D6C2F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2D6C2F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2D6C2F">
        <w:rPr>
          <w:rFonts w:ascii="Angsana New" w:hAnsi="Angsana New" w:hint="cs"/>
          <w:b/>
          <w:bCs/>
          <w:sz w:val="30"/>
          <w:szCs w:val="30"/>
          <w:cs/>
        </w:rPr>
        <w:t>งบการเงินรวม</w:t>
      </w:r>
    </w:p>
    <w:p w14:paraId="4A726E7C" w14:textId="77777777" w:rsidR="00132676" w:rsidRPr="002D6C2F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31137A" w:rsidRPr="002D6C2F" w14:paraId="31E76602" w14:textId="77777777" w:rsidTr="00A72988">
        <w:trPr>
          <w:trHeight w:val="675"/>
        </w:trPr>
        <w:tc>
          <w:tcPr>
            <w:tcW w:w="3260" w:type="dxa"/>
            <w:gridSpan w:val="2"/>
          </w:tcPr>
          <w:p w14:paraId="23057466" w14:textId="77777777" w:rsidR="00C11B13" w:rsidRPr="002D6C2F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34F2F5E" w14:textId="77777777" w:rsidR="00C11B13" w:rsidRPr="002D6C2F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2FD8F979" w14:textId="77777777" w:rsidR="00C11B13" w:rsidRPr="002D6C2F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31137A" w:rsidRPr="002D6C2F" w14:paraId="293A83D4" w14:textId="77777777" w:rsidTr="00A72988">
        <w:tc>
          <w:tcPr>
            <w:tcW w:w="3260" w:type="dxa"/>
            <w:gridSpan w:val="2"/>
          </w:tcPr>
          <w:p w14:paraId="15412668" w14:textId="77777777" w:rsidR="00F56BF3" w:rsidRPr="002D6C2F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34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7F6B28C9" w14:textId="167B4E99" w:rsidR="00F56BF3" w:rsidRPr="002D6C2F" w:rsidRDefault="009935C7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D08B263" w14:textId="77777777" w:rsidR="00F56BF3" w:rsidRPr="002D6C2F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0541C" w14:textId="211C19D5" w:rsidR="00F56BF3" w:rsidRPr="002D6C2F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2D6C2F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978F56" w14:textId="77777777" w:rsidR="00F56BF3" w:rsidRPr="002D6C2F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0562B5EE" w14:textId="00839167" w:rsidR="00F56BF3" w:rsidRPr="002D6C2F" w:rsidRDefault="009935C7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5703FD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36EA1D37" w14:textId="77777777" w:rsidR="00F56BF3" w:rsidRPr="002D6C2F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E6F91D5" w14:textId="5BE3FDCF" w:rsidR="00F56BF3" w:rsidRPr="002D6C2F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703FD" w:rsidRPr="002D6C2F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31137A" w:rsidRPr="002D6C2F" w14:paraId="18C2D659" w14:textId="77777777" w:rsidTr="00A72988">
        <w:tc>
          <w:tcPr>
            <w:tcW w:w="3260" w:type="dxa"/>
            <w:gridSpan w:val="2"/>
          </w:tcPr>
          <w:p w14:paraId="44E021A0" w14:textId="77777777" w:rsidR="00C11B13" w:rsidRPr="002D6C2F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6576C725" w14:textId="77777777" w:rsidR="00C11B13" w:rsidRPr="002D6C2F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2D6C2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7B3D" w:rsidRPr="002D6C2F" w14:paraId="571AE957" w14:textId="77777777" w:rsidTr="00A72988">
        <w:tc>
          <w:tcPr>
            <w:tcW w:w="3260" w:type="dxa"/>
            <w:gridSpan w:val="2"/>
            <w:hideMark/>
          </w:tcPr>
          <w:p w14:paraId="05A5CA22" w14:textId="77777777" w:rsidR="008F7B3D" w:rsidRPr="002D6C2F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44483DDD" w14:textId="382BD457" w:rsidR="008F7B3D" w:rsidRPr="002D6C2F" w:rsidRDefault="001058DC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15,159</w:t>
            </w:r>
          </w:p>
        </w:tc>
        <w:tc>
          <w:tcPr>
            <w:tcW w:w="246" w:type="dxa"/>
          </w:tcPr>
          <w:p w14:paraId="227A1404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05E90EE" w14:textId="7790CB4D" w:rsidR="008F7B3D" w:rsidRPr="002D6C2F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6EACC23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0DBD" w14:textId="044F0261" w:rsidR="008F7B3D" w:rsidRPr="002D6C2F" w:rsidRDefault="001058DC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14,422</w:t>
            </w:r>
          </w:p>
        </w:tc>
        <w:tc>
          <w:tcPr>
            <w:tcW w:w="235" w:type="dxa"/>
          </w:tcPr>
          <w:p w14:paraId="156A0040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E986301" w14:textId="7E2C6C1A" w:rsidR="008F7B3D" w:rsidRPr="002D6C2F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8F7B3D" w:rsidRPr="002D6C2F" w14:paraId="69753C1C" w14:textId="77777777" w:rsidTr="00A72988">
        <w:tc>
          <w:tcPr>
            <w:tcW w:w="3260" w:type="dxa"/>
            <w:gridSpan w:val="2"/>
            <w:hideMark/>
          </w:tcPr>
          <w:p w14:paraId="3E768F7D" w14:textId="77777777" w:rsidR="008F7B3D" w:rsidRPr="002D6C2F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56B82ED" w14:textId="67E88F4E" w:rsidR="008F7B3D" w:rsidRPr="002D6C2F" w:rsidRDefault="001058DC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18,976</w:t>
            </w:r>
          </w:p>
        </w:tc>
        <w:tc>
          <w:tcPr>
            <w:tcW w:w="246" w:type="dxa"/>
          </w:tcPr>
          <w:p w14:paraId="688ABA1A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D1268E3" w14:textId="055A3D83" w:rsidR="008F7B3D" w:rsidRPr="002D6C2F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364EA674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2548FC1" w14:textId="58E2C06C" w:rsidR="008F7B3D" w:rsidRPr="002D6C2F" w:rsidRDefault="001058DC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18,512</w:t>
            </w:r>
          </w:p>
        </w:tc>
        <w:tc>
          <w:tcPr>
            <w:tcW w:w="235" w:type="dxa"/>
            <w:vMerge w:val="restart"/>
          </w:tcPr>
          <w:p w14:paraId="011B89E7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860B89" w14:textId="37316FDD" w:rsidR="008F7B3D" w:rsidRPr="002D6C2F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8F7B3D" w:rsidRPr="002D6C2F" w14:paraId="4AA529E4" w14:textId="77777777" w:rsidTr="009B19F1">
        <w:tc>
          <w:tcPr>
            <w:tcW w:w="1020" w:type="dxa"/>
          </w:tcPr>
          <w:p w14:paraId="518FF7D6" w14:textId="77777777" w:rsidR="008F7B3D" w:rsidRPr="002D6C2F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1B23ADDA" w14:textId="77777777" w:rsidR="008F7B3D" w:rsidRPr="002D6C2F" w:rsidRDefault="008F7B3D" w:rsidP="008F7B3D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14742" w14:textId="54D16E51" w:rsidR="008F7B3D" w:rsidRPr="002D6C2F" w:rsidRDefault="001058DC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34,135</w:t>
            </w:r>
          </w:p>
        </w:tc>
        <w:tc>
          <w:tcPr>
            <w:tcW w:w="246" w:type="dxa"/>
          </w:tcPr>
          <w:p w14:paraId="71A77841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0BD482E" w14:textId="0A5FA483" w:rsidR="008F7B3D" w:rsidRPr="002D6C2F" w:rsidRDefault="005703F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3886DC36" w14:textId="77777777" w:rsidR="008F7B3D" w:rsidRPr="002D6C2F" w:rsidRDefault="008F7B3D" w:rsidP="008F7B3D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BAD2BE" w14:textId="0782A0E1" w:rsidR="008F7B3D" w:rsidRPr="002D6C2F" w:rsidRDefault="001058DC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32,934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223395AC" w14:textId="77777777" w:rsidR="008F7B3D" w:rsidRPr="002D6C2F" w:rsidRDefault="008F7B3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001A860" w14:textId="6204E5B6" w:rsidR="008F7B3D" w:rsidRPr="002D6C2F" w:rsidRDefault="005703FD" w:rsidP="008F7B3D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31137A" w:rsidRPr="002D6C2F" w14:paraId="3F813776" w14:textId="77777777" w:rsidTr="00A72988">
        <w:tc>
          <w:tcPr>
            <w:tcW w:w="3260" w:type="dxa"/>
            <w:gridSpan w:val="2"/>
            <w:hideMark/>
          </w:tcPr>
          <w:p w14:paraId="3D44E074" w14:textId="77777777" w:rsidR="00EA7145" w:rsidRPr="002D6C2F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66386B4" w14:textId="77777777" w:rsidR="00EA7145" w:rsidRPr="002D6C2F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3336297" w14:textId="0CAF555B" w:rsidR="00EA7145" w:rsidRPr="002D6C2F" w:rsidRDefault="001058DC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(1,201)</w:t>
            </w:r>
          </w:p>
        </w:tc>
        <w:tc>
          <w:tcPr>
            <w:tcW w:w="246" w:type="dxa"/>
          </w:tcPr>
          <w:p w14:paraId="6559DAFF" w14:textId="77777777" w:rsidR="00EA7145" w:rsidRPr="002D6C2F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D9CDD3" w14:textId="7A4AC8C1" w:rsidR="00EA7145" w:rsidRPr="002D6C2F" w:rsidRDefault="00CC7FFD" w:rsidP="00CC7FFD">
            <w:pPr>
              <w:pStyle w:val="NoSpacing"/>
              <w:spacing w:line="276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</w:t>
            </w:r>
            <w:r w:rsidR="007A6D0B" w:rsidRPr="002D6C2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7145" w:rsidRPr="002D6C2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703FD" w:rsidRPr="002D6C2F">
              <w:rPr>
                <w:rFonts w:ascii="Angsana New" w:hAnsi="Angsana New" w:cs="Angsana New"/>
                <w:sz w:val="30"/>
                <w:szCs w:val="30"/>
              </w:rPr>
              <w:t>1,302</w:t>
            </w:r>
            <w:r w:rsidR="00EA7145" w:rsidRPr="002D6C2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2FB9EF3F" w14:textId="77777777" w:rsidR="00EA7145" w:rsidRPr="002D6C2F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B1C0454" w14:textId="7328BECC" w:rsidR="00EA7145" w:rsidRPr="002D6C2F" w:rsidRDefault="001058DC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CDEC615" w14:textId="77777777" w:rsidR="00EA7145" w:rsidRPr="002D6C2F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961FCFB" w14:textId="77777777" w:rsidR="00EA7145" w:rsidRPr="002D6C2F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2EB7E" w14:textId="77777777" w:rsidR="00EA7145" w:rsidRPr="002D6C2F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2D6C2F" w14:paraId="55030E5E" w14:textId="77777777" w:rsidTr="00A72988">
        <w:tc>
          <w:tcPr>
            <w:tcW w:w="3260" w:type="dxa"/>
            <w:gridSpan w:val="2"/>
            <w:hideMark/>
          </w:tcPr>
          <w:p w14:paraId="5B3978EA" w14:textId="77777777" w:rsidR="00EA7145" w:rsidRPr="002D6C2F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09B0C" w14:textId="44386297" w:rsidR="00EA7145" w:rsidRPr="002D6C2F" w:rsidRDefault="001058DC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32,934</w:t>
            </w:r>
          </w:p>
        </w:tc>
        <w:tc>
          <w:tcPr>
            <w:tcW w:w="246" w:type="dxa"/>
          </w:tcPr>
          <w:p w14:paraId="31A906BC" w14:textId="77777777" w:rsidR="00EA7145" w:rsidRPr="002D6C2F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7418F0" w14:textId="2DB9CC9A" w:rsidR="00EA7145" w:rsidRPr="002D6C2F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4CED8355" w14:textId="77777777" w:rsidR="00EA7145" w:rsidRPr="002D6C2F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ED42D0B" w14:textId="28175A7C" w:rsidR="00EA7145" w:rsidRPr="002D6C2F" w:rsidRDefault="001058DC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32,934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3CD0DEAE" w14:textId="77777777" w:rsidR="00EA7145" w:rsidRPr="002D6C2F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3FB9154" w14:textId="67BF561D" w:rsidR="00EA7145" w:rsidRPr="002D6C2F" w:rsidRDefault="005703FD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  <w:bookmarkEnd w:id="34"/>
    </w:tbl>
    <w:p w14:paraId="714B1798" w14:textId="77777777" w:rsidR="008C086A" w:rsidRPr="002D6C2F" w:rsidRDefault="008C086A" w:rsidP="001064B9">
      <w:pPr>
        <w:ind w:left="540"/>
        <w:jc w:val="thaiDistribute"/>
        <w:rPr>
          <w:rFonts w:ascii="Angsana New" w:hAnsi="Angsana New"/>
        </w:rPr>
      </w:pPr>
    </w:p>
    <w:p w14:paraId="26597B69" w14:textId="24AE567D" w:rsidR="005703FD" w:rsidRPr="002D6C2F" w:rsidRDefault="005703FD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eastAsia="Calibri" w:hAnsi="Angsana New"/>
          <w:sz w:val="26"/>
          <w:szCs w:val="26"/>
        </w:rPr>
        <w:t xml:space="preserve">                    </w:t>
      </w:r>
      <w:r w:rsidRPr="002D6C2F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Pr="002D6C2F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Pr="002D6C2F">
        <w:rPr>
          <w:rFonts w:ascii="Angsana New" w:hAnsi="Angsana New" w:hint="cs"/>
          <w:b/>
          <w:bCs/>
          <w:sz w:val="30"/>
          <w:szCs w:val="30"/>
          <w:cs/>
        </w:rPr>
        <w:t>งบการเงินเฉพาะกิจการ</w:t>
      </w:r>
    </w:p>
    <w:p w14:paraId="51E02E5B" w14:textId="77777777" w:rsidR="005703FD" w:rsidRPr="002D6C2F" w:rsidRDefault="005703FD" w:rsidP="005703FD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5703FD" w:rsidRPr="002D6C2F" w14:paraId="1FEFF326" w14:textId="77777777" w:rsidTr="009C5D37">
        <w:trPr>
          <w:trHeight w:val="675"/>
        </w:trPr>
        <w:tc>
          <w:tcPr>
            <w:tcW w:w="3260" w:type="dxa"/>
            <w:gridSpan w:val="2"/>
          </w:tcPr>
          <w:p w14:paraId="205F3047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7ECBD7C0" w14:textId="77777777" w:rsidR="005703FD" w:rsidRPr="002D6C2F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6D20D749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5703FD" w:rsidRPr="002D6C2F" w14:paraId="625169D5" w14:textId="77777777" w:rsidTr="009C5D37">
        <w:tc>
          <w:tcPr>
            <w:tcW w:w="3260" w:type="dxa"/>
            <w:gridSpan w:val="2"/>
          </w:tcPr>
          <w:p w14:paraId="534FB45F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33C789DD" w14:textId="77777777" w:rsidR="005703FD" w:rsidRPr="002D6C2F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0900A59A" w14:textId="77777777" w:rsidR="005703FD" w:rsidRPr="002D6C2F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8DDAEE7" w14:textId="77777777" w:rsidR="005703FD" w:rsidRPr="002D6C2F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8BC954" w14:textId="77777777" w:rsidR="005703FD" w:rsidRPr="002D6C2F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6CB78DA1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58C14BE7" w14:textId="77777777" w:rsidR="005703FD" w:rsidRPr="002D6C2F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A89C4D9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2D6C2F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5703FD" w:rsidRPr="002D6C2F" w14:paraId="6AA8BA73" w14:textId="77777777" w:rsidTr="009C5D37">
        <w:tc>
          <w:tcPr>
            <w:tcW w:w="3260" w:type="dxa"/>
            <w:gridSpan w:val="2"/>
          </w:tcPr>
          <w:p w14:paraId="685608A3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47964382" w14:textId="77777777" w:rsidR="005703FD" w:rsidRPr="002D6C2F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D6C2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2D6C2F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703FD" w:rsidRPr="002D6C2F" w14:paraId="07F8CC42" w14:textId="77777777" w:rsidTr="009C5D37">
        <w:tc>
          <w:tcPr>
            <w:tcW w:w="3260" w:type="dxa"/>
            <w:gridSpan w:val="2"/>
            <w:hideMark/>
          </w:tcPr>
          <w:p w14:paraId="6605C104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05CA9E3C" w14:textId="56A08689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14,890</w:t>
            </w:r>
          </w:p>
        </w:tc>
        <w:tc>
          <w:tcPr>
            <w:tcW w:w="246" w:type="dxa"/>
          </w:tcPr>
          <w:p w14:paraId="492506DD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5266D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16,570</w:t>
            </w:r>
          </w:p>
        </w:tc>
        <w:tc>
          <w:tcPr>
            <w:tcW w:w="708" w:type="dxa"/>
            <w:vAlign w:val="bottom"/>
          </w:tcPr>
          <w:p w14:paraId="0B1FEAC8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27EC38F" w14:textId="5E6042C6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14,205</w:t>
            </w:r>
          </w:p>
        </w:tc>
        <w:tc>
          <w:tcPr>
            <w:tcW w:w="235" w:type="dxa"/>
          </w:tcPr>
          <w:p w14:paraId="34213B0A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E2AC4C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15,774</w:t>
            </w:r>
          </w:p>
        </w:tc>
      </w:tr>
      <w:tr w:rsidR="005703FD" w:rsidRPr="002D6C2F" w14:paraId="0841D460" w14:textId="77777777" w:rsidTr="009C5D37">
        <w:tc>
          <w:tcPr>
            <w:tcW w:w="3260" w:type="dxa"/>
            <w:gridSpan w:val="2"/>
            <w:hideMark/>
          </w:tcPr>
          <w:p w14:paraId="6EC0C223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2D6C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3E4A176" w14:textId="4E434A73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17,849</w:t>
            </w:r>
          </w:p>
        </w:tc>
        <w:tc>
          <w:tcPr>
            <w:tcW w:w="246" w:type="dxa"/>
          </w:tcPr>
          <w:p w14:paraId="251329AC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B32846C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21,253</w:t>
            </w:r>
          </w:p>
        </w:tc>
        <w:tc>
          <w:tcPr>
            <w:tcW w:w="708" w:type="dxa"/>
            <w:vAlign w:val="bottom"/>
          </w:tcPr>
          <w:p w14:paraId="0C0F1461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398D8B81" w14:textId="236CB5B8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17,477</w:t>
            </w:r>
          </w:p>
        </w:tc>
        <w:tc>
          <w:tcPr>
            <w:tcW w:w="235" w:type="dxa"/>
            <w:vMerge w:val="restart"/>
          </w:tcPr>
          <w:p w14:paraId="062DAB89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11A47D1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20,747</w:t>
            </w:r>
          </w:p>
        </w:tc>
      </w:tr>
      <w:tr w:rsidR="005703FD" w:rsidRPr="002D6C2F" w14:paraId="343CF769" w14:textId="77777777" w:rsidTr="009C5D37">
        <w:tc>
          <w:tcPr>
            <w:tcW w:w="1020" w:type="dxa"/>
          </w:tcPr>
          <w:p w14:paraId="607D2A3C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3CCA24F3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8605C" w14:textId="6D707085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32,739</w:t>
            </w:r>
          </w:p>
        </w:tc>
        <w:tc>
          <w:tcPr>
            <w:tcW w:w="246" w:type="dxa"/>
          </w:tcPr>
          <w:p w14:paraId="20957A59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1836267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37,823</w:t>
            </w:r>
          </w:p>
        </w:tc>
        <w:tc>
          <w:tcPr>
            <w:tcW w:w="708" w:type="dxa"/>
            <w:vAlign w:val="bottom"/>
          </w:tcPr>
          <w:p w14:paraId="4862DA7D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64DBC8" w14:textId="1E174FFF" w:rsidR="005703FD" w:rsidRPr="002D6C2F" w:rsidRDefault="001058DC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31,682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1F50507D" w14:textId="77777777" w:rsidR="005703FD" w:rsidRPr="002D6C2F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2C942A" w14:textId="77777777" w:rsidR="005703FD" w:rsidRPr="002D6C2F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36,521</w:t>
            </w:r>
          </w:p>
        </w:tc>
      </w:tr>
      <w:tr w:rsidR="005703FD" w:rsidRPr="002D6C2F" w14:paraId="31C0CE2F" w14:textId="77777777" w:rsidTr="009C5D37">
        <w:tc>
          <w:tcPr>
            <w:tcW w:w="3260" w:type="dxa"/>
            <w:gridSpan w:val="2"/>
            <w:hideMark/>
          </w:tcPr>
          <w:p w14:paraId="21EC3D0E" w14:textId="77777777" w:rsidR="005703FD" w:rsidRPr="002D6C2F" w:rsidRDefault="005703FD" w:rsidP="009C5D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EEF079E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30427D1" w14:textId="4678B9D8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(1,057)</w:t>
            </w:r>
          </w:p>
        </w:tc>
        <w:tc>
          <w:tcPr>
            <w:tcW w:w="246" w:type="dxa"/>
          </w:tcPr>
          <w:p w14:paraId="41785AA9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3AE826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8E315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(1,302)</w:t>
            </w:r>
          </w:p>
        </w:tc>
        <w:tc>
          <w:tcPr>
            <w:tcW w:w="708" w:type="dxa"/>
            <w:vAlign w:val="bottom"/>
          </w:tcPr>
          <w:p w14:paraId="005C57FA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1A7BFE6" w14:textId="44A11394" w:rsidR="005703FD" w:rsidRPr="002D6C2F" w:rsidRDefault="0036057A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B79CF98" w14:textId="77777777" w:rsidR="005703FD" w:rsidRPr="002D6C2F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B1DD7CF" w14:textId="77777777" w:rsidR="005703FD" w:rsidRPr="002D6C2F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CCEA7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03FD" w:rsidRPr="002D6C2F" w14:paraId="57604E72" w14:textId="77777777" w:rsidTr="009C5D37">
        <w:tc>
          <w:tcPr>
            <w:tcW w:w="3260" w:type="dxa"/>
            <w:gridSpan w:val="2"/>
            <w:hideMark/>
          </w:tcPr>
          <w:p w14:paraId="4CB2C208" w14:textId="77777777" w:rsidR="005703FD" w:rsidRPr="002D6C2F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D6C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8866" w14:textId="579FDA71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31,682</w:t>
            </w:r>
          </w:p>
        </w:tc>
        <w:tc>
          <w:tcPr>
            <w:tcW w:w="246" w:type="dxa"/>
          </w:tcPr>
          <w:p w14:paraId="74DF5C36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7E1756F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  <w:tc>
          <w:tcPr>
            <w:tcW w:w="708" w:type="dxa"/>
            <w:vAlign w:val="bottom"/>
          </w:tcPr>
          <w:p w14:paraId="5F630567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D337B3" w14:textId="3A03D209" w:rsidR="005703FD" w:rsidRPr="002D6C2F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31,682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660CD4D2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4D73CD" w14:textId="77777777" w:rsidR="005703FD" w:rsidRPr="002D6C2F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36,521</w:t>
            </w:r>
          </w:p>
        </w:tc>
      </w:tr>
    </w:tbl>
    <w:p w14:paraId="4C85068F" w14:textId="77777777" w:rsidR="005703FD" w:rsidRPr="002D6C2F" w:rsidRDefault="005703FD" w:rsidP="001064B9">
      <w:pPr>
        <w:ind w:left="540"/>
        <w:jc w:val="thaiDistribute"/>
        <w:rPr>
          <w:rFonts w:ascii="Angsana New" w:hAnsi="Angsana New"/>
        </w:rPr>
      </w:pPr>
    </w:p>
    <w:p w14:paraId="2177AF8A" w14:textId="77777777" w:rsidR="00575385" w:rsidRDefault="00575385" w:rsidP="00641905">
      <w:pPr>
        <w:ind w:left="454"/>
        <w:rPr>
          <w:rFonts w:ascii="Angsana New" w:hAnsi="Angsana New"/>
          <w:sz w:val="30"/>
          <w:szCs w:val="30"/>
        </w:rPr>
      </w:pPr>
    </w:p>
    <w:p w14:paraId="68D50E30" w14:textId="1FA89563" w:rsidR="009E1648" w:rsidRPr="002D6C2F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2D6C2F">
        <w:rPr>
          <w:rFonts w:ascii="Angsana New" w:hAnsi="Angsana New"/>
          <w:sz w:val="30"/>
          <w:szCs w:val="30"/>
        </w:rPr>
        <w:t>4</w:t>
      </w:r>
      <w:r w:rsidR="009E1648" w:rsidRPr="002D6C2F">
        <w:rPr>
          <w:rFonts w:ascii="Angsana New" w:hAnsi="Angsana New"/>
          <w:sz w:val="30"/>
          <w:szCs w:val="30"/>
          <w:cs/>
        </w:rPr>
        <w:t>-</w:t>
      </w:r>
      <w:r w:rsidRPr="002D6C2F">
        <w:rPr>
          <w:rFonts w:ascii="Angsana New" w:hAnsi="Angsana New"/>
          <w:sz w:val="30"/>
          <w:szCs w:val="30"/>
        </w:rPr>
        <w:t xml:space="preserve">5 </w:t>
      </w:r>
      <w:r w:rsidRPr="002D6C2F">
        <w:rPr>
          <w:rFonts w:ascii="Angsana New" w:hAnsi="Angsana New"/>
          <w:sz w:val="30"/>
          <w:szCs w:val="30"/>
          <w:cs/>
        </w:rPr>
        <w:t>ปี แล</w:t>
      </w:r>
      <w:r w:rsidR="00BE05AE" w:rsidRPr="002D6C2F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2D6C2F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2D6C2F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2D6C2F">
        <w:rPr>
          <w:rFonts w:ascii="Angsana New" w:hAnsi="Angsana New"/>
          <w:sz w:val="30"/>
          <w:szCs w:val="30"/>
          <w:cs/>
        </w:rPr>
        <w:t xml:space="preserve"> </w:t>
      </w:r>
      <w:r w:rsidR="00641905" w:rsidRPr="002D6C2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8E3DE6" w14:textId="77777777" w:rsidR="009E1648" w:rsidRPr="002D6C2F" w:rsidRDefault="009E1648" w:rsidP="00641905">
      <w:pPr>
        <w:ind w:left="454"/>
        <w:rPr>
          <w:rFonts w:ascii="Angsana New" w:hAnsi="Angsana New"/>
        </w:rPr>
      </w:pPr>
    </w:p>
    <w:p w14:paraId="7BE9810F" w14:textId="4F8C0CC3" w:rsidR="009E1648" w:rsidRPr="002D6C2F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</w:rPr>
        <w:tab/>
      </w:r>
      <w:r w:rsidR="009E1648" w:rsidRPr="002D6C2F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2D6C2F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2D6C2F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5703FD" w:rsidRPr="002D6C2F">
        <w:rPr>
          <w:rFonts w:ascii="Angsana New" w:hAnsi="Angsana New"/>
          <w:sz w:val="30"/>
          <w:szCs w:val="30"/>
        </w:rPr>
        <w:t xml:space="preserve"> </w:t>
      </w:r>
      <w:r w:rsidR="009E1648" w:rsidRPr="002D6C2F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48091ADA" w14:textId="77777777" w:rsidR="004F04CB" w:rsidRPr="002D6C2F" w:rsidRDefault="004F04CB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0580785" w14:textId="77777777" w:rsidR="009C0413" w:rsidRPr="002D6C2F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F47868" w:rsidRPr="002D6C2F">
        <w:rPr>
          <w:rFonts w:ascii="Angsana New" w:hAnsi="Angsana New"/>
          <w:b/>
          <w:bCs/>
          <w:sz w:val="30"/>
          <w:szCs w:val="30"/>
        </w:rPr>
        <w:t>5</w:t>
      </w:r>
      <w:r w:rsidR="00AA1708" w:rsidRPr="002D6C2F">
        <w:rPr>
          <w:rFonts w:ascii="Angsana New" w:hAnsi="Angsana New"/>
          <w:b/>
          <w:bCs/>
          <w:sz w:val="30"/>
          <w:szCs w:val="30"/>
        </w:rPr>
        <w:tab/>
      </w:r>
      <w:r w:rsidR="0041312D" w:rsidRPr="002D6C2F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2D6C2F">
        <w:rPr>
          <w:rFonts w:ascii="Angsana New" w:hAnsi="Angsana New"/>
          <w:sz w:val="30"/>
          <w:szCs w:val="30"/>
          <w:cs/>
        </w:rPr>
        <w:t xml:space="preserve">   </w:t>
      </w:r>
    </w:p>
    <w:p w14:paraId="6C25497D" w14:textId="77777777" w:rsidR="009B50F5" w:rsidRPr="002D6C2F" w:rsidRDefault="009B50F5" w:rsidP="009B50F5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งบการเงินรวม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31137A" w:rsidRPr="002D6C2F" w14:paraId="2D4107B9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D8127E2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5" w:name="_Hlk31801275"/>
          </w:p>
        </w:tc>
        <w:tc>
          <w:tcPr>
            <w:tcW w:w="990" w:type="dxa"/>
            <w:gridSpan w:val="2"/>
          </w:tcPr>
          <w:p w14:paraId="0EE40376" w14:textId="77777777" w:rsidR="00CF3968" w:rsidRPr="002D6C2F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5C65912B" w14:textId="77777777" w:rsidR="00CF3968" w:rsidRPr="002D6C2F" w:rsidRDefault="00CF3968" w:rsidP="009C041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0D84" w14:textId="4B030E56" w:rsidR="00CF3968" w:rsidRPr="002D6C2F" w:rsidRDefault="00BA066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CF3968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365434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8FACD" w14:textId="6B513DC1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5CA4EE2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37A" w:rsidRPr="002D6C2F" w14:paraId="6786D3D3" w14:textId="77777777" w:rsidTr="00CF3968">
        <w:tc>
          <w:tcPr>
            <w:tcW w:w="4394" w:type="dxa"/>
            <w:shd w:val="clear" w:color="auto" w:fill="auto"/>
          </w:tcPr>
          <w:p w14:paraId="32D212F5" w14:textId="77777777" w:rsidR="00CF3968" w:rsidRPr="002D6C2F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02E172C" w14:textId="77777777" w:rsidR="00CF3968" w:rsidRPr="002D6C2F" w:rsidRDefault="00CF3968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433BC87A" w14:textId="77777777" w:rsidR="00CF3968" w:rsidRPr="002D6C2F" w:rsidRDefault="00CF3968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066A" w:rsidRPr="002D6C2F" w14:paraId="4A790BDF" w14:textId="77777777" w:rsidTr="00246A66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A7927E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54FBE7F6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EFEA08E" w14:textId="77777777" w:rsidR="00BA066A" w:rsidRPr="002D6C2F" w:rsidRDefault="00BA066A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9625FC5" w14:textId="351558B2" w:rsidR="00BA066A" w:rsidRPr="002D6C2F" w:rsidRDefault="00201DED" w:rsidP="00201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8,342</w:t>
            </w:r>
          </w:p>
        </w:tc>
        <w:tc>
          <w:tcPr>
            <w:tcW w:w="270" w:type="dxa"/>
            <w:shd w:val="clear" w:color="auto" w:fill="auto"/>
          </w:tcPr>
          <w:p w14:paraId="7E00EFE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FEA2E" w14:textId="35753E73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14,292</w:t>
            </w:r>
          </w:p>
        </w:tc>
        <w:tc>
          <w:tcPr>
            <w:tcW w:w="396" w:type="dxa"/>
          </w:tcPr>
          <w:p w14:paraId="68C78CF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D6C2F" w14:paraId="28148A71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20C93FC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A19AD9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E6EF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2F3E9" w14:textId="28A7E361" w:rsidR="00BA066A" w:rsidRPr="002D6C2F" w:rsidRDefault="00201DED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243,035</w:t>
            </w:r>
          </w:p>
        </w:tc>
        <w:tc>
          <w:tcPr>
            <w:tcW w:w="270" w:type="dxa"/>
          </w:tcPr>
          <w:p w14:paraId="5143FBB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DC0E1" w14:textId="36264C85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253,135</w:t>
            </w:r>
          </w:p>
        </w:tc>
        <w:tc>
          <w:tcPr>
            <w:tcW w:w="396" w:type="dxa"/>
            <w:vMerge w:val="restart"/>
          </w:tcPr>
          <w:p w14:paraId="687D4031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D6C2F" w14:paraId="478D72F6" w14:textId="77777777" w:rsidTr="00CF3968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370FE772" w14:textId="77777777" w:rsidR="00BA066A" w:rsidRPr="002D6C2F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782EC472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53346EC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3488CE" w14:textId="2A1EC330" w:rsidR="00BA066A" w:rsidRPr="002D6C2F" w:rsidRDefault="00201DED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251,377</w:t>
            </w:r>
          </w:p>
        </w:tc>
        <w:tc>
          <w:tcPr>
            <w:tcW w:w="270" w:type="dxa"/>
            <w:vAlign w:val="bottom"/>
          </w:tcPr>
          <w:p w14:paraId="7970FBBB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63E46" w14:textId="502437DC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267,427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194001B0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35"/>
    </w:tbl>
    <w:p w14:paraId="4B43E490" w14:textId="77777777" w:rsidR="00F62DAD" w:rsidRPr="002D6C2F" w:rsidRDefault="00F62DAD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A455C9" w14:textId="77777777" w:rsidR="004F04CB" w:rsidRPr="002D6C2F" w:rsidRDefault="004F04CB" w:rsidP="004F04CB">
      <w:pPr>
        <w:tabs>
          <w:tab w:val="clear" w:pos="454"/>
          <w:tab w:val="clear" w:pos="680"/>
          <w:tab w:val="left" w:pos="810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  งบการเงินเฉพาะกิจการ</w:t>
      </w:r>
    </w:p>
    <w:tbl>
      <w:tblPr>
        <w:tblW w:w="92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51"/>
        <w:gridCol w:w="541"/>
        <w:gridCol w:w="449"/>
        <w:gridCol w:w="236"/>
        <w:gridCol w:w="1350"/>
        <w:gridCol w:w="270"/>
        <w:gridCol w:w="1260"/>
        <w:gridCol w:w="396"/>
        <w:gridCol w:w="171"/>
      </w:tblGrid>
      <w:tr w:rsidR="004F04CB" w:rsidRPr="002D6C2F" w14:paraId="5ACB75FB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697BC1F4" w14:textId="77777777" w:rsidR="004F04CB" w:rsidRPr="002D6C2F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BCCA7D9" w14:textId="77777777" w:rsidR="004F04CB" w:rsidRPr="002D6C2F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D6C2F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6" w:type="dxa"/>
          </w:tcPr>
          <w:p w14:paraId="0550137E" w14:textId="77777777" w:rsidR="004F04CB" w:rsidRPr="002D6C2F" w:rsidRDefault="004F04CB" w:rsidP="00402DC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086C36" w14:textId="4B372091" w:rsidR="004F04CB" w:rsidRPr="002D6C2F" w:rsidRDefault="00BA066A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4F04CB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8075CF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2C509A" w14:textId="77777777" w:rsidR="004F04CB" w:rsidRPr="002D6C2F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CD686" w14:textId="3D6C4A6E" w:rsidR="004F04CB" w:rsidRPr="002D6C2F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  <w:r w:rsidR="00BA066A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96" w:type="dxa"/>
          </w:tcPr>
          <w:p w14:paraId="3A5E9D75" w14:textId="77777777" w:rsidR="004F04CB" w:rsidRPr="002D6C2F" w:rsidRDefault="004F04CB" w:rsidP="004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CB" w:rsidRPr="002D6C2F" w14:paraId="1CCECFF1" w14:textId="77777777" w:rsidTr="00402DC2">
        <w:tc>
          <w:tcPr>
            <w:tcW w:w="4394" w:type="dxa"/>
            <w:shd w:val="clear" w:color="auto" w:fill="auto"/>
          </w:tcPr>
          <w:p w14:paraId="4A7A0E47" w14:textId="77777777" w:rsidR="004F04CB" w:rsidRPr="002D6C2F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47828971" w14:textId="77777777" w:rsidR="004F04CB" w:rsidRPr="002D6C2F" w:rsidRDefault="004F04CB" w:rsidP="00402DC2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7"/>
            <w:shd w:val="clear" w:color="auto" w:fill="auto"/>
          </w:tcPr>
          <w:p w14:paraId="75DF911C" w14:textId="77777777" w:rsidR="004F04CB" w:rsidRPr="002D6C2F" w:rsidRDefault="004F04CB" w:rsidP="00402DC2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066A" w:rsidRPr="002D6C2F" w14:paraId="17F0B99D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450C1243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7B2579A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7B8789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74E57" w14:textId="00CC7CC0" w:rsidR="00BA066A" w:rsidRPr="002D6C2F" w:rsidRDefault="00201DED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31,366</w:t>
            </w:r>
          </w:p>
        </w:tc>
        <w:tc>
          <w:tcPr>
            <w:tcW w:w="270" w:type="dxa"/>
          </w:tcPr>
          <w:p w14:paraId="6C852164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5EE599" w14:textId="3E06A4E5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9,818</w:t>
            </w:r>
          </w:p>
        </w:tc>
        <w:tc>
          <w:tcPr>
            <w:tcW w:w="396" w:type="dxa"/>
          </w:tcPr>
          <w:p w14:paraId="359B0A8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D6C2F" w14:paraId="512784C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090D6F37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  <w:gridSpan w:val="2"/>
          </w:tcPr>
          <w:p w14:paraId="637046C7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82A2A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6805A" w14:textId="65DF0DA1" w:rsidR="00BA066A" w:rsidRPr="002D6C2F" w:rsidRDefault="00201DED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242,074</w:t>
            </w:r>
          </w:p>
        </w:tc>
        <w:tc>
          <w:tcPr>
            <w:tcW w:w="270" w:type="dxa"/>
          </w:tcPr>
          <w:p w14:paraId="4B86B02C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159AA" w14:textId="6FB58068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252,648</w:t>
            </w:r>
          </w:p>
        </w:tc>
        <w:tc>
          <w:tcPr>
            <w:tcW w:w="396" w:type="dxa"/>
            <w:vMerge w:val="restart"/>
          </w:tcPr>
          <w:p w14:paraId="5F79726C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66A" w:rsidRPr="002D6C2F" w14:paraId="4D974691" w14:textId="77777777" w:rsidTr="00402DC2">
        <w:trPr>
          <w:gridAfter w:val="1"/>
          <w:wAfter w:w="171" w:type="dxa"/>
        </w:trPr>
        <w:tc>
          <w:tcPr>
            <w:tcW w:w="4545" w:type="dxa"/>
            <w:gridSpan w:val="2"/>
          </w:tcPr>
          <w:p w14:paraId="741CD30D" w14:textId="77777777" w:rsidR="00BA066A" w:rsidRPr="002D6C2F" w:rsidRDefault="00BA066A" w:rsidP="00BA066A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</w:tcPr>
          <w:p w14:paraId="10D98BFE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DC42E7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FF512B" w14:textId="57479D33" w:rsidR="00BA066A" w:rsidRPr="002D6C2F" w:rsidRDefault="00344183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201DED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01DED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70" w:type="dxa"/>
            <w:vAlign w:val="bottom"/>
          </w:tcPr>
          <w:p w14:paraId="2DD98968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929C2" w14:textId="657B0FE6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262,466</w:t>
            </w:r>
          </w:p>
        </w:tc>
        <w:tc>
          <w:tcPr>
            <w:tcW w:w="396" w:type="dxa"/>
            <w:vMerge/>
            <w:tcBorders>
              <w:bottom w:val="nil"/>
            </w:tcBorders>
          </w:tcPr>
          <w:p w14:paraId="7C43BC2F" w14:textId="77777777" w:rsidR="00BA066A" w:rsidRPr="002D6C2F" w:rsidRDefault="00BA066A" w:rsidP="00BA0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7B0D4E" w14:textId="77777777" w:rsidR="004F04CB" w:rsidRPr="002D6C2F" w:rsidRDefault="004F04CB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6EBA4100" w14:textId="62A45340" w:rsidR="00563561" w:rsidRPr="002D6C2F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  <w:cs/>
        </w:rPr>
        <w:tab/>
      </w:r>
      <w:r w:rsidR="001034C2" w:rsidRPr="002D6C2F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2D6C2F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2D6C2F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มีนาคม </w:t>
      </w:r>
      <w:r w:rsidR="00801E69" w:rsidRPr="002D6C2F">
        <w:rPr>
          <w:rFonts w:ascii="Angsana New" w:hAnsi="Angsana New"/>
          <w:sz w:val="30"/>
          <w:szCs w:val="30"/>
        </w:rPr>
        <w:t xml:space="preserve">2567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และ </w:t>
      </w:r>
      <w:r w:rsidR="00801E69" w:rsidRPr="002D6C2F">
        <w:rPr>
          <w:rFonts w:ascii="Angsana New" w:hAnsi="Angsana New"/>
          <w:sz w:val="30"/>
          <w:szCs w:val="30"/>
        </w:rPr>
        <w:t xml:space="preserve">31 </w:t>
      </w:r>
      <w:r w:rsidR="00801E69" w:rsidRPr="002D6C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01E69" w:rsidRPr="002D6C2F">
        <w:rPr>
          <w:rFonts w:ascii="Angsana New" w:hAnsi="Angsana New"/>
          <w:sz w:val="30"/>
          <w:szCs w:val="30"/>
        </w:rPr>
        <w:t>2566</w:t>
      </w:r>
      <w:r w:rsidR="00F37691" w:rsidRPr="002D6C2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1034C2" w:rsidRPr="002D6C2F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7A5C8AC4" w14:textId="77777777" w:rsidR="009E2B41" w:rsidRDefault="009E2B4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A1ED2A" w14:textId="77777777" w:rsidR="0057538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F3210A" w14:textId="77777777" w:rsidR="0057538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3687EE" w14:textId="77777777" w:rsidR="0057538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A20B79" w14:textId="77777777" w:rsidR="0057538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18370" w14:textId="77777777" w:rsidR="00575385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20EA03" w14:textId="77777777" w:rsidR="00575385" w:rsidRPr="002D6C2F" w:rsidRDefault="0057538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448574" w14:textId="77777777" w:rsidR="000102FF" w:rsidRPr="002D6C2F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F47868" w:rsidRPr="002D6C2F">
        <w:rPr>
          <w:rFonts w:ascii="Angsana New" w:hAnsi="Angsana New"/>
          <w:b/>
          <w:bCs/>
          <w:sz w:val="30"/>
          <w:szCs w:val="30"/>
        </w:rPr>
        <w:t>6</w:t>
      </w:r>
      <w:r w:rsidR="000102FF" w:rsidRPr="002D6C2F">
        <w:rPr>
          <w:rFonts w:ascii="Angsana New" w:hAnsi="Angsana New"/>
          <w:b/>
          <w:bCs/>
          <w:sz w:val="30"/>
          <w:szCs w:val="30"/>
        </w:rPr>
        <w:tab/>
      </w:r>
      <w:r w:rsidR="000102FF" w:rsidRPr="002D6C2F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2D6C2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2D6C2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2D6C2F" w14:paraId="336DF0B9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EC07D8C" w14:textId="77777777" w:rsidR="009B50F5" w:rsidRPr="002D6C2F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99D257F" w14:textId="77777777" w:rsidR="009B50F5" w:rsidRPr="002D6C2F" w:rsidRDefault="009B50F5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CB45778" w14:textId="77777777" w:rsidR="009B50F5" w:rsidRPr="002D6C2F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D8C8ABC" w14:textId="77777777" w:rsidR="009B50F5" w:rsidRPr="002D6C2F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03B316C2" w14:textId="77777777" w:rsidR="009B50F5" w:rsidRPr="002D6C2F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87CB665" w14:textId="77777777" w:rsidR="009B50F5" w:rsidRPr="002D6C2F" w:rsidRDefault="009B50F5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536257E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BB8AD3F" w14:textId="77777777" w:rsidR="00CF3968" w:rsidRPr="002D6C2F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6" w:name="_Hlk31804057"/>
          </w:p>
        </w:tc>
        <w:tc>
          <w:tcPr>
            <w:tcW w:w="954" w:type="dxa"/>
            <w:shd w:val="clear" w:color="auto" w:fill="auto"/>
          </w:tcPr>
          <w:p w14:paraId="16DAFAAB" w14:textId="77777777" w:rsidR="00CF3968" w:rsidRPr="002D6C2F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CF2F1C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C4F3FD4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17508F1F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88F4958" w14:textId="559E7DD8" w:rsidR="00CF3968" w:rsidRPr="002D6C2F" w:rsidRDefault="00443E0D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BFD6778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37750C4" w14:textId="766CC14F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31137A" w:rsidRPr="002D6C2F" w14:paraId="0E3ED09D" w14:textId="77777777" w:rsidTr="00A72988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7ED2230F" w14:textId="77777777" w:rsidR="00F0026B" w:rsidRPr="002D6C2F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5E97EBDC" w14:textId="77777777" w:rsidR="00F0026B" w:rsidRPr="002D6C2F" w:rsidRDefault="00F0026B" w:rsidP="004B7ADD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0540490B" w14:textId="77777777" w:rsidR="00F0026B" w:rsidRPr="002D6C2F" w:rsidRDefault="00F0026B" w:rsidP="004B7ADD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2D6C2F" w14:paraId="680509CE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1AD5D18F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17D5091C" w14:textId="77777777" w:rsidR="00CF3968" w:rsidRPr="002D6C2F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B2673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8EFB38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56486D55" w14:textId="78F1AB02" w:rsidR="00CF3968" w:rsidRPr="002D6C2F" w:rsidRDefault="00EE3FF9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357D" w14:textId="286BC70B" w:rsidR="00CF3968" w:rsidRPr="002D6C2F" w:rsidRDefault="00707BE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63" w:type="dxa"/>
            <w:shd w:val="clear" w:color="auto" w:fill="auto"/>
          </w:tcPr>
          <w:p w14:paraId="4AEBCD8F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9B5EC" w14:textId="605B8346" w:rsidR="00CF3968" w:rsidRPr="002D6C2F" w:rsidRDefault="00BA066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</w:p>
        </w:tc>
      </w:tr>
      <w:tr w:rsidR="0031137A" w:rsidRPr="002D6C2F" w14:paraId="6B710272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4561355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15306226" w14:textId="77777777" w:rsidR="00CF3968" w:rsidRPr="002D6C2F" w:rsidRDefault="00CF3968" w:rsidP="009C0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31FD1B" w14:textId="77777777" w:rsidR="00CF3968" w:rsidRPr="002D6C2F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4C7E295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234C25A7" w14:textId="77777777" w:rsidR="00CF3968" w:rsidRPr="002D6C2F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B4D41FF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DE9B4AC" w14:textId="77777777" w:rsidR="00CF3968" w:rsidRPr="002D6C2F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C4E694" w14:textId="77777777" w:rsidR="00CF3968" w:rsidRPr="002D6C2F" w:rsidRDefault="00CF3968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1CE892C" w14:textId="77777777" w:rsidR="00CF3968" w:rsidRPr="002D6C2F" w:rsidRDefault="00CF3968" w:rsidP="009C041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2D6C2F" w14:paraId="3DFEDFED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6977C8B9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335C54F9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34A048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5F5E378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15242912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7484D0A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BC046A3" w14:textId="3FB1E0A8" w:rsidR="00F4694E" w:rsidRPr="002D6C2F" w:rsidRDefault="00707BE0" w:rsidP="00747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22,279</w:t>
            </w:r>
          </w:p>
        </w:tc>
        <w:tc>
          <w:tcPr>
            <w:tcW w:w="263" w:type="dxa"/>
            <w:shd w:val="clear" w:color="auto" w:fill="auto"/>
          </w:tcPr>
          <w:p w14:paraId="3A629210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28A4826" w14:textId="13D7AA6D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14,932</w:t>
            </w:r>
          </w:p>
        </w:tc>
      </w:tr>
      <w:tr w:rsidR="00F4694E" w:rsidRPr="002D6C2F" w14:paraId="08FA05F1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5E16654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631F9F8C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38A197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A9BEEA1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B1E68FC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8AE64DD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60398B" w14:textId="12F69EA9" w:rsidR="00F4694E" w:rsidRPr="002D6C2F" w:rsidRDefault="00707BE0" w:rsidP="00CF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59,578</w:t>
            </w:r>
          </w:p>
        </w:tc>
        <w:tc>
          <w:tcPr>
            <w:tcW w:w="263" w:type="dxa"/>
            <w:shd w:val="clear" w:color="auto" w:fill="auto"/>
          </w:tcPr>
          <w:p w14:paraId="278C595F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E4D5D1D" w14:textId="2323478B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</w:tr>
      <w:tr w:rsidR="00F4694E" w:rsidRPr="002D6C2F" w14:paraId="632EE4FF" w14:textId="77777777" w:rsidTr="00A72988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AC2B14F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A191DD6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9A5137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2A86D8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3983DA78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12610ACF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592D" w14:textId="3F3D408C" w:rsidR="00F4694E" w:rsidRPr="002D6C2F" w:rsidRDefault="00707BE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81,857</w:t>
            </w:r>
          </w:p>
        </w:tc>
        <w:tc>
          <w:tcPr>
            <w:tcW w:w="263" w:type="dxa"/>
            <w:shd w:val="clear" w:color="auto" w:fill="auto"/>
          </w:tcPr>
          <w:p w14:paraId="7FB1F31A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831E4" w14:textId="5C50A0EF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70,099</w:t>
            </w:r>
          </w:p>
        </w:tc>
      </w:tr>
      <w:tr w:rsidR="00F4694E" w:rsidRPr="002D6C2F" w14:paraId="7687EA00" w14:textId="77777777" w:rsidTr="00A72988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1913FD6E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2EEE22EE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BEC042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0E25581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75F7122C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281254C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80A7DB" w14:textId="0D169B44" w:rsidR="00F4694E" w:rsidRPr="002D6C2F" w:rsidRDefault="00707BE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82,316</w:t>
            </w:r>
          </w:p>
        </w:tc>
        <w:tc>
          <w:tcPr>
            <w:tcW w:w="263" w:type="dxa"/>
            <w:shd w:val="clear" w:color="auto" w:fill="auto"/>
          </w:tcPr>
          <w:p w14:paraId="15B44ED5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4105CA" w14:textId="13239A16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70,824</w:t>
            </w:r>
          </w:p>
        </w:tc>
      </w:tr>
      <w:bookmarkEnd w:id="36"/>
    </w:tbl>
    <w:p w14:paraId="5728F71D" w14:textId="77777777" w:rsidR="009E1B59" w:rsidRPr="002D6C2F" w:rsidRDefault="009E1B59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8" w:type="dxa"/>
        <w:tblInd w:w="534" w:type="dxa"/>
        <w:tblLook w:val="01E0" w:firstRow="1" w:lastRow="1" w:firstColumn="1" w:lastColumn="1" w:noHBand="0" w:noVBand="0"/>
      </w:tblPr>
      <w:tblGrid>
        <w:gridCol w:w="2589"/>
        <w:gridCol w:w="954"/>
        <w:gridCol w:w="284"/>
        <w:gridCol w:w="263"/>
        <w:gridCol w:w="304"/>
        <w:gridCol w:w="142"/>
        <w:gridCol w:w="550"/>
        <w:gridCol w:w="759"/>
        <w:gridCol w:w="1422"/>
        <w:gridCol w:w="263"/>
        <w:gridCol w:w="1292"/>
        <w:gridCol w:w="396"/>
      </w:tblGrid>
      <w:tr w:rsidR="0031137A" w:rsidRPr="002D6C2F" w14:paraId="4F2ED853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0F603A6A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79ADA5E2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C1C3D8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4582E8F2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A2F5D96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16261CE2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37A" w:rsidRPr="002D6C2F" w14:paraId="6263CB9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32DDA44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11B550C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9A67E1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E8FF742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640D749E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3FC2D6" w14:textId="1D92CE96" w:rsidR="009B50F5" w:rsidRPr="002D6C2F" w:rsidRDefault="009935C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228C17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8655466" w14:textId="0F6EEC69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D6C2F">
              <w:rPr>
                <w:rFonts w:ascii="Angsana New" w:hAnsi="Angsana New"/>
                <w:sz w:val="30"/>
                <w:szCs w:val="30"/>
              </w:rPr>
              <w:t>25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66</w:t>
            </w:r>
          </w:p>
        </w:tc>
      </w:tr>
      <w:tr w:rsidR="0031137A" w:rsidRPr="002D6C2F" w14:paraId="061E3DAB" w14:textId="77777777" w:rsidTr="00F76FA5">
        <w:tblPrEx>
          <w:tblLook w:val="04A0" w:firstRow="1" w:lastRow="0" w:firstColumn="1" w:lastColumn="0" w:noHBand="0" w:noVBand="1"/>
        </w:tblPrEx>
        <w:tc>
          <w:tcPr>
            <w:tcW w:w="4394" w:type="dxa"/>
            <w:gridSpan w:val="5"/>
            <w:shd w:val="clear" w:color="auto" w:fill="auto"/>
          </w:tcPr>
          <w:p w14:paraId="2986F192" w14:textId="77777777" w:rsidR="009B50F5" w:rsidRPr="002D6C2F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38EE35F9" w14:textId="77777777" w:rsidR="009B50F5" w:rsidRPr="002D6C2F" w:rsidRDefault="009B50F5" w:rsidP="00F76FA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32" w:type="dxa"/>
            <w:gridSpan w:val="5"/>
            <w:shd w:val="clear" w:color="auto" w:fill="auto"/>
          </w:tcPr>
          <w:p w14:paraId="25995352" w14:textId="77777777" w:rsidR="009B50F5" w:rsidRPr="002D6C2F" w:rsidRDefault="009B50F5" w:rsidP="00F76FA5">
            <w:pPr>
              <w:pStyle w:val="NoSpaci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(หน่วย : </w:t>
            </w:r>
            <w:r w:rsidRPr="002D6C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137A" w:rsidRPr="002D6C2F" w14:paraId="5C28B1B6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1308A88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  <w:shd w:val="clear" w:color="auto" w:fill="auto"/>
          </w:tcPr>
          <w:p w14:paraId="4E3F7333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3345AA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104784E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4"/>
            <w:shd w:val="clear" w:color="auto" w:fill="auto"/>
            <w:vAlign w:val="bottom"/>
          </w:tcPr>
          <w:p w14:paraId="73881163" w14:textId="355CCFC7" w:rsidR="009B50F5" w:rsidRPr="002D6C2F" w:rsidRDefault="00EE3FF9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06FD" w14:textId="271A8F85" w:rsidR="009B50F5" w:rsidRPr="002D6C2F" w:rsidRDefault="000A5E87" w:rsidP="00B7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15,186</w:t>
            </w:r>
          </w:p>
        </w:tc>
        <w:tc>
          <w:tcPr>
            <w:tcW w:w="263" w:type="dxa"/>
            <w:shd w:val="clear" w:color="auto" w:fill="auto"/>
          </w:tcPr>
          <w:p w14:paraId="6FE8F3D8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A0CD" w14:textId="1B7E17F3" w:rsidR="009B50F5" w:rsidRPr="002D6C2F" w:rsidRDefault="00BA066A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15,254</w:t>
            </w:r>
          </w:p>
        </w:tc>
      </w:tr>
      <w:tr w:rsidR="0031137A" w:rsidRPr="002D6C2F" w14:paraId="2DBD4457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203679C5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54" w:type="dxa"/>
            <w:shd w:val="clear" w:color="auto" w:fill="auto"/>
          </w:tcPr>
          <w:p w14:paraId="64EA4E8F" w14:textId="77777777" w:rsidR="009B50F5" w:rsidRPr="002D6C2F" w:rsidRDefault="009B50F5" w:rsidP="00F76F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D4B58B" w14:textId="77777777" w:rsidR="009B50F5" w:rsidRPr="002D6C2F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A45570E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5129B1D1" w14:textId="77777777" w:rsidR="009B50F5" w:rsidRPr="002D6C2F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479770F9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7D5D654" w14:textId="77777777" w:rsidR="009B50F5" w:rsidRPr="002D6C2F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18C0E24" w14:textId="77777777" w:rsidR="009B50F5" w:rsidRPr="002D6C2F" w:rsidRDefault="009B50F5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5072256" w14:textId="77777777" w:rsidR="009B50F5" w:rsidRPr="002D6C2F" w:rsidRDefault="009B50F5" w:rsidP="00F76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694E" w:rsidRPr="002D6C2F" w14:paraId="06D33E98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50F38FCD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54" w:type="dxa"/>
            <w:shd w:val="clear" w:color="auto" w:fill="auto"/>
          </w:tcPr>
          <w:p w14:paraId="2AE08F47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E56E8A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CE4C26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C4C0121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AD43916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A9EE29F" w14:textId="7AE2ED7F" w:rsidR="00F4694E" w:rsidRPr="002D6C2F" w:rsidRDefault="000A5E87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19,046</w:t>
            </w:r>
          </w:p>
        </w:tc>
        <w:tc>
          <w:tcPr>
            <w:tcW w:w="263" w:type="dxa"/>
            <w:shd w:val="clear" w:color="auto" w:fill="auto"/>
          </w:tcPr>
          <w:p w14:paraId="3C68E19A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EA3A3E5" w14:textId="1DAB2368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13,501</w:t>
            </w:r>
          </w:p>
        </w:tc>
      </w:tr>
      <w:tr w:rsidR="00F4694E" w:rsidRPr="002D6C2F" w14:paraId="3C8B0E1B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7114FBBF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54" w:type="dxa"/>
            <w:shd w:val="clear" w:color="auto" w:fill="auto"/>
          </w:tcPr>
          <w:p w14:paraId="4D0AC6DF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7C35D9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2AA1B3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4F89F7AA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7AEF11F7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0912F6F" w14:textId="34891258" w:rsidR="00F4694E" w:rsidRPr="002D6C2F" w:rsidRDefault="00707BE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32,918</w:t>
            </w:r>
          </w:p>
        </w:tc>
        <w:tc>
          <w:tcPr>
            <w:tcW w:w="263" w:type="dxa"/>
            <w:shd w:val="clear" w:color="auto" w:fill="auto"/>
          </w:tcPr>
          <w:p w14:paraId="1CD59529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8C80595" w14:textId="5F176993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25,287</w:t>
            </w:r>
          </w:p>
        </w:tc>
      </w:tr>
      <w:tr w:rsidR="00F4694E" w:rsidRPr="002D6C2F" w14:paraId="03D5C4B5" w14:textId="77777777" w:rsidTr="00F76FA5">
        <w:trPr>
          <w:gridAfter w:val="1"/>
          <w:wAfter w:w="396" w:type="dxa"/>
        </w:trPr>
        <w:tc>
          <w:tcPr>
            <w:tcW w:w="2589" w:type="dxa"/>
            <w:shd w:val="clear" w:color="auto" w:fill="auto"/>
          </w:tcPr>
          <w:p w14:paraId="3DA8E7A4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13CB6382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B53F66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4E2FB4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288EBC6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9C9ED89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A7C1C" w14:textId="0F00241D" w:rsidR="00F4694E" w:rsidRPr="002D6C2F" w:rsidRDefault="00707BE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51,964</w:t>
            </w:r>
          </w:p>
        </w:tc>
        <w:tc>
          <w:tcPr>
            <w:tcW w:w="263" w:type="dxa"/>
            <w:shd w:val="clear" w:color="auto" w:fill="auto"/>
          </w:tcPr>
          <w:p w14:paraId="316801C2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8432B" w14:textId="0273517E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38,788</w:t>
            </w:r>
          </w:p>
        </w:tc>
      </w:tr>
      <w:tr w:rsidR="00F4694E" w:rsidRPr="002D6C2F" w14:paraId="0193E367" w14:textId="77777777" w:rsidTr="00F76FA5">
        <w:trPr>
          <w:gridAfter w:val="1"/>
          <w:wAfter w:w="396" w:type="dxa"/>
          <w:trHeight w:val="235"/>
        </w:trPr>
        <w:tc>
          <w:tcPr>
            <w:tcW w:w="2589" w:type="dxa"/>
            <w:shd w:val="clear" w:color="auto" w:fill="auto"/>
            <w:vAlign w:val="bottom"/>
          </w:tcPr>
          <w:p w14:paraId="3AE7FF70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  <w:shd w:val="clear" w:color="auto" w:fill="auto"/>
          </w:tcPr>
          <w:p w14:paraId="713F418D" w14:textId="77777777" w:rsidR="00F4694E" w:rsidRPr="002D6C2F" w:rsidRDefault="00F4694E" w:rsidP="00F46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C2C492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4FBE2BE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dxa"/>
            <w:gridSpan w:val="2"/>
            <w:shd w:val="clear" w:color="auto" w:fill="auto"/>
            <w:vAlign w:val="bottom"/>
          </w:tcPr>
          <w:p w14:paraId="6E36545C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354F363F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E0ED39" w14:textId="56482D8A" w:rsidR="00F4694E" w:rsidRPr="002D6C2F" w:rsidRDefault="00707BE0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67,150</w:t>
            </w:r>
          </w:p>
        </w:tc>
        <w:tc>
          <w:tcPr>
            <w:tcW w:w="263" w:type="dxa"/>
            <w:shd w:val="clear" w:color="auto" w:fill="auto"/>
          </w:tcPr>
          <w:p w14:paraId="61F9717B" w14:textId="77777777" w:rsidR="00F4694E" w:rsidRPr="002D6C2F" w:rsidRDefault="00F4694E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836A5A" w14:textId="7834B0FE" w:rsidR="00F4694E" w:rsidRPr="002D6C2F" w:rsidRDefault="00BA066A" w:rsidP="00F46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8"/>
                <w:tab w:val="decimal" w:pos="12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54,042</w:t>
            </w:r>
          </w:p>
        </w:tc>
      </w:tr>
    </w:tbl>
    <w:p w14:paraId="21879EB1" w14:textId="77777777" w:rsidR="00DD1CDB" w:rsidRPr="002D6C2F" w:rsidRDefault="00DD1CDB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51BFA7C" w14:textId="77777777" w:rsidR="001D43C5" w:rsidRDefault="001D43C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5DB1E4" w14:textId="77777777" w:rsidR="0057538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C24249" w14:textId="77777777" w:rsidR="0057538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6F678" w14:textId="77777777" w:rsidR="0057538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B815D7" w14:textId="77777777" w:rsidR="0057538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596882" w14:textId="77777777" w:rsidR="00575385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B42C56" w14:textId="77777777" w:rsidR="00575385" w:rsidRPr="002D6C2F" w:rsidRDefault="00575385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3C6C62ED" w:rsidR="00551FB2" w:rsidRPr="002D6C2F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7</w:t>
      </w:r>
      <w:r w:rsidR="009D732A" w:rsidRPr="002D6C2F">
        <w:rPr>
          <w:rFonts w:ascii="Angsana New" w:hAnsi="Angsana New"/>
          <w:b/>
          <w:bCs/>
          <w:sz w:val="30"/>
          <w:szCs w:val="30"/>
        </w:rPr>
        <w:tab/>
      </w:r>
      <w:r w:rsidR="00DA7ED8" w:rsidRPr="002D6C2F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31137A" w:rsidRPr="002D6C2F" w14:paraId="569A6E4F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F72E" w14:textId="6A7F44AC" w:rsidR="00E4590E" w:rsidRPr="002D6C2F" w:rsidRDefault="00E4590E" w:rsidP="00E45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34CC09FB" w14:textId="77777777" w:rsidTr="004B7ADD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6BB4A" w14:textId="77777777" w:rsidR="00F0026B" w:rsidRPr="002D6C2F" w:rsidRDefault="00F0026B" w:rsidP="004B7ADD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1137A" w:rsidRPr="002D6C2F" w14:paraId="68D33E76" w14:textId="77777777" w:rsidTr="00554835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7C504" w14:textId="7D85214E" w:rsidR="00F0026B" w:rsidRPr="002D6C2F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ภาร</w:t>
            </w:r>
            <w:r w:rsidR="00554835"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ะผูกพันของโครงการผลประโยชน์ ณ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DF455" w14:textId="4D7EB928" w:rsidR="00F0026B" w:rsidRPr="002D6C2F" w:rsidRDefault="001D43C5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31137A" w:rsidRPr="002D6C2F" w14:paraId="6FD1575D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300E" w14:textId="77777777" w:rsidR="00F0026B" w:rsidRPr="002D6C2F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2DE1" w14:textId="77777777" w:rsidR="00F0026B" w:rsidRPr="002D6C2F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CB56" w14:textId="3770AF06" w:rsidR="00F0026B" w:rsidRPr="002D6C2F" w:rsidRDefault="00226B8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(1,318)</w:t>
            </w:r>
          </w:p>
        </w:tc>
      </w:tr>
      <w:tr w:rsidR="0031137A" w:rsidRPr="002D6C2F" w14:paraId="088AD40A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182AC" w14:textId="77777777" w:rsidR="00F0026B" w:rsidRPr="002D6C2F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ECBF0" w14:textId="77777777" w:rsidR="00F0026B" w:rsidRPr="002D6C2F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8CA8" w14:textId="616A67BD" w:rsidR="00F0026B" w:rsidRPr="002D6C2F" w:rsidRDefault="00226B8E" w:rsidP="004B7A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1,613</w:t>
            </w:r>
          </w:p>
        </w:tc>
      </w:tr>
      <w:tr w:rsidR="0031137A" w:rsidRPr="002D6C2F" w14:paraId="0DF8ACB3" w14:textId="77777777" w:rsidTr="004B7ADD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304A" w14:textId="77777777" w:rsidR="00F0026B" w:rsidRPr="002D6C2F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6A9C" w14:textId="77777777" w:rsidR="00F0026B" w:rsidRPr="002D6C2F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D9CE" w14:textId="630F31DB" w:rsidR="00F0026B" w:rsidRPr="002D6C2F" w:rsidRDefault="00226B8E" w:rsidP="004B7AD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F0026B" w:rsidRPr="002D6C2F" w14:paraId="057CDEB4" w14:textId="77777777" w:rsidTr="004B7ADD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601FB" w14:textId="10295AD2" w:rsidR="00F0026B" w:rsidRPr="002D6C2F" w:rsidRDefault="00F0026B" w:rsidP="00C30D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9935C7" w:rsidRPr="002D6C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935C7"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9B639F"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B6CA2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6C171" w14:textId="77777777" w:rsidR="00F0026B" w:rsidRPr="002D6C2F" w:rsidRDefault="00F0026B" w:rsidP="004B7A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7DBEE" w14:textId="52CBCD23" w:rsidR="00F0026B" w:rsidRPr="002D6C2F" w:rsidRDefault="00226B8E" w:rsidP="004B7A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54,737</w:t>
            </w:r>
          </w:p>
        </w:tc>
      </w:tr>
    </w:tbl>
    <w:p w14:paraId="22785D70" w14:textId="77777777" w:rsidR="00A1748F" w:rsidRPr="002D6C2F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A54513" w14:textId="77777777" w:rsidR="006E2DBF" w:rsidRPr="002D6C2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8E3DD7" w:rsidRPr="002D6C2F" w14:paraId="2B60A192" w14:textId="77777777" w:rsidTr="008E3DD7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4A8B" w14:textId="12EEB415" w:rsidR="008E3DD7" w:rsidRPr="002D6C2F" w:rsidRDefault="008E3DD7" w:rsidP="008E3DD7">
            <w:pPr>
              <w:ind w:lef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DD7" w:rsidRPr="002D6C2F" w14:paraId="701605D6" w14:textId="77777777" w:rsidTr="00221316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59F7" w14:textId="77777777" w:rsidR="008E3DD7" w:rsidRPr="002D6C2F" w:rsidRDefault="008E3DD7" w:rsidP="00221316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8E3DD7" w:rsidRPr="002D6C2F" w14:paraId="52BA0D6C" w14:textId="77777777" w:rsidTr="00221316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AD56C" w14:textId="67E5E9D6" w:rsidR="008E3DD7" w:rsidRPr="002D6C2F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570B" w14:textId="208EDCAA" w:rsidR="008E3DD7" w:rsidRPr="002D6C2F" w:rsidRDefault="001D43C5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54,093</w:t>
            </w:r>
          </w:p>
        </w:tc>
      </w:tr>
      <w:tr w:rsidR="008E3DD7" w:rsidRPr="002D6C2F" w14:paraId="3E59BA5C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1CC90" w14:textId="77777777" w:rsidR="008E3DD7" w:rsidRPr="002D6C2F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9278" w14:textId="77777777" w:rsidR="008E3DD7" w:rsidRPr="002D6C2F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CDD7C" w14:textId="540340C8" w:rsidR="008E3DD7" w:rsidRPr="002D6C2F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(1,318)</w:t>
            </w:r>
          </w:p>
        </w:tc>
      </w:tr>
      <w:tr w:rsidR="008E3DD7" w:rsidRPr="002D6C2F" w14:paraId="312B8733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F2CDF" w14:textId="77777777" w:rsidR="008E3DD7" w:rsidRPr="002D6C2F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92B7F" w14:textId="77777777" w:rsidR="008E3DD7" w:rsidRPr="002D6C2F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81BA" w14:textId="784E20F6" w:rsidR="008E3DD7" w:rsidRPr="002D6C2F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1,549</w:t>
            </w:r>
          </w:p>
        </w:tc>
      </w:tr>
      <w:tr w:rsidR="008E3DD7" w:rsidRPr="002D6C2F" w14:paraId="66895154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E8611" w14:textId="77777777" w:rsidR="008E3DD7" w:rsidRPr="002D6C2F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A3282" w14:textId="77777777" w:rsidR="008E3DD7" w:rsidRPr="002D6C2F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09AA4" w14:textId="5BAB8F96" w:rsidR="008E3DD7" w:rsidRPr="002D6C2F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8E3DD7" w:rsidRPr="002D6C2F" w14:paraId="68A118AE" w14:textId="77777777" w:rsidTr="00221316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1F5DB" w14:textId="50B68992" w:rsidR="008E3DD7" w:rsidRPr="002D6C2F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9B639F"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B372" w14:textId="77777777" w:rsidR="008E3DD7" w:rsidRPr="002D6C2F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DCA91" w14:textId="26EB7564" w:rsidR="008E3DD7" w:rsidRPr="002D6C2F" w:rsidRDefault="00226B8E" w:rsidP="0022131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54,673</w:t>
            </w:r>
          </w:p>
        </w:tc>
      </w:tr>
    </w:tbl>
    <w:p w14:paraId="2C89C58C" w14:textId="77777777" w:rsidR="001D43C5" w:rsidRPr="002D6C2F" w:rsidRDefault="001D43C5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F01BF" w14:textId="77777777" w:rsidR="00EA5E3B" w:rsidRPr="002D6C2F" w:rsidRDefault="00334C11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7" w:name="_Hlk24037648"/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8</w:t>
      </w:r>
      <w:r w:rsidR="00EA5E3B" w:rsidRPr="002D6C2F">
        <w:rPr>
          <w:rFonts w:ascii="Angsana New" w:hAnsi="Angsana New"/>
          <w:b/>
          <w:bCs/>
          <w:sz w:val="30"/>
          <w:szCs w:val="30"/>
        </w:rPr>
        <w:tab/>
      </w:r>
      <w:r w:rsidR="00EA5E3B" w:rsidRPr="002D6C2F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2122C85E" w14:textId="6F8EEA65" w:rsidR="00EA5E3B" w:rsidRPr="002D6C2F" w:rsidRDefault="00EA5E3B" w:rsidP="00EA5E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 w:hint="cs"/>
          <w:sz w:val="30"/>
          <w:szCs w:val="30"/>
          <w:cs/>
        </w:rPr>
        <w:t>รายได้อื่น</w:t>
      </w:r>
      <w:r w:rsidR="00C23942" w:rsidRPr="002D6C2F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B23CB6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D6C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77038">
        <w:rPr>
          <w:rFonts w:ascii="Angsana New" w:hAnsi="Angsana New"/>
          <w:sz w:val="30"/>
          <w:szCs w:val="30"/>
        </w:rPr>
        <w:t>31</w:t>
      </w:r>
      <w:r w:rsidR="009935C7" w:rsidRPr="002D6C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23CB6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77038">
        <w:rPr>
          <w:rFonts w:ascii="Angsana New" w:hAnsi="Angsana New"/>
          <w:sz w:val="30"/>
          <w:szCs w:val="30"/>
        </w:rPr>
        <w:t>2567</w:t>
      </w:r>
      <w:r w:rsidR="00DA4FED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DC18E5" w:rsidRPr="002D6C2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7038">
        <w:rPr>
          <w:rFonts w:ascii="Angsana New" w:hAnsi="Angsana New"/>
          <w:sz w:val="30"/>
          <w:szCs w:val="30"/>
        </w:rPr>
        <w:t>2566</w:t>
      </w:r>
      <w:r w:rsidR="00E75C9A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>ประกอบด้วยรายละเอียดดังนี้</w:t>
      </w:r>
    </w:p>
    <w:bookmarkEnd w:id="37"/>
    <w:tbl>
      <w:tblPr>
        <w:tblW w:w="935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6"/>
        <w:gridCol w:w="1170"/>
        <w:gridCol w:w="180"/>
        <w:gridCol w:w="1260"/>
        <w:gridCol w:w="180"/>
        <w:gridCol w:w="1260"/>
        <w:gridCol w:w="180"/>
        <w:gridCol w:w="1260"/>
      </w:tblGrid>
      <w:tr w:rsidR="00C66641" w:rsidRPr="002D6C2F" w14:paraId="6520011E" w14:textId="77777777" w:rsidTr="00877F49">
        <w:trPr>
          <w:cantSplit/>
        </w:trPr>
        <w:tc>
          <w:tcPr>
            <w:tcW w:w="3866" w:type="dxa"/>
          </w:tcPr>
          <w:p w14:paraId="73B173C9" w14:textId="77777777" w:rsidR="00C66641" w:rsidRPr="002D6C2F" w:rsidRDefault="00C66641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9B3E206" w14:textId="30B5F15D" w:rsidR="00C66641" w:rsidRPr="002D6C2F" w:rsidRDefault="00C66641" w:rsidP="00C666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F2F1B3" w14:textId="77777777" w:rsidR="00C66641" w:rsidRPr="002D6C2F" w:rsidRDefault="00C66641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72F1AB1" w14:textId="4A163C7E" w:rsidR="00C66641" w:rsidRPr="002D6C2F" w:rsidRDefault="00C66641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D6C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1F7C" w:rsidRPr="002D6C2F" w14:paraId="0EBC5E4E" w14:textId="77777777" w:rsidTr="00877F49">
        <w:trPr>
          <w:cantSplit/>
        </w:trPr>
        <w:tc>
          <w:tcPr>
            <w:tcW w:w="3866" w:type="dxa"/>
          </w:tcPr>
          <w:p w14:paraId="3BFAE6C9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3748703" w14:textId="77777777" w:rsidR="00641F7C" w:rsidRPr="002D6C2F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</w:tcPr>
          <w:p w14:paraId="486C3756" w14:textId="77777777" w:rsidR="00641F7C" w:rsidRPr="002D6C2F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A93AF63" w14:textId="2E30C657" w:rsidR="00641F7C" w:rsidRPr="002D6C2F" w:rsidRDefault="00641F7C" w:rsidP="00877F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B23CB6"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สาม</w:t>
            </w:r>
            <w:r w:rsidR="00514FB3"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641F7C" w:rsidRPr="002D6C2F" w14:paraId="2D2182E7" w14:textId="77777777" w:rsidTr="00877F49">
        <w:trPr>
          <w:cantSplit/>
        </w:trPr>
        <w:tc>
          <w:tcPr>
            <w:tcW w:w="3866" w:type="dxa"/>
          </w:tcPr>
          <w:p w14:paraId="6B7A9B31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9A0A43B" w14:textId="77981A57" w:rsidR="00641F7C" w:rsidRPr="002D6C2F" w:rsidRDefault="00641F7C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855E78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="00855E78"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2C947F9" w14:textId="77777777" w:rsidR="00641F7C" w:rsidRPr="002D6C2F" w:rsidRDefault="00641F7C" w:rsidP="00877F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DADB71" w14:textId="473472EE" w:rsidR="00641F7C" w:rsidRPr="002D6C2F" w:rsidRDefault="00855E78" w:rsidP="00DA4F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D6C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641F7C" w:rsidRPr="002D6C2F" w14:paraId="4C382891" w14:textId="77777777" w:rsidTr="00877F49">
        <w:trPr>
          <w:cantSplit/>
        </w:trPr>
        <w:tc>
          <w:tcPr>
            <w:tcW w:w="3866" w:type="dxa"/>
          </w:tcPr>
          <w:p w14:paraId="79A7A444" w14:textId="77777777" w:rsidR="00641F7C" w:rsidRPr="002D6C2F" w:rsidRDefault="00641F7C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55C86E" w14:textId="673AD23C" w:rsidR="00641F7C" w:rsidRPr="002D6C2F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E3DD7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8F6E407" w14:textId="77777777" w:rsidR="00641F7C" w:rsidRPr="002D6C2F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969FA3" w14:textId="707B1B53" w:rsidR="00641F7C" w:rsidRPr="002D6C2F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55E78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776E171" w14:textId="77777777" w:rsidR="00641F7C" w:rsidRPr="002D6C2F" w:rsidRDefault="00641F7C" w:rsidP="00641F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392DB" w14:textId="4B665B78" w:rsidR="00641F7C" w:rsidRPr="002D6C2F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55E78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215AE21" w14:textId="77777777" w:rsidR="00641F7C" w:rsidRPr="002D6C2F" w:rsidRDefault="00641F7C" w:rsidP="00641F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C60845" w14:textId="0E791545" w:rsidR="00641F7C" w:rsidRPr="002D6C2F" w:rsidRDefault="00641F7C" w:rsidP="00641F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55E78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66463" w:rsidRPr="002D6C2F" w14:paraId="3F407283" w14:textId="77777777" w:rsidTr="00CB1ABC">
        <w:trPr>
          <w:cantSplit/>
          <w:trHeight w:val="200"/>
        </w:trPr>
        <w:tc>
          <w:tcPr>
            <w:tcW w:w="3866" w:type="dxa"/>
          </w:tcPr>
          <w:p w14:paraId="217912ED" w14:textId="77777777" w:rsidR="00966463" w:rsidRPr="002D6C2F" w:rsidRDefault="00966463" w:rsidP="00641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CD7D62E" w14:textId="77777777" w:rsidR="00966463" w:rsidRPr="002D6C2F" w:rsidRDefault="00966463" w:rsidP="0096646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gramStart"/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หน่วย :</w:t>
            </w:r>
            <w:proofErr w:type="gramEnd"/>
            <w:r w:rsidRPr="002D6C2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พันบาท)</w:t>
            </w:r>
          </w:p>
        </w:tc>
      </w:tr>
      <w:tr w:rsidR="008E3DD7" w:rsidRPr="002D6C2F" w14:paraId="44F1AD56" w14:textId="77777777" w:rsidTr="00877F49">
        <w:trPr>
          <w:cantSplit/>
        </w:trPr>
        <w:tc>
          <w:tcPr>
            <w:tcW w:w="3866" w:type="dxa"/>
          </w:tcPr>
          <w:p w14:paraId="2675D03A" w14:textId="77777777" w:rsidR="008E3DD7" w:rsidRPr="002D6C2F" w:rsidRDefault="008E3DD7" w:rsidP="008E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10C2033C" w14:textId="732A71C8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675</w:t>
            </w:r>
          </w:p>
        </w:tc>
        <w:tc>
          <w:tcPr>
            <w:tcW w:w="180" w:type="dxa"/>
          </w:tcPr>
          <w:p w14:paraId="7E02D72E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05FD5D" w14:textId="00912C08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180" w:type="dxa"/>
          </w:tcPr>
          <w:p w14:paraId="56D5CA27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90D30" w14:textId="12BD3E86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703BCE2A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11865" w14:textId="5031464F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94</w:t>
            </w:r>
          </w:p>
        </w:tc>
      </w:tr>
      <w:tr w:rsidR="008E3DD7" w:rsidRPr="002D6C2F" w14:paraId="5F6064CF" w14:textId="77777777" w:rsidTr="00877F49">
        <w:trPr>
          <w:cantSplit/>
        </w:trPr>
        <w:tc>
          <w:tcPr>
            <w:tcW w:w="3866" w:type="dxa"/>
          </w:tcPr>
          <w:p w14:paraId="0693A37F" w14:textId="77777777" w:rsidR="008E3DD7" w:rsidRPr="002D6C2F" w:rsidRDefault="008E3DD7" w:rsidP="008E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F3FE26" w14:textId="79933958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3,691</w:t>
            </w:r>
          </w:p>
        </w:tc>
        <w:tc>
          <w:tcPr>
            <w:tcW w:w="180" w:type="dxa"/>
          </w:tcPr>
          <w:p w14:paraId="7369EECA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FAA64E" w14:textId="6BC3F5B2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15,588</w:t>
            </w:r>
          </w:p>
        </w:tc>
        <w:tc>
          <w:tcPr>
            <w:tcW w:w="180" w:type="dxa"/>
          </w:tcPr>
          <w:p w14:paraId="47CADFF8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FEFA92" w14:textId="6BB847C4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2,921</w:t>
            </w:r>
          </w:p>
        </w:tc>
        <w:tc>
          <w:tcPr>
            <w:tcW w:w="180" w:type="dxa"/>
          </w:tcPr>
          <w:p w14:paraId="6CDF85D5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1E3191" w14:textId="2DDF6E15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15,588</w:t>
            </w:r>
          </w:p>
        </w:tc>
      </w:tr>
      <w:tr w:rsidR="008E3DD7" w:rsidRPr="002D6C2F" w14:paraId="5B87770C" w14:textId="77777777" w:rsidTr="00877F49">
        <w:trPr>
          <w:cantSplit/>
        </w:trPr>
        <w:tc>
          <w:tcPr>
            <w:tcW w:w="3866" w:type="dxa"/>
          </w:tcPr>
          <w:p w14:paraId="100850F0" w14:textId="77777777" w:rsidR="008E3DD7" w:rsidRPr="002D6C2F" w:rsidRDefault="008E3DD7" w:rsidP="008E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5C4B5" w14:textId="5CFA789A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4,366</w:t>
            </w:r>
          </w:p>
        </w:tc>
        <w:tc>
          <w:tcPr>
            <w:tcW w:w="180" w:type="dxa"/>
          </w:tcPr>
          <w:p w14:paraId="20280C1A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650BB3" w14:textId="217EDABC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9B639F"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80" w:type="dxa"/>
          </w:tcPr>
          <w:p w14:paraId="2E7EAC18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CD4EF" w14:textId="1ACF43BC" w:rsidR="008E3DD7" w:rsidRPr="002D6C2F" w:rsidRDefault="00601306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3,596</w:t>
            </w:r>
          </w:p>
        </w:tc>
        <w:tc>
          <w:tcPr>
            <w:tcW w:w="180" w:type="dxa"/>
          </w:tcPr>
          <w:p w14:paraId="37A1A1DA" w14:textId="77777777" w:rsidR="008E3DD7" w:rsidRPr="002D6C2F" w:rsidRDefault="008E3DD7" w:rsidP="008E3DD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CAF78B" w14:textId="1A9A14D9" w:rsidR="008E3DD7" w:rsidRPr="002D6C2F" w:rsidRDefault="008E3DD7" w:rsidP="008E3D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9B639F"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2D6C2F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</w:tr>
    </w:tbl>
    <w:p w14:paraId="69394E7F" w14:textId="77777777" w:rsidR="00575385" w:rsidRDefault="00575385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1455A" w14:textId="7115B7CE" w:rsidR="005D2F29" w:rsidRPr="002D6C2F" w:rsidRDefault="00334C11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1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9</w:t>
      </w:r>
      <w:r w:rsidR="00E0108C" w:rsidRPr="002D6C2F">
        <w:rPr>
          <w:rFonts w:ascii="Angsana New" w:hAnsi="Angsana New"/>
          <w:b/>
          <w:bCs/>
          <w:sz w:val="30"/>
          <w:szCs w:val="30"/>
        </w:rPr>
        <w:tab/>
      </w:r>
      <w:r w:rsidR="000B3EA0" w:rsidRPr="002D6C2F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54E6776" w14:textId="77777777" w:rsidR="00E1518B" w:rsidRPr="002D6C2F" w:rsidRDefault="007A3AC4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D6C2F">
        <w:rPr>
          <w:rFonts w:ascii="AngsanaUPC" w:hAnsi="AngsanaUPC" w:cs="AngsanaUPC"/>
          <w:sz w:val="30"/>
          <w:szCs w:val="30"/>
          <w:cs/>
        </w:rPr>
        <w:t>บริษัท</w:t>
      </w:r>
      <w:r w:rsidR="00E1518B" w:rsidRPr="002D6C2F">
        <w:rPr>
          <w:rFonts w:ascii="AngsanaUPC" w:hAnsi="AngsanaUPC" w:cs="AngsanaUPC" w:hint="cs"/>
          <w:sz w:val="30"/>
          <w:szCs w:val="30"/>
          <w:cs/>
        </w:rPr>
        <w:t>มีสอง</w:t>
      </w:r>
      <w:r w:rsidR="00E1518B" w:rsidRPr="002D6C2F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</w:t>
      </w:r>
      <w:r w:rsidR="008D788A" w:rsidRPr="002D6C2F">
        <w:rPr>
          <w:rFonts w:ascii="AngsanaUPC" w:hAnsi="AngsanaUPC" w:cs="AngsanaUPC"/>
          <w:sz w:val="30"/>
          <w:szCs w:val="30"/>
          <w:cs/>
        </w:rPr>
        <w:t>่งเป็นหน่วยงานธุรกิจที่สำคัญของ</w:t>
      </w:r>
      <w:r w:rsidRPr="002D6C2F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D6C2F">
        <w:rPr>
          <w:rFonts w:ascii="AngsanaUPC" w:hAnsi="AngsanaUPC" w:cs="AngsanaUPC"/>
          <w:sz w:val="30"/>
          <w:szCs w:val="30"/>
          <w:cs/>
        </w:rPr>
        <w:t>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2D6C2F">
        <w:rPr>
          <w:rFonts w:ascii="AngsanaUPC" w:hAnsi="AngsanaUPC" w:cs="AngsanaUPC" w:hint="cs"/>
          <w:sz w:val="30"/>
          <w:szCs w:val="30"/>
          <w:cs/>
        </w:rPr>
        <w:t>กลุ่ม</w:t>
      </w:r>
      <w:r w:rsidR="00E1518B" w:rsidRPr="002D6C2F">
        <w:rPr>
          <w:rFonts w:ascii="AngsanaUPC" w:hAnsi="AngsanaUPC" w:cs="AngsanaUPC"/>
          <w:sz w:val="30"/>
          <w:szCs w:val="30"/>
          <w:cs/>
        </w:rPr>
        <w:t>บริษัทโดยสรุปมีดังนี้</w:t>
      </w:r>
    </w:p>
    <w:p w14:paraId="6BE3E491" w14:textId="77777777" w:rsidR="00FA6A53" w:rsidRPr="002D6C2F" w:rsidRDefault="00FA6A53" w:rsidP="00FA6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D6C2F">
        <w:rPr>
          <w:rFonts w:ascii="Angsana New" w:hAnsi="Angsana New"/>
          <w:sz w:val="30"/>
          <w:szCs w:val="30"/>
        </w:rPr>
        <w:t>1</w:t>
      </w:r>
      <w:r w:rsidRPr="002D6C2F">
        <w:rPr>
          <w:rFonts w:ascii="Angsana New" w:hAnsi="Angsana New"/>
          <w:sz w:val="30"/>
          <w:szCs w:val="30"/>
          <w:cs/>
        </w:rPr>
        <w:tab/>
        <w:t>การขายสินค้า</w:t>
      </w:r>
      <w:r w:rsidRPr="002D6C2F">
        <w:rPr>
          <w:rFonts w:ascii="Angsana New" w:hAnsi="Angsana New" w:hint="cs"/>
          <w:sz w:val="30"/>
          <w:szCs w:val="30"/>
          <w:cs/>
        </w:rPr>
        <w:t>และให้บริการ</w:t>
      </w:r>
    </w:p>
    <w:p w14:paraId="20C4928D" w14:textId="77777777" w:rsidR="00FA6A53" w:rsidRPr="002D6C2F" w:rsidRDefault="00FA6A53" w:rsidP="00AE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D6C2F">
        <w:rPr>
          <w:rFonts w:ascii="Angsana New" w:hAnsi="Angsana New"/>
          <w:sz w:val="30"/>
          <w:szCs w:val="30"/>
        </w:rPr>
        <w:t xml:space="preserve">2 </w:t>
      </w:r>
      <w:r w:rsidRPr="002D6C2F">
        <w:rPr>
          <w:rFonts w:ascii="Angsana New" w:hAnsi="Angsana New"/>
          <w:sz w:val="30"/>
          <w:szCs w:val="30"/>
          <w:cs/>
        </w:rPr>
        <w:tab/>
        <w:t>งานก่อสร้าง</w:t>
      </w:r>
    </w:p>
    <w:p w14:paraId="3036F913" w14:textId="77777777" w:rsidR="007C5668" w:rsidRPr="002D6C2F" w:rsidRDefault="0036246F" w:rsidP="006F3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both"/>
        <w:rPr>
          <w:rFonts w:ascii="AngsanaUPC" w:hAnsi="AngsanaUPC" w:cs="AngsanaUPC"/>
          <w:sz w:val="30"/>
          <w:szCs w:val="30"/>
          <w:cs/>
        </w:rPr>
        <w:sectPr w:rsidR="007C5668" w:rsidRPr="002D6C2F" w:rsidSect="00B76239">
          <w:pgSz w:w="11909" w:h="16834" w:code="9"/>
          <w:pgMar w:top="691" w:right="1136" w:bottom="576" w:left="1152" w:header="720" w:footer="720" w:gutter="0"/>
          <w:pgNumType w:start="29"/>
          <w:cols w:space="720"/>
          <w:docGrid w:linePitch="245"/>
        </w:sectPr>
      </w:pPr>
      <w:r w:rsidRPr="002D6C2F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ข้อมูลผลการดำเนินงานของแต่ละส่วนงานที่รายงานได้รวมอยู่ดังข้างล่างนี้ผลการดำเนินงานวัดโดยใ</w:t>
      </w:r>
      <w:r w:rsidR="00AE5FCA" w:rsidRPr="002D6C2F">
        <w:rPr>
          <w:rFonts w:ascii="AngsanaUPC" w:hAnsi="AngsanaUPC" w:cs="AngsanaUPC"/>
          <w:sz w:val="30"/>
          <w:szCs w:val="30"/>
          <w:cs/>
        </w:rPr>
        <w:t>ช้กำไรก่อนภาษีเงินได้ของส่วนงาน</w:t>
      </w:r>
      <w:r w:rsidRPr="002D6C2F">
        <w:rPr>
          <w:rFonts w:ascii="AngsanaUPC" w:hAnsi="AngsanaUPC" w:cs="AngsanaUPC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</w:t>
      </w:r>
      <w:r w:rsidR="008D788A" w:rsidRPr="002D6C2F">
        <w:rPr>
          <w:rFonts w:ascii="AngsanaUPC" w:hAnsi="AngsanaUPC" w:cs="AngsanaUPC"/>
          <w:sz w:val="30"/>
          <w:szCs w:val="30"/>
          <w:cs/>
        </w:rPr>
        <w:t>ดสินใจสูงสุดด้านการดำเนินงานของ</w:t>
      </w:r>
      <w:r w:rsidR="007A3AC4" w:rsidRPr="002D6C2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2D6C2F">
        <w:rPr>
          <w:rFonts w:ascii="AngsanaUPC" w:hAnsi="AngsanaUPC" w:cs="AngsanaUPC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</w:t>
      </w:r>
      <w:r w:rsidR="00AE5FCA" w:rsidRPr="002D6C2F">
        <w:rPr>
          <w:rFonts w:ascii="AngsanaUPC" w:hAnsi="AngsanaUPC" w:cs="AngsanaUPC"/>
          <w:sz w:val="30"/>
          <w:szCs w:val="30"/>
          <w:cs/>
        </w:rPr>
        <w:t>รอื่นที่ดำเนินธุรกิจในอุตสา</w:t>
      </w:r>
      <w:r w:rsidR="006113B6" w:rsidRPr="002D6C2F">
        <w:rPr>
          <w:rFonts w:ascii="AngsanaUPC" w:hAnsi="AngsanaUPC" w:cs="AngsanaUPC" w:hint="cs"/>
          <w:sz w:val="30"/>
          <w:szCs w:val="30"/>
          <w:cs/>
        </w:rPr>
        <w:t>หก</w:t>
      </w:r>
      <w:r w:rsidR="00AE5FCA" w:rsidRPr="002D6C2F">
        <w:rPr>
          <w:rFonts w:ascii="AngsanaUPC" w:hAnsi="AngsanaUPC" w:cs="AngsanaUPC"/>
          <w:sz w:val="30"/>
          <w:szCs w:val="30"/>
          <w:cs/>
        </w:rPr>
        <w:t>รร</w:t>
      </w:r>
      <w:r w:rsidR="00AE5FCA" w:rsidRPr="002D6C2F">
        <w:rPr>
          <w:rFonts w:ascii="AngsanaUPC" w:hAnsi="AngsanaUPC" w:cs="AngsanaUPC" w:hint="cs"/>
          <w:sz w:val="30"/>
          <w:szCs w:val="30"/>
          <w:cs/>
        </w:rPr>
        <w:t>ม</w:t>
      </w:r>
      <w:r w:rsidRPr="002D6C2F">
        <w:rPr>
          <w:rFonts w:ascii="AngsanaUPC" w:hAnsi="AngsanaUPC" w:cs="AngsanaUPC"/>
          <w:sz w:val="30"/>
          <w:szCs w:val="30"/>
          <w:cs/>
        </w:rPr>
        <w:t>เดียวกัน</w:t>
      </w:r>
    </w:p>
    <w:p w14:paraId="47FE1D2D" w14:textId="77777777" w:rsidR="00A210A0" w:rsidRPr="002D6C2F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bookmarkStart w:id="38" w:name="_Hlk142714599"/>
      <w:r w:rsidRPr="002D6C2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7AB227ED" w14:textId="43FE3C28" w:rsidR="00A210A0" w:rsidRPr="002D6C2F" w:rsidRDefault="00A210A0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</w:t>
      </w:r>
      <w:r w:rsidR="00C23942" w:rsidRPr="002D6C2F">
        <w:rPr>
          <w:rFonts w:ascii="AngsanaUPC" w:hAnsi="AngsanaUPC" w:cs="AngsanaUPC" w:hint="cs"/>
          <w:sz w:val="30"/>
          <w:szCs w:val="30"/>
          <w:cs/>
        </w:rPr>
        <w:t>สำหรับงวดสามเดือน</w:t>
      </w:r>
      <w:r w:rsidR="00CF1712" w:rsidRPr="002D6C2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C23942" w:rsidRPr="002D6C2F">
        <w:rPr>
          <w:rFonts w:ascii="AngsanaUPC" w:hAnsi="AngsanaUPC" w:cs="AngsanaUPC" w:hint="cs"/>
          <w:sz w:val="30"/>
          <w:szCs w:val="30"/>
          <w:cs/>
        </w:rPr>
        <w:t xml:space="preserve">สิ้นสุดวันที่ </w:t>
      </w:r>
      <w:r w:rsidR="00EE3FF9" w:rsidRPr="00EE3FF9">
        <w:rPr>
          <w:rFonts w:ascii="AngsanaUPC" w:hAnsi="AngsanaUPC" w:cs="AngsanaUPC" w:hint="cs"/>
          <w:sz w:val="30"/>
          <w:szCs w:val="30"/>
          <w:lang w:val="en-GB"/>
        </w:rPr>
        <w:t>31</w:t>
      </w:r>
      <w:r w:rsidR="009935C7" w:rsidRPr="002D6C2F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 w:rsidR="00E526D6" w:rsidRPr="002D6C2F">
        <w:rPr>
          <w:rFonts w:ascii="AngsanaUPC" w:hAnsi="AngsanaUPC" w:cs="AngsanaUPC"/>
          <w:sz w:val="30"/>
          <w:szCs w:val="30"/>
        </w:rPr>
        <w:t xml:space="preserve"> </w:t>
      </w:r>
      <w:r w:rsidR="00EE3FF9" w:rsidRPr="00EE3FF9">
        <w:rPr>
          <w:rFonts w:ascii="AngsanaUPC" w:hAnsi="AngsanaUPC" w:cs="AngsanaUPC" w:hint="cs"/>
          <w:sz w:val="30"/>
          <w:szCs w:val="30"/>
          <w:lang w:val="en-GB"/>
        </w:rPr>
        <w:t>256</w:t>
      </w:r>
      <w:r w:rsidR="009B639F" w:rsidRPr="002D6C2F">
        <w:rPr>
          <w:rFonts w:ascii="AngsanaUPC" w:hAnsi="AngsanaUPC" w:cs="AngsanaUPC"/>
          <w:sz w:val="30"/>
          <w:szCs w:val="30"/>
        </w:rPr>
        <w:t>7</w:t>
      </w:r>
      <w:r w:rsidR="00085B97" w:rsidRPr="002D6C2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 w:rsidR="009B639F" w:rsidRPr="002D6C2F">
        <w:rPr>
          <w:rFonts w:ascii="AngsanaUPC" w:hAnsi="AngsanaUPC" w:cs="AngsanaUPC"/>
          <w:sz w:val="30"/>
          <w:szCs w:val="30"/>
        </w:rPr>
        <w:t xml:space="preserve">6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2D6C2F">
        <w:rPr>
          <w:rFonts w:ascii="AngsanaUPC" w:hAnsi="AngsanaUPC" w:cs="AngsanaUPC"/>
          <w:sz w:val="30"/>
          <w:szCs w:val="30"/>
          <w:cs/>
        </w:rPr>
        <w:tab/>
      </w:r>
      <w:r w:rsidR="00473E52" w:rsidRPr="002D6C2F">
        <w:rPr>
          <w:rFonts w:ascii="AngsanaUPC" w:hAnsi="AngsanaUPC" w:cs="AngsanaUPC"/>
          <w:sz w:val="30"/>
          <w:szCs w:val="30"/>
          <w:cs/>
        </w:rPr>
        <w:tab/>
      </w:r>
      <w:r w:rsidR="00473E52" w:rsidRPr="002D6C2F">
        <w:rPr>
          <w:rFonts w:ascii="AngsanaUPC" w:hAnsi="AngsanaUPC" w:cs="AngsanaUPC"/>
          <w:sz w:val="30"/>
          <w:szCs w:val="30"/>
          <w:cs/>
        </w:rPr>
        <w:tab/>
      </w:r>
      <w:r w:rsidR="00473E52" w:rsidRPr="002D6C2F">
        <w:rPr>
          <w:rFonts w:ascii="AngsanaUPC" w:hAnsi="AngsanaUPC" w:cs="AngsanaUPC"/>
          <w:sz w:val="30"/>
          <w:szCs w:val="30"/>
          <w:cs/>
        </w:rPr>
        <w:tab/>
      </w:r>
      <w:r w:rsidR="00473E52" w:rsidRPr="002D6C2F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7579FC" w:rsidRPr="002D6C2F" w14:paraId="28F993C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FB2B479" w14:textId="77777777" w:rsidR="007579FC" w:rsidRPr="002D6C2F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5C245B9" w14:textId="77777777" w:rsidR="007579FC" w:rsidRPr="002D6C2F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150D1248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9A76E19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7377405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6C2F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6AD3D6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E4D8180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6C2F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6DCD49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56955CA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1137A" w:rsidRPr="002D6C2F" w14:paraId="570DD87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1831D36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047E48" w14:textId="41ECA4DA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5D6D4594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32C29" w14:textId="7DB433BB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2E92023A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6C430A" w14:textId="10C5F97A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E54938C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AD558D" w14:textId="637CC84C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DB7C715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5D47B3" w14:textId="2D806AEA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B94540C" w14:textId="77777777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694F24" w14:textId="36A5CFA9" w:rsidR="00C17A10" w:rsidRPr="002D6C2F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9B639F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31137A" w:rsidRPr="002D6C2F" w14:paraId="75C9083F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49354203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B325A90" w14:textId="77777777" w:rsidR="00A210A0" w:rsidRPr="002D6C2F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E526D6" w:rsidRPr="002D6C2F" w14:paraId="6B5585B2" w14:textId="77777777" w:rsidTr="00581E0E">
        <w:tc>
          <w:tcPr>
            <w:tcW w:w="6041" w:type="dxa"/>
            <w:shd w:val="clear" w:color="auto" w:fill="auto"/>
          </w:tcPr>
          <w:p w14:paraId="3C4E531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3D6A373" w14:textId="567173EF" w:rsidR="00E526D6" w:rsidRPr="002D6C2F" w:rsidRDefault="000A5E87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513,902</w:t>
            </w:r>
          </w:p>
        </w:tc>
        <w:tc>
          <w:tcPr>
            <w:tcW w:w="494" w:type="dxa"/>
            <w:shd w:val="clear" w:color="auto" w:fill="auto"/>
          </w:tcPr>
          <w:p w14:paraId="7C49438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B14AB9" w14:textId="3CD60728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409,167</w:t>
            </w:r>
          </w:p>
        </w:tc>
        <w:tc>
          <w:tcPr>
            <w:tcW w:w="262" w:type="dxa"/>
            <w:shd w:val="clear" w:color="auto" w:fill="auto"/>
          </w:tcPr>
          <w:p w14:paraId="298C4E3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6A22207" w14:textId="77EA216F" w:rsidR="00E526D6" w:rsidRPr="002D6C2F" w:rsidRDefault="000A5E87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29,415</w:t>
            </w:r>
          </w:p>
        </w:tc>
        <w:tc>
          <w:tcPr>
            <w:tcW w:w="263" w:type="dxa"/>
            <w:shd w:val="clear" w:color="auto" w:fill="auto"/>
          </w:tcPr>
          <w:p w14:paraId="15000BE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69BCD" w14:textId="1DE9C3C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23,856</w:t>
            </w:r>
          </w:p>
        </w:tc>
        <w:tc>
          <w:tcPr>
            <w:tcW w:w="262" w:type="dxa"/>
            <w:shd w:val="clear" w:color="auto" w:fill="auto"/>
          </w:tcPr>
          <w:p w14:paraId="6D23E85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95BF95" w14:textId="3AB11F0A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543,317</w:t>
            </w:r>
          </w:p>
        </w:tc>
        <w:tc>
          <w:tcPr>
            <w:tcW w:w="262" w:type="dxa"/>
            <w:shd w:val="clear" w:color="auto" w:fill="auto"/>
          </w:tcPr>
          <w:p w14:paraId="2CE3666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C9539" w14:textId="3690526C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433,023</w:t>
            </w:r>
          </w:p>
        </w:tc>
      </w:tr>
      <w:tr w:rsidR="00E526D6" w:rsidRPr="002D6C2F" w14:paraId="33124CA0" w14:textId="77777777" w:rsidTr="00581E0E">
        <w:tc>
          <w:tcPr>
            <w:tcW w:w="6041" w:type="dxa"/>
            <w:shd w:val="clear" w:color="auto" w:fill="auto"/>
          </w:tcPr>
          <w:p w14:paraId="4AF6DD4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9793" w14:textId="67EBE3BE" w:rsidR="00E526D6" w:rsidRPr="002D6C2F" w:rsidRDefault="000A5E87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513,902</w:t>
            </w:r>
          </w:p>
        </w:tc>
        <w:tc>
          <w:tcPr>
            <w:tcW w:w="494" w:type="dxa"/>
            <w:shd w:val="clear" w:color="auto" w:fill="auto"/>
          </w:tcPr>
          <w:p w14:paraId="682AD7B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58E2" w14:textId="3C192238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409,167</w:t>
            </w:r>
          </w:p>
        </w:tc>
        <w:tc>
          <w:tcPr>
            <w:tcW w:w="262" w:type="dxa"/>
            <w:shd w:val="clear" w:color="auto" w:fill="auto"/>
          </w:tcPr>
          <w:p w14:paraId="6B95AD2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2701" w14:textId="73E0EC5A" w:rsidR="00E526D6" w:rsidRPr="002D6C2F" w:rsidRDefault="000A5E87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29,415</w:t>
            </w:r>
          </w:p>
        </w:tc>
        <w:tc>
          <w:tcPr>
            <w:tcW w:w="263" w:type="dxa"/>
            <w:shd w:val="clear" w:color="auto" w:fill="auto"/>
          </w:tcPr>
          <w:p w14:paraId="5AE2503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3BAD" w14:textId="595FD1C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23,856</w:t>
            </w:r>
          </w:p>
        </w:tc>
        <w:tc>
          <w:tcPr>
            <w:tcW w:w="262" w:type="dxa"/>
            <w:shd w:val="clear" w:color="auto" w:fill="auto"/>
          </w:tcPr>
          <w:p w14:paraId="36FA32B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7777C9" w14:textId="32E8BA38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543,317</w:t>
            </w:r>
          </w:p>
        </w:tc>
        <w:tc>
          <w:tcPr>
            <w:tcW w:w="262" w:type="dxa"/>
            <w:shd w:val="clear" w:color="auto" w:fill="auto"/>
          </w:tcPr>
          <w:p w14:paraId="7D3B186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253FED" w14:textId="56B52719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433,023</w:t>
            </w:r>
          </w:p>
        </w:tc>
      </w:tr>
      <w:tr w:rsidR="00E526D6" w:rsidRPr="002D6C2F" w14:paraId="6F55AF96" w14:textId="77777777" w:rsidTr="00581E0E">
        <w:tc>
          <w:tcPr>
            <w:tcW w:w="6041" w:type="dxa"/>
            <w:shd w:val="clear" w:color="auto" w:fill="auto"/>
          </w:tcPr>
          <w:p w14:paraId="601274A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F13404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94DFE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5F203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63189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AB377C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06F11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5C23D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D7240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8DFA62" w14:textId="3CD907C7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262" w:type="dxa"/>
            <w:shd w:val="clear" w:color="auto" w:fill="auto"/>
          </w:tcPr>
          <w:p w14:paraId="75CB534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4467DD2" w14:textId="53749365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15,682</w:t>
            </w:r>
          </w:p>
        </w:tc>
      </w:tr>
      <w:tr w:rsidR="00E526D6" w:rsidRPr="002D6C2F" w14:paraId="3493C08F" w14:textId="77777777" w:rsidTr="00581E0E">
        <w:tc>
          <w:tcPr>
            <w:tcW w:w="6041" w:type="dxa"/>
            <w:shd w:val="clear" w:color="auto" w:fill="auto"/>
          </w:tcPr>
          <w:p w14:paraId="453E069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78F239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566C0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7ACCF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15EEB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735A7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62505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BB1BE0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D4D06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53BB" w14:textId="15ED9469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547,683</w:t>
            </w:r>
          </w:p>
        </w:tc>
        <w:tc>
          <w:tcPr>
            <w:tcW w:w="262" w:type="dxa"/>
            <w:shd w:val="clear" w:color="auto" w:fill="auto"/>
          </w:tcPr>
          <w:p w14:paraId="13D8311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C288" w14:textId="60E75CE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448,705</w:t>
            </w:r>
          </w:p>
        </w:tc>
      </w:tr>
      <w:tr w:rsidR="00E526D6" w:rsidRPr="002D6C2F" w14:paraId="1C7E6B34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4F100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B26D3D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B994C7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16A8D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587B3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87B42B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BBB7BF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8F748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5D83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7F4EE9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72795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4A6C27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6D6" w:rsidRPr="002D6C2F" w14:paraId="6281D8AE" w14:textId="77777777" w:rsidTr="009B19F1">
        <w:tc>
          <w:tcPr>
            <w:tcW w:w="6041" w:type="dxa"/>
            <w:shd w:val="clear" w:color="auto" w:fill="auto"/>
          </w:tcPr>
          <w:p w14:paraId="38E370E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86FEF12" w14:textId="34535063" w:rsidR="00E526D6" w:rsidRPr="002D6C2F" w:rsidRDefault="0004250E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103,058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3372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CD7435C" w14:textId="341D1D06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65,042</w:t>
            </w:r>
          </w:p>
        </w:tc>
        <w:tc>
          <w:tcPr>
            <w:tcW w:w="262" w:type="dxa"/>
            <w:shd w:val="clear" w:color="auto" w:fill="auto"/>
          </w:tcPr>
          <w:p w14:paraId="793FEDB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0A39C" w14:textId="3B71D504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2,883</w:t>
            </w:r>
          </w:p>
        </w:tc>
        <w:tc>
          <w:tcPr>
            <w:tcW w:w="263" w:type="dxa"/>
            <w:shd w:val="clear" w:color="auto" w:fill="auto"/>
          </w:tcPr>
          <w:p w14:paraId="5BE16ED0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6504EA" w14:textId="2A6E3ED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62" w:type="dxa"/>
            <w:shd w:val="clear" w:color="auto" w:fill="auto"/>
          </w:tcPr>
          <w:p w14:paraId="287A7FAB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E8083EE" w14:textId="09F3A1F8" w:rsidR="00E526D6" w:rsidRPr="002D6C2F" w:rsidRDefault="0004250E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56,341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352463C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5D408B" w14:textId="78D461EF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35,909</w:t>
            </w:r>
          </w:p>
        </w:tc>
      </w:tr>
      <w:tr w:rsidR="00E526D6" w:rsidRPr="002D6C2F" w14:paraId="536EDF7B" w14:textId="77777777" w:rsidTr="00581E0E">
        <w:tc>
          <w:tcPr>
            <w:tcW w:w="6041" w:type="dxa"/>
            <w:shd w:val="clear" w:color="auto" w:fill="auto"/>
          </w:tcPr>
          <w:p w14:paraId="2A62704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D7AA200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4A588A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D795B44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AF3AA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6A4202" w14:textId="77777777" w:rsidR="00E526D6" w:rsidRPr="002D6C2F" w:rsidRDefault="00E526D6" w:rsidP="00E526D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730DA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0CCF0" w14:textId="77777777" w:rsidR="00E526D6" w:rsidRPr="002D6C2F" w:rsidRDefault="00E526D6" w:rsidP="00E526D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622EF4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23356" w14:textId="7D6E6DBF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10,968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7B83B1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FBAD2" w14:textId="45B9A271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(6,903)</w:t>
            </w:r>
          </w:p>
        </w:tc>
      </w:tr>
      <w:tr w:rsidR="00E526D6" w:rsidRPr="002D6C2F" w14:paraId="5B65022E" w14:textId="77777777" w:rsidTr="00581E0E">
        <w:tc>
          <w:tcPr>
            <w:tcW w:w="6041" w:type="dxa"/>
            <w:shd w:val="clear" w:color="auto" w:fill="auto"/>
          </w:tcPr>
          <w:p w14:paraId="5F805FA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AE3629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490BA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D51ABC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372F5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2095E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2331F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404DA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F0151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55B15" w14:textId="2DE0C12D" w:rsidR="00E526D6" w:rsidRPr="002D6C2F" w:rsidRDefault="000425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45,373</w:t>
            </w:r>
          </w:p>
        </w:tc>
        <w:tc>
          <w:tcPr>
            <w:tcW w:w="262" w:type="dxa"/>
            <w:shd w:val="clear" w:color="auto" w:fill="auto"/>
          </w:tcPr>
          <w:p w14:paraId="2C64250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1C57" w14:textId="0C079F9D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29,006</w:t>
            </w:r>
          </w:p>
        </w:tc>
      </w:tr>
      <w:tr w:rsidR="00E526D6" w:rsidRPr="002D6C2F" w14:paraId="15C9D770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D1190F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5F3A0B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6A24E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17E07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0AB71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A1F4F0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28105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08C8F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130F11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35B66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A352E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AF43D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6D6" w:rsidRPr="002D6C2F" w14:paraId="45CB8069" w14:textId="77777777" w:rsidTr="00581E0E">
        <w:tc>
          <w:tcPr>
            <w:tcW w:w="6041" w:type="dxa"/>
            <w:shd w:val="clear" w:color="auto" w:fill="auto"/>
          </w:tcPr>
          <w:p w14:paraId="7B5A98B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DA2553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7ABEEA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EE738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3B2A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788C1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85F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CB3FC3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DFBFB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C9D0D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5E161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6820A2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26D6" w:rsidRPr="002D6C2F" w14:paraId="603234AD" w14:textId="77777777" w:rsidTr="00581E0E">
        <w:tc>
          <w:tcPr>
            <w:tcW w:w="6041" w:type="dxa"/>
            <w:shd w:val="clear" w:color="auto" w:fill="auto"/>
          </w:tcPr>
          <w:p w14:paraId="2B0A0F9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05E136" w14:textId="7B0EB56C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29,285</w:t>
            </w:r>
          </w:p>
        </w:tc>
        <w:tc>
          <w:tcPr>
            <w:tcW w:w="494" w:type="dxa"/>
            <w:shd w:val="clear" w:color="auto" w:fill="auto"/>
          </w:tcPr>
          <w:p w14:paraId="489DB30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E9E849" w14:textId="0507DF8C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262" w:type="dxa"/>
            <w:shd w:val="clear" w:color="auto" w:fill="auto"/>
          </w:tcPr>
          <w:p w14:paraId="7C81231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B2842" w14:textId="53609336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FB420C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C5B347C" w14:textId="060DCBC2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9608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F8C8AC" w14:textId="2243B1F5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29,285</w:t>
            </w:r>
          </w:p>
        </w:tc>
        <w:tc>
          <w:tcPr>
            <w:tcW w:w="262" w:type="dxa"/>
            <w:shd w:val="clear" w:color="auto" w:fill="auto"/>
          </w:tcPr>
          <w:p w14:paraId="2137601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6DB7D4" w14:textId="0B21DDD1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</w:tr>
      <w:tr w:rsidR="00E526D6" w:rsidRPr="002D6C2F" w14:paraId="2BE4EA17" w14:textId="77777777" w:rsidTr="00581E0E">
        <w:tc>
          <w:tcPr>
            <w:tcW w:w="6041" w:type="dxa"/>
            <w:shd w:val="clear" w:color="auto" w:fill="auto"/>
          </w:tcPr>
          <w:p w14:paraId="011BC9F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21E9DAF" w14:textId="46396676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494" w:type="dxa"/>
            <w:shd w:val="clear" w:color="auto" w:fill="auto"/>
          </w:tcPr>
          <w:p w14:paraId="0B93FD7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6FC118" w14:textId="1726A282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262" w:type="dxa"/>
            <w:shd w:val="clear" w:color="auto" w:fill="auto"/>
          </w:tcPr>
          <w:p w14:paraId="254F856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BDB41B" w14:textId="3AFC50E4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6B35B0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B8190D" w14:textId="1004C530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A5C4B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7874C6" w14:textId="231C98BB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62" w:type="dxa"/>
            <w:shd w:val="clear" w:color="auto" w:fill="auto"/>
          </w:tcPr>
          <w:p w14:paraId="3824B71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916537" w14:textId="252FC4BA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E526D6" w:rsidRPr="002D6C2F" w14:paraId="31C79C22" w14:textId="77777777" w:rsidTr="00581E0E">
        <w:tc>
          <w:tcPr>
            <w:tcW w:w="6041" w:type="dxa"/>
            <w:shd w:val="clear" w:color="auto" w:fill="auto"/>
          </w:tcPr>
          <w:p w14:paraId="07F5389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6589CB14" w14:textId="644F750B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494" w:type="dxa"/>
            <w:shd w:val="clear" w:color="auto" w:fill="auto"/>
          </w:tcPr>
          <w:p w14:paraId="7240BB9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6A982E" w14:textId="4DF1EF2F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262" w:type="dxa"/>
            <w:shd w:val="clear" w:color="auto" w:fill="auto"/>
          </w:tcPr>
          <w:p w14:paraId="6C5CF93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D2CC3D" w14:textId="7CB8163D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2F21EC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943B65" w14:textId="7B686D0B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B76FE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A4BCA95" w14:textId="674D4D3D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262" w:type="dxa"/>
            <w:shd w:val="clear" w:color="auto" w:fill="auto"/>
          </w:tcPr>
          <w:p w14:paraId="18A7605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826C104" w14:textId="350BB868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</w:tr>
    </w:tbl>
    <w:bookmarkEnd w:id="38"/>
    <w:p w14:paraId="293F7D8C" w14:textId="77777777" w:rsidR="00641F7C" w:rsidRPr="002D6C2F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2D6C2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3C03529" w14:textId="60A2CB72" w:rsidR="00641F7C" w:rsidRPr="002D6C2F" w:rsidRDefault="00641F7C" w:rsidP="0064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>ข้อมูลเกี่ยวกับส่วนงานที่รายงานสำหรับ</w:t>
      </w:r>
      <w:r w:rsidR="00002DD1" w:rsidRPr="002D6C2F">
        <w:rPr>
          <w:rFonts w:ascii="AngsanaUPC" w:hAnsi="AngsanaUPC" w:cs="AngsanaUPC" w:hint="cs"/>
          <w:sz w:val="30"/>
          <w:szCs w:val="30"/>
          <w:cs/>
        </w:rPr>
        <w:t>งวดสาม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="00C77038">
        <w:rPr>
          <w:rFonts w:ascii="AngsanaUPC" w:hAnsi="AngsanaUPC" w:cs="AngsanaUPC"/>
          <w:sz w:val="30"/>
          <w:szCs w:val="30"/>
        </w:rPr>
        <w:t>31</w:t>
      </w:r>
      <w:r w:rsidR="009935C7" w:rsidRPr="002D6C2F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 w:rsidR="00C77038">
        <w:rPr>
          <w:rFonts w:ascii="AngsanaUPC" w:hAnsi="AngsanaUPC" w:cs="AngsanaUPC"/>
          <w:sz w:val="30"/>
          <w:szCs w:val="30"/>
        </w:rPr>
        <w:t xml:space="preserve"> 2567</w:t>
      </w:r>
      <w:r w:rsidR="009B639F"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C77038">
        <w:rPr>
          <w:rFonts w:ascii="AngsanaUPC" w:hAnsi="AngsanaUPC" w:cs="AngsanaUPC"/>
          <w:sz w:val="30"/>
          <w:szCs w:val="30"/>
        </w:rPr>
        <w:t>2566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2D6C2F">
        <w:rPr>
          <w:rFonts w:ascii="AngsanaUPC" w:hAnsi="AngsanaUPC" w:cs="AngsanaUPC"/>
          <w:sz w:val="30"/>
          <w:szCs w:val="30"/>
          <w:cs/>
        </w:rPr>
        <w:tab/>
      </w:r>
      <w:r w:rsidRPr="002D6C2F">
        <w:rPr>
          <w:rFonts w:ascii="AngsanaUPC" w:hAnsi="AngsanaUPC" w:cs="AngsanaUPC"/>
          <w:sz w:val="30"/>
          <w:szCs w:val="30"/>
          <w:cs/>
        </w:rPr>
        <w:tab/>
      </w:r>
      <w:r w:rsidRPr="002D6C2F">
        <w:rPr>
          <w:rFonts w:ascii="AngsanaUPC" w:hAnsi="AngsanaUPC" w:cs="AngsanaUPC"/>
          <w:sz w:val="30"/>
          <w:szCs w:val="30"/>
          <w:cs/>
        </w:rPr>
        <w:tab/>
      </w:r>
      <w:r w:rsidRPr="002D6C2F">
        <w:rPr>
          <w:rFonts w:ascii="AngsanaUPC" w:hAnsi="AngsanaUPC" w:cs="AngsanaUPC"/>
          <w:sz w:val="30"/>
          <w:szCs w:val="30"/>
          <w:cs/>
        </w:rPr>
        <w:tab/>
      </w:r>
      <w:r w:rsidRPr="002D6C2F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6041"/>
        <w:gridCol w:w="1047"/>
        <w:gridCol w:w="494"/>
        <w:gridCol w:w="1088"/>
        <w:gridCol w:w="262"/>
        <w:gridCol w:w="1136"/>
        <w:gridCol w:w="263"/>
        <w:gridCol w:w="1267"/>
        <w:gridCol w:w="262"/>
        <w:gridCol w:w="1171"/>
        <w:gridCol w:w="262"/>
        <w:gridCol w:w="1268"/>
      </w:tblGrid>
      <w:tr w:rsidR="00641F7C" w:rsidRPr="002D6C2F" w14:paraId="5FAF910E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7FC41C70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183FDE2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54455B" w:rsidRPr="002D6C2F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1F7C" w:rsidRPr="002D6C2F" w14:paraId="552863FF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6D5CAAA3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170B2647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6C2F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1C83D66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19E83019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2D6C2F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B89F1D7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760FBF3C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41F7C" w:rsidRPr="002D6C2F" w14:paraId="383E5CF0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09910994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C292160" w14:textId="44F3557F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494" w:type="dxa"/>
            <w:shd w:val="clear" w:color="auto" w:fill="auto"/>
          </w:tcPr>
          <w:p w14:paraId="70F21299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C076AA" w14:textId="3437663C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F950DA2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438CA55" w14:textId="64214C52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01B6E77D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0DB5A42" w14:textId="16998B13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A228A7E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A27DF8F" w14:textId="6262FBC2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66B85E58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A08374D" w14:textId="11373190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E526D6" w:rsidRPr="002D6C2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641F7C" w:rsidRPr="002D6C2F" w14:paraId="3C73C098" w14:textId="77777777" w:rsidTr="00877F49">
        <w:trPr>
          <w:tblHeader/>
        </w:trPr>
        <w:tc>
          <w:tcPr>
            <w:tcW w:w="6041" w:type="dxa"/>
            <w:shd w:val="clear" w:color="auto" w:fill="auto"/>
          </w:tcPr>
          <w:p w14:paraId="4B804678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31C36EC" w14:textId="77777777" w:rsidR="00641F7C" w:rsidRPr="002D6C2F" w:rsidRDefault="00641F7C" w:rsidP="00877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E526D6" w:rsidRPr="002D6C2F" w14:paraId="1704F170" w14:textId="77777777" w:rsidTr="00877F49">
        <w:tc>
          <w:tcPr>
            <w:tcW w:w="6041" w:type="dxa"/>
            <w:shd w:val="clear" w:color="auto" w:fill="auto"/>
          </w:tcPr>
          <w:p w14:paraId="3FB05E4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6C1DF2E7" w14:textId="735F07E7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512,136</w:t>
            </w:r>
          </w:p>
        </w:tc>
        <w:tc>
          <w:tcPr>
            <w:tcW w:w="494" w:type="dxa"/>
            <w:shd w:val="clear" w:color="auto" w:fill="auto"/>
          </w:tcPr>
          <w:p w14:paraId="53FC86B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9C84165" w14:textId="59C1331B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401,937</w:t>
            </w:r>
          </w:p>
        </w:tc>
        <w:tc>
          <w:tcPr>
            <w:tcW w:w="262" w:type="dxa"/>
            <w:shd w:val="clear" w:color="auto" w:fill="auto"/>
          </w:tcPr>
          <w:p w14:paraId="3281744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2B57285B" w14:textId="76EB84F4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17,411</w:t>
            </w:r>
          </w:p>
        </w:tc>
        <w:tc>
          <w:tcPr>
            <w:tcW w:w="263" w:type="dxa"/>
            <w:shd w:val="clear" w:color="auto" w:fill="auto"/>
          </w:tcPr>
          <w:p w14:paraId="49B3ECF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697C67C" w14:textId="070EB34B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23,856</w:t>
            </w:r>
          </w:p>
        </w:tc>
        <w:tc>
          <w:tcPr>
            <w:tcW w:w="262" w:type="dxa"/>
            <w:shd w:val="clear" w:color="auto" w:fill="auto"/>
          </w:tcPr>
          <w:p w14:paraId="57A6405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FFF136A" w14:textId="45FEBB47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529,546</w:t>
            </w:r>
          </w:p>
        </w:tc>
        <w:tc>
          <w:tcPr>
            <w:tcW w:w="262" w:type="dxa"/>
            <w:shd w:val="clear" w:color="auto" w:fill="auto"/>
          </w:tcPr>
          <w:p w14:paraId="179879C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F8406C7" w14:textId="7C38496D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425,793</w:t>
            </w:r>
          </w:p>
        </w:tc>
      </w:tr>
      <w:tr w:rsidR="00E526D6" w:rsidRPr="002D6C2F" w14:paraId="22B637F8" w14:textId="77777777" w:rsidTr="00877F49">
        <w:tc>
          <w:tcPr>
            <w:tcW w:w="6041" w:type="dxa"/>
            <w:shd w:val="clear" w:color="auto" w:fill="auto"/>
          </w:tcPr>
          <w:p w14:paraId="33AF13C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78F90" w14:textId="05ECBDAD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512,136</w:t>
            </w:r>
          </w:p>
        </w:tc>
        <w:tc>
          <w:tcPr>
            <w:tcW w:w="494" w:type="dxa"/>
            <w:shd w:val="clear" w:color="auto" w:fill="auto"/>
          </w:tcPr>
          <w:p w14:paraId="776B7D5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3B636" w14:textId="1B9342FD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401,937</w:t>
            </w:r>
          </w:p>
        </w:tc>
        <w:tc>
          <w:tcPr>
            <w:tcW w:w="262" w:type="dxa"/>
            <w:shd w:val="clear" w:color="auto" w:fill="auto"/>
          </w:tcPr>
          <w:p w14:paraId="1662268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D256B" w14:textId="2186095E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17,411</w:t>
            </w:r>
          </w:p>
        </w:tc>
        <w:tc>
          <w:tcPr>
            <w:tcW w:w="263" w:type="dxa"/>
            <w:shd w:val="clear" w:color="auto" w:fill="auto"/>
          </w:tcPr>
          <w:p w14:paraId="4C4156E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0D93B" w14:textId="74FDC56A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23,856</w:t>
            </w:r>
          </w:p>
        </w:tc>
        <w:tc>
          <w:tcPr>
            <w:tcW w:w="262" w:type="dxa"/>
            <w:shd w:val="clear" w:color="auto" w:fill="auto"/>
          </w:tcPr>
          <w:p w14:paraId="788A6E1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1AD86E0" w14:textId="2E48C163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529,546</w:t>
            </w:r>
          </w:p>
        </w:tc>
        <w:tc>
          <w:tcPr>
            <w:tcW w:w="262" w:type="dxa"/>
            <w:shd w:val="clear" w:color="auto" w:fill="auto"/>
          </w:tcPr>
          <w:p w14:paraId="291C242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A3D1D9" w14:textId="5BCCE4B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425,793</w:t>
            </w:r>
          </w:p>
        </w:tc>
      </w:tr>
      <w:tr w:rsidR="00E526D6" w:rsidRPr="002D6C2F" w14:paraId="6FA6655A" w14:textId="77777777" w:rsidTr="00877F49">
        <w:tc>
          <w:tcPr>
            <w:tcW w:w="6041" w:type="dxa"/>
            <w:shd w:val="clear" w:color="auto" w:fill="auto"/>
          </w:tcPr>
          <w:p w14:paraId="438DD92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3D129A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7A38B0A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BDD081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98B96D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B26C37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926AF9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C2BD0A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7F0A6D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63CFF23" w14:textId="41CB0534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262" w:type="dxa"/>
            <w:shd w:val="clear" w:color="auto" w:fill="auto"/>
          </w:tcPr>
          <w:p w14:paraId="2D14BFA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00A2126" w14:textId="523E2034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15,682</w:t>
            </w:r>
          </w:p>
        </w:tc>
      </w:tr>
      <w:tr w:rsidR="00E526D6" w:rsidRPr="002D6C2F" w14:paraId="61BE2675" w14:textId="77777777" w:rsidTr="00877F49">
        <w:tc>
          <w:tcPr>
            <w:tcW w:w="6041" w:type="dxa"/>
            <w:shd w:val="clear" w:color="auto" w:fill="auto"/>
          </w:tcPr>
          <w:p w14:paraId="5D8B108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3B05D4F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9C91F3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3BE6B7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B2ED90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F48BEF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4D36A1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D98E1B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D183DF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EED33" w14:textId="76FC8370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  <w:tc>
          <w:tcPr>
            <w:tcW w:w="262" w:type="dxa"/>
            <w:shd w:val="clear" w:color="auto" w:fill="auto"/>
          </w:tcPr>
          <w:p w14:paraId="25AE92B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F8AD7" w14:textId="55F6C29C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441,475</w:t>
            </w:r>
          </w:p>
        </w:tc>
      </w:tr>
      <w:tr w:rsidR="00E526D6" w:rsidRPr="002D6C2F" w14:paraId="31E6277D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56D633D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2908B8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2E46EAD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1ABA6D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12CB8E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BBD9F3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49247D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ADADFC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9C83CA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1CC68B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9DA840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F08064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6D6" w:rsidRPr="002D6C2F" w14:paraId="59A3C367" w14:textId="77777777" w:rsidTr="00877F49">
        <w:tc>
          <w:tcPr>
            <w:tcW w:w="6041" w:type="dxa"/>
            <w:shd w:val="clear" w:color="auto" w:fill="auto"/>
          </w:tcPr>
          <w:p w14:paraId="6585C1B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766A656" w14:textId="16AAF635" w:rsidR="00E526D6" w:rsidRPr="002D6C2F" w:rsidRDefault="00DE30C5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107,396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180804F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06B240E9" w14:textId="1B53AC14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64,398</w:t>
            </w:r>
          </w:p>
        </w:tc>
        <w:tc>
          <w:tcPr>
            <w:tcW w:w="262" w:type="dxa"/>
            <w:shd w:val="clear" w:color="auto" w:fill="auto"/>
          </w:tcPr>
          <w:p w14:paraId="7F70D65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DB2A63" w14:textId="6B98072D" w:rsidR="00E526D6" w:rsidRPr="002D6C2F" w:rsidRDefault="00DE30C5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1,701</w:t>
            </w:r>
          </w:p>
        </w:tc>
        <w:tc>
          <w:tcPr>
            <w:tcW w:w="263" w:type="dxa"/>
            <w:shd w:val="clear" w:color="auto" w:fill="auto"/>
          </w:tcPr>
          <w:p w14:paraId="40F5D1BC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17BF4DC" w14:textId="6F083D1B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62" w:type="dxa"/>
            <w:shd w:val="clear" w:color="auto" w:fill="auto"/>
          </w:tcPr>
          <w:p w14:paraId="7B6D7469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117CDD7" w14:textId="0A466FE5" w:rsidR="00E526D6" w:rsidRPr="002D6C2F" w:rsidRDefault="00EB631C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94087F2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AC3CC2" w14:textId="417EFB88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6C2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35,402</w:t>
            </w:r>
          </w:p>
        </w:tc>
      </w:tr>
      <w:tr w:rsidR="00E526D6" w:rsidRPr="002D6C2F" w14:paraId="295DB5A6" w14:textId="77777777" w:rsidTr="00877F49">
        <w:tc>
          <w:tcPr>
            <w:tcW w:w="6041" w:type="dxa"/>
            <w:shd w:val="clear" w:color="auto" w:fill="auto"/>
          </w:tcPr>
          <w:p w14:paraId="7A8C39F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0984949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1D407B4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DC5C262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F0BE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A38A91C" w14:textId="77777777" w:rsidR="00E526D6" w:rsidRPr="002D6C2F" w:rsidRDefault="00E526D6" w:rsidP="00E526D6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BC6B3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96AFBB8" w14:textId="77777777" w:rsidR="00E526D6" w:rsidRPr="002D6C2F" w:rsidRDefault="00E526D6" w:rsidP="00E526D6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5847A5A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AA90C" w14:textId="7D9A7251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(8,135)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123FFB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6A8FD" w14:textId="5340A356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/>
                <w:sz w:val="30"/>
                <w:szCs w:val="30"/>
              </w:rPr>
              <w:t>6,625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526D6" w:rsidRPr="002D6C2F" w14:paraId="426B50DE" w14:textId="77777777" w:rsidTr="00877F49">
        <w:tc>
          <w:tcPr>
            <w:tcW w:w="6041" w:type="dxa"/>
            <w:shd w:val="clear" w:color="auto" w:fill="auto"/>
          </w:tcPr>
          <w:p w14:paraId="0B0E5C9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410240E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7FCA8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789B89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97B7C5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5E806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71DFD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8A519E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DF110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F5AA" w14:textId="5616FE51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53,431</w:t>
            </w:r>
          </w:p>
        </w:tc>
        <w:tc>
          <w:tcPr>
            <w:tcW w:w="262" w:type="dxa"/>
            <w:shd w:val="clear" w:color="auto" w:fill="auto"/>
          </w:tcPr>
          <w:p w14:paraId="3EE661B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CA0" w14:textId="7BBEF692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28,777</w:t>
            </w:r>
          </w:p>
        </w:tc>
      </w:tr>
      <w:tr w:rsidR="00E526D6" w:rsidRPr="002D6C2F" w14:paraId="0A4B006F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A0A3E1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65FC282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159E5F4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7B9F63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4278A8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BF9275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67227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FA17AB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0ED3EEF" w14:textId="77777777" w:rsidR="00E526D6" w:rsidRPr="002D6C2F" w:rsidRDefault="00E526D6" w:rsidP="00E526D6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8940DB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2E037B2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EC5834D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26D6" w:rsidRPr="002D6C2F" w14:paraId="085279CC" w14:textId="77777777" w:rsidTr="00877F49">
        <w:tc>
          <w:tcPr>
            <w:tcW w:w="6041" w:type="dxa"/>
            <w:shd w:val="clear" w:color="auto" w:fill="auto"/>
          </w:tcPr>
          <w:p w14:paraId="7A5C658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45B00FF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E6220E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593DB2F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4C818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612D22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B1499B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059541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DFB33E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02AD9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6CB163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81FD59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30C5" w:rsidRPr="002D6C2F" w14:paraId="17EA8ED7" w14:textId="77777777" w:rsidTr="00877F49">
        <w:tc>
          <w:tcPr>
            <w:tcW w:w="6041" w:type="dxa"/>
            <w:shd w:val="clear" w:color="auto" w:fill="auto"/>
          </w:tcPr>
          <w:p w14:paraId="5F173C75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19773AEF" w14:textId="4CB3B1B3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  <w:tc>
          <w:tcPr>
            <w:tcW w:w="494" w:type="dxa"/>
            <w:shd w:val="clear" w:color="auto" w:fill="auto"/>
          </w:tcPr>
          <w:p w14:paraId="0E1CA1EB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7C6598" w14:textId="57BF899A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  <w:tc>
          <w:tcPr>
            <w:tcW w:w="262" w:type="dxa"/>
            <w:shd w:val="clear" w:color="auto" w:fill="auto"/>
          </w:tcPr>
          <w:p w14:paraId="6E528562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ED3E288" w14:textId="3483DB60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A664D4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77708BB" w14:textId="3B2EC0F1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C96E778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43AB20C" w14:textId="1BA2F6A4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  <w:tc>
          <w:tcPr>
            <w:tcW w:w="262" w:type="dxa"/>
            <w:shd w:val="clear" w:color="auto" w:fill="auto"/>
          </w:tcPr>
          <w:p w14:paraId="4ACD4CD4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41092C05" w14:textId="4FBE2169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30,835</w:t>
            </w:r>
          </w:p>
        </w:tc>
      </w:tr>
      <w:tr w:rsidR="00DE30C5" w:rsidRPr="002D6C2F" w14:paraId="46216153" w14:textId="77777777" w:rsidTr="00877F49">
        <w:tc>
          <w:tcPr>
            <w:tcW w:w="6041" w:type="dxa"/>
            <w:shd w:val="clear" w:color="auto" w:fill="auto"/>
          </w:tcPr>
          <w:p w14:paraId="1C768B79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0AD171BC" w14:textId="2E504542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494" w:type="dxa"/>
            <w:shd w:val="clear" w:color="auto" w:fill="auto"/>
          </w:tcPr>
          <w:p w14:paraId="2004E56F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6E28646" w14:textId="523B0BB0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262" w:type="dxa"/>
            <w:shd w:val="clear" w:color="auto" w:fill="auto"/>
          </w:tcPr>
          <w:p w14:paraId="6B46190C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B3BD7AB" w14:textId="4183D0BC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1CDB421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B843D51" w14:textId="7AE1F60F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311268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49C12A5" w14:textId="55DCB04B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62" w:type="dxa"/>
            <w:shd w:val="clear" w:color="auto" w:fill="auto"/>
          </w:tcPr>
          <w:p w14:paraId="02842F51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417F511" w14:textId="4F629C2C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DE30C5" w:rsidRPr="002D6C2F" w14:paraId="035EF7EE" w14:textId="77777777" w:rsidTr="00877F49">
        <w:tc>
          <w:tcPr>
            <w:tcW w:w="6041" w:type="dxa"/>
            <w:shd w:val="clear" w:color="auto" w:fill="auto"/>
          </w:tcPr>
          <w:p w14:paraId="099F76F6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45A36B9F" w14:textId="587DC3F3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494" w:type="dxa"/>
            <w:shd w:val="clear" w:color="auto" w:fill="auto"/>
          </w:tcPr>
          <w:p w14:paraId="29648BB4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150432C" w14:textId="2A63190C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  <w:tc>
          <w:tcPr>
            <w:tcW w:w="262" w:type="dxa"/>
            <w:shd w:val="clear" w:color="auto" w:fill="auto"/>
          </w:tcPr>
          <w:p w14:paraId="4F2DAD19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656882D" w14:textId="78EB947C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0B2F5FF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C9414B2" w14:textId="0A234C14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7EAE16E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D720F6" w14:textId="0E64085D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262" w:type="dxa"/>
            <w:shd w:val="clear" w:color="auto" w:fill="auto"/>
          </w:tcPr>
          <w:p w14:paraId="30185BB4" w14:textId="77777777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182D62B" w14:textId="58E5E178" w:rsidR="00DE30C5" w:rsidRPr="002D6C2F" w:rsidRDefault="00DE30C5" w:rsidP="00DE3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4,238</w:t>
            </w:r>
          </w:p>
        </w:tc>
      </w:tr>
    </w:tbl>
    <w:p w14:paraId="54E4D376" w14:textId="77777777" w:rsidR="00D16575" w:rsidRPr="002D6C2F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2D6C2F" w:rsidSect="00154F1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699131A7" w14:textId="77777777" w:rsidR="007C5668" w:rsidRPr="002D6C2F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2D6C2F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ส่วนง</w:t>
      </w:r>
      <w:r w:rsidR="00D77877" w:rsidRPr="002D6C2F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2D6C2F" w:rsidRDefault="007A3AC4" w:rsidP="00A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2D6C2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3D3D6425" w14:textId="77777777" w:rsidR="00091326" w:rsidRPr="002D6C2F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D6C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737B768" w14:textId="6DF174CD" w:rsidR="005D2F29" w:rsidRPr="002D6C2F" w:rsidRDefault="00091326" w:rsidP="00A7329B">
      <w:pPr>
        <w:spacing w:after="240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D6C2F">
        <w:rPr>
          <w:rFonts w:ascii="Angsana New" w:hAnsi="Angsana New" w:hint="cs"/>
          <w:sz w:val="30"/>
          <w:szCs w:val="30"/>
          <w:cs/>
        </w:rPr>
        <w:t>รายได้จากลูกค้า</w:t>
      </w:r>
      <w:r w:rsidR="00781639" w:rsidRPr="002D6C2F">
        <w:rPr>
          <w:rFonts w:ascii="Angsana New" w:hAnsi="Angsana New" w:hint="cs"/>
          <w:sz w:val="30"/>
          <w:szCs w:val="30"/>
          <w:cs/>
        </w:rPr>
        <w:t>รายหนึ่ง</w:t>
      </w:r>
      <w:r w:rsidR="00FF31A1" w:rsidRPr="002D6C2F">
        <w:rPr>
          <w:rFonts w:ascii="Angsana New" w:hAnsi="Angsana New" w:hint="cs"/>
          <w:sz w:val="30"/>
          <w:szCs w:val="30"/>
          <w:cs/>
        </w:rPr>
        <w:t>ซึ่งเป็นกิจการที่เกี่ยวข้องกัน</w:t>
      </w:r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</w:t>
      </w:r>
      <w:r w:rsidR="007A3AC4"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บริษัทเป็น</w:t>
      </w:r>
      <w:r w:rsidR="00781639"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จำนวนเงิน</w:t>
      </w:r>
      <w:r w:rsidR="00775AE2"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</w:t>
      </w:r>
      <w:r w:rsidR="00FF31A1" w:rsidRPr="002D6C2F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bookmarkStart w:id="39" w:name="_Hlk31812899"/>
      <w:r w:rsidR="0004250E" w:rsidRPr="002D6C2F">
        <w:rPr>
          <w:rFonts w:ascii="Angsana New" w:hAnsi="Angsana New"/>
          <w:snapToGrid w:val="0"/>
          <w:sz w:val="30"/>
          <w:szCs w:val="30"/>
          <w:lang w:eastAsia="th-TH"/>
        </w:rPr>
        <w:t>4.83</w:t>
      </w:r>
      <w:r w:rsidR="00F43233" w:rsidRPr="002D6C2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bookmarkEnd w:id="39"/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Pr="002D6C2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114872" w:rsidRPr="002D6C2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</w:t>
      </w:r>
      <w:r w:rsidR="0004250E" w:rsidRPr="002D6C2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66</w:t>
      </w:r>
      <w:r w:rsidR="00114872" w:rsidRPr="002D6C2F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:</w:t>
      </w:r>
      <w:bookmarkStart w:id="40" w:name="_Hlk31812917"/>
      <w:r w:rsidR="00DE074E" w:rsidRPr="002D6C2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bookmarkStart w:id="41" w:name="_Hlk118472230"/>
      <w:r w:rsidR="0004250E" w:rsidRPr="002D6C2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26.11</w:t>
      </w:r>
      <w:r w:rsidR="007246AF" w:rsidRPr="002D6C2F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bookmarkEnd w:id="40"/>
      <w:bookmarkEnd w:id="41"/>
      <w:r w:rsidRPr="002D6C2F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ล้านบาท)</w:t>
      </w:r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จากรายได้รวมของ</w:t>
      </w:r>
      <w:r w:rsidR="007A3AC4"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Pr="002D6C2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</w:p>
    <w:p w14:paraId="2F840B11" w14:textId="77777777" w:rsidR="008732D4" w:rsidRPr="002D6C2F" w:rsidRDefault="0000629D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20</w:t>
      </w:r>
      <w:r w:rsidR="008732D4" w:rsidRPr="002D6C2F">
        <w:rPr>
          <w:rFonts w:ascii="Angsana New" w:hAnsi="Angsana New"/>
          <w:b/>
          <w:bCs/>
          <w:sz w:val="30"/>
          <w:szCs w:val="30"/>
        </w:rPr>
        <w:tab/>
      </w:r>
      <w:r w:rsidR="000948C5" w:rsidRPr="002D6C2F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2D6C2F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2D6C2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7A94F6F" w14:textId="6063BD3D" w:rsidR="00C25CCE" w:rsidRPr="002D6C2F" w:rsidRDefault="0085089B" w:rsidP="00757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42" w:name="OLE_LINK3"/>
      <w:r w:rsidRPr="002D6C2F">
        <w:rPr>
          <w:rFonts w:ascii="Angsana New" w:hAnsi="Angsana New"/>
          <w:sz w:val="30"/>
          <w:szCs w:val="30"/>
        </w:rPr>
        <w:t>20</w:t>
      </w:r>
      <w:r w:rsidR="00C25CCE" w:rsidRPr="002D6C2F">
        <w:rPr>
          <w:rFonts w:ascii="Angsana New" w:hAnsi="Angsana New"/>
          <w:sz w:val="30"/>
          <w:szCs w:val="30"/>
        </w:rPr>
        <w:t>.</w:t>
      </w:r>
      <w:r w:rsidR="00757508" w:rsidRPr="002D6C2F">
        <w:rPr>
          <w:rFonts w:ascii="Angsana New" w:hAnsi="Angsana New"/>
          <w:sz w:val="30"/>
          <w:szCs w:val="30"/>
        </w:rPr>
        <w:t>1</w:t>
      </w:r>
      <w:r w:rsidR="00C25CCE" w:rsidRPr="002D6C2F">
        <w:rPr>
          <w:rFonts w:ascii="Angsana New" w:hAnsi="Angsana New"/>
          <w:sz w:val="30"/>
          <w:szCs w:val="30"/>
        </w:rPr>
        <w:t xml:space="preserve"> </w:t>
      </w:r>
      <w:r w:rsidR="00C25CCE" w:rsidRPr="002D6C2F">
        <w:rPr>
          <w:rFonts w:ascii="Angsana New" w:hAnsi="Angsana New" w:hint="cs"/>
          <w:sz w:val="30"/>
          <w:szCs w:val="30"/>
          <w:cs/>
        </w:rPr>
        <w:t>ภาระผูกพันเกี่ยวกับสัญญาโครงการ</w:t>
      </w:r>
    </w:p>
    <w:p w14:paraId="3559415F" w14:textId="394377BA" w:rsidR="00FF7C85" w:rsidRPr="002D6C2F" w:rsidRDefault="00C25CCE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2D6C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935C7" w:rsidRPr="002D6C2F">
        <w:rPr>
          <w:rFonts w:ascii="Angsana New" w:hAnsi="Angsana New"/>
          <w:sz w:val="30"/>
          <w:szCs w:val="30"/>
        </w:rPr>
        <w:t>3</w:t>
      </w:r>
      <w:r w:rsidR="00C77038">
        <w:rPr>
          <w:rFonts w:ascii="Angsana New" w:hAnsi="Angsana New"/>
          <w:sz w:val="30"/>
          <w:szCs w:val="30"/>
        </w:rPr>
        <w:t>1</w:t>
      </w:r>
      <w:r w:rsidR="009935C7" w:rsidRPr="002D6C2F">
        <w:rPr>
          <w:rFonts w:ascii="Angsana New" w:hAnsi="Angsana New"/>
          <w:sz w:val="30"/>
          <w:szCs w:val="30"/>
        </w:rPr>
        <w:t xml:space="preserve">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B2159D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77038">
        <w:rPr>
          <w:rFonts w:ascii="Angsana New" w:hAnsi="Angsana New"/>
          <w:sz w:val="30"/>
          <w:szCs w:val="30"/>
        </w:rPr>
        <w:t>2567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2D6C2F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2D6C2F">
        <w:rPr>
          <w:rFonts w:ascii="Angsana New" w:hAnsi="Angsana New"/>
          <w:sz w:val="30"/>
          <w:szCs w:val="30"/>
        </w:rPr>
        <w:t xml:space="preserve">10 </w:t>
      </w:r>
      <w:r w:rsidR="001F6E07" w:rsidRPr="002D6C2F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2D6C2F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2D6C2F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  <w:r w:rsidR="001F6E07" w:rsidRPr="002D6C2F">
        <w:rPr>
          <w:rFonts w:ascii="Angsana New" w:eastAsia="MS Mincho" w:hAnsi="Angsana New"/>
          <w:sz w:val="30"/>
          <w:szCs w:val="30"/>
        </w:rPr>
        <w:t xml:space="preserve"> </w:t>
      </w:r>
    </w:p>
    <w:p w14:paraId="3C2DB0A7" w14:textId="68E25350" w:rsidR="00FF7C85" w:rsidRPr="002D6C2F" w:rsidRDefault="00FF7C85" w:rsidP="00E86D95">
      <w:pPr>
        <w:tabs>
          <w:tab w:val="left" w:pos="360"/>
        </w:tabs>
        <w:spacing w:after="240"/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2D6C2F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C77038">
        <w:rPr>
          <w:rFonts w:ascii="Angsana New" w:eastAsia="MS Mincho" w:hAnsi="Angsana New"/>
          <w:sz w:val="30"/>
          <w:szCs w:val="30"/>
        </w:rPr>
        <w:t>23</w:t>
      </w:r>
      <w:r w:rsidRPr="002D6C2F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2D6C2F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="00C77038">
        <w:rPr>
          <w:rFonts w:ascii="Angsana New" w:eastAsia="MS Mincho" w:hAnsi="Angsana New"/>
          <w:sz w:val="30"/>
          <w:szCs w:val="30"/>
        </w:rPr>
        <w:t>2564</w:t>
      </w:r>
      <w:r w:rsidRPr="002D6C2F">
        <w:rPr>
          <w:rFonts w:ascii="Angsana New" w:eastAsia="MS Mincho" w:hAnsi="Angsana New"/>
          <w:sz w:val="30"/>
          <w:szCs w:val="30"/>
          <w:cs/>
        </w:rPr>
        <w:t xml:space="preserve"> บริษัทได้ท</w:t>
      </w:r>
      <w:r w:rsidR="008B6EFA" w:rsidRPr="002D6C2F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2D6C2F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2D6C2F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bookmarkEnd w:id="42"/>
    <w:p w14:paraId="3FDEDA06" w14:textId="77777777" w:rsidR="00D51EDC" w:rsidRPr="002D6C2F" w:rsidRDefault="00AD1FC0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2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1</w:t>
      </w:r>
      <w:r w:rsidR="00D51EDC" w:rsidRPr="002D6C2F">
        <w:rPr>
          <w:rFonts w:ascii="Angsana New" w:hAnsi="Angsana New"/>
          <w:b/>
          <w:bCs/>
          <w:sz w:val="30"/>
          <w:szCs w:val="30"/>
        </w:rPr>
        <w:tab/>
      </w:r>
      <w:r w:rsidR="00D51EDC" w:rsidRPr="002D6C2F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2D6C2F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635EEC79" w14:textId="591AC6F2" w:rsidR="00D51EDC" w:rsidRPr="002D6C2F" w:rsidRDefault="00D51EDC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ab/>
      </w:r>
      <w:r w:rsidRPr="002D6C2F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="00C23942" w:rsidRPr="002D6C2F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CF1712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D6C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B631C" w:rsidRPr="002D6C2F">
        <w:rPr>
          <w:rFonts w:ascii="Angsana New" w:hAnsi="Angsana New"/>
          <w:sz w:val="30"/>
          <w:szCs w:val="30"/>
        </w:rPr>
        <w:t>31</w:t>
      </w:r>
      <w:r w:rsidR="009935C7" w:rsidRPr="002D6C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EB631C" w:rsidRPr="002D6C2F">
        <w:rPr>
          <w:rFonts w:ascii="Angsana New" w:hAnsi="Angsana New"/>
          <w:sz w:val="30"/>
          <w:szCs w:val="30"/>
        </w:rPr>
        <w:t xml:space="preserve"> 2567</w:t>
      </w:r>
      <w:r w:rsidR="00213E64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>และ</w:t>
      </w:r>
      <w:r w:rsidRPr="002D6C2F">
        <w:rPr>
          <w:rFonts w:ascii="Angsana New" w:hAnsi="Angsana New"/>
          <w:sz w:val="30"/>
          <w:szCs w:val="30"/>
        </w:rPr>
        <w:t xml:space="preserve"> 256</w:t>
      </w:r>
      <w:r w:rsidR="00EB631C" w:rsidRPr="002D6C2F">
        <w:rPr>
          <w:rFonts w:ascii="Angsana New" w:hAnsi="Angsana New"/>
          <w:sz w:val="30"/>
          <w:szCs w:val="30"/>
        </w:rPr>
        <w:t xml:space="preserve">6 </w:t>
      </w:r>
      <w:r w:rsidRPr="002D6C2F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526D6" w:rsidRPr="002D6C2F" w14:paraId="7CF8CAD8" w14:textId="77777777" w:rsidTr="00221316">
        <w:trPr>
          <w:cantSplit/>
        </w:trPr>
        <w:tc>
          <w:tcPr>
            <w:tcW w:w="3060" w:type="dxa"/>
          </w:tcPr>
          <w:p w14:paraId="7BDBE21E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7E9A00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CE6CAA4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                            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6D6" w:rsidRPr="002D6C2F" w14:paraId="453897D8" w14:textId="77777777" w:rsidTr="00221316">
        <w:trPr>
          <w:cantSplit/>
        </w:trPr>
        <w:tc>
          <w:tcPr>
            <w:tcW w:w="3060" w:type="dxa"/>
          </w:tcPr>
          <w:p w14:paraId="6F8AB56E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5F2BA2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919A444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7BFAA4E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EF557DE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E526D6" w:rsidRPr="002D6C2F" w14:paraId="228A14FC" w14:textId="77777777" w:rsidTr="00221316">
        <w:trPr>
          <w:cantSplit/>
        </w:trPr>
        <w:tc>
          <w:tcPr>
            <w:tcW w:w="3060" w:type="dxa"/>
          </w:tcPr>
          <w:p w14:paraId="27261C27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12C01B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60D7FF" w14:textId="5EE6E24E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C4B4C24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500AE" w14:textId="2104BF31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E7F9F1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C473A" w14:textId="3C050D9A" w:rsidR="00E526D6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526D6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F54A26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A519E" w14:textId="48C2D967" w:rsidR="00E526D6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E526D6" w:rsidRPr="002D6C2F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</w:tbl>
    <w:p w14:paraId="2653C152" w14:textId="77777777" w:rsidR="00E526D6" w:rsidRPr="002D6C2F" w:rsidRDefault="00E526D6" w:rsidP="00E52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2D6C2F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2D6C2F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526D6" w:rsidRPr="002D6C2F" w14:paraId="3B78F377" w14:textId="77777777" w:rsidTr="00221316">
        <w:trPr>
          <w:cantSplit/>
        </w:trPr>
        <w:tc>
          <w:tcPr>
            <w:tcW w:w="3060" w:type="dxa"/>
          </w:tcPr>
          <w:p w14:paraId="762C1BFC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53A9167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2E8E3D4" w14:textId="77777777" w:rsidR="00E526D6" w:rsidRPr="002D6C2F" w:rsidRDefault="00E526D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526D6" w:rsidRPr="002D6C2F" w14:paraId="73B7EB58" w14:textId="77777777" w:rsidTr="00221316">
        <w:trPr>
          <w:cantSplit/>
        </w:trPr>
        <w:tc>
          <w:tcPr>
            <w:tcW w:w="3060" w:type="dxa"/>
          </w:tcPr>
          <w:p w14:paraId="2A20DF9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4A2EA003" w14:textId="77777777" w:rsidR="00E526D6" w:rsidRPr="002D6C2F" w:rsidRDefault="00E526D6" w:rsidP="00E526D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6132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2E9198D" w14:textId="0A940A9B" w:rsidR="007F740E" w:rsidRPr="002D6C2F" w:rsidRDefault="007F74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9,706</w:t>
            </w:r>
          </w:p>
        </w:tc>
        <w:tc>
          <w:tcPr>
            <w:tcW w:w="270" w:type="dxa"/>
          </w:tcPr>
          <w:p w14:paraId="73863D04" w14:textId="77777777" w:rsidR="00E526D6" w:rsidRPr="002D6C2F" w:rsidRDefault="00E526D6" w:rsidP="00E526D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BAEE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EE07C8" w14:textId="3D4095D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5,710</w:t>
            </w:r>
          </w:p>
        </w:tc>
        <w:tc>
          <w:tcPr>
            <w:tcW w:w="270" w:type="dxa"/>
          </w:tcPr>
          <w:p w14:paraId="7AAD4F6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7B52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04F54B" w14:textId="6B78F3C5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7,033</w:t>
            </w:r>
          </w:p>
        </w:tc>
        <w:tc>
          <w:tcPr>
            <w:tcW w:w="270" w:type="dxa"/>
          </w:tcPr>
          <w:p w14:paraId="444320B4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8E97B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564592" w14:textId="7B82160E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</w:tr>
      <w:tr w:rsidR="00E526D6" w:rsidRPr="002D6C2F" w14:paraId="7A2BFC37" w14:textId="77777777" w:rsidTr="00221316">
        <w:trPr>
          <w:cantSplit/>
        </w:trPr>
        <w:tc>
          <w:tcPr>
            <w:tcW w:w="3060" w:type="dxa"/>
          </w:tcPr>
          <w:p w14:paraId="71CC9217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00D77C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B853F9" w14:textId="2660DC9F" w:rsidR="00E526D6" w:rsidRPr="002D6C2F" w:rsidRDefault="007F74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4D7A530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CFBF4E" w14:textId="05D2DCAE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70" w:type="dxa"/>
          </w:tcPr>
          <w:p w14:paraId="04EB010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366C0" w14:textId="68DDDB29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1FD99B3C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250B35" w14:textId="1AFBC00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439</w:t>
            </w:r>
          </w:p>
        </w:tc>
      </w:tr>
      <w:tr w:rsidR="00E526D6" w:rsidRPr="002D6C2F" w14:paraId="15C7495F" w14:textId="77777777" w:rsidTr="00221316">
        <w:trPr>
          <w:cantSplit/>
        </w:trPr>
        <w:tc>
          <w:tcPr>
            <w:tcW w:w="3060" w:type="dxa"/>
          </w:tcPr>
          <w:p w14:paraId="0477D5E0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0454AAA6" w14:textId="77777777" w:rsidR="00E526D6" w:rsidRPr="002D6C2F" w:rsidRDefault="00E526D6" w:rsidP="00E526D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36597" w14:textId="7C19BAD7" w:rsidR="00E526D6" w:rsidRPr="002D6C2F" w:rsidRDefault="007F74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9,966</w:t>
            </w:r>
          </w:p>
        </w:tc>
        <w:tc>
          <w:tcPr>
            <w:tcW w:w="270" w:type="dxa"/>
          </w:tcPr>
          <w:p w14:paraId="4BFD300A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28D5D6" w14:textId="1DD80D63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6,149</w:t>
            </w:r>
          </w:p>
        </w:tc>
        <w:tc>
          <w:tcPr>
            <w:tcW w:w="270" w:type="dxa"/>
          </w:tcPr>
          <w:p w14:paraId="78A04349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4251D7" w14:textId="34D4A270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7,278</w:t>
            </w:r>
          </w:p>
        </w:tc>
        <w:tc>
          <w:tcPr>
            <w:tcW w:w="270" w:type="dxa"/>
          </w:tcPr>
          <w:p w14:paraId="064A6493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01091B" w14:textId="2FE5AF9D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5,956</w:t>
            </w:r>
          </w:p>
        </w:tc>
      </w:tr>
      <w:tr w:rsidR="00E526D6" w:rsidRPr="002D6C2F" w14:paraId="10E6CDFB" w14:textId="77777777" w:rsidTr="00221316">
        <w:trPr>
          <w:cantSplit/>
        </w:trPr>
        <w:tc>
          <w:tcPr>
            <w:tcW w:w="3060" w:type="dxa"/>
          </w:tcPr>
          <w:p w14:paraId="19567F08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26540E41" w14:textId="77777777" w:rsidR="00E526D6" w:rsidRPr="002D6C2F" w:rsidRDefault="00E526D6" w:rsidP="00E526D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B39DDF" w14:textId="412C435B" w:rsidR="00E526D6" w:rsidRPr="002D6C2F" w:rsidRDefault="007F74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62BC27B6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4C57B2" w14:textId="2EACAF58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76CD2BB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1211F3" w14:textId="3398D2A4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70" w:type="dxa"/>
          </w:tcPr>
          <w:p w14:paraId="2847597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3F0670" w14:textId="1C990544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669</w:t>
            </w:r>
          </w:p>
        </w:tc>
      </w:tr>
      <w:tr w:rsidR="00E526D6" w:rsidRPr="002D6C2F" w14:paraId="7405CE5C" w14:textId="77777777" w:rsidTr="00221316">
        <w:trPr>
          <w:cantSplit/>
        </w:trPr>
        <w:tc>
          <w:tcPr>
            <w:tcW w:w="3060" w:type="dxa"/>
          </w:tcPr>
          <w:p w14:paraId="0178E11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1560E197" w14:textId="77777777" w:rsidR="00E526D6" w:rsidRPr="002D6C2F" w:rsidRDefault="00E526D6" w:rsidP="00E526D6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B1F58" w14:textId="043ECF82" w:rsidR="00E526D6" w:rsidRPr="002D6C2F" w:rsidRDefault="007F740E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10,968</w:t>
            </w:r>
          </w:p>
        </w:tc>
        <w:tc>
          <w:tcPr>
            <w:tcW w:w="270" w:type="dxa"/>
          </w:tcPr>
          <w:p w14:paraId="65AE4EDE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147F5A" w14:textId="021361A8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6,903</w:t>
            </w:r>
          </w:p>
        </w:tc>
        <w:tc>
          <w:tcPr>
            <w:tcW w:w="270" w:type="dxa"/>
          </w:tcPr>
          <w:p w14:paraId="0C667E55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09463D" w14:textId="78EFFB57" w:rsidR="00E526D6" w:rsidRPr="002D6C2F" w:rsidRDefault="00EB631C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8,135</w:t>
            </w:r>
          </w:p>
        </w:tc>
        <w:tc>
          <w:tcPr>
            <w:tcW w:w="270" w:type="dxa"/>
          </w:tcPr>
          <w:p w14:paraId="25D87751" w14:textId="77777777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661A24" w14:textId="0026967B" w:rsidR="00E526D6" w:rsidRPr="002D6C2F" w:rsidRDefault="00E526D6" w:rsidP="00E526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6,625</w:t>
            </w:r>
          </w:p>
        </w:tc>
      </w:tr>
    </w:tbl>
    <w:p w14:paraId="4E6F907B" w14:textId="77777777" w:rsidR="00A555C2" w:rsidRPr="002D6C2F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2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2</w:t>
      </w:r>
      <w:r w:rsidR="00507A0C" w:rsidRPr="002D6C2F">
        <w:rPr>
          <w:rFonts w:ascii="Angsana New" w:hAnsi="Angsana New"/>
          <w:b/>
          <w:bCs/>
          <w:sz w:val="30"/>
          <w:szCs w:val="30"/>
        </w:rPr>
        <w:tab/>
      </w:r>
      <w:r w:rsidR="00507A0C" w:rsidRPr="002D6C2F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906A3C3" w14:textId="3D217ECD" w:rsidR="00016257" w:rsidRPr="002D6C2F" w:rsidRDefault="00016257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ab/>
      </w:r>
      <w:r w:rsidRPr="002D6C2F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2D6C2F">
        <w:rPr>
          <w:rFonts w:ascii="Angsana New" w:hAnsi="Angsana New" w:hint="cs"/>
          <w:b/>
          <w:sz w:val="30"/>
          <w:szCs w:val="30"/>
          <w:cs/>
        </w:rPr>
        <w:t>ที่</w:t>
      </w:r>
      <w:r w:rsidRPr="002D6C2F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2D6C2F">
        <w:rPr>
          <w:rFonts w:ascii="Angsana New" w:hAnsi="Angsana New"/>
          <w:b/>
          <w:sz w:val="30"/>
          <w:szCs w:val="30"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>สำหรับงวดสามเดือน</w:t>
      </w:r>
      <w:r w:rsidR="00CF1712" w:rsidRPr="002D6C2F">
        <w:rPr>
          <w:rFonts w:ascii="Angsana New" w:hAnsi="Angsana New" w:hint="cs"/>
          <w:b/>
          <w:sz w:val="30"/>
          <w:szCs w:val="30"/>
          <w:cs/>
        </w:rPr>
        <w:t xml:space="preserve"> สิ้น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สุดวันที่ </w:t>
      </w:r>
      <w:r w:rsidR="009935C7" w:rsidRPr="002D6C2F">
        <w:rPr>
          <w:rFonts w:ascii="Angsana New" w:hAnsi="Angsana New"/>
          <w:sz w:val="30"/>
          <w:szCs w:val="30"/>
        </w:rPr>
        <w:t xml:space="preserve">31 </w:t>
      </w:r>
      <w:r w:rsidR="009935C7" w:rsidRPr="002D6C2F">
        <w:rPr>
          <w:rFonts w:ascii="Angsana New" w:hAnsi="Angsana New"/>
          <w:sz w:val="30"/>
          <w:szCs w:val="30"/>
          <w:cs/>
        </w:rPr>
        <w:t>มีนาคม</w:t>
      </w:r>
      <w:r w:rsidR="00B2159D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0B6CA2" w:rsidRPr="002D6C2F">
        <w:rPr>
          <w:rFonts w:ascii="Angsana New" w:hAnsi="Angsana New"/>
          <w:sz w:val="30"/>
          <w:szCs w:val="30"/>
        </w:rPr>
        <w:t>256</w:t>
      </w:r>
      <w:r w:rsidR="007F740E" w:rsidRPr="002D6C2F">
        <w:rPr>
          <w:rFonts w:ascii="Angsana New" w:hAnsi="Angsana New"/>
          <w:sz w:val="30"/>
          <w:szCs w:val="30"/>
        </w:rPr>
        <w:t>7</w:t>
      </w:r>
      <w:r w:rsidRPr="002D6C2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D6C2F">
        <w:rPr>
          <w:rFonts w:ascii="Angsana New" w:hAnsi="Angsana New"/>
          <w:bCs/>
          <w:sz w:val="30"/>
          <w:szCs w:val="30"/>
        </w:rPr>
        <w:t>256</w:t>
      </w:r>
      <w:r w:rsidR="007F740E" w:rsidRPr="002D6C2F">
        <w:rPr>
          <w:rFonts w:ascii="Angsana New" w:hAnsi="Angsana New"/>
          <w:bCs/>
          <w:sz w:val="30"/>
          <w:szCs w:val="30"/>
        </w:rPr>
        <w:t>6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 แสดง</w:t>
      </w:r>
      <w:r w:rsidR="00485C24" w:rsidRPr="002D6C2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>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1D5C90" w:rsidRPr="002D6C2F" w14:paraId="097446E6" w14:textId="77777777" w:rsidTr="00221316">
        <w:trPr>
          <w:cantSplit/>
        </w:trPr>
        <w:tc>
          <w:tcPr>
            <w:tcW w:w="3060" w:type="dxa"/>
          </w:tcPr>
          <w:p w14:paraId="006E8071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422F31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81930DC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งบการเงินรวม                          งบการเงินเฉพาะกิจการ</w:t>
            </w:r>
          </w:p>
        </w:tc>
      </w:tr>
      <w:tr w:rsidR="001D5C90" w:rsidRPr="002D6C2F" w14:paraId="3C04C4F7" w14:textId="77777777" w:rsidTr="00221316">
        <w:trPr>
          <w:cantSplit/>
        </w:trPr>
        <w:tc>
          <w:tcPr>
            <w:tcW w:w="3060" w:type="dxa"/>
          </w:tcPr>
          <w:p w14:paraId="4CD08E9D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FC0B8D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B541D5B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4F6ECBA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FE445AF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3520132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D5C90" w:rsidRPr="002D6C2F" w14:paraId="3FB289A1" w14:textId="77777777" w:rsidTr="00221316">
        <w:trPr>
          <w:cantSplit/>
        </w:trPr>
        <w:tc>
          <w:tcPr>
            <w:tcW w:w="3060" w:type="dxa"/>
          </w:tcPr>
          <w:p w14:paraId="1E04FD7E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7D825F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29FF47D0" w14:textId="5B1891A1" w:rsidR="001D5C90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7F740E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2AD1C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7EE00" w14:textId="4DC72A01" w:rsidR="001D5C90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22663F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9361C" w14:textId="50435EA3" w:rsidR="001D5C90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5DA4FD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F6F6D" w14:textId="641AFBFF" w:rsidR="001D5C90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5C90" w:rsidRPr="002D6C2F" w14:paraId="75DC9F8E" w14:textId="77777777" w:rsidTr="00221316">
        <w:trPr>
          <w:cantSplit/>
        </w:trPr>
        <w:tc>
          <w:tcPr>
            <w:tcW w:w="3060" w:type="dxa"/>
          </w:tcPr>
          <w:p w14:paraId="3F56C7F2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415C50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97F5B42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1D5C90" w:rsidRPr="002D6C2F" w14:paraId="03B04D3D" w14:textId="77777777" w:rsidTr="00221316">
        <w:trPr>
          <w:cantSplit/>
        </w:trPr>
        <w:tc>
          <w:tcPr>
            <w:tcW w:w="3060" w:type="dxa"/>
          </w:tcPr>
          <w:p w14:paraId="2BE20DB6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1A34D42A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7BC08F3" w14:textId="77777777" w:rsidR="001D5C90" w:rsidRPr="002D6C2F" w:rsidRDefault="001D5C9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D5C90" w:rsidRPr="002D6C2F" w14:paraId="20E5DC25" w14:textId="77777777" w:rsidTr="00221316">
        <w:trPr>
          <w:cantSplit/>
        </w:trPr>
        <w:tc>
          <w:tcPr>
            <w:tcW w:w="3060" w:type="dxa"/>
          </w:tcPr>
          <w:p w14:paraId="1D8FD37C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31B109F9" w14:textId="77777777" w:rsidR="001D5C90" w:rsidRPr="002D6C2F" w:rsidRDefault="001D5C90" w:rsidP="001D5C9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D86BB2" w14:textId="1FD087E0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12,250</w:t>
            </w:r>
          </w:p>
        </w:tc>
        <w:tc>
          <w:tcPr>
            <w:tcW w:w="270" w:type="dxa"/>
          </w:tcPr>
          <w:p w14:paraId="5CA88E7D" w14:textId="77777777" w:rsidR="001D5C90" w:rsidRPr="002D6C2F" w:rsidRDefault="001D5C90" w:rsidP="001D5C9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F30F2" w14:textId="1C61EA9B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6,497</w:t>
            </w:r>
          </w:p>
        </w:tc>
        <w:tc>
          <w:tcPr>
            <w:tcW w:w="270" w:type="dxa"/>
          </w:tcPr>
          <w:p w14:paraId="49B57E18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331D0" w14:textId="5CD3EF7D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  <w:tc>
          <w:tcPr>
            <w:tcW w:w="270" w:type="dxa"/>
          </w:tcPr>
          <w:p w14:paraId="3F8AE343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3D4DFE" w14:textId="4B85573E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1D5C90" w:rsidRPr="002D6C2F" w14:paraId="78DF28F8" w14:textId="77777777" w:rsidTr="00221316">
        <w:trPr>
          <w:cantSplit/>
          <w:trHeight w:hRule="exact" w:val="227"/>
        </w:trPr>
        <w:tc>
          <w:tcPr>
            <w:tcW w:w="3060" w:type="dxa"/>
          </w:tcPr>
          <w:p w14:paraId="2D3B4D3C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0ECFD0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47304F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5270F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834B5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AB775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CC3B8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D36DF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D85C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C90" w:rsidRPr="002D6C2F" w14:paraId="38DE7B8D" w14:textId="77777777" w:rsidTr="00221316">
        <w:trPr>
          <w:cantSplit/>
        </w:trPr>
        <w:tc>
          <w:tcPr>
            <w:tcW w:w="3060" w:type="dxa"/>
          </w:tcPr>
          <w:p w14:paraId="2433B359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E741D8B" w14:textId="77777777" w:rsidR="001D5C90" w:rsidRPr="002D6C2F" w:rsidRDefault="001D5C90" w:rsidP="001D5C9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9E50E2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1E3D1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D8A30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B354B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0860C7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586AA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BEF78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5C90" w:rsidRPr="002D6C2F" w14:paraId="2B9A7AB0" w14:textId="77777777" w:rsidTr="00221316">
        <w:trPr>
          <w:cantSplit/>
        </w:trPr>
        <w:tc>
          <w:tcPr>
            <w:tcW w:w="3060" w:type="dxa"/>
          </w:tcPr>
          <w:p w14:paraId="4A36A976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2E0FFA85" w14:textId="200A84B1" w:rsidR="001D5C90" w:rsidRPr="002D6C2F" w:rsidRDefault="00EE3FF9" w:rsidP="001D5C9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1</w:t>
            </w:r>
            <w:r w:rsidR="001D5C90" w:rsidRPr="002D6C2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A9450" w14:textId="053AE759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(1,925)</w:t>
            </w:r>
          </w:p>
        </w:tc>
        <w:tc>
          <w:tcPr>
            <w:tcW w:w="270" w:type="dxa"/>
          </w:tcPr>
          <w:p w14:paraId="4EE88C4A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ADACF" w14:textId="786FBC81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(1,719)</w:t>
            </w:r>
          </w:p>
        </w:tc>
        <w:tc>
          <w:tcPr>
            <w:tcW w:w="270" w:type="dxa"/>
          </w:tcPr>
          <w:p w14:paraId="1A890E91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00A293" w14:textId="1D743DE9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(1,912)</w:t>
            </w:r>
          </w:p>
        </w:tc>
        <w:tc>
          <w:tcPr>
            <w:tcW w:w="270" w:type="dxa"/>
          </w:tcPr>
          <w:p w14:paraId="0E69A956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920A1C" w14:textId="606D2FD6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(1,719)</w:t>
            </w:r>
          </w:p>
        </w:tc>
      </w:tr>
      <w:tr w:rsidR="001D5C90" w:rsidRPr="002D6C2F" w14:paraId="24A459DD" w14:textId="77777777" w:rsidTr="00221316">
        <w:trPr>
          <w:cantSplit/>
        </w:trPr>
        <w:tc>
          <w:tcPr>
            <w:tcW w:w="3060" w:type="dxa"/>
          </w:tcPr>
          <w:p w14:paraId="60617359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15930D21" w14:textId="77777777" w:rsidR="001D5C90" w:rsidRPr="002D6C2F" w:rsidRDefault="001D5C90" w:rsidP="001D5C9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6B5EC4" w14:textId="21495D0D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10,325</w:t>
            </w:r>
          </w:p>
        </w:tc>
        <w:tc>
          <w:tcPr>
            <w:tcW w:w="270" w:type="dxa"/>
          </w:tcPr>
          <w:p w14:paraId="431F4C63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23ADF" w14:textId="10BCBFEA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4,778</w:t>
            </w:r>
          </w:p>
        </w:tc>
        <w:tc>
          <w:tcPr>
            <w:tcW w:w="270" w:type="dxa"/>
          </w:tcPr>
          <w:p w14:paraId="10594CBD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E1AC53" w14:textId="0D5123F2" w:rsidR="001D5C90" w:rsidRPr="002D6C2F" w:rsidRDefault="007F740E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10,120</w:t>
            </w:r>
          </w:p>
        </w:tc>
        <w:tc>
          <w:tcPr>
            <w:tcW w:w="270" w:type="dxa"/>
          </w:tcPr>
          <w:p w14:paraId="089CD8CD" w14:textId="77777777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35F27D" w14:textId="0A4D0E94" w:rsidR="001D5C90" w:rsidRPr="002D6C2F" w:rsidRDefault="001D5C90" w:rsidP="001D5C9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4,679</w:t>
            </w:r>
          </w:p>
        </w:tc>
      </w:tr>
    </w:tbl>
    <w:p w14:paraId="60292462" w14:textId="1FBB6158" w:rsidR="00A6281D" w:rsidRPr="002D6C2F" w:rsidRDefault="002D158A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ab/>
      </w:r>
      <w:r w:rsidR="00F32A8E" w:rsidRPr="002D6C2F">
        <w:rPr>
          <w:rFonts w:ascii="Angsana New" w:hAnsi="Angsana New"/>
          <w:bCs/>
          <w:sz w:val="30"/>
          <w:szCs w:val="30"/>
        </w:rPr>
        <w:t xml:space="preserve">                                     </w:t>
      </w:r>
      <w:r w:rsidR="00F32A8E" w:rsidRPr="002D6C2F">
        <w:rPr>
          <w:rFonts w:ascii="Angsana New" w:hAnsi="Angsana New" w:hint="cs"/>
          <w:bCs/>
          <w:sz w:val="30"/>
          <w:szCs w:val="30"/>
          <w:cs/>
        </w:rPr>
        <w:t xml:space="preserve">     </w:t>
      </w:r>
      <w:r w:rsidR="00996484" w:rsidRPr="002D6C2F">
        <w:rPr>
          <w:rFonts w:ascii="Angsana New" w:hAnsi="Angsana New"/>
          <w:bCs/>
          <w:sz w:val="30"/>
          <w:szCs w:val="30"/>
        </w:rPr>
        <w:t xml:space="preserve">                     </w:t>
      </w:r>
    </w:p>
    <w:p w14:paraId="2565A443" w14:textId="77777777" w:rsidR="001E4C4D" w:rsidRPr="002D6C2F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2</w:t>
      </w:r>
      <w:r w:rsidR="0000629D" w:rsidRPr="002D6C2F">
        <w:rPr>
          <w:rFonts w:ascii="Angsana New" w:hAnsi="Angsana New"/>
          <w:b/>
          <w:bCs/>
          <w:sz w:val="30"/>
          <w:szCs w:val="30"/>
        </w:rPr>
        <w:t>3</w:t>
      </w:r>
      <w:r w:rsidR="005028DE" w:rsidRPr="002D6C2F">
        <w:rPr>
          <w:rFonts w:ascii="Angsana New" w:hAnsi="Angsana New"/>
          <w:b/>
          <w:bCs/>
          <w:sz w:val="30"/>
          <w:szCs w:val="30"/>
        </w:rPr>
        <w:tab/>
      </w:r>
      <w:r w:rsidR="001E4C4D" w:rsidRPr="002D6C2F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2D6C2F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2D6C2F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D6C2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2D6C2F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2D6C2F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646EDD87" w14:textId="794E9BDA" w:rsidR="002F6CA0" w:rsidRPr="002D6C2F" w:rsidRDefault="001E4C4D" w:rsidP="002F6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C23942" w:rsidRPr="002D6C2F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CF1712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C23942" w:rsidRPr="002D6C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31</w:t>
      </w:r>
      <w:r w:rsidR="009935C7" w:rsidRPr="002D6C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2159D"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="00EE3FF9" w:rsidRPr="00EE3FF9">
        <w:rPr>
          <w:rFonts w:ascii="Angsana New" w:hAnsi="Angsana New" w:hint="cs"/>
          <w:sz w:val="30"/>
          <w:szCs w:val="30"/>
          <w:lang w:val="en-GB"/>
        </w:rPr>
        <w:t>2567</w:t>
      </w:r>
      <w:r w:rsidR="003A7046" w:rsidRPr="002D6C2F">
        <w:rPr>
          <w:rFonts w:ascii="Angsana New" w:hAnsi="Angsana New"/>
          <w:sz w:val="30"/>
          <w:szCs w:val="30"/>
        </w:rPr>
        <w:t xml:space="preserve"> </w:t>
      </w:r>
      <w:r w:rsidR="00F44A04" w:rsidRPr="002D6C2F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2D6C2F">
        <w:rPr>
          <w:rFonts w:ascii="Angsana New" w:hAnsi="Angsana New"/>
          <w:bCs/>
          <w:sz w:val="30"/>
          <w:szCs w:val="30"/>
        </w:rPr>
        <w:t>256</w:t>
      </w:r>
      <w:r w:rsidR="00EE3FF9" w:rsidRPr="00EE3FF9">
        <w:rPr>
          <w:rFonts w:ascii="Angsana New" w:hAnsi="Angsana New" w:hint="cs"/>
          <w:bCs/>
          <w:sz w:val="30"/>
          <w:szCs w:val="30"/>
          <w:lang w:val="en-GB"/>
        </w:rPr>
        <w:t>6</w:t>
      </w:r>
      <w:r w:rsidR="00F44A04" w:rsidRPr="002D6C2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2D6C2F">
        <w:rPr>
          <w:rFonts w:ascii="Angsana New" w:hAnsi="Angsana New" w:hint="cs"/>
          <w:sz w:val="30"/>
          <w:szCs w:val="30"/>
          <w:cs/>
        </w:rPr>
        <w:t>สำหรับงวด</w:t>
      </w:r>
      <w:r w:rsidRPr="002D6C2F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2D6C2F">
        <w:rPr>
          <w:rFonts w:ascii="Angsana New" w:hAnsi="Angsana New"/>
          <w:sz w:val="30"/>
          <w:szCs w:val="30"/>
          <w:cs/>
        </w:rPr>
        <w:t>ของผู้ถือหุ้น</w:t>
      </w:r>
      <w:r w:rsidRPr="002D6C2F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2D6C2F">
        <w:rPr>
          <w:rFonts w:ascii="Angsana New" w:hAnsi="Angsana New"/>
          <w:sz w:val="30"/>
          <w:szCs w:val="30"/>
          <w:cs/>
        </w:rPr>
        <w:t>และ</w:t>
      </w:r>
      <w:r w:rsidRPr="002D6C2F">
        <w:rPr>
          <w:rFonts w:ascii="Angsana New" w:hAnsi="Angsana New" w:hint="cs"/>
          <w:sz w:val="30"/>
          <w:szCs w:val="30"/>
          <w:cs/>
        </w:rPr>
        <w:t>จำนวน</w:t>
      </w:r>
      <w:r w:rsidRPr="002D6C2F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2D6C2F">
        <w:rPr>
          <w:rFonts w:ascii="Angsana New" w:hAnsi="Angsana New" w:hint="cs"/>
          <w:sz w:val="30"/>
          <w:szCs w:val="30"/>
          <w:cs/>
        </w:rPr>
        <w:t>ระหว่างปีโดยแสดงการคำนวณดังนี้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B13A2" w:rsidRPr="002D6C2F" w14:paraId="7E3D25D9" w14:textId="77777777" w:rsidTr="00221316">
        <w:trPr>
          <w:cantSplit/>
        </w:trPr>
        <w:tc>
          <w:tcPr>
            <w:tcW w:w="3060" w:type="dxa"/>
          </w:tcPr>
          <w:p w14:paraId="7D8B5E5B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AFCBA8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124DCF4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งบการเงินรวม                          งบการเงินเฉพาะกิจการ</w:t>
            </w:r>
          </w:p>
        </w:tc>
      </w:tr>
      <w:tr w:rsidR="003B13A2" w:rsidRPr="002D6C2F" w14:paraId="43C2AC36" w14:textId="77777777" w:rsidTr="00221316">
        <w:trPr>
          <w:cantSplit/>
        </w:trPr>
        <w:tc>
          <w:tcPr>
            <w:tcW w:w="3060" w:type="dxa"/>
          </w:tcPr>
          <w:p w14:paraId="0AE1F24B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18DB06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973C5C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9F384B0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E364A06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3B13A2" w:rsidRPr="002D6C2F" w14:paraId="634C5EDC" w14:textId="77777777" w:rsidTr="00221316">
        <w:trPr>
          <w:cantSplit/>
        </w:trPr>
        <w:tc>
          <w:tcPr>
            <w:tcW w:w="3060" w:type="dxa"/>
          </w:tcPr>
          <w:p w14:paraId="1E5559E7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66B4EE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37E946" w14:textId="7146F8F0" w:rsidR="003B13A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FD01F8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412AE8" w14:textId="1CFBD11D" w:rsidR="003B13A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17FFBD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AF75D" w14:textId="14DC394E" w:rsidR="003B13A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B06E72" w14:textId="77777777" w:rsidR="003B13A2" w:rsidRPr="002D6C2F" w:rsidRDefault="003B13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9E614" w14:textId="0FDD138E" w:rsidR="003B13A2" w:rsidRPr="002D6C2F" w:rsidRDefault="00EE3FF9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1D5C90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3E016B6" w14:textId="77777777" w:rsidR="003B13A2" w:rsidRPr="002D6C2F" w:rsidRDefault="003B13A2" w:rsidP="003B1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3B13A2" w:rsidRPr="002D6C2F" w14:paraId="0EF3CE28" w14:textId="77777777" w:rsidTr="00221316">
        <w:trPr>
          <w:cantSplit/>
        </w:trPr>
        <w:tc>
          <w:tcPr>
            <w:tcW w:w="3690" w:type="dxa"/>
          </w:tcPr>
          <w:p w14:paraId="46D3F01A" w14:textId="77777777" w:rsidR="003B13A2" w:rsidRPr="002D6C2F" w:rsidRDefault="003B13A2" w:rsidP="00221316">
            <w:pPr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BAEE0D3" w14:textId="77777777" w:rsidR="003B13A2" w:rsidRPr="002D6C2F" w:rsidRDefault="003B13A2" w:rsidP="0022131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B13A2" w:rsidRPr="002D6C2F" w14:paraId="7048B5AB" w14:textId="77777777" w:rsidTr="00221316">
        <w:trPr>
          <w:cantSplit/>
        </w:trPr>
        <w:tc>
          <w:tcPr>
            <w:tcW w:w="3690" w:type="dxa"/>
          </w:tcPr>
          <w:p w14:paraId="3A387D4B" w14:textId="77777777" w:rsidR="003B13A2" w:rsidRPr="002D6C2F" w:rsidRDefault="003B13A2" w:rsidP="00221316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242B78E5" w14:textId="77777777" w:rsidR="003B13A2" w:rsidRPr="002D6C2F" w:rsidRDefault="003B13A2" w:rsidP="00221316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(บาท</w:t>
            </w: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C9AA15" w14:textId="6D21F48A" w:rsidR="003B13A2" w:rsidRPr="002D6C2F" w:rsidRDefault="00EA75CA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35,011</w:t>
            </w:r>
          </w:p>
        </w:tc>
        <w:tc>
          <w:tcPr>
            <w:tcW w:w="270" w:type="dxa"/>
          </w:tcPr>
          <w:p w14:paraId="7D8EA6A4" w14:textId="77777777" w:rsidR="003B13A2" w:rsidRPr="002D6C2F" w:rsidRDefault="003B13A2" w:rsidP="00221316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9BD890" w14:textId="2E8C91E9" w:rsidR="003B13A2" w:rsidRPr="002D6C2F" w:rsidRDefault="00707BE0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24,189</w:t>
            </w:r>
          </w:p>
        </w:tc>
        <w:tc>
          <w:tcPr>
            <w:tcW w:w="270" w:type="dxa"/>
          </w:tcPr>
          <w:p w14:paraId="49CFF73C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4C9A5A" w14:textId="2E645D36" w:rsidR="003B13A2" w:rsidRPr="002D6C2F" w:rsidRDefault="007F740E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43,312</w:t>
            </w:r>
          </w:p>
        </w:tc>
        <w:tc>
          <w:tcPr>
            <w:tcW w:w="270" w:type="dxa"/>
          </w:tcPr>
          <w:p w14:paraId="77CA5B90" w14:textId="77777777" w:rsidR="003B13A2" w:rsidRPr="002D6C2F" w:rsidRDefault="003B13A2" w:rsidP="0022131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27A098" w14:textId="11B7B748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24,098</w:t>
            </w:r>
          </w:p>
        </w:tc>
      </w:tr>
      <w:tr w:rsidR="003B13A2" w:rsidRPr="002D6C2F" w14:paraId="6DCE3266" w14:textId="77777777" w:rsidTr="00221316">
        <w:trPr>
          <w:cantSplit/>
          <w:trHeight w:val="287"/>
        </w:trPr>
        <w:tc>
          <w:tcPr>
            <w:tcW w:w="3690" w:type="dxa"/>
            <w:vAlign w:val="bottom"/>
          </w:tcPr>
          <w:p w14:paraId="306E41C8" w14:textId="77777777" w:rsidR="003B13A2" w:rsidRPr="002D6C2F" w:rsidRDefault="003B13A2" w:rsidP="00221316">
            <w:pPr>
              <w:spacing w:line="460" w:lineRule="exac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ที่จ่ายชำระแล้วและถือโดยผู้ถือหุ้น (หุ้น)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E556C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C7FD9D1" w14:textId="77777777" w:rsidR="003B13A2" w:rsidRPr="002D6C2F" w:rsidRDefault="003B13A2" w:rsidP="00221316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D3E8A4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4F909A84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84A9F8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71797E23" w14:textId="77777777" w:rsidR="003B13A2" w:rsidRPr="002D6C2F" w:rsidRDefault="003B13A2" w:rsidP="00221316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E8E60C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3B13A2" w:rsidRPr="002D6C2F" w14:paraId="33C14804" w14:textId="77777777" w:rsidTr="00221316">
        <w:trPr>
          <w:cantSplit/>
        </w:trPr>
        <w:tc>
          <w:tcPr>
            <w:tcW w:w="3690" w:type="dxa"/>
            <w:vAlign w:val="bottom"/>
          </w:tcPr>
          <w:p w14:paraId="1A705D4E" w14:textId="77777777" w:rsidR="003B13A2" w:rsidRPr="002D6C2F" w:rsidRDefault="003B13A2" w:rsidP="00221316">
            <w:pPr>
              <w:spacing w:line="460" w:lineRule="exact"/>
              <w:ind w:left="3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6C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D6C2F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3B842B0" w14:textId="4D0C411D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7F740E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E35379" w14:textId="77777777" w:rsidR="003B13A2" w:rsidRPr="002D6C2F" w:rsidRDefault="003B13A2" w:rsidP="0022131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2061442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1E4416DF" w14:textId="77777777" w:rsidR="003B13A2" w:rsidRPr="002D6C2F" w:rsidRDefault="003B13A2" w:rsidP="0022131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52E3C42" w14:textId="0700ABF3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7F740E" w:rsidRPr="002D6C2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CA823F" w14:textId="77777777" w:rsidR="003B13A2" w:rsidRPr="002D6C2F" w:rsidRDefault="003B13A2" w:rsidP="00221316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8F395A8" w14:textId="77777777" w:rsidR="003B13A2" w:rsidRPr="002D6C2F" w:rsidRDefault="003B13A2" w:rsidP="0022131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</w:tr>
    </w:tbl>
    <w:p w14:paraId="64828856" w14:textId="77777777" w:rsidR="005326E5" w:rsidRPr="002D6C2F" w:rsidRDefault="00BB3083" w:rsidP="000C2942">
      <w:pPr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 xml:space="preserve">24     </w:t>
      </w:r>
      <w:r w:rsidRPr="002D6C2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1070822" w14:textId="55CFC5CF" w:rsidR="006531B1" w:rsidRPr="002D6C2F" w:rsidRDefault="00BB3083" w:rsidP="0065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r w:rsidRPr="002D6C2F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="00977246" w:rsidRPr="002D6C2F">
        <w:rPr>
          <w:rFonts w:ascii="Angsana New" w:hAnsi="Angsana New"/>
          <w:sz w:val="30"/>
          <w:szCs w:val="30"/>
        </w:rPr>
        <w:t>2566</w:t>
      </w:r>
      <w:r w:rsidRPr="002D6C2F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="00977246" w:rsidRPr="002D6C2F">
        <w:rPr>
          <w:rFonts w:ascii="Angsana New" w:hAnsi="Angsana New"/>
          <w:sz w:val="30"/>
          <w:szCs w:val="30"/>
        </w:rPr>
        <w:t xml:space="preserve"> 28</w:t>
      </w:r>
      <w:r w:rsidRPr="002D6C2F">
        <w:rPr>
          <w:rFonts w:ascii="Angsana New" w:hAnsi="Angsana New"/>
          <w:sz w:val="30"/>
          <w:szCs w:val="30"/>
          <w:cs/>
        </w:rPr>
        <w:t xml:space="preserve"> เมษายน </w:t>
      </w:r>
      <w:r w:rsidR="00977246" w:rsidRPr="002D6C2F">
        <w:rPr>
          <w:rFonts w:ascii="Angsana New" w:hAnsi="Angsana New"/>
          <w:sz w:val="30"/>
          <w:szCs w:val="30"/>
        </w:rPr>
        <w:t>2566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="00977246" w:rsidRPr="002D6C2F">
        <w:rPr>
          <w:rFonts w:ascii="Angsana New" w:hAnsi="Angsana New"/>
          <w:sz w:val="30"/>
          <w:szCs w:val="30"/>
        </w:rPr>
        <w:t>2565</w:t>
      </w:r>
      <w:r w:rsidRPr="002D6C2F">
        <w:rPr>
          <w:rFonts w:ascii="Angsan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="000934B6" w:rsidRPr="002D6C2F">
        <w:rPr>
          <w:rFonts w:ascii="Angsana New" w:hAnsi="Angsana New"/>
          <w:sz w:val="30"/>
          <w:szCs w:val="30"/>
        </w:rPr>
        <w:t>0.0</w:t>
      </w:r>
      <w:r w:rsidRPr="002D6C2F">
        <w:rPr>
          <w:rFonts w:ascii="Angsana New" w:hAnsi="Angsana New"/>
          <w:sz w:val="30"/>
          <w:szCs w:val="30"/>
        </w:rPr>
        <w:t>26</w:t>
      </w:r>
      <w:r w:rsidRPr="002D6C2F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2D6C2F">
        <w:rPr>
          <w:rFonts w:asciiTheme="majorBidi" w:hAnsiTheme="majorBidi" w:cstheme="majorBidi"/>
          <w:sz w:val="30"/>
          <w:szCs w:val="30"/>
        </w:rPr>
        <w:t>18.85</w:t>
      </w:r>
      <w:r w:rsidRPr="002D6C2F">
        <w:rPr>
          <w:rFonts w:ascii="Angsana New" w:hAnsi="Angsana New"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sz w:val="30"/>
          <w:szCs w:val="30"/>
          <w:cs/>
        </w:rPr>
        <w:t>ล้าน</w:t>
      </w:r>
      <w:r w:rsidRPr="002D6C2F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2D6C2F">
        <w:rPr>
          <w:rFonts w:ascii="Angsana New" w:hAnsi="Angsana New"/>
          <w:sz w:val="30"/>
          <w:szCs w:val="30"/>
        </w:rPr>
        <w:t>20.42</w:t>
      </w:r>
      <w:r w:rsidRPr="002D6C2F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2D6C2F">
        <w:rPr>
          <w:rFonts w:ascii="Angsana New" w:hAnsi="Angsana New"/>
          <w:sz w:val="30"/>
          <w:szCs w:val="30"/>
        </w:rPr>
        <w:t>19</w:t>
      </w:r>
      <w:r w:rsidRPr="002D6C2F">
        <w:rPr>
          <w:rFonts w:ascii="Angsana New" w:hAnsi="Angsana New"/>
          <w:sz w:val="30"/>
          <w:szCs w:val="30"/>
          <w:cs/>
        </w:rPr>
        <w:t xml:space="preserve"> พฤษภาคม </w:t>
      </w:r>
      <w:r w:rsidR="00977246" w:rsidRPr="002D6C2F">
        <w:rPr>
          <w:rFonts w:ascii="Angsana New" w:hAnsi="Angsana New"/>
          <w:sz w:val="30"/>
          <w:szCs w:val="30"/>
        </w:rPr>
        <w:t>2566</w:t>
      </w:r>
      <w:r w:rsidRPr="002D6C2F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2D6C2F">
        <w:rPr>
          <w:rFonts w:ascii="Angsana New" w:hAnsi="Angsana New"/>
          <w:sz w:val="30"/>
          <w:szCs w:val="30"/>
        </w:rPr>
        <w:t>Record Date</w:t>
      </w:r>
      <w:r w:rsidRPr="002D6C2F">
        <w:rPr>
          <w:rFonts w:ascii="Angsana New" w:hAnsi="Angsana New"/>
          <w:sz w:val="30"/>
          <w:szCs w:val="30"/>
          <w:cs/>
        </w:rPr>
        <w:t xml:space="preserve">) วันที่ </w:t>
      </w:r>
      <w:r w:rsidR="00977246" w:rsidRPr="002D6C2F">
        <w:rPr>
          <w:rFonts w:ascii="Angsana New" w:hAnsi="Angsana New"/>
          <w:sz w:val="30"/>
          <w:szCs w:val="30"/>
        </w:rPr>
        <w:t>15</w:t>
      </w:r>
      <w:r w:rsidRPr="002D6C2F">
        <w:rPr>
          <w:rFonts w:ascii="Angsana New" w:hAnsi="Angsana New"/>
          <w:sz w:val="30"/>
          <w:szCs w:val="30"/>
          <w:cs/>
        </w:rPr>
        <w:t xml:space="preserve"> มีนาคม </w:t>
      </w:r>
      <w:r w:rsidR="00977246" w:rsidRPr="002D6C2F">
        <w:rPr>
          <w:rFonts w:ascii="Angsana New" w:hAnsi="Angsana New"/>
          <w:sz w:val="30"/>
          <w:szCs w:val="30"/>
        </w:rPr>
        <w:t>2566</w:t>
      </w:r>
      <w:r w:rsidRPr="002D6C2F">
        <w:rPr>
          <w:rFonts w:ascii="Angsana New" w:hAnsi="Angsana New"/>
          <w:sz w:val="30"/>
          <w:szCs w:val="30"/>
          <w:cs/>
        </w:rPr>
        <w:t xml:space="preserve">  </w:t>
      </w:r>
    </w:p>
    <w:p w14:paraId="19D5C7E3" w14:textId="77777777" w:rsidR="00507A0C" w:rsidRPr="002D6C2F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>2</w:t>
      </w:r>
      <w:r w:rsidR="00BB3083" w:rsidRPr="002D6C2F">
        <w:rPr>
          <w:rFonts w:ascii="Angsana New" w:hAnsi="Angsana New"/>
          <w:b/>
          <w:bCs/>
          <w:sz w:val="30"/>
          <w:szCs w:val="30"/>
        </w:rPr>
        <w:t>5</w:t>
      </w:r>
      <w:r w:rsidR="00CF4C39" w:rsidRPr="002D6C2F">
        <w:rPr>
          <w:rFonts w:ascii="Angsana New" w:hAnsi="Angsana New"/>
          <w:b/>
          <w:bCs/>
          <w:sz w:val="30"/>
          <w:szCs w:val="30"/>
        </w:rPr>
        <w:tab/>
      </w:r>
      <w:r w:rsidR="000C2942"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2D6C2F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31137A" w:rsidRPr="002D6C2F" w14:paraId="7CA4A5C5" w14:textId="77777777" w:rsidTr="00F76FA5">
        <w:trPr>
          <w:tblHeader/>
        </w:trPr>
        <w:tc>
          <w:tcPr>
            <w:tcW w:w="5490" w:type="dxa"/>
          </w:tcPr>
          <w:p w14:paraId="39620A22" w14:textId="77777777" w:rsidR="00841C3B" w:rsidRPr="002D6C2F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12B9CD0" w14:textId="77777777" w:rsidR="00841C3B" w:rsidRPr="002D6C2F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12B7E9B" w14:textId="77777777" w:rsidR="00841C3B" w:rsidRPr="002D6C2F" w:rsidRDefault="00841C3B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137A" w:rsidRPr="002D6C2F" w14:paraId="4EFFCD88" w14:textId="77777777" w:rsidTr="004658D3">
        <w:trPr>
          <w:tblHeader/>
        </w:trPr>
        <w:tc>
          <w:tcPr>
            <w:tcW w:w="5490" w:type="dxa"/>
          </w:tcPr>
          <w:p w14:paraId="53787B60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021E652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DA677" w14:textId="64394242" w:rsidR="00CF4C39" w:rsidRPr="002D6C2F" w:rsidRDefault="009935C7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2D6C2F">
              <w:rPr>
                <w:rFonts w:ascii="Angsana New" w:hAnsi="Angsana New"/>
                <w:sz w:val="30"/>
                <w:szCs w:val="30"/>
              </w:rPr>
              <w:t>7</w:t>
            </w:r>
            <w:r w:rsidR="006F3F03"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37F26E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5C3F93" w14:textId="7F27989E" w:rsidR="00CF4C39" w:rsidRPr="002D6C2F" w:rsidRDefault="003D04D6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545A41" w:rsidRPr="002D6C2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1137A" w:rsidRPr="002D6C2F" w14:paraId="33C0C912" w14:textId="77777777" w:rsidTr="004658D3">
        <w:trPr>
          <w:tblHeader/>
        </w:trPr>
        <w:tc>
          <w:tcPr>
            <w:tcW w:w="5490" w:type="dxa"/>
          </w:tcPr>
          <w:p w14:paraId="467CC029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AE4B1FF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28D59F4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62C13"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="00162C13"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1137A" w:rsidRPr="002D6C2F" w14:paraId="26E70203" w14:textId="77777777" w:rsidTr="004658D3">
        <w:tc>
          <w:tcPr>
            <w:tcW w:w="5490" w:type="dxa"/>
          </w:tcPr>
          <w:p w14:paraId="05EE92E1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2C858553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5894DA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31E8C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C7D944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137A" w:rsidRPr="002D6C2F" w14:paraId="552CC0AB" w14:textId="77777777" w:rsidTr="004658D3">
        <w:tc>
          <w:tcPr>
            <w:tcW w:w="5490" w:type="dxa"/>
          </w:tcPr>
          <w:p w14:paraId="0744EDC2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7A61D595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4BB87B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F10A31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20ECE4" w14:textId="77777777" w:rsidR="00CF4C39" w:rsidRPr="002D6C2F" w:rsidRDefault="00CF4C39" w:rsidP="00FA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1AA" w:rsidRPr="002D6C2F" w14:paraId="3693C8F2" w14:textId="77777777" w:rsidTr="00C60E82">
        <w:tc>
          <w:tcPr>
            <w:tcW w:w="5490" w:type="dxa"/>
            <w:tcBorders>
              <w:bottom w:val="nil"/>
            </w:tcBorders>
          </w:tcPr>
          <w:p w14:paraId="30E831CB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6CB1222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8396F1" w14:textId="4BFBFB19" w:rsidR="00E961AA" w:rsidRPr="002D6C2F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9,283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42674E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481E74F" w14:textId="2524ECE2" w:rsidR="00E961AA" w:rsidRPr="002D6C2F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</w:tr>
      <w:tr w:rsidR="00E961AA" w:rsidRPr="002D6C2F" w14:paraId="471AE345" w14:textId="77777777" w:rsidTr="00C60E82">
        <w:tc>
          <w:tcPr>
            <w:tcW w:w="5490" w:type="dxa"/>
            <w:tcBorders>
              <w:top w:val="nil"/>
            </w:tcBorders>
          </w:tcPr>
          <w:p w14:paraId="5E90C082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723617D6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03D5A11" w14:textId="1CDCC108" w:rsidR="00E961AA" w:rsidRPr="002D6C2F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CB4F240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4BE644D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1AA" w:rsidRPr="002D6C2F" w14:paraId="2A20A259" w14:textId="77777777" w:rsidTr="00C60E82">
        <w:tc>
          <w:tcPr>
            <w:tcW w:w="5490" w:type="dxa"/>
            <w:tcBorders>
              <w:top w:val="nil"/>
            </w:tcBorders>
          </w:tcPr>
          <w:p w14:paraId="6D8DAD4C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6F3E37A4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0E9724F" w14:textId="11F94016" w:rsidR="00E961AA" w:rsidRPr="002D6C2F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25,132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6D3118C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A550152" w14:textId="66479E58" w:rsidR="00E961AA" w:rsidRPr="002D6C2F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17,464</w:t>
            </w:r>
          </w:p>
        </w:tc>
      </w:tr>
      <w:tr w:rsidR="00E961AA" w:rsidRPr="002D6C2F" w14:paraId="74077061" w14:textId="77777777" w:rsidTr="009B5F4A">
        <w:tc>
          <w:tcPr>
            <w:tcW w:w="5490" w:type="dxa"/>
            <w:tcBorders>
              <w:bottom w:val="nil"/>
            </w:tcBorders>
          </w:tcPr>
          <w:p w14:paraId="4100F80A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D386AF4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BEBE1" w14:textId="788AE02B" w:rsidR="00E961AA" w:rsidRPr="002D6C2F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15,519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44FD64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B9B952" w14:textId="4BE5415B" w:rsidR="00E961AA" w:rsidRPr="002D6C2F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</w:tr>
      <w:tr w:rsidR="00E961AA" w:rsidRPr="002D6C2F" w14:paraId="3F85484D" w14:textId="77777777" w:rsidTr="009B5F4A">
        <w:tc>
          <w:tcPr>
            <w:tcW w:w="5490" w:type="dxa"/>
            <w:tcBorders>
              <w:bottom w:val="nil"/>
            </w:tcBorders>
          </w:tcPr>
          <w:p w14:paraId="5C6F212A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E581FB3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4EEE5" w14:textId="4E5683A9" w:rsidR="00E961AA" w:rsidRPr="002D6C2F" w:rsidRDefault="004227E2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49,934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0D8B00" w14:textId="77777777" w:rsidR="00E961AA" w:rsidRPr="002D6C2F" w:rsidRDefault="00E961AA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59A6799" w14:textId="133296D8" w:rsidR="00E961AA" w:rsidRPr="002D6C2F" w:rsidRDefault="00545A41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27,875</w:t>
            </w:r>
          </w:p>
        </w:tc>
      </w:tr>
      <w:tr w:rsidR="002A6FA4" w:rsidRPr="002D6C2F" w14:paraId="49A3A48F" w14:textId="77777777" w:rsidTr="005E6CAD">
        <w:tc>
          <w:tcPr>
            <w:tcW w:w="5490" w:type="dxa"/>
            <w:tcBorders>
              <w:bottom w:val="nil"/>
            </w:tcBorders>
          </w:tcPr>
          <w:p w14:paraId="77338537" w14:textId="77777777" w:rsidR="002A6FA4" w:rsidRPr="002D6C2F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E8A879E" w14:textId="77777777" w:rsidR="002A6FA4" w:rsidRPr="002D6C2F" w:rsidRDefault="002A6FA4" w:rsidP="00EA1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3817CF4" w14:textId="77777777" w:rsidR="002A6FA4" w:rsidRPr="002D6C2F" w:rsidRDefault="002A6FA4" w:rsidP="002A6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45A41" w:rsidRPr="002D6C2F" w14:paraId="7E9AAF0F" w14:textId="77777777" w:rsidTr="007E643B">
        <w:tc>
          <w:tcPr>
            <w:tcW w:w="5490" w:type="dxa"/>
            <w:tcBorders>
              <w:bottom w:val="nil"/>
            </w:tcBorders>
          </w:tcPr>
          <w:p w14:paraId="25ECEEF9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D9884F3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F31247D" w14:textId="053AD3BE" w:rsidR="00545A41" w:rsidRPr="002D6C2F" w:rsidRDefault="004227E2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77,112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518A75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2396313" w14:textId="2E35B74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85,676</w:t>
            </w:r>
          </w:p>
        </w:tc>
      </w:tr>
      <w:tr w:rsidR="00545A41" w:rsidRPr="002D6C2F" w14:paraId="73F01E22" w14:textId="77777777" w:rsidTr="007E643B">
        <w:tc>
          <w:tcPr>
            <w:tcW w:w="5490" w:type="dxa"/>
            <w:tcBorders>
              <w:bottom w:val="nil"/>
            </w:tcBorders>
          </w:tcPr>
          <w:p w14:paraId="0F3AC684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CDE775D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D961A94" w14:textId="5CA55FEF" w:rsidR="00545A41" w:rsidRPr="002D6C2F" w:rsidRDefault="004227E2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69,065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679E7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BFF8076" w14:textId="666F6872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62,294</w:t>
            </w:r>
          </w:p>
        </w:tc>
      </w:tr>
      <w:tr w:rsidR="00545A41" w:rsidRPr="002D6C2F" w14:paraId="48917DF7" w14:textId="77777777" w:rsidTr="007E643B">
        <w:tc>
          <w:tcPr>
            <w:tcW w:w="5490" w:type="dxa"/>
            <w:tcBorders>
              <w:top w:val="nil"/>
            </w:tcBorders>
          </w:tcPr>
          <w:p w14:paraId="5DC0F470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E6E50B7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91B6920" w14:textId="6BEF155A" w:rsidR="00545A41" w:rsidRPr="002D6C2F" w:rsidRDefault="004227E2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204,746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9CD900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3DAFE3" w14:textId="30A4B141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195,643</w:t>
            </w:r>
          </w:p>
        </w:tc>
      </w:tr>
      <w:tr w:rsidR="00545A41" w:rsidRPr="002D6C2F" w14:paraId="344F52F8" w14:textId="77777777" w:rsidTr="00484065">
        <w:tc>
          <w:tcPr>
            <w:tcW w:w="5490" w:type="dxa"/>
            <w:tcBorders>
              <w:bottom w:val="nil"/>
            </w:tcBorders>
          </w:tcPr>
          <w:p w14:paraId="109A5928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C5B00A4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45465" w14:textId="0F4D57FC" w:rsidR="00545A41" w:rsidRPr="002D6C2F" w:rsidRDefault="004227E2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965EBC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D4D67" w14:textId="2182C14B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545A41" w:rsidRPr="002D6C2F" w14:paraId="799008F2" w14:textId="77777777" w:rsidTr="00484065">
        <w:tc>
          <w:tcPr>
            <w:tcW w:w="5490" w:type="dxa"/>
            <w:tcBorders>
              <w:bottom w:val="nil"/>
            </w:tcBorders>
          </w:tcPr>
          <w:p w14:paraId="622EB2F5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4944A0E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E9C7E3" w14:textId="11F69644" w:rsidR="00545A41" w:rsidRPr="002D6C2F" w:rsidRDefault="004227E2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355,983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A63046" w14:textId="77777777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96BAFA" w14:textId="587E99EB" w:rsidR="00545A41" w:rsidRPr="002D6C2F" w:rsidRDefault="00545A41" w:rsidP="0054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345,573</w:t>
            </w:r>
          </w:p>
        </w:tc>
      </w:tr>
    </w:tbl>
    <w:p w14:paraId="25B41CFC" w14:textId="77777777" w:rsidR="00527133" w:rsidRDefault="00527133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472CD6F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582B983D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08B19E59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5BC44C6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2088F878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39FF1F1A" w14:textId="77777777" w:rsidR="00575385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p w14:paraId="70E1BA61" w14:textId="77777777" w:rsidR="00575385" w:rsidRPr="002D6C2F" w:rsidRDefault="00575385" w:rsidP="0026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jc w:val="both"/>
        <w:rPr>
          <w:rFonts w:ascii="Angsana New" w:hAnsi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540"/>
        <w:gridCol w:w="1440"/>
        <w:gridCol w:w="270"/>
        <w:gridCol w:w="1440"/>
      </w:tblGrid>
      <w:tr w:rsidR="007B4F20" w:rsidRPr="002D6C2F" w14:paraId="3CA51B50" w14:textId="77777777" w:rsidTr="009B19F1">
        <w:trPr>
          <w:tblHeader/>
        </w:trPr>
        <w:tc>
          <w:tcPr>
            <w:tcW w:w="5490" w:type="dxa"/>
          </w:tcPr>
          <w:p w14:paraId="5668A9AE" w14:textId="77777777" w:rsidR="006531B1" w:rsidRPr="002D6C2F" w:rsidRDefault="006531B1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84269E2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76E4A544" w14:textId="0B2C619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C770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4F20" w:rsidRPr="002D6C2F" w14:paraId="3A4C0D37" w14:textId="77777777" w:rsidTr="009B19F1">
        <w:trPr>
          <w:tblHeader/>
        </w:trPr>
        <w:tc>
          <w:tcPr>
            <w:tcW w:w="5490" w:type="dxa"/>
          </w:tcPr>
          <w:p w14:paraId="25159E69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96AED86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26FD2E" w14:textId="2F9A9D06" w:rsidR="007B4F20" w:rsidRPr="002D6C2F" w:rsidRDefault="009935C7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7B4F20"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="007B4F20"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0CB9CD6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4C9063" w14:textId="5DAB4A4C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31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 w:rsidR="00EE3FF9"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6</w:t>
            </w:r>
          </w:p>
        </w:tc>
      </w:tr>
      <w:tr w:rsidR="007B4F20" w:rsidRPr="002D6C2F" w14:paraId="1F829EEE" w14:textId="77777777" w:rsidTr="009B19F1">
        <w:trPr>
          <w:tblHeader/>
        </w:trPr>
        <w:tc>
          <w:tcPr>
            <w:tcW w:w="5490" w:type="dxa"/>
          </w:tcPr>
          <w:p w14:paraId="12A3DC5D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349860C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6A83EEC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B4F20" w:rsidRPr="002D6C2F" w14:paraId="76DCBC2B" w14:textId="77777777" w:rsidTr="009B19F1">
        <w:tc>
          <w:tcPr>
            <w:tcW w:w="5490" w:type="dxa"/>
          </w:tcPr>
          <w:p w14:paraId="7117D6F7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540" w:type="dxa"/>
            <w:vAlign w:val="bottom"/>
          </w:tcPr>
          <w:p w14:paraId="3A9EBF03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2A489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3F22CB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268583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4F20" w:rsidRPr="002D6C2F" w14:paraId="3CAC6BD8" w14:textId="77777777" w:rsidTr="009B19F1">
        <w:tc>
          <w:tcPr>
            <w:tcW w:w="5490" w:type="dxa"/>
          </w:tcPr>
          <w:p w14:paraId="0D2BA5B3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0" w:type="dxa"/>
            <w:vAlign w:val="bottom"/>
          </w:tcPr>
          <w:p w14:paraId="5E80830A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300D9F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875152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7985A" w14:textId="77777777" w:rsidR="007B4F20" w:rsidRPr="002D6C2F" w:rsidRDefault="007B4F20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758" w:rsidRPr="002D6C2F" w14:paraId="59682600" w14:textId="77777777" w:rsidTr="009B19F1">
        <w:tc>
          <w:tcPr>
            <w:tcW w:w="5490" w:type="dxa"/>
            <w:tcBorders>
              <w:bottom w:val="nil"/>
            </w:tcBorders>
          </w:tcPr>
          <w:p w14:paraId="3DB20B52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269180F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4CCFE65" w14:textId="32687F80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6,555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847C7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F66406" w14:textId="6C25B98D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EF0758" w:rsidRPr="002D6C2F" w14:paraId="05B474B7" w14:textId="77777777" w:rsidTr="009B19F1">
        <w:tc>
          <w:tcPr>
            <w:tcW w:w="5490" w:type="dxa"/>
            <w:tcBorders>
              <w:top w:val="nil"/>
            </w:tcBorders>
          </w:tcPr>
          <w:p w14:paraId="0B86B687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4A151B6E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26CA2241" w14:textId="6DF028B7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0E28B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84FBA8C" w14:textId="4C7AC085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0758" w:rsidRPr="002D6C2F" w14:paraId="3509DC9C" w14:textId="77777777" w:rsidTr="009B19F1">
        <w:tc>
          <w:tcPr>
            <w:tcW w:w="5490" w:type="dxa"/>
            <w:tcBorders>
              <w:top w:val="nil"/>
            </w:tcBorders>
          </w:tcPr>
          <w:p w14:paraId="76EE3A83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C47AFF9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36AB03" w14:textId="3156DECE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4B7DD7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4275C39" w14:textId="55A042C9" w:rsidR="00EF0758" w:rsidRPr="002D6C2F" w:rsidRDefault="007B50B5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F0758" w:rsidRPr="002D6C2F" w14:paraId="2402FECA" w14:textId="77777777" w:rsidTr="009B19F1">
        <w:tc>
          <w:tcPr>
            <w:tcW w:w="5490" w:type="dxa"/>
            <w:tcBorders>
              <w:bottom w:val="nil"/>
            </w:tcBorders>
          </w:tcPr>
          <w:p w14:paraId="566127B5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83D3F31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AE1EFC" w14:textId="07D5C264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E75768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0EA8E" w14:textId="2E090279" w:rsidR="00EF0758" w:rsidRPr="002D6C2F" w:rsidRDefault="007B50B5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EF0758" w:rsidRPr="002D6C2F" w14:paraId="6269BFB0" w14:textId="77777777" w:rsidTr="009B19F1">
        <w:tc>
          <w:tcPr>
            <w:tcW w:w="5490" w:type="dxa"/>
            <w:tcBorders>
              <w:bottom w:val="nil"/>
            </w:tcBorders>
          </w:tcPr>
          <w:p w14:paraId="21F55482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BB7D2E2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220D85" w14:textId="3BC6A266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7,926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6D6834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437845" w14:textId="49C306B8" w:rsidR="00EF0758" w:rsidRPr="002D6C2F" w:rsidRDefault="00EE3FF9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7B50B5" w:rsidRPr="002D6C2F">
              <w:rPr>
                <w:rFonts w:ascii="Angsana New" w:hAnsi="Angsana New"/>
                <w:sz w:val="30"/>
                <w:szCs w:val="30"/>
              </w:rPr>
              <w:t>,568</w:t>
            </w:r>
          </w:p>
        </w:tc>
      </w:tr>
      <w:tr w:rsidR="00E961AA" w:rsidRPr="002D6C2F" w14:paraId="58F3D3E7" w14:textId="77777777" w:rsidTr="009B19F1">
        <w:tc>
          <w:tcPr>
            <w:tcW w:w="5490" w:type="dxa"/>
            <w:tcBorders>
              <w:top w:val="nil"/>
            </w:tcBorders>
          </w:tcPr>
          <w:p w14:paraId="0DEBADDD" w14:textId="77777777" w:rsidR="00E961AA" w:rsidRPr="002D6C2F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D6C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  <w:r w:rsidRPr="002D6C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2579B27B" w14:textId="77777777" w:rsidR="00E961AA" w:rsidRPr="002D6C2F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48C0DF31" w14:textId="77777777" w:rsidR="00E961AA" w:rsidRPr="002D6C2F" w:rsidRDefault="00E961AA" w:rsidP="007B6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3F31B8" w14:textId="77777777" w:rsidR="00E961AA" w:rsidRPr="002D6C2F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55632E4B" w14:textId="77777777" w:rsidR="00E961AA" w:rsidRPr="002D6C2F" w:rsidRDefault="00E961AA" w:rsidP="009B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0758" w:rsidRPr="002D6C2F" w14:paraId="47123D86" w14:textId="77777777" w:rsidTr="009B19F1">
        <w:tc>
          <w:tcPr>
            <w:tcW w:w="5490" w:type="dxa"/>
            <w:tcBorders>
              <w:bottom w:val="nil"/>
            </w:tcBorders>
          </w:tcPr>
          <w:p w14:paraId="1D152AE6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– </w:t>
            </w: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1B7532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EF7B" w14:textId="2F0A9228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63,136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CF263C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8FAC2DB" w14:textId="4F35EB58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65,861</w:t>
            </w:r>
          </w:p>
        </w:tc>
      </w:tr>
      <w:tr w:rsidR="00EF0758" w:rsidRPr="002D6C2F" w14:paraId="297983DA" w14:textId="77777777" w:rsidTr="009B19F1">
        <w:tc>
          <w:tcPr>
            <w:tcW w:w="5490" w:type="dxa"/>
            <w:tcBorders>
              <w:bottom w:val="nil"/>
            </w:tcBorders>
          </w:tcPr>
          <w:p w14:paraId="21CF2229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25E48A0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614F1C7" w14:textId="6DC5E840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54,143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8C15FE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5347BAD" w14:textId="26B1948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54,789</w:t>
            </w:r>
          </w:p>
        </w:tc>
      </w:tr>
      <w:tr w:rsidR="00EF0758" w:rsidRPr="002D6C2F" w14:paraId="2B1063A1" w14:textId="77777777" w:rsidTr="009B19F1">
        <w:tc>
          <w:tcPr>
            <w:tcW w:w="5490" w:type="dxa"/>
            <w:tcBorders>
              <w:top w:val="nil"/>
            </w:tcBorders>
          </w:tcPr>
          <w:p w14:paraId="35C3FA2B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540" w:type="dxa"/>
            <w:tcBorders>
              <w:top w:val="nil"/>
            </w:tcBorders>
            <w:vAlign w:val="bottom"/>
          </w:tcPr>
          <w:p w14:paraId="3A611166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8E53E5C" w14:textId="4DA42C0E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181,099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D963420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5A8E43" w14:textId="43610FDD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195,472</w:t>
            </w:r>
          </w:p>
        </w:tc>
      </w:tr>
      <w:tr w:rsidR="00EF0758" w:rsidRPr="002D6C2F" w14:paraId="2E34683F" w14:textId="77777777" w:rsidTr="009B19F1">
        <w:tc>
          <w:tcPr>
            <w:tcW w:w="5490" w:type="dxa"/>
            <w:tcBorders>
              <w:bottom w:val="nil"/>
            </w:tcBorders>
          </w:tcPr>
          <w:p w14:paraId="2ECACF50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57FEFE7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34178" w14:textId="71095915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93562F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E2EC0" w14:textId="0F85E929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1,960</w:t>
            </w:r>
          </w:p>
        </w:tc>
      </w:tr>
      <w:tr w:rsidR="00EF0758" w:rsidRPr="002D6C2F" w14:paraId="371BFA74" w14:textId="77777777" w:rsidTr="009B19F1">
        <w:tc>
          <w:tcPr>
            <w:tcW w:w="5490" w:type="dxa"/>
            <w:tcBorders>
              <w:bottom w:val="nil"/>
            </w:tcBorders>
          </w:tcPr>
          <w:p w14:paraId="2B901354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1423A35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FE209" w14:textId="07F94BD2" w:rsidR="00EF0758" w:rsidRPr="002D6C2F" w:rsidRDefault="004227E2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300,338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4F6ADC" w14:textId="77777777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32981" w14:textId="21B670FA" w:rsidR="00EF0758" w:rsidRPr="002D6C2F" w:rsidRDefault="00EF0758" w:rsidP="00EF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/>
                <w:b/>
                <w:bCs/>
                <w:sz w:val="30"/>
                <w:szCs w:val="30"/>
              </w:rPr>
              <w:t>318,082</w:t>
            </w:r>
          </w:p>
        </w:tc>
      </w:tr>
    </w:tbl>
    <w:p w14:paraId="642DF833" w14:textId="16312BDF" w:rsidR="00E961AA" w:rsidRPr="00583875" w:rsidRDefault="00E961AA" w:rsidP="00E961AA">
      <w:pPr>
        <w:spacing w:after="240"/>
        <w:rPr>
          <w:rFonts w:ascii="Angsana New" w:hAnsi="Angsana New"/>
          <w:b/>
          <w:bCs/>
          <w:sz w:val="30"/>
          <w:szCs w:val="30"/>
        </w:rPr>
      </w:pPr>
    </w:p>
    <w:p w14:paraId="21F98611" w14:textId="77777777" w:rsidR="00E16216" w:rsidRPr="00E1621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E16216" w:rsidRPr="00E16216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F978D" w14:textId="77777777" w:rsidR="00514488" w:rsidRDefault="00514488">
      <w:r>
        <w:separator/>
      </w:r>
    </w:p>
  </w:endnote>
  <w:endnote w:type="continuationSeparator" w:id="0">
    <w:p w14:paraId="5B0A591B" w14:textId="77777777" w:rsidR="00514488" w:rsidRDefault="0051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224096"/>
      <w:docPartObj>
        <w:docPartGallery w:val="Page Numbers (Bottom of Page)"/>
        <w:docPartUnique/>
      </w:docPartObj>
    </w:sdtPr>
    <w:sdtContent>
      <w:p w14:paraId="2D21A241" w14:textId="77777777" w:rsidR="00B2705E" w:rsidRDefault="00E132A4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="00B2705E"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 w:rsidR="00583875"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7E5A6FA7" w14:textId="7777777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00822" w14:textId="77777777" w:rsidR="00514488" w:rsidRDefault="00514488">
      <w:r>
        <w:separator/>
      </w:r>
    </w:p>
  </w:footnote>
  <w:footnote w:type="continuationSeparator" w:id="0">
    <w:p w14:paraId="258EA50B" w14:textId="77777777" w:rsidR="00514488" w:rsidRDefault="00514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25994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sz w:val="32"/>
        <w:szCs w:val="32"/>
        <w:cs/>
      </w:rPr>
      <w:t>รวมระหว่างกาล</w:t>
    </w:r>
  </w:p>
  <w:p w14:paraId="0179663A" w14:textId="00A0C52B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D90E4A">
      <w:rPr>
        <w:rFonts w:ascii="Angsana New" w:hAnsi="Angsana New" w:hint="cs"/>
        <w:b/>
        <w:bCs/>
        <w:sz w:val="32"/>
        <w:szCs w:val="32"/>
        <w:cs/>
      </w:rPr>
      <w:t>สาม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="00350138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0B6EC9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D90E4A">
      <w:rPr>
        <w:rFonts w:ascii="Angsana New" w:hAnsi="Angsana New"/>
        <w:b/>
        <w:bCs/>
        <w:sz w:val="32"/>
        <w:szCs w:val="32"/>
      </w:rPr>
      <w:t>31</w:t>
    </w:r>
    <w:r w:rsidR="00D90E4A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D90E4A">
      <w:rPr>
        <w:rFonts w:ascii="Angsana New" w:hAnsi="Angsana New"/>
        <w:b/>
        <w:bCs/>
        <w:sz w:val="32"/>
        <w:szCs w:val="32"/>
      </w:rPr>
      <w:t>2567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7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1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1"/>
  </w:num>
  <w:num w:numId="12" w16cid:durableId="1760129484">
    <w:abstractNumId w:val="16"/>
  </w:num>
  <w:num w:numId="13" w16cid:durableId="1432093317">
    <w:abstractNumId w:val="28"/>
  </w:num>
  <w:num w:numId="14" w16cid:durableId="1751194330">
    <w:abstractNumId w:val="19"/>
  </w:num>
  <w:num w:numId="15" w16cid:durableId="1351495289">
    <w:abstractNumId w:val="23"/>
  </w:num>
  <w:num w:numId="16" w16cid:durableId="2004894955">
    <w:abstractNumId w:val="10"/>
  </w:num>
  <w:num w:numId="17" w16cid:durableId="1267153696">
    <w:abstractNumId w:val="20"/>
  </w:num>
  <w:num w:numId="18" w16cid:durableId="1702899407">
    <w:abstractNumId w:val="26"/>
  </w:num>
  <w:num w:numId="19" w16cid:durableId="535066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4"/>
  </w:num>
  <w:num w:numId="21" w16cid:durableId="1243375748">
    <w:abstractNumId w:val="22"/>
  </w:num>
  <w:num w:numId="22" w16cid:durableId="1914201146">
    <w:abstractNumId w:val="32"/>
  </w:num>
  <w:num w:numId="23" w16cid:durableId="1259555235">
    <w:abstractNumId w:val="18"/>
  </w:num>
  <w:num w:numId="24" w16cid:durableId="875116333">
    <w:abstractNumId w:val="29"/>
  </w:num>
  <w:num w:numId="25" w16cid:durableId="99105380">
    <w:abstractNumId w:val="31"/>
  </w:num>
  <w:num w:numId="26" w16cid:durableId="221908413">
    <w:abstractNumId w:val="17"/>
  </w:num>
  <w:num w:numId="27" w16cid:durableId="2023242495">
    <w:abstractNumId w:val="13"/>
  </w:num>
  <w:num w:numId="28" w16cid:durableId="835656630">
    <w:abstractNumId w:val="30"/>
  </w:num>
  <w:num w:numId="29" w16cid:durableId="11727955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5"/>
  </w:num>
  <w:num w:numId="32" w16cid:durableId="693502447">
    <w:abstractNumId w:val="24"/>
  </w:num>
  <w:num w:numId="33" w16cid:durableId="126924308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43A"/>
    <w:rsid w:val="00001890"/>
    <w:rsid w:val="00001A16"/>
    <w:rsid w:val="0000243C"/>
    <w:rsid w:val="00002638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F85"/>
    <w:rsid w:val="0000507E"/>
    <w:rsid w:val="00005143"/>
    <w:rsid w:val="00005395"/>
    <w:rsid w:val="000053F8"/>
    <w:rsid w:val="0000555A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7132"/>
    <w:rsid w:val="00017383"/>
    <w:rsid w:val="00017842"/>
    <w:rsid w:val="000178C7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1012"/>
    <w:rsid w:val="0004145C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932"/>
    <w:rsid w:val="00043A83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A9"/>
    <w:rsid w:val="00053AE6"/>
    <w:rsid w:val="00053D60"/>
    <w:rsid w:val="00054452"/>
    <w:rsid w:val="00054639"/>
    <w:rsid w:val="0005471E"/>
    <w:rsid w:val="000555D5"/>
    <w:rsid w:val="000561DD"/>
    <w:rsid w:val="000567E3"/>
    <w:rsid w:val="00056B10"/>
    <w:rsid w:val="00056C16"/>
    <w:rsid w:val="00056C35"/>
    <w:rsid w:val="00056DFC"/>
    <w:rsid w:val="00056E98"/>
    <w:rsid w:val="000572A9"/>
    <w:rsid w:val="000575DA"/>
    <w:rsid w:val="000575DE"/>
    <w:rsid w:val="00057699"/>
    <w:rsid w:val="00057D44"/>
    <w:rsid w:val="00057D71"/>
    <w:rsid w:val="00057E73"/>
    <w:rsid w:val="000603F7"/>
    <w:rsid w:val="00061668"/>
    <w:rsid w:val="000616D2"/>
    <w:rsid w:val="00061EC9"/>
    <w:rsid w:val="00061F35"/>
    <w:rsid w:val="00063009"/>
    <w:rsid w:val="000630CC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247C"/>
    <w:rsid w:val="000724A9"/>
    <w:rsid w:val="00073784"/>
    <w:rsid w:val="000738A4"/>
    <w:rsid w:val="00073E3C"/>
    <w:rsid w:val="00073F1D"/>
    <w:rsid w:val="00073F5A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12C5"/>
    <w:rsid w:val="000814D1"/>
    <w:rsid w:val="000816D9"/>
    <w:rsid w:val="000819B7"/>
    <w:rsid w:val="00081A73"/>
    <w:rsid w:val="00081A9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23E"/>
    <w:rsid w:val="0008437A"/>
    <w:rsid w:val="00084A27"/>
    <w:rsid w:val="000856BF"/>
    <w:rsid w:val="00085B97"/>
    <w:rsid w:val="00085D29"/>
    <w:rsid w:val="0008624E"/>
    <w:rsid w:val="000864BB"/>
    <w:rsid w:val="00086BA3"/>
    <w:rsid w:val="00086CC2"/>
    <w:rsid w:val="000870B0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C9"/>
    <w:rsid w:val="0009168F"/>
    <w:rsid w:val="0009197D"/>
    <w:rsid w:val="00091A7F"/>
    <w:rsid w:val="0009201B"/>
    <w:rsid w:val="00092154"/>
    <w:rsid w:val="00092250"/>
    <w:rsid w:val="000923A4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3DA"/>
    <w:rsid w:val="000A547F"/>
    <w:rsid w:val="000A5790"/>
    <w:rsid w:val="000A5A12"/>
    <w:rsid w:val="000A5B27"/>
    <w:rsid w:val="000A5D41"/>
    <w:rsid w:val="000A5E87"/>
    <w:rsid w:val="000A6CB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939"/>
    <w:rsid w:val="000C1301"/>
    <w:rsid w:val="000C1AE4"/>
    <w:rsid w:val="000C1D27"/>
    <w:rsid w:val="000C1E28"/>
    <w:rsid w:val="000C25E0"/>
    <w:rsid w:val="000C2942"/>
    <w:rsid w:val="000C2B03"/>
    <w:rsid w:val="000C2BDC"/>
    <w:rsid w:val="000C3793"/>
    <w:rsid w:val="000C40F7"/>
    <w:rsid w:val="000C4807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B73"/>
    <w:rsid w:val="000F1FE7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6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72"/>
    <w:rsid w:val="00114B64"/>
    <w:rsid w:val="00115072"/>
    <w:rsid w:val="001150A8"/>
    <w:rsid w:val="00115702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C4F"/>
    <w:rsid w:val="00123078"/>
    <w:rsid w:val="00123199"/>
    <w:rsid w:val="001234BB"/>
    <w:rsid w:val="00123999"/>
    <w:rsid w:val="00124AA2"/>
    <w:rsid w:val="00124D0E"/>
    <w:rsid w:val="0012570D"/>
    <w:rsid w:val="0012588D"/>
    <w:rsid w:val="00125961"/>
    <w:rsid w:val="00125A8F"/>
    <w:rsid w:val="00125C08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6E5"/>
    <w:rsid w:val="0012775B"/>
    <w:rsid w:val="0012797E"/>
    <w:rsid w:val="00127E59"/>
    <w:rsid w:val="00127E5E"/>
    <w:rsid w:val="001301F4"/>
    <w:rsid w:val="00130485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DDC"/>
    <w:rsid w:val="001336EC"/>
    <w:rsid w:val="0013382D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82"/>
    <w:rsid w:val="00141801"/>
    <w:rsid w:val="00141D70"/>
    <w:rsid w:val="00141E1F"/>
    <w:rsid w:val="00141E22"/>
    <w:rsid w:val="00141F05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431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FB5"/>
    <w:rsid w:val="00153472"/>
    <w:rsid w:val="001534D7"/>
    <w:rsid w:val="00153968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EB2"/>
    <w:rsid w:val="00167112"/>
    <w:rsid w:val="0016783B"/>
    <w:rsid w:val="00167B23"/>
    <w:rsid w:val="00167EA2"/>
    <w:rsid w:val="00167F14"/>
    <w:rsid w:val="00170053"/>
    <w:rsid w:val="00170264"/>
    <w:rsid w:val="001703B8"/>
    <w:rsid w:val="001703C4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458"/>
    <w:rsid w:val="0017337B"/>
    <w:rsid w:val="001734BB"/>
    <w:rsid w:val="00173DB7"/>
    <w:rsid w:val="001741DE"/>
    <w:rsid w:val="001746E6"/>
    <w:rsid w:val="00174CD2"/>
    <w:rsid w:val="00174D4E"/>
    <w:rsid w:val="00174DED"/>
    <w:rsid w:val="00174E59"/>
    <w:rsid w:val="00174EB6"/>
    <w:rsid w:val="0017572C"/>
    <w:rsid w:val="00175876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956"/>
    <w:rsid w:val="001A0A36"/>
    <w:rsid w:val="001A0C38"/>
    <w:rsid w:val="001A0CC0"/>
    <w:rsid w:val="001A18B6"/>
    <w:rsid w:val="001A1C0D"/>
    <w:rsid w:val="001A1EDD"/>
    <w:rsid w:val="001A1FEC"/>
    <w:rsid w:val="001A23E0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85"/>
    <w:rsid w:val="001B0234"/>
    <w:rsid w:val="001B049A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589"/>
    <w:rsid w:val="001C15C7"/>
    <w:rsid w:val="001C179B"/>
    <w:rsid w:val="001C1D42"/>
    <w:rsid w:val="001C21DF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C60"/>
    <w:rsid w:val="001D4D30"/>
    <w:rsid w:val="001D4DB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45B"/>
    <w:rsid w:val="001E4AAA"/>
    <w:rsid w:val="001E4B10"/>
    <w:rsid w:val="001E4C4D"/>
    <w:rsid w:val="001E5120"/>
    <w:rsid w:val="001E51C2"/>
    <w:rsid w:val="001E5452"/>
    <w:rsid w:val="001E564E"/>
    <w:rsid w:val="001E56AA"/>
    <w:rsid w:val="001E58E2"/>
    <w:rsid w:val="001E594F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A87"/>
    <w:rsid w:val="001F119D"/>
    <w:rsid w:val="001F11F4"/>
    <w:rsid w:val="001F17F9"/>
    <w:rsid w:val="001F1BD9"/>
    <w:rsid w:val="001F1DD9"/>
    <w:rsid w:val="001F1F88"/>
    <w:rsid w:val="001F20D4"/>
    <w:rsid w:val="001F2A43"/>
    <w:rsid w:val="001F2EB0"/>
    <w:rsid w:val="001F35BE"/>
    <w:rsid w:val="001F35D1"/>
    <w:rsid w:val="001F389C"/>
    <w:rsid w:val="001F43E5"/>
    <w:rsid w:val="001F46E9"/>
    <w:rsid w:val="001F4831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B6F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DA3"/>
    <w:rsid w:val="002201D6"/>
    <w:rsid w:val="0022092E"/>
    <w:rsid w:val="002209B8"/>
    <w:rsid w:val="00220ABA"/>
    <w:rsid w:val="00220BE1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60B"/>
    <w:rsid w:val="00230647"/>
    <w:rsid w:val="00230AF4"/>
    <w:rsid w:val="00230C91"/>
    <w:rsid w:val="00230E54"/>
    <w:rsid w:val="00231487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3F35"/>
    <w:rsid w:val="00244113"/>
    <w:rsid w:val="00244168"/>
    <w:rsid w:val="002448D0"/>
    <w:rsid w:val="00245119"/>
    <w:rsid w:val="00245920"/>
    <w:rsid w:val="00245A3B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BAC"/>
    <w:rsid w:val="00260DC7"/>
    <w:rsid w:val="00261C67"/>
    <w:rsid w:val="002628F4"/>
    <w:rsid w:val="00263B40"/>
    <w:rsid w:val="00263D92"/>
    <w:rsid w:val="00263F3E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157"/>
    <w:rsid w:val="00273406"/>
    <w:rsid w:val="002734C9"/>
    <w:rsid w:val="00273730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251B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3D5"/>
    <w:rsid w:val="002944F9"/>
    <w:rsid w:val="0029476B"/>
    <w:rsid w:val="00294917"/>
    <w:rsid w:val="00294CB4"/>
    <w:rsid w:val="002950AB"/>
    <w:rsid w:val="002954C9"/>
    <w:rsid w:val="00295596"/>
    <w:rsid w:val="0029567F"/>
    <w:rsid w:val="00295700"/>
    <w:rsid w:val="002958D0"/>
    <w:rsid w:val="00296500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F7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D87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61A9"/>
    <w:rsid w:val="002C61B4"/>
    <w:rsid w:val="002C6267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F16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5067"/>
    <w:rsid w:val="002D52B7"/>
    <w:rsid w:val="002D6098"/>
    <w:rsid w:val="002D62ED"/>
    <w:rsid w:val="002D642B"/>
    <w:rsid w:val="002D6B24"/>
    <w:rsid w:val="002D6C2F"/>
    <w:rsid w:val="002D746E"/>
    <w:rsid w:val="002D76B3"/>
    <w:rsid w:val="002D783E"/>
    <w:rsid w:val="002D7E4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CB"/>
    <w:rsid w:val="002E7215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8E"/>
    <w:rsid w:val="002F3664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BD1"/>
    <w:rsid w:val="0030734A"/>
    <w:rsid w:val="0030737C"/>
    <w:rsid w:val="003073E2"/>
    <w:rsid w:val="00307792"/>
    <w:rsid w:val="0031012D"/>
    <w:rsid w:val="003104EE"/>
    <w:rsid w:val="00310758"/>
    <w:rsid w:val="0031137A"/>
    <w:rsid w:val="003117E6"/>
    <w:rsid w:val="003120EB"/>
    <w:rsid w:val="003121B6"/>
    <w:rsid w:val="0031221C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A11"/>
    <w:rsid w:val="00335FFC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1A6"/>
    <w:rsid w:val="00337287"/>
    <w:rsid w:val="003372BE"/>
    <w:rsid w:val="003372E3"/>
    <w:rsid w:val="00337582"/>
    <w:rsid w:val="00337A4E"/>
    <w:rsid w:val="00340658"/>
    <w:rsid w:val="00340CC1"/>
    <w:rsid w:val="00340F09"/>
    <w:rsid w:val="00341380"/>
    <w:rsid w:val="003415A2"/>
    <w:rsid w:val="00341EAE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138"/>
    <w:rsid w:val="0035061B"/>
    <w:rsid w:val="003507D5"/>
    <w:rsid w:val="003507D7"/>
    <w:rsid w:val="00350C51"/>
    <w:rsid w:val="003511A8"/>
    <w:rsid w:val="00351384"/>
    <w:rsid w:val="003514CC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C01"/>
    <w:rsid w:val="00355D43"/>
    <w:rsid w:val="00355D87"/>
    <w:rsid w:val="00356033"/>
    <w:rsid w:val="003564C0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CB2"/>
    <w:rsid w:val="00380D81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2C5"/>
    <w:rsid w:val="003837C5"/>
    <w:rsid w:val="00383AE3"/>
    <w:rsid w:val="00383AF4"/>
    <w:rsid w:val="00383CE0"/>
    <w:rsid w:val="00384389"/>
    <w:rsid w:val="003844A8"/>
    <w:rsid w:val="003846D0"/>
    <w:rsid w:val="003847DF"/>
    <w:rsid w:val="00384975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EE6"/>
    <w:rsid w:val="003940C8"/>
    <w:rsid w:val="003942FF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8F"/>
    <w:rsid w:val="003A4AD9"/>
    <w:rsid w:val="003A4F22"/>
    <w:rsid w:val="003A4F9A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403F"/>
    <w:rsid w:val="003C4078"/>
    <w:rsid w:val="003C41BE"/>
    <w:rsid w:val="003C42CC"/>
    <w:rsid w:val="003C446B"/>
    <w:rsid w:val="003C4747"/>
    <w:rsid w:val="003C48F6"/>
    <w:rsid w:val="003C4D98"/>
    <w:rsid w:val="003C50D3"/>
    <w:rsid w:val="003C528F"/>
    <w:rsid w:val="003C5420"/>
    <w:rsid w:val="003C557D"/>
    <w:rsid w:val="003C56CC"/>
    <w:rsid w:val="003C5A03"/>
    <w:rsid w:val="003C5B4B"/>
    <w:rsid w:val="003C5F2A"/>
    <w:rsid w:val="003C6390"/>
    <w:rsid w:val="003C693E"/>
    <w:rsid w:val="003C6985"/>
    <w:rsid w:val="003C6EFA"/>
    <w:rsid w:val="003C7315"/>
    <w:rsid w:val="003D04D6"/>
    <w:rsid w:val="003D055B"/>
    <w:rsid w:val="003D061D"/>
    <w:rsid w:val="003D08EA"/>
    <w:rsid w:val="003D0C7E"/>
    <w:rsid w:val="003D0CE7"/>
    <w:rsid w:val="003D0E04"/>
    <w:rsid w:val="003D1086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F1"/>
    <w:rsid w:val="003D3294"/>
    <w:rsid w:val="003D4006"/>
    <w:rsid w:val="003D4162"/>
    <w:rsid w:val="003D43AB"/>
    <w:rsid w:val="003D44C2"/>
    <w:rsid w:val="003D45B6"/>
    <w:rsid w:val="003D45E8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F60"/>
    <w:rsid w:val="003D704B"/>
    <w:rsid w:val="003D709A"/>
    <w:rsid w:val="003D76FF"/>
    <w:rsid w:val="003D77ED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B87"/>
    <w:rsid w:val="003F2C0A"/>
    <w:rsid w:val="003F2C86"/>
    <w:rsid w:val="003F3341"/>
    <w:rsid w:val="003F371B"/>
    <w:rsid w:val="003F388D"/>
    <w:rsid w:val="003F3DD4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2E0"/>
    <w:rsid w:val="00403636"/>
    <w:rsid w:val="00403BC3"/>
    <w:rsid w:val="00403E89"/>
    <w:rsid w:val="00403EFF"/>
    <w:rsid w:val="00403F6E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6"/>
    <w:rsid w:val="00424B2B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25A"/>
    <w:rsid w:val="004512B1"/>
    <w:rsid w:val="00451AFD"/>
    <w:rsid w:val="00451BB4"/>
    <w:rsid w:val="00451CE8"/>
    <w:rsid w:val="00452074"/>
    <w:rsid w:val="004522F3"/>
    <w:rsid w:val="0045292B"/>
    <w:rsid w:val="00452FDE"/>
    <w:rsid w:val="0045317E"/>
    <w:rsid w:val="00453308"/>
    <w:rsid w:val="00453700"/>
    <w:rsid w:val="00453CD2"/>
    <w:rsid w:val="00454943"/>
    <w:rsid w:val="00454C64"/>
    <w:rsid w:val="00454D49"/>
    <w:rsid w:val="00454EF6"/>
    <w:rsid w:val="004550C4"/>
    <w:rsid w:val="004551A1"/>
    <w:rsid w:val="00455751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CB"/>
    <w:rsid w:val="00473703"/>
    <w:rsid w:val="00473ABB"/>
    <w:rsid w:val="00473C6D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50"/>
    <w:rsid w:val="00477B97"/>
    <w:rsid w:val="00477BC7"/>
    <w:rsid w:val="00480672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C33"/>
    <w:rsid w:val="00495D3A"/>
    <w:rsid w:val="00495DFF"/>
    <w:rsid w:val="00495E71"/>
    <w:rsid w:val="004960C4"/>
    <w:rsid w:val="00496366"/>
    <w:rsid w:val="00496535"/>
    <w:rsid w:val="00496AD4"/>
    <w:rsid w:val="004974D8"/>
    <w:rsid w:val="004979C3"/>
    <w:rsid w:val="00497C04"/>
    <w:rsid w:val="00497DB2"/>
    <w:rsid w:val="004A0EE1"/>
    <w:rsid w:val="004A10AD"/>
    <w:rsid w:val="004A19F1"/>
    <w:rsid w:val="004A1ACA"/>
    <w:rsid w:val="004A2478"/>
    <w:rsid w:val="004A2730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E71"/>
    <w:rsid w:val="004A5FF4"/>
    <w:rsid w:val="004A62A5"/>
    <w:rsid w:val="004A680E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DC6"/>
    <w:rsid w:val="004C706C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516E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2142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C2F"/>
    <w:rsid w:val="00514E95"/>
    <w:rsid w:val="00514FB3"/>
    <w:rsid w:val="00515700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23E6"/>
    <w:rsid w:val="0054248F"/>
    <w:rsid w:val="005424D5"/>
    <w:rsid w:val="00542CF5"/>
    <w:rsid w:val="0054307F"/>
    <w:rsid w:val="005431C4"/>
    <w:rsid w:val="005432CE"/>
    <w:rsid w:val="005432E1"/>
    <w:rsid w:val="005435E0"/>
    <w:rsid w:val="005439E0"/>
    <w:rsid w:val="00543C6E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4AF"/>
    <w:rsid w:val="005476C0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877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EEB"/>
    <w:rsid w:val="00565F97"/>
    <w:rsid w:val="005661CA"/>
    <w:rsid w:val="0056631E"/>
    <w:rsid w:val="00566384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FD"/>
    <w:rsid w:val="00570404"/>
    <w:rsid w:val="00570498"/>
    <w:rsid w:val="00570DE3"/>
    <w:rsid w:val="00571043"/>
    <w:rsid w:val="0057129F"/>
    <w:rsid w:val="0057150E"/>
    <w:rsid w:val="00571570"/>
    <w:rsid w:val="00571E72"/>
    <w:rsid w:val="00571EFB"/>
    <w:rsid w:val="00572C28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D12"/>
    <w:rsid w:val="00577F24"/>
    <w:rsid w:val="00577F82"/>
    <w:rsid w:val="0058005F"/>
    <w:rsid w:val="00580154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875"/>
    <w:rsid w:val="0058400C"/>
    <w:rsid w:val="005844F2"/>
    <w:rsid w:val="00584724"/>
    <w:rsid w:val="00584A8C"/>
    <w:rsid w:val="00584EA2"/>
    <w:rsid w:val="0058509D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9E5"/>
    <w:rsid w:val="005960D5"/>
    <w:rsid w:val="005961B2"/>
    <w:rsid w:val="005961ED"/>
    <w:rsid w:val="0059637F"/>
    <w:rsid w:val="005964C1"/>
    <w:rsid w:val="005973E8"/>
    <w:rsid w:val="0059773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E43"/>
    <w:rsid w:val="005A6E83"/>
    <w:rsid w:val="005A728F"/>
    <w:rsid w:val="005A7652"/>
    <w:rsid w:val="005A7715"/>
    <w:rsid w:val="005A7AE5"/>
    <w:rsid w:val="005A7C83"/>
    <w:rsid w:val="005A7CD1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E2"/>
    <w:rsid w:val="005D0488"/>
    <w:rsid w:val="005D0679"/>
    <w:rsid w:val="005D08B7"/>
    <w:rsid w:val="005D0913"/>
    <w:rsid w:val="005D092C"/>
    <w:rsid w:val="005D0FB9"/>
    <w:rsid w:val="005D10BF"/>
    <w:rsid w:val="005D1855"/>
    <w:rsid w:val="005D1BEB"/>
    <w:rsid w:val="005D200B"/>
    <w:rsid w:val="005D224B"/>
    <w:rsid w:val="005D22D2"/>
    <w:rsid w:val="005D2342"/>
    <w:rsid w:val="005D23CF"/>
    <w:rsid w:val="005D2F29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768"/>
    <w:rsid w:val="00602781"/>
    <w:rsid w:val="00602805"/>
    <w:rsid w:val="00602D43"/>
    <w:rsid w:val="00602D75"/>
    <w:rsid w:val="00603332"/>
    <w:rsid w:val="00603468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DC"/>
    <w:rsid w:val="00610BE4"/>
    <w:rsid w:val="006112F6"/>
    <w:rsid w:val="00611311"/>
    <w:rsid w:val="006113B6"/>
    <w:rsid w:val="00611E17"/>
    <w:rsid w:val="00612AB3"/>
    <w:rsid w:val="00612D4C"/>
    <w:rsid w:val="00612D97"/>
    <w:rsid w:val="0061354F"/>
    <w:rsid w:val="00613C69"/>
    <w:rsid w:val="006146E3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F35"/>
    <w:rsid w:val="0061728D"/>
    <w:rsid w:val="0061748E"/>
    <w:rsid w:val="006174B3"/>
    <w:rsid w:val="00617C80"/>
    <w:rsid w:val="00620225"/>
    <w:rsid w:val="006205D1"/>
    <w:rsid w:val="006206B3"/>
    <w:rsid w:val="006208B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63"/>
    <w:rsid w:val="00633277"/>
    <w:rsid w:val="006340E0"/>
    <w:rsid w:val="00634235"/>
    <w:rsid w:val="00634376"/>
    <w:rsid w:val="0063465E"/>
    <w:rsid w:val="00634719"/>
    <w:rsid w:val="00634870"/>
    <w:rsid w:val="006349B3"/>
    <w:rsid w:val="00634C69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694"/>
    <w:rsid w:val="00642C9B"/>
    <w:rsid w:val="00642DB4"/>
    <w:rsid w:val="00642E5D"/>
    <w:rsid w:val="00643030"/>
    <w:rsid w:val="00643104"/>
    <w:rsid w:val="006432C0"/>
    <w:rsid w:val="006434AF"/>
    <w:rsid w:val="00643571"/>
    <w:rsid w:val="00644056"/>
    <w:rsid w:val="006442CA"/>
    <w:rsid w:val="0064464F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C04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FD"/>
    <w:rsid w:val="00673745"/>
    <w:rsid w:val="00673770"/>
    <w:rsid w:val="0067391B"/>
    <w:rsid w:val="0067393F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C5F"/>
    <w:rsid w:val="00697D98"/>
    <w:rsid w:val="00697E42"/>
    <w:rsid w:val="00697E43"/>
    <w:rsid w:val="00697F51"/>
    <w:rsid w:val="006A02C4"/>
    <w:rsid w:val="006A0349"/>
    <w:rsid w:val="006A07DC"/>
    <w:rsid w:val="006A15F3"/>
    <w:rsid w:val="006A1604"/>
    <w:rsid w:val="006A1D3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366"/>
    <w:rsid w:val="006B14A0"/>
    <w:rsid w:val="006B188D"/>
    <w:rsid w:val="006B1A1F"/>
    <w:rsid w:val="006B1A24"/>
    <w:rsid w:val="006B1A71"/>
    <w:rsid w:val="006B1DE5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3470"/>
    <w:rsid w:val="006D4861"/>
    <w:rsid w:val="006D4A40"/>
    <w:rsid w:val="006D4A93"/>
    <w:rsid w:val="006D4B2B"/>
    <w:rsid w:val="006D4D16"/>
    <w:rsid w:val="006D4F2D"/>
    <w:rsid w:val="006D5842"/>
    <w:rsid w:val="006D5905"/>
    <w:rsid w:val="006D5B91"/>
    <w:rsid w:val="006D5DAB"/>
    <w:rsid w:val="006D5FBD"/>
    <w:rsid w:val="006D6336"/>
    <w:rsid w:val="006D63DC"/>
    <w:rsid w:val="006D650C"/>
    <w:rsid w:val="006D66ED"/>
    <w:rsid w:val="006D68C1"/>
    <w:rsid w:val="006D6A83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FAF"/>
    <w:rsid w:val="006E162C"/>
    <w:rsid w:val="006E177B"/>
    <w:rsid w:val="006E1857"/>
    <w:rsid w:val="006E189E"/>
    <w:rsid w:val="006E18D6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EED"/>
    <w:rsid w:val="006E618E"/>
    <w:rsid w:val="006E6522"/>
    <w:rsid w:val="006E6587"/>
    <w:rsid w:val="006E6E6F"/>
    <w:rsid w:val="006E7870"/>
    <w:rsid w:val="006F0267"/>
    <w:rsid w:val="006F07A3"/>
    <w:rsid w:val="006F0DE7"/>
    <w:rsid w:val="006F0ED1"/>
    <w:rsid w:val="006F14E1"/>
    <w:rsid w:val="006F178B"/>
    <w:rsid w:val="006F2403"/>
    <w:rsid w:val="006F2C06"/>
    <w:rsid w:val="006F37DF"/>
    <w:rsid w:val="006F3A32"/>
    <w:rsid w:val="006F3B63"/>
    <w:rsid w:val="006F3F03"/>
    <w:rsid w:val="006F3FB8"/>
    <w:rsid w:val="006F4565"/>
    <w:rsid w:val="006F49CE"/>
    <w:rsid w:val="006F4A3F"/>
    <w:rsid w:val="006F4D5D"/>
    <w:rsid w:val="006F4E94"/>
    <w:rsid w:val="006F4FE1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52CF"/>
    <w:rsid w:val="0070533A"/>
    <w:rsid w:val="00705583"/>
    <w:rsid w:val="00705C9A"/>
    <w:rsid w:val="00705CB5"/>
    <w:rsid w:val="00706117"/>
    <w:rsid w:val="007064D2"/>
    <w:rsid w:val="00706AC8"/>
    <w:rsid w:val="00706EAB"/>
    <w:rsid w:val="00706F8B"/>
    <w:rsid w:val="00707045"/>
    <w:rsid w:val="0070707B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C4D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A9"/>
    <w:rsid w:val="00713B71"/>
    <w:rsid w:val="00713CD7"/>
    <w:rsid w:val="007143CC"/>
    <w:rsid w:val="0071447B"/>
    <w:rsid w:val="00714A6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2C1"/>
    <w:rsid w:val="007203C9"/>
    <w:rsid w:val="0072075B"/>
    <w:rsid w:val="00720A31"/>
    <w:rsid w:val="00720C53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E29"/>
    <w:rsid w:val="00730E2F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425"/>
    <w:rsid w:val="0074251A"/>
    <w:rsid w:val="007429F0"/>
    <w:rsid w:val="00742BC6"/>
    <w:rsid w:val="00742BFA"/>
    <w:rsid w:val="007433FF"/>
    <w:rsid w:val="00743903"/>
    <w:rsid w:val="00743A58"/>
    <w:rsid w:val="00744A57"/>
    <w:rsid w:val="00744AD8"/>
    <w:rsid w:val="00744F05"/>
    <w:rsid w:val="00744FE4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763"/>
    <w:rsid w:val="007512DF"/>
    <w:rsid w:val="0075145A"/>
    <w:rsid w:val="007515B8"/>
    <w:rsid w:val="00751AAD"/>
    <w:rsid w:val="00751BB9"/>
    <w:rsid w:val="007521E7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F7B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B61"/>
    <w:rsid w:val="00782BDA"/>
    <w:rsid w:val="00782EC6"/>
    <w:rsid w:val="00782ED4"/>
    <w:rsid w:val="00782FDB"/>
    <w:rsid w:val="00782FE2"/>
    <w:rsid w:val="007834E5"/>
    <w:rsid w:val="00784FEA"/>
    <w:rsid w:val="00784FF6"/>
    <w:rsid w:val="0078521D"/>
    <w:rsid w:val="0078585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346C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E"/>
    <w:rsid w:val="007A7878"/>
    <w:rsid w:val="007A7DCD"/>
    <w:rsid w:val="007A7F89"/>
    <w:rsid w:val="007B0A75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688"/>
    <w:rsid w:val="007B3D97"/>
    <w:rsid w:val="007B415B"/>
    <w:rsid w:val="007B422B"/>
    <w:rsid w:val="007B4429"/>
    <w:rsid w:val="007B4739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9C0"/>
    <w:rsid w:val="007C223F"/>
    <w:rsid w:val="007C23CD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ABB"/>
    <w:rsid w:val="007E0AE1"/>
    <w:rsid w:val="007E0CC1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6426"/>
    <w:rsid w:val="007E643B"/>
    <w:rsid w:val="007E6D41"/>
    <w:rsid w:val="007E6E3C"/>
    <w:rsid w:val="007E6FCE"/>
    <w:rsid w:val="007E7392"/>
    <w:rsid w:val="007E7593"/>
    <w:rsid w:val="007E7C2F"/>
    <w:rsid w:val="007E7CD8"/>
    <w:rsid w:val="007E7E30"/>
    <w:rsid w:val="007E7ECE"/>
    <w:rsid w:val="007E7F34"/>
    <w:rsid w:val="007F043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95"/>
    <w:rsid w:val="0080147F"/>
    <w:rsid w:val="00801B49"/>
    <w:rsid w:val="00801DDE"/>
    <w:rsid w:val="00801E69"/>
    <w:rsid w:val="008020D8"/>
    <w:rsid w:val="008021BF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709B"/>
    <w:rsid w:val="0080712D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624"/>
    <w:rsid w:val="00824796"/>
    <w:rsid w:val="00824816"/>
    <w:rsid w:val="008248CE"/>
    <w:rsid w:val="008249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A2D"/>
    <w:rsid w:val="00826DD1"/>
    <w:rsid w:val="00827143"/>
    <w:rsid w:val="0082724B"/>
    <w:rsid w:val="00827347"/>
    <w:rsid w:val="00830329"/>
    <w:rsid w:val="008305FE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10C2"/>
    <w:rsid w:val="00841C3B"/>
    <w:rsid w:val="00842198"/>
    <w:rsid w:val="00842429"/>
    <w:rsid w:val="008424E3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9D2"/>
    <w:rsid w:val="00860DBD"/>
    <w:rsid w:val="00861457"/>
    <w:rsid w:val="00861577"/>
    <w:rsid w:val="0086171A"/>
    <w:rsid w:val="0086187B"/>
    <w:rsid w:val="00861A34"/>
    <w:rsid w:val="00861AE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D2A"/>
    <w:rsid w:val="00864D40"/>
    <w:rsid w:val="00864D88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44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20E6"/>
    <w:rsid w:val="008725BC"/>
    <w:rsid w:val="008725FE"/>
    <w:rsid w:val="00872AD7"/>
    <w:rsid w:val="008732D4"/>
    <w:rsid w:val="008732FF"/>
    <w:rsid w:val="008736C3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884"/>
    <w:rsid w:val="0088098E"/>
    <w:rsid w:val="00880A11"/>
    <w:rsid w:val="00880D0E"/>
    <w:rsid w:val="00880D1C"/>
    <w:rsid w:val="00881197"/>
    <w:rsid w:val="008811BA"/>
    <w:rsid w:val="008811E7"/>
    <w:rsid w:val="008813F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10B9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7120"/>
    <w:rsid w:val="008973D7"/>
    <w:rsid w:val="00897775"/>
    <w:rsid w:val="00897BB4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B0A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304"/>
    <w:rsid w:val="008B0598"/>
    <w:rsid w:val="008B066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EA"/>
    <w:rsid w:val="008C5028"/>
    <w:rsid w:val="008C5117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574"/>
    <w:rsid w:val="008D3675"/>
    <w:rsid w:val="008D36F1"/>
    <w:rsid w:val="008D38A5"/>
    <w:rsid w:val="008D39C8"/>
    <w:rsid w:val="008D3A38"/>
    <w:rsid w:val="008D3DBC"/>
    <w:rsid w:val="008D3F56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AF7"/>
    <w:rsid w:val="008E10E7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CD7"/>
    <w:rsid w:val="008E7F7F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6BC"/>
    <w:rsid w:val="008F5092"/>
    <w:rsid w:val="008F51A8"/>
    <w:rsid w:val="008F559D"/>
    <w:rsid w:val="008F5D60"/>
    <w:rsid w:val="008F6547"/>
    <w:rsid w:val="008F6689"/>
    <w:rsid w:val="008F6A3D"/>
    <w:rsid w:val="008F6A95"/>
    <w:rsid w:val="008F6F4C"/>
    <w:rsid w:val="008F7318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D70"/>
    <w:rsid w:val="00901E92"/>
    <w:rsid w:val="00902683"/>
    <w:rsid w:val="00902A30"/>
    <w:rsid w:val="00902D29"/>
    <w:rsid w:val="00902F96"/>
    <w:rsid w:val="00903152"/>
    <w:rsid w:val="00903226"/>
    <w:rsid w:val="00903749"/>
    <w:rsid w:val="009039BD"/>
    <w:rsid w:val="0090406B"/>
    <w:rsid w:val="0090421B"/>
    <w:rsid w:val="009042DF"/>
    <w:rsid w:val="00904427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100B"/>
    <w:rsid w:val="00911518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D7"/>
    <w:rsid w:val="00924AFA"/>
    <w:rsid w:val="009259A6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325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CC"/>
    <w:rsid w:val="00941122"/>
    <w:rsid w:val="0094121A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8"/>
    <w:rsid w:val="00946A31"/>
    <w:rsid w:val="00946F32"/>
    <w:rsid w:val="009471DE"/>
    <w:rsid w:val="0094723B"/>
    <w:rsid w:val="00947852"/>
    <w:rsid w:val="00947A32"/>
    <w:rsid w:val="00947D80"/>
    <w:rsid w:val="0095001B"/>
    <w:rsid w:val="0095003F"/>
    <w:rsid w:val="009504C1"/>
    <w:rsid w:val="00950659"/>
    <w:rsid w:val="00951190"/>
    <w:rsid w:val="00951252"/>
    <w:rsid w:val="00951700"/>
    <w:rsid w:val="00951BC5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1283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A88"/>
    <w:rsid w:val="00975BA1"/>
    <w:rsid w:val="00976160"/>
    <w:rsid w:val="009762E8"/>
    <w:rsid w:val="00976408"/>
    <w:rsid w:val="0097645A"/>
    <w:rsid w:val="00976793"/>
    <w:rsid w:val="0097682E"/>
    <w:rsid w:val="00976C76"/>
    <w:rsid w:val="0097724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E42"/>
    <w:rsid w:val="00994027"/>
    <w:rsid w:val="0099406A"/>
    <w:rsid w:val="00994099"/>
    <w:rsid w:val="00994134"/>
    <w:rsid w:val="00994365"/>
    <w:rsid w:val="009945BD"/>
    <w:rsid w:val="009947C3"/>
    <w:rsid w:val="00994809"/>
    <w:rsid w:val="00994A0F"/>
    <w:rsid w:val="00994AD9"/>
    <w:rsid w:val="00994BB4"/>
    <w:rsid w:val="0099500B"/>
    <w:rsid w:val="0099502B"/>
    <w:rsid w:val="009959B8"/>
    <w:rsid w:val="00996484"/>
    <w:rsid w:val="009964CF"/>
    <w:rsid w:val="0099664B"/>
    <w:rsid w:val="00996717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F77"/>
    <w:rsid w:val="009C12BF"/>
    <w:rsid w:val="009C199C"/>
    <w:rsid w:val="009C1BCE"/>
    <w:rsid w:val="009C1F56"/>
    <w:rsid w:val="009C1F9F"/>
    <w:rsid w:val="009C21B8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543"/>
    <w:rsid w:val="009D29B2"/>
    <w:rsid w:val="009D3452"/>
    <w:rsid w:val="009D3509"/>
    <w:rsid w:val="009D3700"/>
    <w:rsid w:val="009D371D"/>
    <w:rsid w:val="009D417B"/>
    <w:rsid w:val="009D4180"/>
    <w:rsid w:val="009D41DF"/>
    <w:rsid w:val="009D42A8"/>
    <w:rsid w:val="009D42B0"/>
    <w:rsid w:val="009D42E2"/>
    <w:rsid w:val="009D463C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ABC"/>
    <w:rsid w:val="009D7F9F"/>
    <w:rsid w:val="009E0177"/>
    <w:rsid w:val="009E06A0"/>
    <w:rsid w:val="009E0B84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FD"/>
    <w:rsid w:val="009F12FC"/>
    <w:rsid w:val="009F13BC"/>
    <w:rsid w:val="009F14A6"/>
    <w:rsid w:val="009F2A7D"/>
    <w:rsid w:val="009F2C40"/>
    <w:rsid w:val="009F2E0B"/>
    <w:rsid w:val="009F2F94"/>
    <w:rsid w:val="009F3343"/>
    <w:rsid w:val="009F39BB"/>
    <w:rsid w:val="009F3A39"/>
    <w:rsid w:val="009F43C8"/>
    <w:rsid w:val="009F4432"/>
    <w:rsid w:val="009F443E"/>
    <w:rsid w:val="009F4571"/>
    <w:rsid w:val="009F465A"/>
    <w:rsid w:val="009F46D1"/>
    <w:rsid w:val="009F478A"/>
    <w:rsid w:val="009F4931"/>
    <w:rsid w:val="009F5627"/>
    <w:rsid w:val="009F575D"/>
    <w:rsid w:val="009F5815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860"/>
    <w:rsid w:val="00A011FF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AD4"/>
    <w:rsid w:val="00A150E2"/>
    <w:rsid w:val="00A1550C"/>
    <w:rsid w:val="00A155F9"/>
    <w:rsid w:val="00A15836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10A0"/>
    <w:rsid w:val="00A21155"/>
    <w:rsid w:val="00A21320"/>
    <w:rsid w:val="00A21CCE"/>
    <w:rsid w:val="00A21D34"/>
    <w:rsid w:val="00A21D70"/>
    <w:rsid w:val="00A21E32"/>
    <w:rsid w:val="00A22419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70E3"/>
    <w:rsid w:val="00A874DE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710"/>
    <w:rsid w:val="00A9590B"/>
    <w:rsid w:val="00A96584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D11"/>
    <w:rsid w:val="00AB3E28"/>
    <w:rsid w:val="00AB3FDE"/>
    <w:rsid w:val="00AB4223"/>
    <w:rsid w:val="00AB42B7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B9C"/>
    <w:rsid w:val="00AE2C10"/>
    <w:rsid w:val="00AE32E5"/>
    <w:rsid w:val="00AE37E9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3EE0"/>
    <w:rsid w:val="00AF401E"/>
    <w:rsid w:val="00AF4BC9"/>
    <w:rsid w:val="00AF4BF5"/>
    <w:rsid w:val="00AF51E9"/>
    <w:rsid w:val="00AF5427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3A4"/>
    <w:rsid w:val="00B04630"/>
    <w:rsid w:val="00B04839"/>
    <w:rsid w:val="00B04881"/>
    <w:rsid w:val="00B04920"/>
    <w:rsid w:val="00B04BD8"/>
    <w:rsid w:val="00B05068"/>
    <w:rsid w:val="00B058D0"/>
    <w:rsid w:val="00B05C11"/>
    <w:rsid w:val="00B05EF3"/>
    <w:rsid w:val="00B063EE"/>
    <w:rsid w:val="00B06B9D"/>
    <w:rsid w:val="00B06EAC"/>
    <w:rsid w:val="00B071AB"/>
    <w:rsid w:val="00B071DA"/>
    <w:rsid w:val="00B07200"/>
    <w:rsid w:val="00B07D15"/>
    <w:rsid w:val="00B07EA0"/>
    <w:rsid w:val="00B101B3"/>
    <w:rsid w:val="00B1020D"/>
    <w:rsid w:val="00B10229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DB3"/>
    <w:rsid w:val="00B13DC1"/>
    <w:rsid w:val="00B1422B"/>
    <w:rsid w:val="00B14553"/>
    <w:rsid w:val="00B14943"/>
    <w:rsid w:val="00B149AE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671"/>
    <w:rsid w:val="00B22727"/>
    <w:rsid w:val="00B22839"/>
    <w:rsid w:val="00B230DC"/>
    <w:rsid w:val="00B23134"/>
    <w:rsid w:val="00B231DC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400EC"/>
    <w:rsid w:val="00B40C49"/>
    <w:rsid w:val="00B41598"/>
    <w:rsid w:val="00B4161F"/>
    <w:rsid w:val="00B42012"/>
    <w:rsid w:val="00B42216"/>
    <w:rsid w:val="00B4221F"/>
    <w:rsid w:val="00B425D9"/>
    <w:rsid w:val="00B427A0"/>
    <w:rsid w:val="00B42A67"/>
    <w:rsid w:val="00B42EDB"/>
    <w:rsid w:val="00B4310A"/>
    <w:rsid w:val="00B436CE"/>
    <w:rsid w:val="00B43FB1"/>
    <w:rsid w:val="00B44191"/>
    <w:rsid w:val="00B441EE"/>
    <w:rsid w:val="00B44630"/>
    <w:rsid w:val="00B4482C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F88"/>
    <w:rsid w:val="00B570B2"/>
    <w:rsid w:val="00B572E2"/>
    <w:rsid w:val="00B57631"/>
    <w:rsid w:val="00B577E2"/>
    <w:rsid w:val="00B60150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898"/>
    <w:rsid w:val="00B67C09"/>
    <w:rsid w:val="00B700C2"/>
    <w:rsid w:val="00B702B5"/>
    <w:rsid w:val="00B70576"/>
    <w:rsid w:val="00B705D8"/>
    <w:rsid w:val="00B70B49"/>
    <w:rsid w:val="00B70F2B"/>
    <w:rsid w:val="00B70FA2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E57"/>
    <w:rsid w:val="00B921F0"/>
    <w:rsid w:val="00B9270A"/>
    <w:rsid w:val="00B92720"/>
    <w:rsid w:val="00B928CC"/>
    <w:rsid w:val="00B928DC"/>
    <w:rsid w:val="00B92C94"/>
    <w:rsid w:val="00B92F6F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3083"/>
    <w:rsid w:val="00BB327F"/>
    <w:rsid w:val="00BB3562"/>
    <w:rsid w:val="00BB3AB0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74A7"/>
    <w:rsid w:val="00BB7637"/>
    <w:rsid w:val="00BB7836"/>
    <w:rsid w:val="00BB78E6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37AF"/>
    <w:rsid w:val="00BC3938"/>
    <w:rsid w:val="00BC3A4F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D047F"/>
    <w:rsid w:val="00BD056E"/>
    <w:rsid w:val="00BD073C"/>
    <w:rsid w:val="00BD09CF"/>
    <w:rsid w:val="00BD10C7"/>
    <w:rsid w:val="00BD139F"/>
    <w:rsid w:val="00BD1BA4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395"/>
    <w:rsid w:val="00BD3562"/>
    <w:rsid w:val="00BD3823"/>
    <w:rsid w:val="00BD399C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4108"/>
    <w:rsid w:val="00BE4308"/>
    <w:rsid w:val="00BE4862"/>
    <w:rsid w:val="00BE4A73"/>
    <w:rsid w:val="00BE4D35"/>
    <w:rsid w:val="00BE578E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57F"/>
    <w:rsid w:val="00BE75E2"/>
    <w:rsid w:val="00BE7643"/>
    <w:rsid w:val="00BE7788"/>
    <w:rsid w:val="00BE7888"/>
    <w:rsid w:val="00BE78FE"/>
    <w:rsid w:val="00BE7CDA"/>
    <w:rsid w:val="00BE7DC4"/>
    <w:rsid w:val="00BF0096"/>
    <w:rsid w:val="00BF01B6"/>
    <w:rsid w:val="00BF028D"/>
    <w:rsid w:val="00BF04CF"/>
    <w:rsid w:val="00BF05AD"/>
    <w:rsid w:val="00BF07C1"/>
    <w:rsid w:val="00BF2740"/>
    <w:rsid w:val="00BF2797"/>
    <w:rsid w:val="00BF2DB8"/>
    <w:rsid w:val="00BF2EC2"/>
    <w:rsid w:val="00BF3106"/>
    <w:rsid w:val="00BF3580"/>
    <w:rsid w:val="00BF37A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5FD"/>
    <w:rsid w:val="00C03867"/>
    <w:rsid w:val="00C03EB6"/>
    <w:rsid w:val="00C03EF3"/>
    <w:rsid w:val="00C04121"/>
    <w:rsid w:val="00C04552"/>
    <w:rsid w:val="00C047BC"/>
    <w:rsid w:val="00C0499F"/>
    <w:rsid w:val="00C04C73"/>
    <w:rsid w:val="00C053E4"/>
    <w:rsid w:val="00C0543E"/>
    <w:rsid w:val="00C058C3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4555"/>
    <w:rsid w:val="00C247A7"/>
    <w:rsid w:val="00C24AE2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A85"/>
    <w:rsid w:val="00C40CDE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D40"/>
    <w:rsid w:val="00C51286"/>
    <w:rsid w:val="00C514A5"/>
    <w:rsid w:val="00C514B4"/>
    <w:rsid w:val="00C51A65"/>
    <w:rsid w:val="00C5213A"/>
    <w:rsid w:val="00C522D5"/>
    <w:rsid w:val="00C522F3"/>
    <w:rsid w:val="00C524DC"/>
    <w:rsid w:val="00C52A64"/>
    <w:rsid w:val="00C52AD6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62"/>
    <w:rsid w:val="00C5647E"/>
    <w:rsid w:val="00C565B5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BF7"/>
    <w:rsid w:val="00C61F8C"/>
    <w:rsid w:val="00C6212C"/>
    <w:rsid w:val="00C6240A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654"/>
    <w:rsid w:val="00C7768E"/>
    <w:rsid w:val="00C778D1"/>
    <w:rsid w:val="00C77C39"/>
    <w:rsid w:val="00C77FD5"/>
    <w:rsid w:val="00C8022F"/>
    <w:rsid w:val="00C802F9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80"/>
    <w:rsid w:val="00C84897"/>
    <w:rsid w:val="00C84F42"/>
    <w:rsid w:val="00C85099"/>
    <w:rsid w:val="00C85211"/>
    <w:rsid w:val="00C854BB"/>
    <w:rsid w:val="00C856CF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713"/>
    <w:rsid w:val="00C94832"/>
    <w:rsid w:val="00C94CDC"/>
    <w:rsid w:val="00C94CE8"/>
    <w:rsid w:val="00C94D81"/>
    <w:rsid w:val="00C94EBD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09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3D5"/>
    <w:rsid w:val="00CC382B"/>
    <w:rsid w:val="00CC3967"/>
    <w:rsid w:val="00CC3B23"/>
    <w:rsid w:val="00CC3BF1"/>
    <w:rsid w:val="00CC3F88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7260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F12"/>
    <w:rsid w:val="00CE7F5B"/>
    <w:rsid w:val="00CF085F"/>
    <w:rsid w:val="00CF0A31"/>
    <w:rsid w:val="00CF0B4D"/>
    <w:rsid w:val="00CF0CEF"/>
    <w:rsid w:val="00CF0F72"/>
    <w:rsid w:val="00CF1076"/>
    <w:rsid w:val="00CF11DA"/>
    <w:rsid w:val="00CF1290"/>
    <w:rsid w:val="00CF1712"/>
    <w:rsid w:val="00CF1B17"/>
    <w:rsid w:val="00CF1CCB"/>
    <w:rsid w:val="00CF1EE5"/>
    <w:rsid w:val="00CF22BD"/>
    <w:rsid w:val="00CF22D6"/>
    <w:rsid w:val="00CF2371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9B"/>
    <w:rsid w:val="00CF58D3"/>
    <w:rsid w:val="00CF622D"/>
    <w:rsid w:val="00CF6419"/>
    <w:rsid w:val="00CF646A"/>
    <w:rsid w:val="00CF64CB"/>
    <w:rsid w:val="00CF6525"/>
    <w:rsid w:val="00CF6920"/>
    <w:rsid w:val="00CF6B3B"/>
    <w:rsid w:val="00CF6C56"/>
    <w:rsid w:val="00CF6CCD"/>
    <w:rsid w:val="00CF6D96"/>
    <w:rsid w:val="00CF70F0"/>
    <w:rsid w:val="00CF75BA"/>
    <w:rsid w:val="00D00297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FC2"/>
    <w:rsid w:val="00D11B44"/>
    <w:rsid w:val="00D11E2E"/>
    <w:rsid w:val="00D120F0"/>
    <w:rsid w:val="00D122A4"/>
    <w:rsid w:val="00D1261E"/>
    <w:rsid w:val="00D1264D"/>
    <w:rsid w:val="00D12880"/>
    <w:rsid w:val="00D12D24"/>
    <w:rsid w:val="00D1306D"/>
    <w:rsid w:val="00D13240"/>
    <w:rsid w:val="00D13AC9"/>
    <w:rsid w:val="00D13B50"/>
    <w:rsid w:val="00D13E82"/>
    <w:rsid w:val="00D14A7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A19"/>
    <w:rsid w:val="00D25D60"/>
    <w:rsid w:val="00D2611C"/>
    <w:rsid w:val="00D2626B"/>
    <w:rsid w:val="00D26A40"/>
    <w:rsid w:val="00D26AEB"/>
    <w:rsid w:val="00D26AF5"/>
    <w:rsid w:val="00D26B2A"/>
    <w:rsid w:val="00D26D02"/>
    <w:rsid w:val="00D27041"/>
    <w:rsid w:val="00D276C0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713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F02"/>
    <w:rsid w:val="00D43F75"/>
    <w:rsid w:val="00D43F93"/>
    <w:rsid w:val="00D442C9"/>
    <w:rsid w:val="00D445E6"/>
    <w:rsid w:val="00D4476A"/>
    <w:rsid w:val="00D44CEB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E0B"/>
    <w:rsid w:val="00D555D4"/>
    <w:rsid w:val="00D55691"/>
    <w:rsid w:val="00D558C5"/>
    <w:rsid w:val="00D55B9F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EFF"/>
    <w:rsid w:val="00D7610A"/>
    <w:rsid w:val="00D76367"/>
    <w:rsid w:val="00D76379"/>
    <w:rsid w:val="00D7645C"/>
    <w:rsid w:val="00D764A5"/>
    <w:rsid w:val="00D765D9"/>
    <w:rsid w:val="00D76C0A"/>
    <w:rsid w:val="00D772A3"/>
    <w:rsid w:val="00D774D1"/>
    <w:rsid w:val="00D77624"/>
    <w:rsid w:val="00D77636"/>
    <w:rsid w:val="00D777B1"/>
    <w:rsid w:val="00D77877"/>
    <w:rsid w:val="00D77B1D"/>
    <w:rsid w:val="00D77C53"/>
    <w:rsid w:val="00D77D49"/>
    <w:rsid w:val="00D77EC7"/>
    <w:rsid w:val="00D802C6"/>
    <w:rsid w:val="00D805F7"/>
    <w:rsid w:val="00D80AE5"/>
    <w:rsid w:val="00D80B01"/>
    <w:rsid w:val="00D81310"/>
    <w:rsid w:val="00D81759"/>
    <w:rsid w:val="00D821E1"/>
    <w:rsid w:val="00D8224F"/>
    <w:rsid w:val="00D8231D"/>
    <w:rsid w:val="00D8233F"/>
    <w:rsid w:val="00D82B0F"/>
    <w:rsid w:val="00D82BD2"/>
    <w:rsid w:val="00D83132"/>
    <w:rsid w:val="00D83510"/>
    <w:rsid w:val="00D83845"/>
    <w:rsid w:val="00D84200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920"/>
    <w:rsid w:val="00D90AA4"/>
    <w:rsid w:val="00D90D1C"/>
    <w:rsid w:val="00D90E4A"/>
    <w:rsid w:val="00D90F25"/>
    <w:rsid w:val="00D90FF6"/>
    <w:rsid w:val="00D912B7"/>
    <w:rsid w:val="00D91401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6D5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98D"/>
    <w:rsid w:val="00DB29D9"/>
    <w:rsid w:val="00DB323E"/>
    <w:rsid w:val="00DB32D5"/>
    <w:rsid w:val="00DB341B"/>
    <w:rsid w:val="00DB35D5"/>
    <w:rsid w:val="00DB35D7"/>
    <w:rsid w:val="00DB3C8B"/>
    <w:rsid w:val="00DB3D89"/>
    <w:rsid w:val="00DB4301"/>
    <w:rsid w:val="00DB44B9"/>
    <w:rsid w:val="00DB471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D6D"/>
    <w:rsid w:val="00DD04EC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3057"/>
    <w:rsid w:val="00DE30C3"/>
    <w:rsid w:val="00DE30C5"/>
    <w:rsid w:val="00DE398C"/>
    <w:rsid w:val="00DE3C40"/>
    <w:rsid w:val="00DE3C67"/>
    <w:rsid w:val="00DE3D57"/>
    <w:rsid w:val="00DE40DC"/>
    <w:rsid w:val="00DE414B"/>
    <w:rsid w:val="00DE41EC"/>
    <w:rsid w:val="00DE4783"/>
    <w:rsid w:val="00DE4C05"/>
    <w:rsid w:val="00DE4C4F"/>
    <w:rsid w:val="00DE4CA2"/>
    <w:rsid w:val="00DE583A"/>
    <w:rsid w:val="00DE5D3C"/>
    <w:rsid w:val="00DE5D96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FB"/>
    <w:rsid w:val="00DF2521"/>
    <w:rsid w:val="00DF261E"/>
    <w:rsid w:val="00DF305F"/>
    <w:rsid w:val="00DF3843"/>
    <w:rsid w:val="00DF395C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A6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62B7"/>
    <w:rsid w:val="00E0663E"/>
    <w:rsid w:val="00E066A1"/>
    <w:rsid w:val="00E066CC"/>
    <w:rsid w:val="00E06D04"/>
    <w:rsid w:val="00E06EDB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CF"/>
    <w:rsid w:val="00E1050B"/>
    <w:rsid w:val="00E10553"/>
    <w:rsid w:val="00E10C4F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264"/>
    <w:rsid w:val="00E132A4"/>
    <w:rsid w:val="00E1347D"/>
    <w:rsid w:val="00E13484"/>
    <w:rsid w:val="00E13603"/>
    <w:rsid w:val="00E1373F"/>
    <w:rsid w:val="00E1376C"/>
    <w:rsid w:val="00E13AC1"/>
    <w:rsid w:val="00E13FCD"/>
    <w:rsid w:val="00E143E0"/>
    <w:rsid w:val="00E144AC"/>
    <w:rsid w:val="00E1477F"/>
    <w:rsid w:val="00E147BF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838"/>
    <w:rsid w:val="00E16CFD"/>
    <w:rsid w:val="00E16D3A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FF9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621"/>
    <w:rsid w:val="00E366D0"/>
    <w:rsid w:val="00E36890"/>
    <w:rsid w:val="00E37A90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451"/>
    <w:rsid w:val="00E43642"/>
    <w:rsid w:val="00E43E05"/>
    <w:rsid w:val="00E440F6"/>
    <w:rsid w:val="00E44258"/>
    <w:rsid w:val="00E44A1D"/>
    <w:rsid w:val="00E44D5B"/>
    <w:rsid w:val="00E45463"/>
    <w:rsid w:val="00E458BE"/>
    <w:rsid w:val="00E4590E"/>
    <w:rsid w:val="00E459A6"/>
    <w:rsid w:val="00E46208"/>
    <w:rsid w:val="00E46364"/>
    <w:rsid w:val="00E464D0"/>
    <w:rsid w:val="00E46632"/>
    <w:rsid w:val="00E4673D"/>
    <w:rsid w:val="00E469DF"/>
    <w:rsid w:val="00E46BC5"/>
    <w:rsid w:val="00E47450"/>
    <w:rsid w:val="00E47B62"/>
    <w:rsid w:val="00E47E5F"/>
    <w:rsid w:val="00E500C8"/>
    <w:rsid w:val="00E50486"/>
    <w:rsid w:val="00E50545"/>
    <w:rsid w:val="00E50584"/>
    <w:rsid w:val="00E50787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653"/>
    <w:rsid w:val="00E54B38"/>
    <w:rsid w:val="00E54C4B"/>
    <w:rsid w:val="00E551A8"/>
    <w:rsid w:val="00E554E3"/>
    <w:rsid w:val="00E5553B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14B8"/>
    <w:rsid w:val="00E72777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5F"/>
    <w:rsid w:val="00E84987"/>
    <w:rsid w:val="00E85058"/>
    <w:rsid w:val="00E854C7"/>
    <w:rsid w:val="00E856D0"/>
    <w:rsid w:val="00E8661F"/>
    <w:rsid w:val="00E8687C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52A9"/>
    <w:rsid w:val="00E95810"/>
    <w:rsid w:val="00E95A9C"/>
    <w:rsid w:val="00E95BB4"/>
    <w:rsid w:val="00E95E68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9C1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13D3"/>
    <w:rsid w:val="00EB140C"/>
    <w:rsid w:val="00EB1571"/>
    <w:rsid w:val="00EB17E2"/>
    <w:rsid w:val="00EB1B6D"/>
    <w:rsid w:val="00EB1C78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D13"/>
    <w:rsid w:val="00EB3E85"/>
    <w:rsid w:val="00EB3FD4"/>
    <w:rsid w:val="00EB438E"/>
    <w:rsid w:val="00EB4470"/>
    <w:rsid w:val="00EB4669"/>
    <w:rsid w:val="00EB46DC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8C"/>
    <w:rsid w:val="00EC6E83"/>
    <w:rsid w:val="00EC7048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369"/>
    <w:rsid w:val="00EE06A9"/>
    <w:rsid w:val="00EE0C17"/>
    <w:rsid w:val="00EE0E04"/>
    <w:rsid w:val="00EE0F28"/>
    <w:rsid w:val="00EE0F6A"/>
    <w:rsid w:val="00EE1327"/>
    <w:rsid w:val="00EE1EF4"/>
    <w:rsid w:val="00EE228A"/>
    <w:rsid w:val="00EE22DB"/>
    <w:rsid w:val="00EE2AF1"/>
    <w:rsid w:val="00EE3053"/>
    <w:rsid w:val="00EE3155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0758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B1"/>
    <w:rsid w:val="00F11494"/>
    <w:rsid w:val="00F11C4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63E1"/>
    <w:rsid w:val="00F36498"/>
    <w:rsid w:val="00F365B7"/>
    <w:rsid w:val="00F36683"/>
    <w:rsid w:val="00F3684F"/>
    <w:rsid w:val="00F36A1F"/>
    <w:rsid w:val="00F36CBC"/>
    <w:rsid w:val="00F36D58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189"/>
    <w:rsid w:val="00F41372"/>
    <w:rsid w:val="00F41784"/>
    <w:rsid w:val="00F41994"/>
    <w:rsid w:val="00F41C7A"/>
    <w:rsid w:val="00F41F7D"/>
    <w:rsid w:val="00F420DC"/>
    <w:rsid w:val="00F42274"/>
    <w:rsid w:val="00F42442"/>
    <w:rsid w:val="00F42547"/>
    <w:rsid w:val="00F425A6"/>
    <w:rsid w:val="00F42952"/>
    <w:rsid w:val="00F42ACB"/>
    <w:rsid w:val="00F42DE0"/>
    <w:rsid w:val="00F42EC5"/>
    <w:rsid w:val="00F42FD4"/>
    <w:rsid w:val="00F43233"/>
    <w:rsid w:val="00F432B0"/>
    <w:rsid w:val="00F433E5"/>
    <w:rsid w:val="00F43786"/>
    <w:rsid w:val="00F43C4C"/>
    <w:rsid w:val="00F43EB0"/>
    <w:rsid w:val="00F448DF"/>
    <w:rsid w:val="00F44A04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868"/>
    <w:rsid w:val="00F47871"/>
    <w:rsid w:val="00F47D2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6015A"/>
    <w:rsid w:val="00F6023F"/>
    <w:rsid w:val="00F60A12"/>
    <w:rsid w:val="00F60E90"/>
    <w:rsid w:val="00F60F18"/>
    <w:rsid w:val="00F61183"/>
    <w:rsid w:val="00F612A4"/>
    <w:rsid w:val="00F613C8"/>
    <w:rsid w:val="00F6174E"/>
    <w:rsid w:val="00F62483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B94"/>
    <w:rsid w:val="00F64BAB"/>
    <w:rsid w:val="00F64C95"/>
    <w:rsid w:val="00F64E8A"/>
    <w:rsid w:val="00F654C4"/>
    <w:rsid w:val="00F654F1"/>
    <w:rsid w:val="00F6569E"/>
    <w:rsid w:val="00F658D2"/>
    <w:rsid w:val="00F65910"/>
    <w:rsid w:val="00F65BA5"/>
    <w:rsid w:val="00F65F35"/>
    <w:rsid w:val="00F66056"/>
    <w:rsid w:val="00F6664D"/>
    <w:rsid w:val="00F669E2"/>
    <w:rsid w:val="00F66B54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E6"/>
    <w:rsid w:val="00F81348"/>
    <w:rsid w:val="00F81806"/>
    <w:rsid w:val="00F81A3F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E7E"/>
    <w:rsid w:val="00F851EF"/>
    <w:rsid w:val="00F852F4"/>
    <w:rsid w:val="00F8551C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234"/>
    <w:rsid w:val="00FB5298"/>
    <w:rsid w:val="00FB5374"/>
    <w:rsid w:val="00FB53F9"/>
    <w:rsid w:val="00FB5463"/>
    <w:rsid w:val="00FB56A8"/>
    <w:rsid w:val="00FB57B0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C94"/>
    <w:rsid w:val="00FD2F75"/>
    <w:rsid w:val="00FD3580"/>
    <w:rsid w:val="00FD364F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11F8"/>
    <w:rsid w:val="00FE136B"/>
    <w:rsid w:val="00FE1626"/>
    <w:rsid w:val="00FE17B2"/>
    <w:rsid w:val="00FE1A17"/>
    <w:rsid w:val="00FE1DE8"/>
    <w:rsid w:val="00FE1E5E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6F"/>
    <w:rsid w:val="00FF3426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525</TotalTime>
  <Pages>28</Pages>
  <Words>6576</Words>
  <Characters>37489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43978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71</cp:revision>
  <cp:lastPrinted>2024-05-14T06:12:00Z</cp:lastPrinted>
  <dcterms:created xsi:type="dcterms:W3CDTF">2024-05-11T09:54:00Z</dcterms:created>
  <dcterms:modified xsi:type="dcterms:W3CDTF">2024-05-14T07:43:00Z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