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0CE2EF" w14:textId="77777777" w:rsidR="00D60EFD" w:rsidRPr="00E457AA" w:rsidRDefault="00D60EFD" w:rsidP="00D60EF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ลักษณะการดำเนินธุรกิจ</w:t>
      </w:r>
    </w:p>
    <w:p w14:paraId="0E6ACF4E" w14:textId="77777777" w:rsidR="009F6D69" w:rsidRPr="00E457AA" w:rsidRDefault="009F6D69" w:rsidP="007940C8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3363B8E1" w14:textId="4001F614" w:rsidR="00E13997" w:rsidRPr="00E457AA" w:rsidRDefault="00E13997" w:rsidP="00D9165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proofErr w:type="spellStart"/>
      <w:r w:rsidRPr="00E457AA">
        <w:rPr>
          <w:rFonts w:ascii="Browallia New" w:hAnsi="Browallia New" w:cs="Browallia New"/>
          <w:sz w:val="28"/>
          <w:szCs w:val="28"/>
          <w:cs/>
        </w:rPr>
        <w:t>เซนต์</w:t>
      </w:r>
      <w:proofErr w:type="spellEnd"/>
      <w:r w:rsidRPr="00E457AA">
        <w:rPr>
          <w:rFonts w:ascii="Browallia New" w:hAnsi="Browallia New" w:cs="Browallia New"/>
          <w:sz w:val="28"/>
          <w:szCs w:val="28"/>
          <w:cs/>
        </w:rPr>
        <w:t>เมด จำกัด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2522A" w:rsidRPr="00E457AA">
        <w:rPr>
          <w:rFonts w:ascii="Browallia New" w:hAnsi="Browallia New" w:cs="Browallia New"/>
          <w:sz w:val="28"/>
          <w:szCs w:val="28"/>
          <w:cs/>
        </w:rPr>
        <w:t xml:space="preserve">(มหาชน) </w:t>
      </w:r>
      <w:r w:rsidRPr="00E457AA">
        <w:rPr>
          <w:rFonts w:ascii="Browallia New" w:hAnsi="Browallia New" w:cs="Browallia New"/>
          <w:sz w:val="28"/>
          <w:szCs w:val="28"/>
          <w:cs/>
        </w:rPr>
        <w:t>จดทะเบียน</w:t>
      </w:r>
      <w:r w:rsidR="00FB651E" w:rsidRPr="00E457AA">
        <w:rPr>
          <w:rFonts w:ascii="Browallia New" w:hAnsi="Browallia New" w:cs="Browallia New"/>
          <w:sz w:val="28"/>
          <w:szCs w:val="28"/>
          <w:cs/>
        </w:rPr>
        <w:t>ในประเทศไทย</w:t>
      </w:r>
      <w:r w:rsidR="00871A7F" w:rsidRPr="00E457AA">
        <w:rPr>
          <w:rFonts w:ascii="Browallia New" w:hAnsi="Browallia New" w:cs="Browallia New"/>
          <w:sz w:val="28"/>
          <w:szCs w:val="28"/>
          <w:cs/>
        </w:rPr>
        <w:t>และหุ้นของบริษัทได้รับการจดทะเบียนให้ซื้อขายในกระดานซื้อขายหลักทรัพย์ เอ็ม เอ ไอ ในตลาดหลักทรัพย์แห่งประเทศไทย</w:t>
      </w:r>
      <w:r w:rsidR="005667DC" w:rsidRPr="00E457AA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5667DC" w:rsidRPr="00E457AA">
        <w:rPr>
          <w:rFonts w:ascii="Browallia New" w:hAnsi="Browallia New" w:cs="Browallia New"/>
          <w:sz w:val="28"/>
          <w:szCs w:val="28"/>
        </w:rPr>
        <w:t>1</w:t>
      </w:r>
      <w:r w:rsidR="00C43DB3" w:rsidRPr="00E457AA">
        <w:rPr>
          <w:rFonts w:ascii="Browallia New" w:hAnsi="Browallia New" w:cs="Browallia New"/>
          <w:sz w:val="28"/>
          <w:szCs w:val="28"/>
        </w:rPr>
        <w:t>7</w:t>
      </w:r>
      <w:r w:rsidR="00F877E6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F877E6" w:rsidRPr="00E457AA">
        <w:rPr>
          <w:rFonts w:ascii="Browallia New" w:hAnsi="Browallia New" w:cs="Browallia New"/>
          <w:sz w:val="28"/>
          <w:szCs w:val="28"/>
          <w:cs/>
        </w:rPr>
        <w:t xml:space="preserve">มิถุนายน </w:t>
      </w:r>
      <w:r w:rsidR="00F877E6" w:rsidRPr="00E457AA">
        <w:rPr>
          <w:rFonts w:ascii="Browallia New" w:hAnsi="Browallia New" w:cs="Browallia New"/>
          <w:sz w:val="28"/>
          <w:szCs w:val="28"/>
        </w:rPr>
        <w:t>2564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บริษัทดำเนินธุรกิจนำเข้าและจำหน่ายเครื่องมือ</w:t>
      </w:r>
      <w:r w:rsidR="00473DB5" w:rsidRPr="00E457AA">
        <w:rPr>
          <w:rFonts w:ascii="Browallia New" w:hAnsi="Browallia New" w:cs="Browallia New"/>
          <w:sz w:val="28"/>
          <w:szCs w:val="28"/>
          <w:cs/>
        </w:rPr>
        <w:t>และอุปกรณ์ทางการ</w:t>
      </w:r>
      <w:r w:rsidRPr="00E457AA">
        <w:rPr>
          <w:rFonts w:ascii="Browallia New" w:hAnsi="Browallia New" w:cs="Browallia New"/>
          <w:sz w:val="28"/>
          <w:szCs w:val="28"/>
          <w:cs/>
        </w:rPr>
        <w:t>แพทย์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D314B2" w:rsidRPr="00E457AA">
        <w:rPr>
          <w:rFonts w:ascii="Browallia New" w:hAnsi="Browallia New" w:cs="Browallia New"/>
          <w:sz w:val="28"/>
          <w:szCs w:val="28"/>
          <w:cs/>
        </w:rPr>
        <w:t>วัสดุการแพทย์</w:t>
      </w:r>
      <w:r w:rsidR="00B14907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E2204E" w:rsidRPr="00E457AA">
        <w:rPr>
          <w:rFonts w:ascii="Browallia New" w:hAnsi="Browallia New" w:cs="Browallia New"/>
          <w:sz w:val="28"/>
          <w:szCs w:val="28"/>
          <w:cs/>
        </w:rPr>
        <w:t>และ</w:t>
      </w:r>
      <w:r w:rsidR="00D61E38" w:rsidRPr="00E457AA">
        <w:rPr>
          <w:rFonts w:ascii="Browallia New" w:hAnsi="Browallia New" w:cs="Browallia New"/>
          <w:sz w:val="28"/>
          <w:szCs w:val="28"/>
          <w:cs/>
        </w:rPr>
        <w:t>ให้บริการ</w:t>
      </w:r>
      <w:r w:rsidR="00731E54" w:rsidRPr="00E457AA">
        <w:rPr>
          <w:rFonts w:ascii="Browallia New" w:hAnsi="Browallia New" w:cs="Browallia New"/>
          <w:sz w:val="28"/>
          <w:szCs w:val="28"/>
          <w:cs/>
        </w:rPr>
        <w:t>เครื่องมือ</w:t>
      </w:r>
      <w:r w:rsidR="00D61E38" w:rsidRPr="00E457AA">
        <w:rPr>
          <w:rFonts w:ascii="Browallia New" w:hAnsi="Browallia New" w:cs="Browallia New"/>
          <w:sz w:val="28"/>
          <w:szCs w:val="28"/>
          <w:cs/>
        </w:rPr>
        <w:t>แพทย์</w:t>
      </w:r>
      <w:r w:rsidR="00126BE0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A66FD">
        <w:rPr>
          <w:rFonts w:ascii="Browallia New" w:hAnsi="Browallia New" w:cs="Browallia New"/>
          <w:sz w:val="28"/>
          <w:szCs w:val="28"/>
        </w:rPr>
        <w:br/>
      </w:r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 xml:space="preserve">ที่อยู่ของบริษัทตั้งอยู่เลขที่ </w:t>
      </w:r>
      <w:r w:rsidRPr="006A66FD">
        <w:rPr>
          <w:rFonts w:ascii="Browallia New" w:hAnsi="Browallia New" w:cs="Browallia New"/>
          <w:spacing w:val="-6"/>
          <w:sz w:val="28"/>
          <w:szCs w:val="28"/>
        </w:rPr>
        <w:t>222,</w:t>
      </w:r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6A66FD">
        <w:rPr>
          <w:rFonts w:ascii="Browallia New" w:hAnsi="Browallia New" w:cs="Browallia New"/>
          <w:spacing w:val="-6"/>
          <w:sz w:val="28"/>
          <w:szCs w:val="28"/>
        </w:rPr>
        <w:t xml:space="preserve">222/1-2 </w:t>
      </w:r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>อาคาร</w:t>
      </w:r>
      <w:proofErr w:type="spellStart"/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>เว</w:t>
      </w:r>
      <w:proofErr w:type="spellEnd"/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>สต์อิน คอมเพล</w:t>
      </w:r>
      <w:proofErr w:type="spellStart"/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>็กซ์</w:t>
      </w:r>
      <w:proofErr w:type="spellEnd"/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 xml:space="preserve"> ชั้นที่ </w:t>
      </w:r>
      <w:r w:rsidRPr="006A66FD">
        <w:rPr>
          <w:rFonts w:ascii="Browallia New" w:hAnsi="Browallia New" w:cs="Browallia New"/>
          <w:spacing w:val="-6"/>
          <w:sz w:val="28"/>
          <w:szCs w:val="28"/>
        </w:rPr>
        <w:t xml:space="preserve">10 </w:t>
      </w:r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 xml:space="preserve">หมู่ที่ </w:t>
      </w:r>
      <w:r w:rsidRPr="006A66FD">
        <w:rPr>
          <w:rFonts w:ascii="Browallia New" w:hAnsi="Browallia New" w:cs="Browallia New"/>
          <w:spacing w:val="-6"/>
          <w:sz w:val="28"/>
          <w:szCs w:val="28"/>
        </w:rPr>
        <w:t xml:space="preserve">1 </w:t>
      </w:r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>ถนนรัตนา</w:t>
      </w:r>
      <w:proofErr w:type="spellStart"/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>ธิเบ</w:t>
      </w:r>
      <w:proofErr w:type="spellEnd"/>
      <w:r w:rsidRPr="006A66FD">
        <w:rPr>
          <w:rFonts w:ascii="Browallia New" w:hAnsi="Browallia New" w:cs="Browallia New"/>
          <w:spacing w:val="-6"/>
          <w:sz w:val="28"/>
          <w:szCs w:val="28"/>
          <w:cs/>
        </w:rPr>
        <w:t>ศร์ ตำบลบางรักใหญ่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อำเภอบางบัวทอง จังหวัดนนทบุรี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โดยมีครอบครัวบุญประสิทธิ์และครอบครัววสุศุทธิกุลกานต์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เป็นผู้ถือหุ้นรายใหญ่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โดยถือหุ้นร้อยละ</w:t>
      </w:r>
      <w:r w:rsidR="001D47E2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63253C">
        <w:rPr>
          <w:rFonts w:ascii="Browallia New" w:hAnsi="Browallia New" w:cs="Browallia New"/>
          <w:sz w:val="28"/>
          <w:szCs w:val="28"/>
        </w:rPr>
        <w:t>15.56</w:t>
      </w:r>
      <w:r w:rsidR="001D47E2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6A66FD" w:rsidRPr="006A66FD">
        <w:rPr>
          <w:rFonts w:ascii="Browallia New" w:hAnsi="Browallia New" w:cs="Browallia New" w:hint="cs"/>
          <w:sz w:val="28"/>
          <w:szCs w:val="28"/>
        </w:rPr>
        <w:t>16</w:t>
      </w:r>
      <w:r w:rsidR="0063253C">
        <w:rPr>
          <w:rFonts w:ascii="Browallia New" w:hAnsi="Browallia New" w:cs="Browallia New" w:hint="cs"/>
          <w:sz w:val="28"/>
          <w:szCs w:val="28"/>
          <w:cs/>
        </w:rPr>
        <w:t>.</w:t>
      </w:r>
      <w:r w:rsidR="006A66FD" w:rsidRPr="006A66FD">
        <w:rPr>
          <w:rFonts w:ascii="Browallia New" w:hAnsi="Browallia New" w:cs="Browallia New" w:hint="cs"/>
          <w:sz w:val="28"/>
          <w:szCs w:val="28"/>
        </w:rPr>
        <w:t>96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702B5F" w:rsidRPr="00E457AA">
        <w:rPr>
          <w:rFonts w:ascii="Browallia New" w:hAnsi="Browallia New" w:cs="Browallia New"/>
          <w:sz w:val="28"/>
          <w:szCs w:val="28"/>
        </w:rPr>
        <w:t xml:space="preserve"> (</w:t>
      </w:r>
      <w:r w:rsidR="007D785D" w:rsidRPr="00E457AA">
        <w:rPr>
          <w:rFonts w:ascii="Browallia New" w:hAnsi="Browallia New" w:cs="Browallia New"/>
          <w:sz w:val="28"/>
          <w:szCs w:val="28"/>
        </w:rPr>
        <w:t>256</w:t>
      </w:r>
      <w:r w:rsidR="00BE75D5">
        <w:rPr>
          <w:rFonts w:ascii="Browallia New" w:hAnsi="Browallia New" w:cs="Browallia New"/>
          <w:sz w:val="28"/>
          <w:szCs w:val="28"/>
        </w:rPr>
        <w:t>6</w:t>
      </w:r>
      <w:r w:rsidR="007D785D" w:rsidRPr="00E457AA">
        <w:rPr>
          <w:rFonts w:ascii="Browallia New" w:hAnsi="Browallia New" w:cs="Browallia New"/>
          <w:sz w:val="28"/>
          <w:szCs w:val="28"/>
        </w:rPr>
        <w:t xml:space="preserve"> : 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1B13B2" w:rsidRPr="001B13B2">
        <w:rPr>
          <w:rFonts w:ascii="Browallia New" w:hAnsi="Browallia New" w:cs="Browallia New"/>
          <w:sz w:val="28"/>
          <w:szCs w:val="28"/>
        </w:rPr>
        <w:t xml:space="preserve">15.56 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0C792E" w:rsidRPr="000C792E">
        <w:rPr>
          <w:rFonts w:ascii="Browallia New" w:hAnsi="Browallia New" w:cs="Browallia New"/>
          <w:sz w:val="28"/>
          <w:szCs w:val="28"/>
        </w:rPr>
        <w:t>16</w:t>
      </w:r>
      <w:r w:rsidR="000C792E" w:rsidRPr="000C792E">
        <w:rPr>
          <w:rFonts w:ascii="Browallia New" w:hAnsi="Browallia New" w:cs="Browallia New"/>
          <w:sz w:val="28"/>
          <w:szCs w:val="28"/>
          <w:cs/>
        </w:rPr>
        <w:t>.</w:t>
      </w:r>
      <w:r w:rsidR="000C792E" w:rsidRPr="000C792E">
        <w:rPr>
          <w:rFonts w:ascii="Browallia New" w:hAnsi="Browallia New" w:cs="Browallia New"/>
          <w:sz w:val="28"/>
          <w:szCs w:val="28"/>
        </w:rPr>
        <w:t xml:space="preserve">95 </w:t>
      </w:r>
      <w:r w:rsidR="007D785D" w:rsidRPr="00E457AA">
        <w:rPr>
          <w:rFonts w:ascii="Browallia New" w:hAnsi="Browallia New" w:cs="Browallia New"/>
          <w:sz w:val="28"/>
          <w:szCs w:val="28"/>
          <w:cs/>
        </w:rPr>
        <w:t>ตามลำดับ)</w:t>
      </w:r>
    </w:p>
    <w:p w14:paraId="32BF34D3" w14:textId="77777777" w:rsidR="00A31942" w:rsidRPr="00E457AA" w:rsidRDefault="00A31942" w:rsidP="003E1E54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0728B17B" w14:textId="29E659E8" w:rsidR="00E701AF" w:rsidRPr="00E457AA" w:rsidRDefault="00E701AF" w:rsidP="009819E9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เกณฑ์ในการจัดทำ</w:t>
      </w:r>
      <w:r w:rsidR="00B86841">
        <w:rPr>
          <w:rFonts w:ascii="Browallia New" w:hAnsi="Browallia New" w:cs="Browallia New" w:hint="cs"/>
          <w:b/>
          <w:bCs/>
          <w:sz w:val="28"/>
          <w:szCs w:val="28"/>
          <w:cs/>
        </w:rPr>
        <w:t>ข้อมูลทาง</w:t>
      </w: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การเงิน</w:t>
      </w:r>
      <w:r w:rsidR="00164E2F" w:rsidRPr="00E457AA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ADF6A7A" w14:textId="77777777" w:rsidR="006E2A74" w:rsidRPr="00E457AA" w:rsidRDefault="006E2A74" w:rsidP="006E2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16C0A6B0" w14:textId="7C0A629C" w:rsidR="009819E9" w:rsidRPr="00E457AA" w:rsidRDefault="009819E9" w:rsidP="00B1054E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E457AA">
        <w:rPr>
          <w:rFonts w:ascii="Browallia New" w:hAnsi="Browallia New" w:cs="Browallia New"/>
          <w:sz w:val="28"/>
          <w:szCs w:val="28"/>
          <w:u w:val="single"/>
          <w:cs/>
        </w:rPr>
        <w:t>เกณฑ์ในการจัดทำ</w:t>
      </w:r>
      <w:r w:rsidR="00322BB7">
        <w:rPr>
          <w:rFonts w:ascii="Browallia New" w:hAnsi="Browallia New" w:cs="Browallia New" w:hint="cs"/>
          <w:sz w:val="28"/>
          <w:szCs w:val="28"/>
          <w:u w:val="single"/>
          <w:cs/>
        </w:rPr>
        <w:t>ข้อมูล</w:t>
      </w:r>
      <w:r w:rsidRPr="00E457AA">
        <w:rPr>
          <w:rFonts w:ascii="Browallia New" w:hAnsi="Browallia New" w:cs="Browallia New"/>
          <w:sz w:val="28"/>
          <w:szCs w:val="28"/>
          <w:u w:val="single"/>
          <w:cs/>
        </w:rPr>
        <w:t>การเงินระหว่างกาล</w:t>
      </w:r>
    </w:p>
    <w:p w14:paraId="5E548F5C" w14:textId="77777777" w:rsidR="000C2D04" w:rsidRPr="00E457AA" w:rsidRDefault="000C2D04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89EB7CB" w14:textId="4EE4EE2E" w:rsidR="009819E9" w:rsidRPr="00E457AA" w:rsidRDefault="00C572B2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>
        <w:rPr>
          <w:rFonts w:ascii="Browallia New" w:hAnsi="Browallia New" w:cs="Browallia New"/>
          <w:sz w:val="28"/>
          <w:szCs w:val="28"/>
        </w:rPr>
        <w:t xml:space="preserve">34 </w:t>
      </w:r>
      <w:r>
        <w:rPr>
          <w:rFonts w:ascii="Browallia New" w:hAnsi="Browallia New" w:cs="Browallia New" w:hint="cs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</w:t>
      </w:r>
      <w:r w:rsidR="005A43F7">
        <w:rPr>
          <w:rFonts w:ascii="Browallia New" w:hAnsi="Browallia New" w:cs="Browallia New" w:hint="cs"/>
          <w:sz w:val="28"/>
          <w:szCs w:val="28"/>
          <w:cs/>
        </w:rPr>
        <w:t>ใต้พระราชบัญญัติหลักทรัพย์และตลาดหลักทรัพย์</w:t>
      </w:r>
    </w:p>
    <w:p w14:paraId="666CDD1A" w14:textId="77777777" w:rsidR="005A43F7" w:rsidRDefault="005A43F7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AFE60A0" w14:textId="5A323B1F" w:rsidR="005A43F7" w:rsidRDefault="005A43F7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ข้อมูลทางการเงิน</w:t>
      </w:r>
      <w:r w:rsidR="00C57DF6">
        <w:rPr>
          <w:rFonts w:ascii="Browallia New" w:hAnsi="Browallia New" w:cs="Browallia New" w:hint="cs"/>
          <w:sz w:val="28"/>
          <w:szCs w:val="28"/>
          <w:cs/>
        </w:rPr>
        <w:t xml:space="preserve">ระหว่างกาลนี้ควรอ่านคู่กับงบการเงินสำหรับปีสิ้นสุดวันที่ </w:t>
      </w:r>
      <w:r w:rsidR="00C57DF6">
        <w:rPr>
          <w:rFonts w:ascii="Browallia New" w:hAnsi="Browallia New" w:cs="Browallia New"/>
          <w:sz w:val="28"/>
          <w:szCs w:val="28"/>
        </w:rPr>
        <w:t xml:space="preserve">31 </w:t>
      </w:r>
      <w:r w:rsidR="00C57DF6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C57DF6">
        <w:rPr>
          <w:rFonts w:ascii="Browallia New" w:hAnsi="Browallia New" w:cs="Browallia New"/>
          <w:sz w:val="28"/>
          <w:szCs w:val="28"/>
        </w:rPr>
        <w:t>2566</w:t>
      </w:r>
    </w:p>
    <w:p w14:paraId="7481B5E9" w14:textId="77777777" w:rsidR="00C57DF6" w:rsidRDefault="00C57DF6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BB8E465" w14:textId="7BC54A6A" w:rsidR="00C57DF6" w:rsidRDefault="00C57DF6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ข้อมูลทางการเงินระหว่างกาล</w:t>
      </w:r>
      <w:r w:rsidR="006236D2">
        <w:rPr>
          <w:rFonts w:ascii="Browallia New" w:hAnsi="Browallia New" w:cs="Browallia New" w:hint="cs"/>
          <w:sz w:val="28"/>
          <w:szCs w:val="28"/>
          <w:cs/>
        </w:rPr>
        <w:t>ฉบับภาษาอังกฤษจัดทำขึ้นจากข้อมูลทางการเงิน</w:t>
      </w:r>
      <w:r w:rsidR="0094035C">
        <w:rPr>
          <w:rFonts w:ascii="Browallia New" w:hAnsi="Browallia New" w:cs="Browallia New" w:hint="cs"/>
          <w:sz w:val="28"/>
          <w:szCs w:val="28"/>
          <w:cs/>
        </w:rPr>
        <w:t>ระหว่างกาลภาษาไทยที่จัดทำตามกฎหมาย ในกรณีที่มีเนื้อหาความขัดแย้งกันหรือ</w:t>
      </w:r>
      <w:r w:rsidR="00E61419">
        <w:rPr>
          <w:rFonts w:ascii="Browallia New" w:hAnsi="Browallia New" w:cs="Browallia New" w:hint="cs"/>
          <w:sz w:val="28"/>
          <w:szCs w:val="28"/>
          <w:cs/>
        </w:rPr>
        <w:t>มีการตีความแตกต่างกัน ให้ใช้ข้อมูลทางการเงินระหว่างกาลฉบับภาษาไทยเป็นหลัก</w:t>
      </w:r>
    </w:p>
    <w:p w14:paraId="57E0AF50" w14:textId="77777777" w:rsidR="00D31B3D" w:rsidRDefault="00D31B3D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141FB9E5" w14:textId="4845BFA8" w:rsidR="00D31B3D" w:rsidRDefault="00F83BBF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ข้อมูลทาง</w:t>
      </w:r>
      <w:r w:rsidR="00D31B3D" w:rsidRPr="00D31B3D">
        <w:rPr>
          <w:rFonts w:ascii="Browallia New" w:hAnsi="Browallia New" w:cs="Browallia New"/>
          <w:sz w:val="28"/>
          <w:szCs w:val="28"/>
          <w:cs/>
        </w:rPr>
        <w:t xml:space="preserve">การเงินระหว่างกาลนี้ได้รับอนุมัติจากกรรมการบริษัท เมื่อวันที่ </w:t>
      </w:r>
      <w:r w:rsidR="00D31B3D" w:rsidRPr="00D31B3D">
        <w:rPr>
          <w:rFonts w:ascii="Browallia New" w:hAnsi="Browallia New" w:cs="Browallia New"/>
          <w:sz w:val="28"/>
          <w:szCs w:val="28"/>
        </w:rPr>
        <w:t xml:space="preserve">15 </w:t>
      </w:r>
      <w:r w:rsidR="00D31B3D" w:rsidRPr="00D31B3D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="00D31B3D" w:rsidRPr="00D31B3D">
        <w:rPr>
          <w:rFonts w:ascii="Browallia New" w:hAnsi="Browallia New" w:cs="Browallia New"/>
          <w:sz w:val="28"/>
          <w:szCs w:val="28"/>
        </w:rPr>
        <w:t>2567</w:t>
      </w:r>
    </w:p>
    <w:p w14:paraId="4AFD3D61" w14:textId="77777777" w:rsidR="00E61419" w:rsidRPr="00E457AA" w:rsidRDefault="00E61419" w:rsidP="006C5F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2DA37C4" w14:textId="73B39FFB" w:rsidR="00FF6C9C" w:rsidRPr="00E457AA" w:rsidRDefault="00FF6C9C" w:rsidP="000C2D0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"/>
          <w:tab w:val="left" w:pos="1277"/>
        </w:tabs>
        <w:spacing w:line="240" w:lineRule="auto"/>
        <w:ind w:left="900" w:right="-22" w:hanging="450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th-TH"/>
        </w:rPr>
      </w:pPr>
      <w:r w:rsidRPr="00E457AA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เกณฑ์ในการจัดทำ</w:t>
      </w:r>
      <w:r w:rsidR="000D47BC">
        <w:rPr>
          <w:rFonts w:ascii="Browallia New" w:hAnsi="Browallia New" w:cs="Browallia New" w:hint="cs"/>
          <w:sz w:val="28"/>
          <w:szCs w:val="28"/>
          <w:u w:val="single"/>
          <w:cs/>
          <w:lang w:val="th-TH"/>
        </w:rPr>
        <w:t>ข้อมูลทาง</w:t>
      </w:r>
      <w:r w:rsidRPr="00E457AA">
        <w:rPr>
          <w:rFonts w:ascii="Browallia New" w:hAnsi="Browallia New" w:cs="Browallia New"/>
          <w:sz w:val="28"/>
          <w:szCs w:val="28"/>
          <w:u w:val="single"/>
          <w:cs/>
          <w:lang w:val="th-TH"/>
        </w:rPr>
        <w:t>การเงินรวม</w:t>
      </w:r>
    </w:p>
    <w:p w14:paraId="312BACAD" w14:textId="77777777" w:rsidR="000969B4" w:rsidRPr="00E457AA" w:rsidRDefault="000969B4" w:rsidP="006F1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7C6363CB" w14:textId="6DF754AA" w:rsidR="001B3AA9" w:rsidRPr="00963849" w:rsidRDefault="000D47BC" w:rsidP="001B3AA9">
      <w:pPr>
        <w:pStyle w:val="CordiaNew"/>
        <w:ind w:left="851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0" w:name="_Hlk94797980"/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 w:eastAsia="en-US"/>
        </w:rPr>
        <w:t>ข้อมูลทาง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การเงิน</w:t>
      </w:r>
      <w:r w:rsidR="009B346B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ระหว่างกาล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รวมได้จัดทำขึ้นโดยรวม</w:t>
      </w:r>
      <w:r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 w:eastAsia="en-US"/>
        </w:rPr>
        <w:t>ข้อมูลทาง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การเงินของบริษัท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proofErr w:type="spellStart"/>
      <w:r w:rsidR="00E4144E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เซน</w:t>
      </w:r>
      <w:r w:rsidR="001344C9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ต์</w:t>
      </w:r>
      <w:proofErr w:type="spellEnd"/>
      <w:r w:rsidR="001344C9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US"/>
        </w:rPr>
        <w:t>เมด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31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ธันวาคม 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1B3AA9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6</w:t>
      </w:r>
      <w:r w:rsidR="001B3AA9" w:rsidRPr="00963849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US"/>
        </w:rPr>
        <w:t xml:space="preserve"> โดยไม่มีการเปลี่ยนแปลงในบริษัทย่อยในระหว่างงวด</w:t>
      </w:r>
    </w:p>
    <w:bookmarkEnd w:id="0"/>
    <w:p w14:paraId="27A2049B" w14:textId="413D6FD5" w:rsidR="00033910" w:rsidRDefault="00033910" w:rsidP="001B3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2A36C35" w14:textId="77777777" w:rsidR="004E183A" w:rsidRDefault="004E1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1" w:name="_Toc145430212"/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07713493" w14:textId="25218977" w:rsidR="00033910" w:rsidRPr="00033910" w:rsidRDefault="00033910" w:rsidP="0003391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3391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มาตรฐานการรายงานทางการเงินฉบับใหม่และฉบับปรับปรุงและการเปลี่ยนแปลงนโยบายการบัญชี</w:t>
      </w:r>
    </w:p>
    <w:p w14:paraId="1CFA8E3F" w14:textId="77777777" w:rsidR="00033910" w:rsidRPr="00844BC8" w:rsidRDefault="00033910" w:rsidP="00033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57B05DF" w14:textId="6A8271E3" w:rsidR="00033910" w:rsidRPr="00DC60CF" w:rsidRDefault="00033910" w:rsidP="00033910">
      <w:pPr>
        <w:tabs>
          <w:tab w:val="clear" w:pos="454"/>
          <w:tab w:val="left" w:pos="1350"/>
          <w:tab w:val="left" w:pos="1710"/>
        </w:tabs>
        <w:ind w:left="44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C60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       </w:t>
      </w:r>
      <w:r w:rsidR="002D1F4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    </w:t>
      </w:r>
      <w:r w:rsidRPr="00DC60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1 </w:t>
      </w:r>
      <w:r w:rsidRPr="00DC60C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</w:t>
      </w:r>
      <w:r w:rsidRPr="00DC60C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2567 </w:t>
      </w:r>
      <w:bookmarkEnd w:id="1"/>
      <w:r w:rsidRPr="00DC60CF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มีการเปลี่ยนแปลงที่สำคัญดังนี้</w:t>
      </w:r>
    </w:p>
    <w:p w14:paraId="32FB1B2C" w14:textId="77777777" w:rsidR="00033910" w:rsidRPr="005C6703" w:rsidRDefault="00033910" w:rsidP="005C6703">
      <w:pPr>
        <w:tabs>
          <w:tab w:val="clear" w:pos="454"/>
          <w:tab w:val="left" w:pos="1350"/>
          <w:tab w:val="left" w:pos="1710"/>
        </w:tabs>
        <w:ind w:left="441"/>
        <w:jc w:val="thaiDistribute"/>
        <w:rPr>
          <w:rStyle w:val="Strong"/>
          <w:rFonts w:ascii="Browallia New" w:eastAsia="Arial Unicode MS" w:hAnsi="Browallia New" w:cs="Browallia New"/>
          <w:b w:val="0"/>
          <w:sz w:val="28"/>
          <w:szCs w:val="28"/>
          <w:lang w:val="en-GB"/>
        </w:rPr>
      </w:pPr>
    </w:p>
    <w:p w14:paraId="567790FB" w14:textId="594485D4" w:rsidR="00033910" w:rsidRPr="00D0667C" w:rsidRDefault="00033910" w:rsidP="006A66F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contextualSpacing w:val="0"/>
        <w:jc w:val="thaiDistribute"/>
        <w:rPr>
          <w:rStyle w:val="Strong"/>
          <w:rFonts w:ascii="Browallia New" w:hAnsi="Browallia New" w:cs="Browallia New"/>
          <w:b w:val="0"/>
          <w:sz w:val="28"/>
          <w:szCs w:val="28"/>
          <w:lang w:val="th-TH" w:eastAsia="th-TH"/>
        </w:rPr>
      </w:pPr>
      <w:r w:rsidRPr="00D0667C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  <w:cs/>
        </w:rPr>
        <w:t>การปรับปรุงมาตรฐานการบัญชีฉบับที่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1 </w:t>
      </w:r>
      <w:r w:rsidRPr="00D0667C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  <w:cs/>
        </w:rPr>
        <w:t>เรื่อง การนำเสนองบการเงิน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ได้แก้ไขข้อกำหนดของ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  <w:t xml:space="preserve">การเปิดเผยจาก 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  <w:t>“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การเปิดเผยนโยบายการบัญชีที่มีนัยสำคัญ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  <w:t>”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เป็น</w:t>
      </w:r>
      <w:r w:rsidR="000A57AD">
        <w:rPr>
          <w:rStyle w:val="Strong"/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  <w:t>“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การเปิดเผยข้อมูลนโยบายการบัญชี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  <w:t>ที่มีสาระสำคัญ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  <w:t>”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ดังนั้นบริษัทจึงไม่จำเป็นต้องเปิดเผยข้อมูลนโยบายการบัญชีที่ไม่มีสาระสำคัญ 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4401C79F" w14:textId="77777777" w:rsidR="00033910" w:rsidRPr="00DC60CF" w:rsidRDefault="00033910" w:rsidP="006A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</w:rPr>
      </w:pPr>
    </w:p>
    <w:p w14:paraId="135401D2" w14:textId="1C0FD410" w:rsidR="00033910" w:rsidRPr="00D0667C" w:rsidRDefault="00033910" w:rsidP="006A66F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contextualSpacing w:val="0"/>
        <w:jc w:val="thaiDistribute"/>
        <w:rPr>
          <w:rStyle w:val="Strong"/>
          <w:rFonts w:ascii="Browallia New" w:hAnsi="Browallia New" w:cs="Browallia New"/>
          <w:b w:val="0"/>
          <w:sz w:val="28"/>
          <w:szCs w:val="28"/>
          <w:lang w:val="th-TH" w:eastAsia="th-TH"/>
        </w:rPr>
      </w:pPr>
      <w:r w:rsidRPr="00D0667C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  <w:cs/>
        </w:rPr>
        <w:t>การปรับปรุงมาตรฐานการบัญชีฉบับที่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8 </w:t>
      </w:r>
      <w:r w:rsidRPr="00D0667C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ได้แก้ไขคำนิยามของประมาณการทางบัญชีเพื่อช่วยให้บริษัทจำแนกความแตกต่างของ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18D68DB6" w14:textId="77777777" w:rsidR="00033910" w:rsidRPr="00D0667C" w:rsidRDefault="00033910" w:rsidP="006A6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Style w:val="Strong"/>
          <w:rFonts w:ascii="Browallia New" w:hAnsi="Browallia New" w:cs="Browallia New"/>
          <w:b w:val="0"/>
          <w:sz w:val="28"/>
          <w:szCs w:val="28"/>
          <w:lang w:val="th-TH" w:eastAsia="th-TH"/>
        </w:rPr>
      </w:pPr>
    </w:p>
    <w:p w14:paraId="05A1EF8D" w14:textId="0E09310A" w:rsidR="00033910" w:rsidRPr="004A70CB" w:rsidRDefault="00033910" w:rsidP="006A66F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contextualSpacing w:val="0"/>
        <w:jc w:val="thaiDistribute"/>
        <w:rPr>
          <w:rStyle w:val="Strong"/>
          <w:rFonts w:ascii="Browallia New" w:hAnsi="Browallia New" w:cs="Browallia New"/>
          <w:b w:val="0"/>
          <w:sz w:val="28"/>
          <w:szCs w:val="28"/>
          <w:lang w:val="th-TH" w:eastAsia="th-TH"/>
        </w:rPr>
      </w:pPr>
      <w:r w:rsidRPr="00D0667C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  <w:cs/>
        </w:rPr>
        <w:t>การปรับปรุงมาตรฐานการบัญชีฉบับที่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12 </w:t>
      </w:r>
      <w:r w:rsidRPr="00D0667C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  <w:cs/>
        </w:rPr>
        <w:t>เรื่อง ภาษีเงินได้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ได้กำหนดให้บริษัทรับรู้ภาษีเงินได้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br/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563FD5E" w14:textId="77777777" w:rsidR="004A70CB" w:rsidRPr="00A70A67" w:rsidRDefault="004A70CB" w:rsidP="006A6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contextualSpacing w:val="0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306FB4E3" w14:textId="77777777" w:rsidR="00033910" w:rsidRPr="00D0667C" w:rsidRDefault="00033910" w:rsidP="006A66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37"/>
        <w:jc w:val="thaiDistribute"/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นอกจากนี้บริษัทควรรับรู้สินทรัพย์ภาษีเงินได้รอการตัดบัญชี</w:t>
      </w:r>
      <w:r>
        <w:rPr>
          <w:rStyle w:val="Strong"/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(โดยรับรู้เท่ากับจำนวนที่เป็นไปได้ค่อนข้างแน่ที่จะได้ใช้</w:t>
      </w:r>
      <w:r w:rsidRPr="002125EE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ประโยชน์</w:t>
      </w:r>
      <w:r w:rsidRPr="002125EE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sz w:val="28"/>
          <w:szCs w:val="28"/>
        </w:rPr>
        <w:t>)</w:t>
      </w:r>
      <w:r w:rsidRPr="00D0667C"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87B38F0" w14:textId="77777777" w:rsidR="00033910" w:rsidRPr="00D0667C" w:rsidRDefault="00033910" w:rsidP="000339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87"/>
        <w:jc w:val="thaiDistribute"/>
        <w:rPr>
          <w:rStyle w:val="Strong"/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A442C2D" w14:textId="77777777" w:rsidR="00033910" w:rsidRPr="00D0667C" w:rsidRDefault="00033910" w:rsidP="0005729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520"/>
        </w:tabs>
        <w:autoSpaceDE w:val="0"/>
        <w:autoSpaceDN w:val="0"/>
        <w:adjustRightInd w:val="0"/>
        <w:spacing w:line="240" w:lineRule="auto"/>
        <w:ind w:left="1701" w:hanging="425"/>
        <w:jc w:val="thaiDistribute"/>
        <w:rPr>
          <w:rFonts w:ascii="Browallia New" w:hAnsi="Browallia New" w:cs="Browallia New"/>
          <w:sz w:val="28"/>
          <w:szCs w:val="28"/>
        </w:rPr>
      </w:pPr>
      <w:r w:rsidRPr="00D0667C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645F7DC8" w14:textId="77777777" w:rsidR="00033910" w:rsidRPr="00A61F20" w:rsidRDefault="00033910" w:rsidP="0005729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520"/>
        </w:tabs>
        <w:autoSpaceDE w:val="0"/>
        <w:autoSpaceDN w:val="0"/>
        <w:adjustRightInd w:val="0"/>
        <w:spacing w:line="240" w:lineRule="auto"/>
        <w:ind w:left="1701" w:hanging="425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D0667C">
        <w:rPr>
          <w:rFonts w:ascii="Browallia New" w:hAnsi="Browallia New" w:cs="Browallia New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E694DC7" w14:textId="77777777" w:rsidR="00033910" w:rsidRDefault="00033910" w:rsidP="00033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520"/>
        </w:tabs>
        <w:autoSpaceDE w:val="0"/>
        <w:autoSpaceDN w:val="0"/>
        <w:adjustRightInd w:val="0"/>
        <w:spacing w:line="240" w:lineRule="auto"/>
        <w:ind w:left="1296"/>
        <w:contextualSpacing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8D9A940" w14:textId="28C37995" w:rsidR="00033910" w:rsidRPr="00D0667C" w:rsidRDefault="00033910" w:rsidP="006A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2520"/>
        </w:tabs>
        <w:autoSpaceDE w:val="0"/>
        <w:autoSpaceDN w:val="0"/>
        <w:adjustRightInd w:val="0"/>
        <w:spacing w:line="240" w:lineRule="auto"/>
        <w:ind w:left="837"/>
        <w:contextualSpacing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D0667C">
        <w:rPr>
          <w:rFonts w:ascii="Browallia New" w:eastAsia="Cordia New" w:hAnsi="Browallia New" w:cs="Browallia New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</w:t>
      </w:r>
      <w:r>
        <w:rPr>
          <w:rFonts w:ascii="Browallia New" w:eastAsia="Cordia New" w:hAnsi="Browallia New" w:cs="Browallia New" w:hint="cs"/>
          <w:sz w:val="28"/>
          <w:szCs w:val="28"/>
          <w:cs/>
        </w:rPr>
        <w:t>ผู้ถือหุ้น</w:t>
      </w:r>
      <w:r w:rsidRPr="00D0667C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  <w:r w:rsidR="00704A45">
        <w:rPr>
          <w:rFonts w:ascii="Browallia New" w:eastAsia="Cordia New" w:hAnsi="Browallia New" w:cs="Browallia New"/>
          <w:sz w:val="28"/>
          <w:szCs w:val="28"/>
        </w:rPr>
        <w:t xml:space="preserve">            </w:t>
      </w:r>
      <w:r w:rsidRPr="00D0667C">
        <w:rPr>
          <w:rFonts w:ascii="Browallia New" w:eastAsia="Cordia New" w:hAnsi="Browallia New" w:cs="Browallia New"/>
          <w:sz w:val="28"/>
          <w:szCs w:val="28"/>
          <w:cs/>
        </w:rPr>
        <w:t>ตามความเหมาะสม</w:t>
      </w:r>
    </w:p>
    <w:p w14:paraId="2129FE7B" w14:textId="77777777" w:rsidR="000B6B7A" w:rsidRPr="000621DE" w:rsidRDefault="000B6B7A" w:rsidP="00062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6D96D0F2" w14:textId="77777777" w:rsidR="00981C99" w:rsidRDefault="0098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36859C1C" w14:textId="19FBD7E9" w:rsidR="001313E3" w:rsidRPr="00E457AA" w:rsidRDefault="001313E3" w:rsidP="001313E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นโยบายการบัญชี</w:t>
      </w:r>
    </w:p>
    <w:p w14:paraId="3EC2B4CA" w14:textId="77777777" w:rsidR="001313E3" w:rsidRPr="006A66FD" w:rsidRDefault="001313E3" w:rsidP="001313E3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426606E0" w14:textId="77777777" w:rsidR="00CF4629" w:rsidRDefault="00CF4629" w:rsidP="00CF4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D0667C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Pr="00D0667C">
        <w:rPr>
          <w:rFonts w:ascii="Browallia New" w:hAnsi="Browallia New" w:cs="Browallia New"/>
          <w:sz w:val="28"/>
          <w:szCs w:val="28"/>
        </w:rPr>
        <w:br/>
      </w:r>
      <w:r w:rsidRPr="00D0667C">
        <w:rPr>
          <w:rFonts w:ascii="Browallia New" w:hAnsi="Browallia New" w:cs="Browallia New"/>
          <w:sz w:val="28"/>
          <w:szCs w:val="28"/>
          <w:cs/>
        </w:rPr>
        <w:t xml:space="preserve">การจัดทำงบการเงินสำหรับปีบัญชีสิ้นสุดวันที่ </w:t>
      </w:r>
      <w:r w:rsidRPr="00D0667C">
        <w:rPr>
          <w:rFonts w:ascii="Browallia New" w:hAnsi="Browallia New" w:cs="Browallia New"/>
          <w:sz w:val="28"/>
          <w:szCs w:val="28"/>
        </w:rPr>
        <w:t xml:space="preserve">31 </w:t>
      </w:r>
      <w:r w:rsidRPr="00D0667C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D0667C">
        <w:rPr>
          <w:rFonts w:ascii="Browallia New" w:hAnsi="Browallia New" w:cs="Browallia New"/>
          <w:sz w:val="28"/>
          <w:szCs w:val="28"/>
        </w:rPr>
        <w:t>2566</w:t>
      </w:r>
      <w:r w:rsidRPr="00D0667C">
        <w:rPr>
          <w:rFonts w:ascii="Browallia New" w:hAnsi="Browallia New" w:cs="Browallia New"/>
          <w:sz w:val="28"/>
          <w:szCs w:val="28"/>
          <w:cs/>
        </w:rPr>
        <w:t xml:space="preserve"> ยกเว้นเรื่องการนำมาตรฐานการรายงาน</w:t>
      </w:r>
      <w:r w:rsidRPr="00D0667C">
        <w:rPr>
          <w:rFonts w:ascii="Browallia New" w:hAnsi="Browallia New" w:cs="Browallia New"/>
          <w:sz w:val="28"/>
          <w:szCs w:val="28"/>
        </w:rPr>
        <w:br/>
      </w:r>
      <w:r w:rsidRPr="00D0667C">
        <w:rPr>
          <w:rFonts w:ascii="Browallia New" w:hAnsi="Browallia New" w:cs="Browallia New"/>
          <w:sz w:val="28"/>
          <w:szCs w:val="28"/>
          <w:cs/>
        </w:rPr>
        <w:t>ทางการเงินฉบับใหม่และฉบับปรับปรุงมาถือปฏิบัติดังที่กล่าว</w:t>
      </w:r>
      <w:r w:rsidRPr="00DC6F13">
        <w:rPr>
          <w:rFonts w:ascii="Browallia New" w:hAnsi="Browallia New" w:cs="Browallia New"/>
          <w:sz w:val="28"/>
          <w:szCs w:val="28"/>
          <w:cs/>
        </w:rPr>
        <w:t xml:space="preserve">ในหมายเหตุข้อ </w:t>
      </w:r>
      <w:r>
        <w:rPr>
          <w:rFonts w:ascii="Browallia New" w:hAnsi="Browallia New" w:cs="Browallia New"/>
          <w:sz w:val="28"/>
          <w:szCs w:val="28"/>
        </w:rPr>
        <w:t>3</w:t>
      </w:r>
    </w:p>
    <w:p w14:paraId="5F228B47" w14:textId="77777777" w:rsidR="00CF4629" w:rsidRPr="000629CC" w:rsidRDefault="00CF4629" w:rsidP="00CF4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4B45FCB5" w14:textId="01203AD3" w:rsidR="00CF4629" w:rsidRDefault="00CF4629" w:rsidP="00CF4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D0667C">
        <w:rPr>
          <w:rFonts w:ascii="Browallia New" w:hAnsi="Browallia New" w:cs="Browallia New"/>
          <w:sz w:val="28"/>
          <w:szCs w:val="28"/>
          <w:cs/>
        </w:rPr>
        <w:t>อย่างไรก็ตาม ฝ่ายบริหารของ</w:t>
      </w:r>
      <w:r w:rsidR="00E84E5B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D0667C">
        <w:rPr>
          <w:rFonts w:ascii="Browallia New" w:hAnsi="Browallia New" w:cs="Browallia New"/>
          <w:sz w:val="28"/>
          <w:szCs w:val="28"/>
          <w:cs/>
        </w:rPr>
        <w:t>บริษัทพิจารณาว่าการถือปฏิบัติดังกล่าวไม่มีผลกระทบอย่างมีสาระสำคัญต่อ</w:t>
      </w:r>
      <w:r w:rsidR="00E84E5B">
        <w:rPr>
          <w:rFonts w:ascii="Browallia New" w:hAnsi="Browallia New" w:cs="Browallia New" w:hint="cs"/>
          <w:sz w:val="28"/>
          <w:szCs w:val="28"/>
          <w:cs/>
        </w:rPr>
        <w:t xml:space="preserve">                   </w:t>
      </w:r>
      <w:r w:rsidRPr="00D0667C">
        <w:rPr>
          <w:rFonts w:ascii="Browallia New" w:hAnsi="Browallia New" w:cs="Browallia New"/>
          <w:sz w:val="28"/>
          <w:szCs w:val="28"/>
          <w:cs/>
        </w:rPr>
        <w:t>งบการเงิน</w:t>
      </w:r>
    </w:p>
    <w:p w14:paraId="0368C739" w14:textId="38F2167A" w:rsidR="00C00F90" w:rsidRPr="00E457AA" w:rsidRDefault="00C00F90" w:rsidP="00C857FF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7055D84D" w14:textId="77777777" w:rsidR="00100C47" w:rsidRPr="00E457AA" w:rsidRDefault="00100C47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การประมาณการ</w:t>
      </w:r>
      <w:r w:rsidR="00281433" w:rsidRPr="00E457AA">
        <w:rPr>
          <w:rFonts w:ascii="Browallia New" w:hAnsi="Browallia New" w:cs="Browallia New"/>
          <w:b/>
          <w:bCs/>
          <w:sz w:val="28"/>
          <w:szCs w:val="28"/>
          <w:cs/>
        </w:rPr>
        <w:t>และการใช้ดุลยพินิจ</w:t>
      </w:r>
    </w:p>
    <w:p w14:paraId="2857FF1B" w14:textId="77777777" w:rsidR="00100C47" w:rsidRPr="00E457AA" w:rsidRDefault="00100C47" w:rsidP="00765A76">
      <w:pPr>
        <w:ind w:left="426"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6B14E0E" w14:textId="561D825D" w:rsidR="00E61771" w:rsidRPr="00D0667C" w:rsidRDefault="00E61771" w:rsidP="00E61771">
      <w:pPr>
        <w:tabs>
          <w:tab w:val="clear" w:pos="227"/>
          <w:tab w:val="clear" w:pos="454"/>
          <w:tab w:val="left" w:pos="567"/>
          <w:tab w:val="left" w:pos="1260"/>
        </w:tabs>
        <w:spacing w:line="240" w:lineRule="auto"/>
        <w:ind w:left="459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0667C">
        <w:rPr>
          <w:rFonts w:ascii="Browallia New" w:hAnsi="Browallia New" w:cs="Browallia New"/>
          <w:sz w:val="28"/>
          <w:szCs w:val="28"/>
          <w:cs/>
          <w:lang w:val="en-GB"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BB75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6A66FD">
        <w:rPr>
          <w:rFonts w:ascii="Browallia New" w:hAnsi="Browallia New" w:cs="Browallia New"/>
          <w:sz w:val="28"/>
          <w:szCs w:val="28"/>
          <w:lang w:val="en-GB"/>
        </w:rPr>
        <w:br/>
      </w:r>
      <w:r w:rsidRPr="00D0667C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การประมาณการ และข้อสมมติฐานที่จัดทำโดยฝ่ายบริหาร </w:t>
      </w:r>
    </w:p>
    <w:p w14:paraId="6B0C58CF" w14:textId="77777777" w:rsidR="00E61771" w:rsidRPr="00D24C55" w:rsidRDefault="00E61771" w:rsidP="00E61771">
      <w:pPr>
        <w:tabs>
          <w:tab w:val="clear" w:pos="227"/>
          <w:tab w:val="left" w:pos="567"/>
          <w:tab w:val="left" w:pos="1260"/>
        </w:tabs>
        <w:spacing w:line="240" w:lineRule="auto"/>
        <w:ind w:left="459"/>
        <w:jc w:val="thaiDistribute"/>
        <w:rPr>
          <w:rFonts w:ascii="Browallia New" w:hAnsi="Browallia New" w:cs="Browallia New"/>
          <w:lang w:val="en-GB"/>
        </w:rPr>
      </w:pPr>
    </w:p>
    <w:p w14:paraId="53B7E25A" w14:textId="77777777" w:rsidR="00E61771" w:rsidRPr="00DB3DDF" w:rsidRDefault="00E61771" w:rsidP="00E61771">
      <w:pPr>
        <w:tabs>
          <w:tab w:val="clear" w:pos="227"/>
          <w:tab w:val="left" w:pos="567"/>
          <w:tab w:val="left" w:pos="1260"/>
        </w:tabs>
        <w:spacing w:line="240" w:lineRule="auto"/>
        <w:ind w:left="459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D0667C">
        <w:rPr>
          <w:rFonts w:ascii="Browallia New" w:hAnsi="Browallia New" w:cs="Browallia New"/>
          <w:sz w:val="28"/>
          <w:szCs w:val="28"/>
          <w:cs/>
          <w:lang w:val="en-GB"/>
        </w:rPr>
        <w:t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</w:t>
      </w:r>
      <w:r w:rsidRPr="00D0667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เกี่ยวกับความไม่แน่นอนของการประมาณการได้ใช้เช่นเดียวกับที่ใช้ในงบการเงินประจำปีสิ้นสุดวันที่ </w:t>
      </w:r>
      <w:r w:rsidRPr="00D0667C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31 </w:t>
      </w:r>
      <w:r w:rsidRPr="00D0667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ธันวาคม </w:t>
      </w:r>
      <w:r w:rsidRPr="00D0667C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</w:p>
    <w:p w14:paraId="6199D3DC" w14:textId="77777777" w:rsidR="001613DE" w:rsidRDefault="0016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4E5FC3D" w14:textId="104EABC5" w:rsidR="00642891" w:rsidRPr="00E457AA" w:rsidRDefault="0015310E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รายการกับบุคคลและ</w:t>
      </w:r>
      <w:r w:rsidR="00642891" w:rsidRPr="00E457AA">
        <w:rPr>
          <w:rFonts w:ascii="Browallia New" w:hAnsi="Browallia New" w:cs="Browallia New"/>
          <w:b/>
          <w:bCs/>
          <w:sz w:val="28"/>
          <w:szCs w:val="28"/>
          <w:cs/>
        </w:rPr>
        <w:t>บริษัทที่เกี่ยวข้องกัน</w:t>
      </w:r>
    </w:p>
    <w:p w14:paraId="760A8E1E" w14:textId="77777777" w:rsidR="00642891" w:rsidRPr="00C30A54" w:rsidRDefault="00642891" w:rsidP="00FF0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A7A128B" w14:textId="67542032" w:rsidR="00A136CE" w:rsidRPr="00E457AA" w:rsidRDefault="0015310E" w:rsidP="00A03A2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บริษัทมีรายการบัญ</w:t>
      </w:r>
      <w:r w:rsidR="0033386B" w:rsidRPr="00E457AA">
        <w:rPr>
          <w:rFonts w:ascii="Browallia New" w:hAnsi="Browallia New" w:cs="Browallia New"/>
          <w:sz w:val="28"/>
          <w:szCs w:val="28"/>
          <w:cs/>
        </w:rPr>
        <w:t>ชีที่</w:t>
      </w:r>
      <w:r w:rsidRPr="00E457AA">
        <w:rPr>
          <w:rFonts w:ascii="Browallia New" w:hAnsi="Browallia New" w:cs="Browallia New"/>
          <w:sz w:val="28"/>
          <w:szCs w:val="28"/>
          <w:cs/>
        </w:rPr>
        <w:t>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</w:t>
      </w:r>
      <w:r w:rsidR="00EE7241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3FC5A733" w14:textId="1A60E348" w:rsidR="00752956" w:rsidRPr="006A66FD" w:rsidRDefault="007529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4"/>
          <w:szCs w:val="24"/>
          <w:cs/>
        </w:rPr>
      </w:pPr>
    </w:p>
    <w:p w14:paraId="56AFE1D1" w14:textId="5C020ADF" w:rsidR="00D46B19" w:rsidRDefault="0015310E" w:rsidP="0010204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รายการบัญชีที่</w:t>
      </w:r>
      <w:r w:rsidR="00281433" w:rsidRPr="00E457AA">
        <w:rPr>
          <w:rFonts w:ascii="Browallia New" w:hAnsi="Browallia New" w:cs="Browallia New"/>
          <w:sz w:val="28"/>
          <w:szCs w:val="28"/>
          <w:cs/>
        </w:rPr>
        <w:t>มีสาระ</w:t>
      </w:r>
      <w:r w:rsidRPr="00E457AA">
        <w:rPr>
          <w:rFonts w:ascii="Browallia New" w:hAnsi="Browallia New" w:cs="Browallia New"/>
          <w:sz w:val="28"/>
          <w:szCs w:val="28"/>
          <w:cs/>
        </w:rPr>
        <w:t>สำคัญกับบุคคลและบริษัทที่เกี่ยวข้องกัน</w:t>
      </w:r>
      <w:r w:rsidR="00034969" w:rsidRPr="00034969">
        <w:rPr>
          <w:rFonts w:ascii="Browallia New" w:hAnsi="Browallia New" w:cs="Browallia New"/>
          <w:sz w:val="28"/>
          <w:szCs w:val="28"/>
          <w:cs/>
        </w:rPr>
        <w:t>สำหรับงวดสามเดือนสิ้นสุดวันที่</w:t>
      </w:r>
      <w:r w:rsidR="00034969" w:rsidRPr="00034969">
        <w:rPr>
          <w:rFonts w:ascii="Browallia New" w:hAnsi="Browallia New" w:cs="Browallia New"/>
          <w:sz w:val="28"/>
          <w:szCs w:val="28"/>
        </w:rPr>
        <w:t xml:space="preserve"> 31 </w:t>
      </w:r>
      <w:r w:rsidR="00034969" w:rsidRPr="00034969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034969" w:rsidRPr="0003496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7CCB" w:rsidRPr="00752956">
        <w:rPr>
          <w:rFonts w:ascii="Browallia New" w:hAnsi="Browallia New" w:cs="Browallia New"/>
          <w:sz w:val="28"/>
          <w:szCs w:val="28"/>
        </w:rPr>
        <w:t>256</w:t>
      </w:r>
      <w:r w:rsidR="00E70FF9">
        <w:rPr>
          <w:rFonts w:ascii="Browallia New" w:hAnsi="Browallia New" w:cs="Browallia New"/>
          <w:sz w:val="28"/>
          <w:szCs w:val="28"/>
        </w:rPr>
        <w:t>7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E457AA">
        <w:rPr>
          <w:rFonts w:ascii="Browallia New" w:hAnsi="Browallia New" w:cs="Browallia New"/>
          <w:sz w:val="28"/>
          <w:szCs w:val="28"/>
        </w:rPr>
        <w:t>25</w:t>
      </w:r>
      <w:r w:rsidR="006F16C3" w:rsidRPr="00E457AA">
        <w:rPr>
          <w:rFonts w:ascii="Browallia New" w:hAnsi="Browallia New" w:cs="Browallia New"/>
          <w:sz w:val="28"/>
          <w:szCs w:val="28"/>
        </w:rPr>
        <w:t>6</w:t>
      </w:r>
      <w:r w:rsidR="00B3538F">
        <w:rPr>
          <w:rFonts w:ascii="Browallia New" w:hAnsi="Browallia New" w:cs="Browallia New"/>
          <w:sz w:val="28"/>
          <w:szCs w:val="28"/>
        </w:rPr>
        <w:t>6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2D52DD3" w14:textId="319DB556" w:rsidR="00651C31" w:rsidRPr="006A66FD" w:rsidRDefault="00651C31" w:rsidP="00D46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0"/>
          <w:szCs w:val="20"/>
        </w:rPr>
      </w:pPr>
    </w:p>
    <w:tbl>
      <w:tblPr>
        <w:tblW w:w="906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1946"/>
        <w:gridCol w:w="1557"/>
        <w:gridCol w:w="236"/>
        <w:gridCol w:w="1085"/>
        <w:gridCol w:w="253"/>
        <w:gridCol w:w="1105"/>
        <w:gridCol w:w="269"/>
        <w:gridCol w:w="1181"/>
        <w:gridCol w:w="253"/>
        <w:gridCol w:w="1181"/>
      </w:tblGrid>
      <w:tr w:rsidR="007B1C55" w:rsidRPr="005A3D65" w14:paraId="2D617EF2" w14:textId="77777777" w:rsidTr="00B41A48">
        <w:trPr>
          <w:cantSplit/>
          <w:trHeight w:val="345"/>
        </w:trPr>
        <w:tc>
          <w:tcPr>
            <w:tcW w:w="1946" w:type="dxa"/>
          </w:tcPr>
          <w:p w14:paraId="1C29E0FE" w14:textId="77777777" w:rsidR="007B1C55" w:rsidRPr="005A3D65" w:rsidRDefault="007B1C55" w:rsidP="005A3D6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0DA93F40" w14:textId="77777777" w:rsidR="007B1C55" w:rsidRPr="005A3D65" w:rsidRDefault="007B1C55" w:rsidP="005A3D6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04AAC3" w14:textId="77777777" w:rsidR="004E33B2" w:rsidRPr="005A3D65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43" w:type="dxa"/>
            <w:gridSpan w:val="3"/>
          </w:tcPr>
          <w:p w14:paraId="30EC3EF6" w14:textId="2469CDB0" w:rsidR="007B1C55" w:rsidRPr="005A3D65" w:rsidRDefault="007B1C55" w:rsidP="005A3D65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72382C7F" w14:textId="77777777" w:rsidR="007B1C55" w:rsidRPr="005A3D65" w:rsidRDefault="007B1C55" w:rsidP="005A3D65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</w:tcPr>
          <w:p w14:paraId="700FE8C3" w14:textId="77777777" w:rsidR="007B1C55" w:rsidRPr="005A3D65" w:rsidRDefault="007B1C55" w:rsidP="005A3D65">
            <w:pPr>
              <w:spacing w:line="240" w:lineRule="auto"/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7B1C55" w:rsidRPr="005A3D65" w14:paraId="7409D0E6" w14:textId="77777777" w:rsidTr="00B41A48">
        <w:trPr>
          <w:cantSplit/>
          <w:trHeight w:val="378"/>
        </w:trPr>
        <w:tc>
          <w:tcPr>
            <w:tcW w:w="1946" w:type="dxa"/>
          </w:tcPr>
          <w:p w14:paraId="104FD85E" w14:textId="77777777" w:rsidR="007B1C55" w:rsidRPr="005A3D65" w:rsidRDefault="007B1C55" w:rsidP="005A3D6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622C4871" w14:textId="77777777" w:rsidR="007B1C55" w:rsidRPr="005A3D65" w:rsidRDefault="007B1C55" w:rsidP="005A3D6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440F6C" w14:textId="77777777" w:rsidR="004E33B2" w:rsidRPr="005A3D65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43" w:type="dxa"/>
            <w:gridSpan w:val="3"/>
          </w:tcPr>
          <w:p w14:paraId="57E3FD07" w14:textId="010FABF2" w:rsidR="007B1C55" w:rsidRPr="005A3D65" w:rsidRDefault="007B1C55" w:rsidP="005A3D65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06ED78C" w14:textId="77777777" w:rsidR="007B1C55" w:rsidRPr="005A3D65" w:rsidRDefault="007B1C55" w:rsidP="005A3D65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</w:tcPr>
          <w:p w14:paraId="1750062E" w14:textId="09E1A3E6" w:rsidR="007B1C55" w:rsidRPr="005A3D65" w:rsidRDefault="007B1C55" w:rsidP="005A3D65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B1C55" w:rsidRPr="005A3D65" w14:paraId="610E1A40" w14:textId="77777777" w:rsidTr="00B41A48">
        <w:trPr>
          <w:cantSplit/>
          <w:trHeight w:val="723"/>
        </w:trPr>
        <w:tc>
          <w:tcPr>
            <w:tcW w:w="1946" w:type="dxa"/>
          </w:tcPr>
          <w:p w14:paraId="379FFE9E" w14:textId="77777777" w:rsidR="007B1C55" w:rsidRPr="005A3D65" w:rsidRDefault="007B1C55" w:rsidP="005A3D6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7" w:type="dxa"/>
            <w:vAlign w:val="bottom"/>
          </w:tcPr>
          <w:p w14:paraId="0FF7BF01" w14:textId="20FAAC90" w:rsidR="006F7224" w:rsidRPr="005A3D65" w:rsidRDefault="007B1C55" w:rsidP="003F0133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36" w:type="dxa"/>
          </w:tcPr>
          <w:p w14:paraId="3C13DE4C" w14:textId="77777777" w:rsidR="004E33B2" w:rsidRPr="005A3D65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43" w:type="dxa"/>
            <w:gridSpan w:val="3"/>
          </w:tcPr>
          <w:p w14:paraId="2E674768" w14:textId="116A74EA" w:rsidR="007B1C55" w:rsidRPr="005A3D65" w:rsidRDefault="007B1C55" w:rsidP="005A3D65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  <w:r w:rsidR="004E33B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Pr="005A3D65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269" w:type="dxa"/>
          </w:tcPr>
          <w:p w14:paraId="4B2B238B" w14:textId="77777777" w:rsidR="007B1C55" w:rsidRPr="005A3D65" w:rsidRDefault="007B1C55" w:rsidP="005A3D65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</w:tcPr>
          <w:p w14:paraId="50FF5F44" w14:textId="77777777" w:rsidR="007B1C55" w:rsidRPr="005A3D65" w:rsidRDefault="007B1C55" w:rsidP="005A3D65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</w:p>
          <w:p w14:paraId="6FF69063" w14:textId="77777777" w:rsidR="007B1C55" w:rsidRPr="005A3D65" w:rsidRDefault="007B1C55" w:rsidP="005A3D65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Pr="005A3D65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7B1C55" w:rsidRPr="005A3D65" w14:paraId="006F0065" w14:textId="77777777" w:rsidTr="00B41A48">
        <w:trPr>
          <w:cantSplit/>
          <w:trHeight w:val="378"/>
        </w:trPr>
        <w:tc>
          <w:tcPr>
            <w:tcW w:w="1946" w:type="dxa"/>
          </w:tcPr>
          <w:p w14:paraId="751205DA" w14:textId="77777777" w:rsidR="007B1C55" w:rsidRPr="005A3D65" w:rsidRDefault="007B1C55" w:rsidP="005A3D65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4F777F05" w14:textId="6ADB7E52" w:rsidR="007B1C55" w:rsidRPr="005A3D65" w:rsidRDefault="004E33B2" w:rsidP="00D10B63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การกำหนดราคา</w:t>
            </w:r>
          </w:p>
        </w:tc>
        <w:tc>
          <w:tcPr>
            <w:tcW w:w="236" w:type="dxa"/>
          </w:tcPr>
          <w:p w14:paraId="0BB0C401" w14:textId="77777777" w:rsidR="004E33B2" w:rsidRPr="005A3D65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650C25A" w14:textId="7C4C06E0" w:rsidR="007B1C55" w:rsidRPr="005A3D65" w:rsidRDefault="007B1C55" w:rsidP="005A3D65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53" w:type="dxa"/>
          </w:tcPr>
          <w:p w14:paraId="4333FCDF" w14:textId="77777777" w:rsidR="007B1C55" w:rsidRPr="005A3D65" w:rsidRDefault="007B1C55" w:rsidP="005A3D65">
            <w:pPr>
              <w:pStyle w:val="CordiaNew"/>
              <w:ind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33CC0E0" w14:textId="4E558DF6" w:rsidR="007B1C55" w:rsidRPr="005A3D65" w:rsidRDefault="007B1C55" w:rsidP="005A3D65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69" w:type="dxa"/>
          </w:tcPr>
          <w:p w14:paraId="5CC02478" w14:textId="77777777" w:rsidR="007B1C55" w:rsidRPr="005A3D65" w:rsidRDefault="007B1C55" w:rsidP="005A3D6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243FA4A" w14:textId="4F2A795F" w:rsidR="007B1C55" w:rsidRPr="005A3D65" w:rsidRDefault="007B1C55" w:rsidP="005A3D65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</w:t>
            </w:r>
            <w:r w:rsidR="001304B2"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253" w:type="dxa"/>
          </w:tcPr>
          <w:p w14:paraId="14E5DBE7" w14:textId="77777777" w:rsidR="007B1C55" w:rsidRPr="005A3D65" w:rsidRDefault="007B1C55" w:rsidP="005A3D6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131D96D" w14:textId="4295DC5E" w:rsidR="007B1C55" w:rsidRPr="005A3D65" w:rsidRDefault="007B1C55" w:rsidP="005A3D65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</w:t>
            </w:r>
            <w:r w:rsidR="001304B2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</w:p>
        </w:tc>
      </w:tr>
      <w:tr w:rsidR="007B1C55" w:rsidRPr="005A3D65" w14:paraId="42D29545" w14:textId="77777777" w:rsidTr="00B41A48">
        <w:trPr>
          <w:cantSplit/>
          <w:trHeight w:val="325"/>
        </w:trPr>
        <w:tc>
          <w:tcPr>
            <w:tcW w:w="1946" w:type="dxa"/>
          </w:tcPr>
          <w:p w14:paraId="3D6ED558" w14:textId="77777777" w:rsidR="007B1C55" w:rsidRPr="005A3D65" w:rsidRDefault="007B1C55" w:rsidP="005A3D65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7" w:type="dxa"/>
          </w:tcPr>
          <w:p w14:paraId="5FFB62B7" w14:textId="77777777" w:rsidR="007B1C55" w:rsidRPr="005A3D65" w:rsidRDefault="007B1C55" w:rsidP="005A3D65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641763BF" w14:textId="77777777" w:rsidR="004E33B2" w:rsidRPr="004E33B2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</w:tcPr>
          <w:p w14:paraId="4A06F24D" w14:textId="6C967BC7" w:rsidR="007B1C55" w:rsidRPr="005A3D65" w:rsidRDefault="007B1C55" w:rsidP="005A3D65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3" w:type="dxa"/>
          </w:tcPr>
          <w:p w14:paraId="10A155CF" w14:textId="77777777" w:rsidR="007B1C55" w:rsidRPr="005A3D65" w:rsidRDefault="007B1C55" w:rsidP="005A3D65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05" w:type="dxa"/>
          </w:tcPr>
          <w:p w14:paraId="078A5C6D" w14:textId="0DC318F6" w:rsidR="007B1C55" w:rsidRPr="005A3D65" w:rsidRDefault="007B1C55" w:rsidP="005A3D65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69" w:type="dxa"/>
          </w:tcPr>
          <w:p w14:paraId="62087D04" w14:textId="77777777" w:rsidR="007B1C55" w:rsidRPr="005A3D65" w:rsidRDefault="007B1C55" w:rsidP="005A3D65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1" w:type="dxa"/>
          </w:tcPr>
          <w:p w14:paraId="7AB0DDDD" w14:textId="77777777" w:rsidR="007B1C55" w:rsidRPr="005A3D65" w:rsidRDefault="007B1C55" w:rsidP="005A3D65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3" w:type="dxa"/>
          </w:tcPr>
          <w:p w14:paraId="6E3C5833" w14:textId="77777777" w:rsidR="007B1C55" w:rsidRPr="005A3D65" w:rsidRDefault="007B1C55" w:rsidP="005A3D65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1C10928B" w14:textId="77777777" w:rsidR="007B1C55" w:rsidRPr="005A3D65" w:rsidRDefault="007B1C55" w:rsidP="005A3D65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7B1C55" w:rsidRPr="005A3D65" w14:paraId="30D5982D" w14:textId="77777777" w:rsidTr="00B41A48">
        <w:trPr>
          <w:cantSplit/>
          <w:trHeight w:val="345"/>
        </w:trPr>
        <w:tc>
          <w:tcPr>
            <w:tcW w:w="1946" w:type="dxa"/>
          </w:tcPr>
          <w:p w14:paraId="23B54971" w14:textId="77777777" w:rsidR="007B1C55" w:rsidRPr="005A3D65" w:rsidRDefault="007B1C55" w:rsidP="005A3D65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ขายสินค้า</w:t>
            </w:r>
          </w:p>
        </w:tc>
        <w:tc>
          <w:tcPr>
            <w:tcW w:w="1557" w:type="dxa"/>
          </w:tcPr>
          <w:p w14:paraId="7CCF3190" w14:textId="649C50A2" w:rsidR="007B1C55" w:rsidRPr="005A3D65" w:rsidRDefault="007B1C55" w:rsidP="005A3D6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2F8309" w14:textId="77777777" w:rsidR="004E33B2" w:rsidRPr="005A3D65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3AD6663" w14:textId="16AF6E84" w:rsidR="007B1C55" w:rsidRPr="005A3D65" w:rsidRDefault="007B1C55" w:rsidP="005A3D6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0380080C" w14:textId="77777777" w:rsidR="007B1C55" w:rsidRPr="005A3D65" w:rsidRDefault="007B1C55" w:rsidP="005A3D6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1E3DAE39" w14:textId="6AD4DF1B" w:rsidR="007B1C55" w:rsidRPr="005A3D65" w:rsidRDefault="007B1C55" w:rsidP="005A3D6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3F517468" w14:textId="77777777" w:rsidR="007B1C55" w:rsidRPr="005A3D65" w:rsidRDefault="007B1C55" w:rsidP="005A3D6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2EBA05C" w14:textId="77777777" w:rsidR="007B1C55" w:rsidRPr="005A3D65" w:rsidRDefault="007B1C55" w:rsidP="005A3D6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1473B673" w14:textId="77777777" w:rsidR="007B1C55" w:rsidRPr="005A3D65" w:rsidRDefault="007B1C55" w:rsidP="005A3D6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</w:tcPr>
          <w:p w14:paraId="362B2921" w14:textId="77777777" w:rsidR="007B1C55" w:rsidRPr="005A3D65" w:rsidRDefault="007B1C55" w:rsidP="005A3D6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57F25" w:rsidRPr="005A3D65" w14:paraId="3E15C3C8" w14:textId="77777777" w:rsidTr="00B41A48">
        <w:trPr>
          <w:cantSplit/>
          <w:trHeight w:val="345"/>
        </w:trPr>
        <w:tc>
          <w:tcPr>
            <w:tcW w:w="1946" w:type="dxa"/>
          </w:tcPr>
          <w:p w14:paraId="0D3BD13D" w14:textId="6D257CD3" w:rsidR="00957F25" w:rsidRPr="005A3D65" w:rsidRDefault="00957F25" w:rsidP="00D9165E">
            <w:pPr>
              <w:tabs>
                <w:tab w:val="clear" w:pos="454"/>
                <w:tab w:val="left" w:pos="6"/>
              </w:tabs>
              <w:spacing w:line="240" w:lineRule="auto"/>
              <w:ind w:firstLine="1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7" w:type="dxa"/>
          </w:tcPr>
          <w:p w14:paraId="4AD6D14C" w14:textId="34CD432B" w:rsidR="00957F25" w:rsidRPr="005A3D65" w:rsidRDefault="00957F25" w:rsidP="00957F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957F25">
              <w:rPr>
                <w:rFonts w:ascii="Browallia New" w:hAnsi="Browallia New" w:cs="Browallia New"/>
                <w:sz w:val="28"/>
                <w:szCs w:val="28"/>
                <w:cs/>
              </w:rPr>
              <w:t>ตลาด</w:t>
            </w:r>
          </w:p>
        </w:tc>
        <w:tc>
          <w:tcPr>
            <w:tcW w:w="236" w:type="dxa"/>
          </w:tcPr>
          <w:p w14:paraId="7B18DF37" w14:textId="77777777" w:rsidR="004E33B2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E283D08" w14:textId="03700267" w:rsidR="00957F25" w:rsidRPr="005A3D65" w:rsidRDefault="00957F25" w:rsidP="00957F25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53" w:type="dxa"/>
          </w:tcPr>
          <w:p w14:paraId="28D0F486" w14:textId="77777777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58BA2F60" w14:textId="5598F0CB" w:rsidR="00957F25" w:rsidRPr="005A3D65" w:rsidRDefault="001253EF" w:rsidP="00957F25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79B85D0C" w14:textId="77777777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30D69A22" w14:textId="5E7DFBDD" w:rsidR="00957F25" w:rsidRPr="005A3D65" w:rsidRDefault="006A66FD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957F25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682</w:t>
            </w:r>
          </w:p>
        </w:tc>
        <w:tc>
          <w:tcPr>
            <w:tcW w:w="253" w:type="dxa"/>
          </w:tcPr>
          <w:p w14:paraId="33E3DF19" w14:textId="77777777" w:rsidR="00957F25" w:rsidRPr="005A3D65" w:rsidRDefault="00957F25" w:rsidP="00957F2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47F28644" w14:textId="0076CC29" w:rsidR="00957F25" w:rsidRPr="005A3D65" w:rsidRDefault="001253EF" w:rsidP="001253EF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957F25" w:rsidRPr="005A3D65" w14:paraId="1E9531C0" w14:textId="77777777" w:rsidTr="00B41A48">
        <w:trPr>
          <w:cantSplit/>
          <w:trHeight w:val="345"/>
        </w:trPr>
        <w:tc>
          <w:tcPr>
            <w:tcW w:w="1946" w:type="dxa"/>
            <w:shd w:val="clear" w:color="auto" w:fill="auto"/>
          </w:tcPr>
          <w:p w14:paraId="6404AAC4" w14:textId="3D401684" w:rsidR="00957F25" w:rsidRPr="005A3D65" w:rsidRDefault="00957F25" w:rsidP="00D9165E">
            <w:pPr>
              <w:tabs>
                <w:tab w:val="clear" w:pos="454"/>
                <w:tab w:val="left" w:pos="6"/>
              </w:tabs>
              <w:spacing w:line="240" w:lineRule="auto"/>
              <w:ind w:firstLine="1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7" w:type="dxa"/>
          </w:tcPr>
          <w:p w14:paraId="22181C9D" w14:textId="075E25D3" w:rsidR="00957F25" w:rsidRPr="005A3D65" w:rsidRDefault="00957F25" w:rsidP="00957F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957F25">
              <w:rPr>
                <w:rFonts w:ascii="Browallia New" w:hAnsi="Browallia New" w:cs="Browallia New"/>
                <w:sz w:val="28"/>
                <w:szCs w:val="28"/>
                <w:cs/>
              </w:rPr>
              <w:t>ตลาด</w:t>
            </w:r>
          </w:p>
        </w:tc>
        <w:tc>
          <w:tcPr>
            <w:tcW w:w="236" w:type="dxa"/>
          </w:tcPr>
          <w:p w14:paraId="636146FC" w14:textId="77777777" w:rsidR="004E33B2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20E6CBC" w14:textId="5D3C0A3A" w:rsidR="00957F25" w:rsidRPr="005A3D65" w:rsidRDefault="00957F25" w:rsidP="00957F25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53" w:type="dxa"/>
          </w:tcPr>
          <w:p w14:paraId="5A993D22" w14:textId="77777777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5" w:type="dxa"/>
          </w:tcPr>
          <w:p w14:paraId="4E6E1687" w14:textId="73EAD303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269" w:type="dxa"/>
          </w:tcPr>
          <w:p w14:paraId="706315A7" w14:textId="77777777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244294FE" w14:textId="3B1C0AAC" w:rsidR="00957F25" w:rsidRPr="005A3D65" w:rsidRDefault="00957F25" w:rsidP="00957F25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253" w:type="dxa"/>
          </w:tcPr>
          <w:p w14:paraId="295A885A" w14:textId="77777777" w:rsidR="00957F25" w:rsidRPr="005A3D65" w:rsidRDefault="00957F25" w:rsidP="00957F2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14:paraId="112DA164" w14:textId="0B22A0F8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102</w:t>
            </w:r>
          </w:p>
        </w:tc>
      </w:tr>
      <w:tr w:rsidR="00957F25" w:rsidRPr="005A3D65" w14:paraId="470A1478" w14:textId="77777777" w:rsidTr="00B41A48">
        <w:trPr>
          <w:cantSplit/>
          <w:trHeight w:val="345"/>
        </w:trPr>
        <w:tc>
          <w:tcPr>
            <w:tcW w:w="1946" w:type="dxa"/>
            <w:shd w:val="clear" w:color="auto" w:fill="auto"/>
          </w:tcPr>
          <w:p w14:paraId="6D22A4D9" w14:textId="3869FED8" w:rsidR="00957F25" w:rsidRPr="005A3D65" w:rsidRDefault="00957F25" w:rsidP="00D9165E">
            <w:pPr>
              <w:tabs>
                <w:tab w:val="clear" w:pos="454"/>
                <w:tab w:val="left" w:pos="6"/>
              </w:tabs>
              <w:spacing w:line="240" w:lineRule="auto"/>
              <w:ind w:firstLine="1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7" w:type="dxa"/>
          </w:tcPr>
          <w:p w14:paraId="651B119D" w14:textId="3BDD61C7" w:rsidR="00957F25" w:rsidRPr="005A3D65" w:rsidRDefault="00957F25" w:rsidP="00957F25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957F25">
              <w:rPr>
                <w:rFonts w:ascii="Browallia New" w:hAnsi="Browallia New" w:cs="Browallia New"/>
                <w:sz w:val="28"/>
                <w:szCs w:val="28"/>
                <w:cs/>
              </w:rPr>
              <w:t>ตลาด</w:t>
            </w:r>
          </w:p>
        </w:tc>
        <w:tc>
          <w:tcPr>
            <w:tcW w:w="236" w:type="dxa"/>
          </w:tcPr>
          <w:p w14:paraId="48007C55" w14:textId="77777777" w:rsidR="004E33B2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A7FACBE" w14:textId="669C1280" w:rsidR="00957F25" w:rsidRPr="005A3D65" w:rsidRDefault="006A66FD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17</w:t>
            </w:r>
          </w:p>
        </w:tc>
        <w:tc>
          <w:tcPr>
            <w:tcW w:w="253" w:type="dxa"/>
          </w:tcPr>
          <w:p w14:paraId="6F12E6C3" w14:textId="77777777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32BBCB4" w14:textId="39183CF9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  <w:tc>
          <w:tcPr>
            <w:tcW w:w="269" w:type="dxa"/>
          </w:tcPr>
          <w:p w14:paraId="7FF31496" w14:textId="77777777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B69BE79" w14:textId="71AC43A6" w:rsidR="00957F25" w:rsidRPr="005A3D65" w:rsidRDefault="006A66FD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17</w:t>
            </w:r>
          </w:p>
        </w:tc>
        <w:tc>
          <w:tcPr>
            <w:tcW w:w="253" w:type="dxa"/>
          </w:tcPr>
          <w:p w14:paraId="12BCE4BA" w14:textId="77777777" w:rsidR="00957F25" w:rsidRPr="005A3D65" w:rsidRDefault="00957F25" w:rsidP="00957F25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39F72F5" w14:textId="11B3D7D6" w:rsidR="00957F25" w:rsidRPr="005A3D65" w:rsidRDefault="00957F25" w:rsidP="00957F2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</w:tr>
      <w:tr w:rsidR="009E140F" w:rsidRPr="005A3D65" w14:paraId="53943CA3" w14:textId="77777777" w:rsidTr="00B41A48">
        <w:trPr>
          <w:cantSplit/>
          <w:trHeight w:val="345"/>
        </w:trPr>
        <w:tc>
          <w:tcPr>
            <w:tcW w:w="1946" w:type="dxa"/>
          </w:tcPr>
          <w:p w14:paraId="5CA263F9" w14:textId="77777777" w:rsidR="009E140F" w:rsidRPr="005A3D65" w:rsidRDefault="009E140F" w:rsidP="005A3D65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</w:tcPr>
          <w:p w14:paraId="5CE21D66" w14:textId="77777777" w:rsidR="009E140F" w:rsidRPr="005A3D65" w:rsidRDefault="009E140F" w:rsidP="005A3D65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E55FC9A" w14:textId="77777777" w:rsidR="004E33B2" w:rsidRPr="004E33B2" w:rsidRDefault="004E33B2" w:rsidP="004E33B2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12" w:space="0" w:color="auto"/>
            </w:tcBorders>
          </w:tcPr>
          <w:p w14:paraId="698EB901" w14:textId="02308419" w:rsidR="009E140F" w:rsidRPr="005A3D65" w:rsidRDefault="006A66FD" w:rsidP="00B57760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17</w:t>
            </w:r>
          </w:p>
        </w:tc>
        <w:tc>
          <w:tcPr>
            <w:tcW w:w="253" w:type="dxa"/>
          </w:tcPr>
          <w:p w14:paraId="7C4D58F3" w14:textId="77777777" w:rsidR="009E140F" w:rsidRPr="005A3D65" w:rsidRDefault="009E140F" w:rsidP="00B57760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12" w:space="0" w:color="auto"/>
            </w:tcBorders>
          </w:tcPr>
          <w:p w14:paraId="235C4B3C" w14:textId="2472C5A9" w:rsidR="009E140F" w:rsidRPr="005A3D65" w:rsidRDefault="009E140F" w:rsidP="00B57760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269" w:type="dxa"/>
          </w:tcPr>
          <w:p w14:paraId="26BEF78B" w14:textId="77777777" w:rsidR="009E140F" w:rsidRPr="005A3D65" w:rsidRDefault="009E140F" w:rsidP="00B57760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2B5290" w14:textId="7C8C7A97" w:rsidR="009E140F" w:rsidRPr="005A3D65" w:rsidRDefault="006A66FD" w:rsidP="00B57760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="00D27D2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699</w:t>
            </w:r>
          </w:p>
        </w:tc>
        <w:tc>
          <w:tcPr>
            <w:tcW w:w="253" w:type="dxa"/>
          </w:tcPr>
          <w:p w14:paraId="240B013B" w14:textId="77777777" w:rsidR="009E140F" w:rsidRPr="005A3D65" w:rsidRDefault="009E140F" w:rsidP="00B57760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</w:tcPr>
          <w:p w14:paraId="553B00A2" w14:textId="3B6BD73A" w:rsidR="009E140F" w:rsidRPr="005A3D65" w:rsidRDefault="009E140F" w:rsidP="00B57760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149</w:t>
            </w:r>
          </w:p>
        </w:tc>
      </w:tr>
    </w:tbl>
    <w:p w14:paraId="71AD4809" w14:textId="4E8C6065" w:rsidR="00B77B4A" w:rsidRDefault="00B77B4A" w:rsidP="0045378F"/>
    <w:p w14:paraId="15837314" w14:textId="77777777" w:rsidR="0045378F" w:rsidRPr="0045378F" w:rsidRDefault="0045378F" w:rsidP="0045378F"/>
    <w:tbl>
      <w:tblPr>
        <w:tblW w:w="9045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2088"/>
        <w:gridCol w:w="1658"/>
        <w:gridCol w:w="1071"/>
        <w:gridCol w:w="236"/>
        <w:gridCol w:w="1132"/>
        <w:gridCol w:w="236"/>
        <w:gridCol w:w="1184"/>
        <w:gridCol w:w="241"/>
        <w:gridCol w:w="1199"/>
      </w:tblGrid>
      <w:tr w:rsidR="0045378F" w:rsidRPr="005A3D65" w14:paraId="72EE95B1" w14:textId="77777777" w:rsidTr="00B41A48">
        <w:trPr>
          <w:cantSplit/>
        </w:trPr>
        <w:tc>
          <w:tcPr>
            <w:tcW w:w="2088" w:type="dxa"/>
          </w:tcPr>
          <w:p w14:paraId="213EB184" w14:textId="77777777" w:rsidR="0045378F" w:rsidRPr="005A3D65" w:rsidRDefault="0045378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8" w:type="dxa"/>
          </w:tcPr>
          <w:p w14:paraId="7D2CE858" w14:textId="77777777" w:rsidR="0045378F" w:rsidRPr="005A3D65" w:rsidRDefault="0045378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</w:tcPr>
          <w:p w14:paraId="3EDA7E8A" w14:textId="77777777" w:rsidR="0045378F" w:rsidRPr="005A3D65" w:rsidRDefault="0045378F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F3556A9" w14:textId="77777777" w:rsidR="0045378F" w:rsidRPr="005A3D65" w:rsidRDefault="0045378F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3"/>
          </w:tcPr>
          <w:p w14:paraId="1C4A8C21" w14:textId="77777777" w:rsidR="0045378F" w:rsidRPr="005A3D65" w:rsidRDefault="0045378F">
            <w:pPr>
              <w:spacing w:line="240" w:lineRule="auto"/>
              <w:ind w:left="-105"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5378F" w:rsidRPr="005A3D65" w14:paraId="15040693" w14:textId="77777777" w:rsidTr="00B41A48">
        <w:trPr>
          <w:cantSplit/>
        </w:trPr>
        <w:tc>
          <w:tcPr>
            <w:tcW w:w="2088" w:type="dxa"/>
          </w:tcPr>
          <w:p w14:paraId="45F1A0FC" w14:textId="77777777" w:rsidR="0045378F" w:rsidRPr="005A3D65" w:rsidRDefault="0045378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8" w:type="dxa"/>
          </w:tcPr>
          <w:p w14:paraId="61B9BCC9" w14:textId="77777777" w:rsidR="0045378F" w:rsidRPr="005A3D65" w:rsidRDefault="0045378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</w:tcPr>
          <w:p w14:paraId="2D8C51AC" w14:textId="77777777" w:rsidR="0045378F" w:rsidRPr="005A3D65" w:rsidRDefault="0045378F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B26077A" w14:textId="77777777" w:rsidR="0045378F" w:rsidRPr="005A3D65" w:rsidRDefault="0045378F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3"/>
          </w:tcPr>
          <w:p w14:paraId="7CF9C4E9" w14:textId="2094D380" w:rsidR="0045378F" w:rsidRPr="005A3D65" w:rsidRDefault="0045378F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</w:t>
            </w:r>
            <w:r w:rsidR="00E84E5B">
              <w:rPr>
                <w:rFonts w:ascii="Browallia New" w:hAnsi="Browallia New" w:cs="Browallia New" w:hint="cs"/>
                <w:sz w:val="28"/>
                <w:szCs w:val="28"/>
                <w:cs/>
              </w:rPr>
              <w:t>ะ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45378F" w:rsidRPr="005A3D65" w14:paraId="01899148" w14:textId="77777777" w:rsidTr="00B41A48">
        <w:trPr>
          <w:cantSplit/>
        </w:trPr>
        <w:tc>
          <w:tcPr>
            <w:tcW w:w="2088" w:type="dxa"/>
          </w:tcPr>
          <w:p w14:paraId="567CE67B" w14:textId="77777777" w:rsidR="0045378F" w:rsidRPr="005A3D65" w:rsidRDefault="0045378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8" w:type="dxa"/>
            <w:vAlign w:val="bottom"/>
          </w:tcPr>
          <w:p w14:paraId="10A2D58D" w14:textId="1FE39E28" w:rsidR="0045378F" w:rsidRPr="005A3D65" w:rsidRDefault="0045378F" w:rsidP="0045378F">
            <w:pPr>
              <w:pStyle w:val="CordiaNew"/>
              <w:ind w:left="-151" w:right="-9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</w:tcPr>
          <w:p w14:paraId="51E74608" w14:textId="77777777" w:rsidR="0045378F" w:rsidRPr="005A3D65" w:rsidRDefault="0045378F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Pr="005A3D65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มีนาคม</w:t>
            </w:r>
          </w:p>
        </w:tc>
        <w:tc>
          <w:tcPr>
            <w:tcW w:w="236" w:type="dxa"/>
          </w:tcPr>
          <w:p w14:paraId="30768982" w14:textId="77777777" w:rsidR="0045378F" w:rsidRPr="005A3D65" w:rsidRDefault="0045378F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3"/>
          </w:tcPr>
          <w:p w14:paraId="4E860995" w14:textId="77777777" w:rsidR="0045378F" w:rsidRPr="005A3D65" w:rsidRDefault="0045378F">
            <w:pP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งวดสามเดือนสิ้นสุด</w:t>
            </w:r>
          </w:p>
          <w:p w14:paraId="072A6C4E" w14:textId="77777777" w:rsidR="0045378F" w:rsidRPr="005A3D65" w:rsidRDefault="0045378F">
            <w:pPr>
              <w:pBdr>
                <w:bottom w:val="single" w:sz="4" w:space="1" w:color="auto"/>
              </w:pBdr>
              <w:spacing w:line="240" w:lineRule="auto"/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วันที่ </w:t>
            </w:r>
            <w:r w:rsidRPr="005A3D65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5A3D65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มีนาคม</w:t>
            </w:r>
          </w:p>
        </w:tc>
      </w:tr>
      <w:tr w:rsidR="0045378F" w:rsidRPr="005A3D65" w14:paraId="03BAAF15" w14:textId="77777777" w:rsidTr="00B41A48">
        <w:trPr>
          <w:cantSplit/>
        </w:trPr>
        <w:tc>
          <w:tcPr>
            <w:tcW w:w="2088" w:type="dxa"/>
          </w:tcPr>
          <w:p w14:paraId="15971954" w14:textId="77777777" w:rsidR="0045378F" w:rsidRPr="005A3D65" w:rsidRDefault="0045378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8" w:type="dxa"/>
          </w:tcPr>
          <w:p w14:paraId="60B35866" w14:textId="4C40CB21" w:rsidR="0045378F" w:rsidRPr="005A3D65" w:rsidRDefault="0045378F" w:rsidP="0045378F">
            <w:pPr>
              <w:pStyle w:val="CordiaNew"/>
              <w:ind w:left="-151" w:right="-98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5B531ED3" w14:textId="77777777" w:rsidR="0045378F" w:rsidRPr="005A3D65" w:rsidRDefault="0045378F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ED27E0A" w14:textId="77777777" w:rsidR="0045378F" w:rsidRPr="005A3D65" w:rsidRDefault="0045378F">
            <w:pPr>
              <w:pStyle w:val="CordiaNew"/>
              <w:ind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32" w:type="dxa"/>
          </w:tcPr>
          <w:p w14:paraId="0C3A0301" w14:textId="77777777" w:rsidR="0045378F" w:rsidRPr="005A3D65" w:rsidRDefault="0045378F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891E7C6" w14:textId="77777777" w:rsidR="0045378F" w:rsidRPr="005A3D65" w:rsidRDefault="0045378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075696E" w14:textId="77777777" w:rsidR="0045378F" w:rsidRPr="005A3D65" w:rsidRDefault="0045378F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241" w:type="dxa"/>
          </w:tcPr>
          <w:p w14:paraId="335A53EA" w14:textId="77777777" w:rsidR="0045378F" w:rsidRPr="005A3D65" w:rsidRDefault="0045378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B51FF44" w14:textId="77777777" w:rsidR="0045378F" w:rsidRPr="005A3D65" w:rsidRDefault="0045378F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5A3D65">
              <w:rPr>
                <w:rFonts w:ascii="Browallia New" w:hAnsi="Browallia New" w:cs="Browallia New"/>
                <w:color w:val="auto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</w:p>
        </w:tc>
      </w:tr>
      <w:tr w:rsidR="0045378F" w:rsidRPr="005A3D65" w14:paraId="6F73A31D" w14:textId="77777777" w:rsidTr="00B41A48">
        <w:trPr>
          <w:cantSplit/>
          <w:trHeight w:val="329"/>
        </w:trPr>
        <w:tc>
          <w:tcPr>
            <w:tcW w:w="2088" w:type="dxa"/>
          </w:tcPr>
          <w:p w14:paraId="2BDB6C85" w14:textId="77777777" w:rsidR="0045378F" w:rsidRPr="005A3D65" w:rsidRDefault="0045378F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8" w:type="dxa"/>
          </w:tcPr>
          <w:p w14:paraId="1BDEE8C6" w14:textId="77777777" w:rsidR="0045378F" w:rsidRPr="005A3D65" w:rsidRDefault="0045378F" w:rsidP="0045378F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</w:tcPr>
          <w:p w14:paraId="5194A379" w14:textId="77777777" w:rsidR="0045378F" w:rsidRPr="005A3D65" w:rsidRDefault="0045378F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4E50293E" w14:textId="77777777" w:rsidR="0045378F" w:rsidRPr="005A3D65" w:rsidRDefault="0045378F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2" w:type="dxa"/>
          </w:tcPr>
          <w:p w14:paraId="744B0E3B" w14:textId="77777777" w:rsidR="0045378F" w:rsidRPr="005A3D65" w:rsidRDefault="0045378F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7E6DDE0C" w14:textId="77777777" w:rsidR="0045378F" w:rsidRPr="005A3D65" w:rsidRDefault="0045378F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84" w:type="dxa"/>
          </w:tcPr>
          <w:p w14:paraId="57EC72DC" w14:textId="77777777" w:rsidR="0045378F" w:rsidRPr="005A3D65" w:rsidRDefault="0045378F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41" w:type="dxa"/>
          </w:tcPr>
          <w:p w14:paraId="24FF4F8B" w14:textId="77777777" w:rsidR="0045378F" w:rsidRPr="005A3D65" w:rsidRDefault="0045378F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vAlign w:val="center"/>
          </w:tcPr>
          <w:p w14:paraId="719B575E" w14:textId="77777777" w:rsidR="0045378F" w:rsidRPr="005A3D65" w:rsidRDefault="0045378F">
            <w:pPr>
              <w:pStyle w:val="Heading4"/>
              <w:framePr w:w="0" w:hRule="auto" w:hSpace="0" w:wrap="auto" w:vAnchor="margin" w:hAnchor="text" w:xAlign="left" w:yAlign="inline"/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</w:p>
        </w:tc>
      </w:tr>
      <w:tr w:rsidR="0045378F" w:rsidRPr="005A3D65" w14:paraId="069323EC" w14:textId="77777777" w:rsidTr="00B41A48">
        <w:trPr>
          <w:cantSplit/>
        </w:trPr>
        <w:tc>
          <w:tcPr>
            <w:tcW w:w="2088" w:type="dxa"/>
            <w:shd w:val="clear" w:color="auto" w:fill="auto"/>
          </w:tcPr>
          <w:p w14:paraId="1BA48A23" w14:textId="69B9E1BA" w:rsidR="0045378F" w:rsidRPr="005A3D65" w:rsidRDefault="0045378F" w:rsidP="0045378F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658" w:type="dxa"/>
          </w:tcPr>
          <w:p w14:paraId="125410E6" w14:textId="6D88B0E1" w:rsidR="0045378F" w:rsidRPr="005A3D65" w:rsidRDefault="0045378F" w:rsidP="0045378F">
            <w:pPr>
              <w:pStyle w:val="CordiaNew"/>
              <w:ind w:right="-9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E18F32A" w14:textId="3CB1C9CB" w:rsidR="0045378F" w:rsidRPr="005A3D65" w:rsidRDefault="0045378F" w:rsidP="0045378F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56128" w14:textId="77777777" w:rsidR="0045378F" w:rsidRPr="005A3D65" w:rsidRDefault="0045378F" w:rsidP="0045378F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32" w:type="dxa"/>
          </w:tcPr>
          <w:p w14:paraId="40DD1FA3" w14:textId="481A96E3" w:rsidR="0045378F" w:rsidRPr="005A3D65" w:rsidRDefault="0045378F" w:rsidP="0045378F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137D76" w14:textId="77777777" w:rsidR="0045378F" w:rsidRPr="005A3D65" w:rsidRDefault="0045378F" w:rsidP="0045378F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4CC1227C" w14:textId="15B14508" w:rsidR="0045378F" w:rsidRPr="005A3D65" w:rsidRDefault="0045378F" w:rsidP="0045378F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2854CA63" w14:textId="77777777" w:rsidR="0045378F" w:rsidRPr="005A3D65" w:rsidRDefault="0045378F" w:rsidP="0045378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  <w:shd w:val="clear" w:color="auto" w:fill="auto"/>
          </w:tcPr>
          <w:p w14:paraId="57E4FB8D" w14:textId="630D3508" w:rsidR="0045378F" w:rsidRPr="005A3D65" w:rsidRDefault="0045378F" w:rsidP="0045378F">
            <w:pPr>
              <w:spacing w:line="240" w:lineRule="auto"/>
              <w:ind w:left="-111"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378F" w:rsidRPr="005A3D65" w14:paraId="1E46892D" w14:textId="77777777" w:rsidTr="00B41A48">
        <w:trPr>
          <w:cantSplit/>
        </w:trPr>
        <w:tc>
          <w:tcPr>
            <w:tcW w:w="2088" w:type="dxa"/>
          </w:tcPr>
          <w:p w14:paraId="55D5C417" w14:textId="5F63E53C" w:rsidR="0045378F" w:rsidRPr="0045378F" w:rsidRDefault="0045378F" w:rsidP="00D9165E">
            <w:pPr>
              <w:tabs>
                <w:tab w:val="clear" w:pos="454"/>
                <w:tab w:val="left" w:pos="6"/>
              </w:tabs>
              <w:spacing w:line="240" w:lineRule="auto"/>
              <w:ind w:firstLine="1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8" w:type="dxa"/>
          </w:tcPr>
          <w:p w14:paraId="04D07868" w14:textId="77777777" w:rsidR="0045378F" w:rsidRPr="005A3D65" w:rsidRDefault="0045378F" w:rsidP="0045378F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071" w:type="dxa"/>
          </w:tcPr>
          <w:p w14:paraId="4CA7DD49" w14:textId="664890FC" w:rsidR="0045378F" w:rsidRPr="005A3D65" w:rsidRDefault="006A66FD" w:rsidP="0045378F">
            <w:pPr>
              <w:pBdr>
                <w:bottom w:val="single" w:sz="12" w:space="1" w:color="auto"/>
              </w:pBd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45378F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054</w:t>
            </w:r>
          </w:p>
        </w:tc>
        <w:tc>
          <w:tcPr>
            <w:tcW w:w="236" w:type="dxa"/>
          </w:tcPr>
          <w:p w14:paraId="5EE11980" w14:textId="77777777" w:rsidR="0045378F" w:rsidRPr="005A3D65" w:rsidRDefault="0045378F" w:rsidP="0045378F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32" w:type="dxa"/>
          </w:tcPr>
          <w:p w14:paraId="7C9C377C" w14:textId="5A8E8557" w:rsidR="0045378F" w:rsidRPr="005A3D65" w:rsidRDefault="0045378F" w:rsidP="0045378F">
            <w:pPr>
              <w:pBdr>
                <w:bottom w:val="single" w:sz="12" w:space="1" w:color="auto"/>
              </w:pBd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5,417</w:t>
            </w:r>
          </w:p>
        </w:tc>
        <w:tc>
          <w:tcPr>
            <w:tcW w:w="236" w:type="dxa"/>
          </w:tcPr>
          <w:p w14:paraId="10099725" w14:textId="77777777" w:rsidR="0045378F" w:rsidRPr="005A3D65" w:rsidRDefault="0045378F" w:rsidP="0045378F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5AF82D19" w14:textId="5346476B" w:rsidR="0045378F" w:rsidRPr="005A3D65" w:rsidRDefault="006A66FD" w:rsidP="0045378F">
            <w:pPr>
              <w:pBdr>
                <w:bottom w:val="single" w:sz="12" w:space="1" w:color="auto"/>
              </w:pBd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45378F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054</w:t>
            </w:r>
          </w:p>
        </w:tc>
        <w:tc>
          <w:tcPr>
            <w:tcW w:w="241" w:type="dxa"/>
          </w:tcPr>
          <w:p w14:paraId="7DE6FCEF" w14:textId="77777777" w:rsidR="0045378F" w:rsidRPr="005A3D65" w:rsidRDefault="0045378F" w:rsidP="0045378F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99" w:type="dxa"/>
          </w:tcPr>
          <w:p w14:paraId="21824966" w14:textId="6EE3E2EA" w:rsidR="0045378F" w:rsidRPr="005A3D65" w:rsidRDefault="0045378F" w:rsidP="0045378F">
            <w:pPr>
              <w:pBdr>
                <w:bottom w:val="single" w:sz="12" w:space="1" w:color="auto"/>
              </w:pBd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A3D65">
              <w:rPr>
                <w:rFonts w:ascii="Browallia New" w:hAnsi="Browallia New" w:cs="Browallia New"/>
                <w:sz w:val="28"/>
                <w:szCs w:val="28"/>
              </w:rPr>
              <w:t>5,417</w:t>
            </w:r>
          </w:p>
        </w:tc>
      </w:tr>
    </w:tbl>
    <w:p w14:paraId="043315DB" w14:textId="77777777" w:rsidR="0045378F" w:rsidRDefault="0045378F" w:rsidP="00453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19258B1" w14:textId="2F485008" w:rsidR="00CA077C" w:rsidRPr="00E457AA" w:rsidRDefault="00CA077C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</w:t>
      </w:r>
      <w:r w:rsidR="00FD63CB" w:rsidRPr="00E457AA">
        <w:rPr>
          <w:rFonts w:ascii="Browallia New" w:hAnsi="Browallia New" w:cs="Browallia New"/>
          <w:b/>
          <w:bCs/>
          <w:sz w:val="28"/>
          <w:szCs w:val="28"/>
          <w:cs/>
        </w:rPr>
        <w:t>และลูกหนี้อื่น</w:t>
      </w:r>
    </w:p>
    <w:p w14:paraId="66613D77" w14:textId="77777777" w:rsidR="00CA077C" w:rsidRPr="00B41A48" w:rsidRDefault="00CA077C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7FDCCB" w14:textId="7061DD2E" w:rsidR="00DF1D62" w:rsidRPr="00E457AA" w:rsidRDefault="00DF1D62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00BBB" w:rsidRPr="00700BBB">
        <w:rPr>
          <w:rFonts w:ascii="Browallia New" w:hAnsi="Browallia New" w:cs="Browallia New"/>
          <w:sz w:val="28"/>
          <w:szCs w:val="28"/>
          <w:lang w:val="th-TH"/>
        </w:rPr>
        <w:t xml:space="preserve">31 </w:t>
      </w:r>
      <w:r w:rsidR="00700BBB" w:rsidRPr="00700BBB">
        <w:rPr>
          <w:rFonts w:ascii="Browallia New" w:hAnsi="Browallia New" w:cs="Browallia New" w:hint="cs"/>
          <w:sz w:val="28"/>
          <w:szCs w:val="28"/>
          <w:cs/>
          <w:lang w:val="th-TH"/>
        </w:rPr>
        <w:t>มีนาคม</w:t>
      </w:r>
      <w:r w:rsidR="00292C94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E49A0" w:rsidRPr="00E457AA">
        <w:rPr>
          <w:rFonts w:ascii="Browallia New" w:hAnsi="Browallia New" w:cs="Browallia New"/>
          <w:sz w:val="28"/>
          <w:szCs w:val="28"/>
          <w:lang w:val="th-TH"/>
        </w:rPr>
        <w:t>256</w:t>
      </w:r>
      <w:r w:rsidR="00700BBB">
        <w:rPr>
          <w:rFonts w:ascii="Browallia New" w:hAnsi="Browallia New" w:cs="Browallia New"/>
          <w:sz w:val="28"/>
          <w:szCs w:val="28"/>
        </w:rPr>
        <w:t>7</w:t>
      </w:r>
      <w:r w:rsidR="004E49A0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4E49A0" w:rsidRPr="00E457AA">
        <w:rPr>
          <w:rFonts w:ascii="Browallia New" w:hAnsi="Browallia New" w:cs="Browallia New"/>
          <w:sz w:val="28"/>
          <w:szCs w:val="28"/>
          <w:cs/>
        </w:rPr>
        <w:t xml:space="preserve">และ วันที่ </w:t>
      </w:r>
      <w:r w:rsidR="004E49A0" w:rsidRPr="00E457AA">
        <w:rPr>
          <w:rFonts w:ascii="Browallia New" w:hAnsi="Browallia New" w:cs="Browallia New"/>
          <w:sz w:val="28"/>
          <w:szCs w:val="28"/>
        </w:rPr>
        <w:t>31</w:t>
      </w:r>
      <w:r w:rsidR="004E49A0" w:rsidRPr="00E457A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E49A0" w:rsidRPr="00E457AA">
        <w:rPr>
          <w:rFonts w:ascii="Browallia New" w:hAnsi="Browallia New" w:cs="Browallia New"/>
          <w:sz w:val="28"/>
          <w:szCs w:val="28"/>
        </w:rPr>
        <w:t>256</w:t>
      </w:r>
      <w:r w:rsidR="00700BBB">
        <w:rPr>
          <w:rFonts w:ascii="Browallia New" w:hAnsi="Browallia New" w:cs="Browallia New"/>
          <w:sz w:val="28"/>
          <w:szCs w:val="28"/>
        </w:rPr>
        <w:t>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ลูกหนี้การค้า</w:t>
      </w:r>
      <w:r w:rsidR="005738A6" w:rsidRPr="00E457AA">
        <w:rPr>
          <w:rFonts w:ascii="Browallia New" w:hAnsi="Browallia New" w:cs="Browallia New"/>
          <w:sz w:val="28"/>
          <w:szCs w:val="28"/>
          <w:cs/>
        </w:rPr>
        <w:t>และลูกหนี้อื่น</w:t>
      </w:r>
      <w:r w:rsidR="001A4458" w:rsidRPr="00E457AA">
        <w:rPr>
          <w:rFonts w:ascii="Browallia New" w:hAnsi="Browallia New" w:cs="Browallia New"/>
          <w:sz w:val="28"/>
          <w:szCs w:val="28"/>
          <w:cs/>
        </w:rPr>
        <w:t>มียอดคงเหลือ</w:t>
      </w:r>
      <w:r w:rsidRPr="00E457A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33461F87" w14:textId="77777777" w:rsidR="00DF1D62" w:rsidRPr="00B41A48" w:rsidRDefault="00DF1D62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60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076"/>
        <w:gridCol w:w="1276"/>
        <w:gridCol w:w="284"/>
        <w:gridCol w:w="1304"/>
        <w:gridCol w:w="284"/>
        <w:gridCol w:w="1282"/>
        <w:gridCol w:w="236"/>
        <w:gridCol w:w="1318"/>
      </w:tblGrid>
      <w:tr w:rsidR="00950E14" w:rsidRPr="00C30A54" w14:paraId="5DD21EC6" w14:textId="77777777" w:rsidTr="00B41A48">
        <w:trPr>
          <w:cantSplit/>
          <w:trHeight w:val="376"/>
        </w:trPr>
        <w:tc>
          <w:tcPr>
            <w:tcW w:w="3076" w:type="dxa"/>
          </w:tcPr>
          <w:p w14:paraId="05CECC92" w14:textId="77777777" w:rsidR="00950E14" w:rsidRPr="00C30A54" w:rsidRDefault="00950E14" w:rsidP="00C30A5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98ABCF3" w14:textId="77777777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21DDA5C8" w14:textId="77777777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A69B168" w14:textId="6FD6E35F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70D6D4F" w14:textId="77777777" w:rsidR="00950E14" w:rsidRPr="00C30A54" w:rsidRDefault="00950E14" w:rsidP="00C30A54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  <w:tcBorders>
              <w:left w:val="nil"/>
            </w:tcBorders>
          </w:tcPr>
          <w:p w14:paraId="5C69B1AD" w14:textId="3BA0E8BD" w:rsidR="00950E14" w:rsidRPr="00C30A54" w:rsidRDefault="00950E14" w:rsidP="00C30A54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(หน่วย : พันบาท)</w:t>
            </w:r>
          </w:p>
        </w:tc>
      </w:tr>
      <w:tr w:rsidR="00950E14" w:rsidRPr="00C30A54" w14:paraId="45581FDB" w14:textId="77777777" w:rsidTr="00B41A48">
        <w:trPr>
          <w:cantSplit/>
          <w:trHeight w:val="376"/>
        </w:trPr>
        <w:tc>
          <w:tcPr>
            <w:tcW w:w="3076" w:type="dxa"/>
          </w:tcPr>
          <w:p w14:paraId="6FD3C483" w14:textId="77777777" w:rsidR="00950E14" w:rsidRPr="00C30A54" w:rsidRDefault="00950E14" w:rsidP="00C30A5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64" w:type="dxa"/>
            <w:gridSpan w:val="3"/>
            <w:tcBorders>
              <w:left w:val="nil"/>
            </w:tcBorders>
          </w:tcPr>
          <w:p w14:paraId="59BC56EA" w14:textId="3593F01F" w:rsidR="00950E14" w:rsidRPr="00C30A54" w:rsidRDefault="00950E14" w:rsidP="00C30A54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FDF27C6" w14:textId="77777777" w:rsidR="00950E14" w:rsidRPr="00C30A54" w:rsidRDefault="00950E14" w:rsidP="00C30A54">
            <w:pPr>
              <w:pStyle w:val="CordiaNew"/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  <w:tcBorders>
              <w:left w:val="nil"/>
            </w:tcBorders>
          </w:tcPr>
          <w:p w14:paraId="295F3A9B" w14:textId="7CF854CA" w:rsidR="00950E14" w:rsidRPr="00C30A54" w:rsidRDefault="00950E14" w:rsidP="00C30A54">
            <w:pPr>
              <w:pStyle w:val="CordiaNew"/>
              <w:pBdr>
                <w:bottom w:val="single" w:sz="4" w:space="1" w:color="auto"/>
              </w:pBdr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งบการเงินเฉพาะบริษัท</w:t>
            </w:r>
          </w:p>
        </w:tc>
      </w:tr>
      <w:tr w:rsidR="00950E14" w:rsidRPr="00C30A54" w14:paraId="5E645295" w14:textId="77777777" w:rsidTr="00B41A48">
        <w:trPr>
          <w:cantSplit/>
          <w:trHeight w:val="733"/>
        </w:trPr>
        <w:tc>
          <w:tcPr>
            <w:tcW w:w="3076" w:type="dxa"/>
          </w:tcPr>
          <w:p w14:paraId="529A6464" w14:textId="77777777" w:rsidR="00950E14" w:rsidRPr="00C30A54" w:rsidRDefault="00950E14" w:rsidP="00C30A5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80A284C" w14:textId="6DDC1C16" w:rsidR="00950E14" w:rsidRPr="00C30A54" w:rsidRDefault="00950E14" w:rsidP="00C30A54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มีนาคม</w:t>
            </w: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Pr="00C30A54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C30A54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left w:val="nil"/>
            </w:tcBorders>
          </w:tcPr>
          <w:p w14:paraId="0BE38973" w14:textId="77777777" w:rsidR="00950E14" w:rsidRPr="00C30A54" w:rsidRDefault="00950E14" w:rsidP="00C30A5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4AB1D61" w14:textId="60C9886C" w:rsidR="00950E14" w:rsidRPr="00C30A54" w:rsidRDefault="00950E14" w:rsidP="00C30A54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C30A54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C30A54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79BC34" w14:textId="77777777" w:rsidR="00950E14" w:rsidRPr="00C30A54" w:rsidRDefault="00950E14" w:rsidP="00C30A5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6A62D5F4" w14:textId="4F1D635D" w:rsidR="00950E14" w:rsidRPr="00C30A54" w:rsidRDefault="00950E14" w:rsidP="00C30A5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30A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</w:t>
            </w:r>
          </w:p>
          <w:p w14:paraId="624ED15E" w14:textId="6CB6F3B7" w:rsidR="00950E14" w:rsidRPr="00C30A54" w:rsidRDefault="00950E14" w:rsidP="00C30A54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4C30095" w14:textId="77777777" w:rsidR="00950E14" w:rsidRPr="00C30A54" w:rsidRDefault="00950E14" w:rsidP="00C30A5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318" w:type="dxa"/>
          </w:tcPr>
          <w:p w14:paraId="2D666684" w14:textId="77777777" w:rsidR="00950E14" w:rsidRPr="00C30A54" w:rsidRDefault="00950E14" w:rsidP="00C30A54">
            <w:pPr>
              <w:pStyle w:val="CordiaNew"/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47FA0A27" w14:textId="33F3DCB2" w:rsidR="00950E14" w:rsidRPr="00C30A54" w:rsidRDefault="00950E14" w:rsidP="00C30A54">
            <w:pPr>
              <w:pStyle w:val="CordiaNew"/>
              <w:pBdr>
                <w:bottom w:val="single" w:sz="4" w:space="1" w:color="auto"/>
              </w:pBdr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C30A54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C30A54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950E14" w:rsidRPr="00C30A54" w14:paraId="7F5F0110" w14:textId="77777777" w:rsidTr="00B41A48">
        <w:trPr>
          <w:cantSplit/>
          <w:trHeight w:val="153"/>
        </w:trPr>
        <w:tc>
          <w:tcPr>
            <w:tcW w:w="3076" w:type="dxa"/>
          </w:tcPr>
          <w:p w14:paraId="691C2698" w14:textId="77777777" w:rsidR="00950E14" w:rsidRPr="00C30A54" w:rsidRDefault="00950E14" w:rsidP="00C30A5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8017310" w14:textId="77777777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17686BD3" w14:textId="77777777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E10F808" w14:textId="0140361B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2294E8E" w14:textId="77777777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6AA82D3D" w14:textId="015482C4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DC63E3" w14:textId="77777777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1F0D66E" w14:textId="77777777" w:rsidR="00950E14" w:rsidRPr="00C30A54" w:rsidRDefault="00950E14" w:rsidP="00C30A5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92B0F" w:rsidRPr="00C30A54" w14:paraId="3E19CF08" w14:textId="77777777" w:rsidTr="00B41A48">
        <w:trPr>
          <w:cantSplit/>
          <w:trHeight w:val="351"/>
        </w:trPr>
        <w:tc>
          <w:tcPr>
            <w:tcW w:w="3076" w:type="dxa"/>
          </w:tcPr>
          <w:p w14:paraId="424BFBE1" w14:textId="3B95A2E4" w:rsidR="00192B0F" w:rsidRPr="00C30A54" w:rsidRDefault="00192B0F" w:rsidP="00C30A54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left w:val="nil"/>
            </w:tcBorders>
          </w:tcPr>
          <w:p w14:paraId="780ABFAD" w14:textId="5E1FB243" w:rsidR="00192B0F" w:rsidRPr="00C30A54" w:rsidRDefault="003E0A6C" w:rsidP="00C30A54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134,856</w:t>
            </w:r>
          </w:p>
        </w:tc>
        <w:tc>
          <w:tcPr>
            <w:tcW w:w="284" w:type="dxa"/>
            <w:tcBorders>
              <w:left w:val="nil"/>
            </w:tcBorders>
          </w:tcPr>
          <w:p w14:paraId="04CC8A10" w14:textId="77777777" w:rsidR="00192B0F" w:rsidRPr="00C30A54" w:rsidRDefault="00192B0F" w:rsidP="00C30A54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D8470E5" w14:textId="35C41737" w:rsidR="00192B0F" w:rsidRPr="00C30A54" w:rsidRDefault="00192B0F" w:rsidP="00C30A54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158,21</w:t>
            </w:r>
            <w:r w:rsidR="00C5162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937132" w14:textId="77777777" w:rsidR="00192B0F" w:rsidRPr="00C30A54" w:rsidRDefault="00192B0F" w:rsidP="00C30A54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4F6840FD" w14:textId="46E1BBE2" w:rsidR="00192B0F" w:rsidRPr="00C30A54" w:rsidRDefault="006A66FD" w:rsidP="00C30A54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134</w:t>
            </w:r>
            <w:r w:rsidR="002D757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804</w:t>
            </w:r>
          </w:p>
        </w:tc>
        <w:tc>
          <w:tcPr>
            <w:tcW w:w="236" w:type="dxa"/>
          </w:tcPr>
          <w:p w14:paraId="6D920E89" w14:textId="77777777" w:rsidR="00192B0F" w:rsidRPr="00C30A54" w:rsidRDefault="00192B0F" w:rsidP="00C30A54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17449BCD" w14:textId="184867A2" w:rsidR="00192B0F" w:rsidRPr="00C30A54" w:rsidRDefault="00192B0F" w:rsidP="00C30A54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158,21</w:t>
            </w:r>
            <w:r w:rsidR="00C5162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7777B3" w:rsidRPr="00C30A54" w14:paraId="778A5DAD" w14:textId="77777777" w:rsidTr="00B41A48">
        <w:trPr>
          <w:cantSplit/>
          <w:trHeight w:val="362"/>
        </w:trPr>
        <w:tc>
          <w:tcPr>
            <w:tcW w:w="3076" w:type="dxa"/>
            <w:shd w:val="clear" w:color="auto" w:fill="auto"/>
          </w:tcPr>
          <w:p w14:paraId="31D10375" w14:textId="02F95653" w:rsidR="007777B3" w:rsidRPr="00C30A54" w:rsidRDefault="007777B3" w:rsidP="00D9165E">
            <w:pPr>
              <w:spacing w:line="240" w:lineRule="auto"/>
              <w:ind w:left="432" w:hanging="4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30A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B41A48"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</w:t>
            </w:r>
            <w:r w:rsidRPr="00C30A54">
              <w:rPr>
                <w:rFonts w:ascii="Browallia New" w:hAnsi="Browallia New" w:cs="Browalli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left w:val="nil"/>
            </w:tcBorders>
          </w:tcPr>
          <w:p w14:paraId="737227D5" w14:textId="77777777" w:rsidR="00B41A48" w:rsidRDefault="00B41A48" w:rsidP="00B41A48">
            <w:pPr>
              <w:pBdr>
                <w:bottom w:val="single" w:sz="4" w:space="1" w:color="auto"/>
              </w:pBd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3A7E73E0" w14:textId="2CBD40F8" w:rsidR="007777B3" w:rsidRPr="00C30A54" w:rsidRDefault="003E0A6C" w:rsidP="00B41A48">
            <w:pPr>
              <w:pBdr>
                <w:bottom w:val="single" w:sz="4" w:space="1" w:color="auto"/>
              </w:pBd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(10,728)</w:t>
            </w:r>
          </w:p>
        </w:tc>
        <w:tc>
          <w:tcPr>
            <w:tcW w:w="284" w:type="dxa"/>
            <w:tcBorders>
              <w:left w:val="nil"/>
            </w:tcBorders>
          </w:tcPr>
          <w:p w14:paraId="3ACAF837" w14:textId="77777777" w:rsidR="007777B3" w:rsidRPr="00C30A54" w:rsidRDefault="007777B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CB12749" w14:textId="77777777" w:rsidR="00826A92" w:rsidRDefault="00826A92" w:rsidP="00B81B8F">
            <w:pPr>
              <w:pBdr>
                <w:bottom w:val="single" w:sz="4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993DACE" w14:textId="42BC4BB5" w:rsidR="007777B3" w:rsidRPr="00C30A54" w:rsidRDefault="007777B3" w:rsidP="00B81B8F">
            <w:pPr>
              <w:pBdr>
                <w:bottom w:val="single" w:sz="4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(11,993)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CDE9E9C" w14:textId="77777777" w:rsidR="007777B3" w:rsidRPr="00C30A54" w:rsidRDefault="007777B3" w:rsidP="007777B3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3DDECCB5" w14:textId="77777777" w:rsidR="00B41A48" w:rsidRDefault="00B41A48" w:rsidP="00B41A48">
            <w:pPr>
              <w:pBdr>
                <w:bottom w:val="single" w:sz="4" w:space="1" w:color="auto"/>
              </w:pBdr>
              <w:spacing w:line="240" w:lineRule="auto"/>
              <w:ind w:left="-84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0302015" w14:textId="4F9FBB3C" w:rsidR="007777B3" w:rsidRPr="002D7573" w:rsidRDefault="002D7573" w:rsidP="00B41A48">
            <w:pPr>
              <w:pBdr>
                <w:bottom w:val="single" w:sz="4" w:space="1" w:color="auto"/>
              </w:pBdr>
              <w:spacing w:line="240" w:lineRule="auto"/>
              <w:ind w:left="-84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(10,728)</w:t>
            </w:r>
          </w:p>
        </w:tc>
        <w:tc>
          <w:tcPr>
            <w:tcW w:w="236" w:type="dxa"/>
          </w:tcPr>
          <w:p w14:paraId="714B98F2" w14:textId="77777777" w:rsidR="007777B3" w:rsidRPr="00C30A54" w:rsidRDefault="007777B3" w:rsidP="007777B3">
            <w:pPr>
              <w:spacing w:line="240" w:lineRule="auto"/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18" w:type="dxa"/>
          </w:tcPr>
          <w:p w14:paraId="4652456A" w14:textId="77777777" w:rsidR="00B41A48" w:rsidRDefault="00B41A48" w:rsidP="00B41A48">
            <w:pPr>
              <w:pBdr>
                <w:bottom w:val="single" w:sz="4" w:space="1" w:color="auto"/>
              </w:pBd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C377B83" w14:textId="30EE702D" w:rsidR="007777B3" w:rsidRPr="00C30A54" w:rsidRDefault="007777B3" w:rsidP="00B41A48">
            <w:pPr>
              <w:pBdr>
                <w:bottom w:val="single" w:sz="4" w:space="1" w:color="auto"/>
              </w:pBdr>
              <w:spacing w:line="240" w:lineRule="auto"/>
              <w:ind w:left="-87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(11,993)</w:t>
            </w:r>
          </w:p>
        </w:tc>
      </w:tr>
      <w:tr w:rsidR="007777B3" w:rsidRPr="00C30A54" w14:paraId="786BF0C8" w14:textId="77777777" w:rsidTr="00B41A48">
        <w:trPr>
          <w:cantSplit/>
          <w:trHeight w:val="376"/>
        </w:trPr>
        <w:tc>
          <w:tcPr>
            <w:tcW w:w="3076" w:type="dxa"/>
          </w:tcPr>
          <w:p w14:paraId="1238B740" w14:textId="34A4D631" w:rsidR="007777B3" w:rsidRPr="00C30A54" w:rsidRDefault="007777B3" w:rsidP="007777B3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</w:tcPr>
          <w:p w14:paraId="24DAE067" w14:textId="5C750835" w:rsidR="007777B3" w:rsidRPr="00C30A54" w:rsidRDefault="003E0A6C" w:rsidP="007777B3">
            <w:pP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124,128</w:t>
            </w:r>
          </w:p>
        </w:tc>
        <w:tc>
          <w:tcPr>
            <w:tcW w:w="284" w:type="dxa"/>
            <w:tcBorders>
              <w:left w:val="nil"/>
            </w:tcBorders>
          </w:tcPr>
          <w:p w14:paraId="0494F429" w14:textId="77777777" w:rsidR="007777B3" w:rsidRPr="00C30A54" w:rsidRDefault="007777B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BC683D2" w14:textId="399AE3AB" w:rsidR="007777B3" w:rsidRPr="00C30A54" w:rsidRDefault="007777B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146,22</w:t>
            </w:r>
            <w:r w:rsidR="00C51627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C8C36C3" w14:textId="77777777" w:rsidR="007777B3" w:rsidRPr="00C30A54" w:rsidRDefault="007777B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7BDF9433" w14:textId="3B9E7AB8" w:rsidR="007777B3" w:rsidRPr="00C30A54" w:rsidRDefault="002D757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124,07</w:t>
            </w:r>
            <w:r w:rsidR="00F0587C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B455EFD" w14:textId="77777777" w:rsidR="007777B3" w:rsidRPr="00C30A54" w:rsidRDefault="007777B3" w:rsidP="007777B3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3F59F07E" w14:textId="547682F1" w:rsidR="007777B3" w:rsidRPr="00C30A54" w:rsidRDefault="007777B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lang w:val="en-GB"/>
              </w:rPr>
              <w:t>146,22</w:t>
            </w:r>
            <w:r w:rsidR="00C51627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7777B3" w:rsidRPr="00C30A54" w14:paraId="55991C79" w14:textId="77777777" w:rsidTr="00B41A48">
        <w:trPr>
          <w:cantSplit/>
          <w:trHeight w:val="376"/>
        </w:trPr>
        <w:tc>
          <w:tcPr>
            <w:tcW w:w="3076" w:type="dxa"/>
          </w:tcPr>
          <w:p w14:paraId="60010EC8" w14:textId="1E31A609" w:rsidR="007777B3" w:rsidRPr="00C30A54" w:rsidRDefault="007777B3" w:rsidP="007777B3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76" w:type="dxa"/>
            <w:tcBorders>
              <w:left w:val="nil"/>
            </w:tcBorders>
          </w:tcPr>
          <w:p w14:paraId="23A0FEAD" w14:textId="7F917DE3" w:rsidR="007777B3" w:rsidRPr="00C30A54" w:rsidRDefault="003E0A6C" w:rsidP="007777B3">
            <w:pPr>
              <w:pBdr>
                <w:bottom w:val="single" w:sz="4" w:space="1" w:color="auto"/>
              </w:pBd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10,</w:t>
            </w:r>
            <w:r w:rsidR="00136328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284" w:type="dxa"/>
            <w:tcBorders>
              <w:left w:val="nil"/>
            </w:tcBorders>
          </w:tcPr>
          <w:p w14:paraId="33723352" w14:textId="77777777" w:rsidR="007777B3" w:rsidRPr="00C30A54" w:rsidRDefault="007777B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4C24DF3" w14:textId="1C300341" w:rsidR="007777B3" w:rsidRPr="00C30A54" w:rsidRDefault="007777B3" w:rsidP="007777B3">
            <w:pPr>
              <w:pBdr>
                <w:bottom w:val="single" w:sz="4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</w:rPr>
              <w:t>10,65</w:t>
            </w:r>
            <w:r w:rsidR="00C51627">
              <w:rPr>
                <w:rFonts w:ascii="Browallia New" w:hAnsi="Browallia New" w:cs="Browallia New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BB92CD9" w14:textId="77777777" w:rsidR="007777B3" w:rsidRPr="00C30A54" w:rsidRDefault="007777B3" w:rsidP="007777B3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7256FB86" w14:textId="743DB79E" w:rsidR="007777B3" w:rsidRPr="00C30A54" w:rsidRDefault="002D7573" w:rsidP="007777B3">
            <w:pPr>
              <w:pBdr>
                <w:bottom w:val="single" w:sz="4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10,888</w:t>
            </w:r>
          </w:p>
        </w:tc>
        <w:tc>
          <w:tcPr>
            <w:tcW w:w="236" w:type="dxa"/>
          </w:tcPr>
          <w:p w14:paraId="0DFC4B3A" w14:textId="77777777" w:rsidR="007777B3" w:rsidRPr="00C30A54" w:rsidRDefault="007777B3" w:rsidP="007777B3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2DEBA2D" w14:textId="5532D1FD" w:rsidR="007777B3" w:rsidRPr="00C30A54" w:rsidRDefault="006A66FD" w:rsidP="007777B3">
            <w:pPr>
              <w:pBdr>
                <w:bottom w:val="single" w:sz="4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777B3" w:rsidRPr="00C30A54">
              <w:rPr>
                <w:rFonts w:ascii="Browallia New" w:hAnsi="Browallia New" w:cs="Browallia New"/>
                <w:sz w:val="28"/>
                <w:szCs w:val="28"/>
              </w:rPr>
              <w:t>,700</w:t>
            </w:r>
          </w:p>
        </w:tc>
      </w:tr>
      <w:tr w:rsidR="007777B3" w:rsidRPr="00C30A54" w14:paraId="2CE4C3AC" w14:textId="77777777" w:rsidTr="00B41A48">
        <w:trPr>
          <w:cantSplit/>
          <w:trHeight w:val="357"/>
        </w:trPr>
        <w:tc>
          <w:tcPr>
            <w:tcW w:w="3076" w:type="dxa"/>
          </w:tcPr>
          <w:p w14:paraId="476CA758" w14:textId="3BAC2206" w:rsidR="007777B3" w:rsidRPr="00C30A54" w:rsidRDefault="007777B3" w:rsidP="007777B3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</w:tcBorders>
          </w:tcPr>
          <w:p w14:paraId="2E5CC059" w14:textId="11D03AB6" w:rsidR="007777B3" w:rsidRPr="00C30A54" w:rsidRDefault="003E0A6C" w:rsidP="00057296">
            <w:pPr>
              <w:pBdr>
                <w:bottom w:val="single" w:sz="12" w:space="1" w:color="auto"/>
              </w:pBdr>
              <w:spacing w:line="240" w:lineRule="auto"/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135,0</w:t>
            </w:r>
            <w:r w:rsidR="00136328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84" w:type="dxa"/>
            <w:tcBorders>
              <w:left w:val="nil"/>
            </w:tcBorders>
          </w:tcPr>
          <w:p w14:paraId="2488805C" w14:textId="77777777" w:rsidR="007777B3" w:rsidRPr="00C30A54" w:rsidRDefault="007777B3" w:rsidP="00057296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E4D9692" w14:textId="13035611" w:rsidR="007777B3" w:rsidRPr="00C30A54" w:rsidRDefault="007777B3" w:rsidP="00057296">
            <w:pPr>
              <w:pBdr>
                <w:bottom w:val="single" w:sz="12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156,872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9212A8F" w14:textId="77777777" w:rsidR="007777B3" w:rsidRPr="00C30A54" w:rsidRDefault="007777B3" w:rsidP="00057296">
            <w:pP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left w:val="nil"/>
            </w:tcBorders>
          </w:tcPr>
          <w:p w14:paraId="374BE6F5" w14:textId="00067BE0" w:rsidR="007777B3" w:rsidRPr="00C30A54" w:rsidRDefault="002D7573" w:rsidP="00057296">
            <w:pPr>
              <w:pBdr>
                <w:bottom w:val="single" w:sz="12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134,96</w:t>
            </w:r>
            <w:r w:rsidR="00F0587C"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5E8098F" w14:textId="77777777" w:rsidR="007777B3" w:rsidRPr="00C30A54" w:rsidRDefault="007777B3" w:rsidP="00057296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1C3BADE" w14:textId="236CA5D2" w:rsidR="007777B3" w:rsidRPr="00C30A54" w:rsidRDefault="007777B3" w:rsidP="00057296">
            <w:pPr>
              <w:pBdr>
                <w:bottom w:val="single" w:sz="12" w:space="1" w:color="auto"/>
              </w:pBdr>
              <w:spacing w:line="240" w:lineRule="auto"/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30A54">
              <w:rPr>
                <w:rFonts w:ascii="Browallia New" w:hAnsi="Browallia New" w:cs="Browallia New"/>
                <w:sz w:val="28"/>
                <w:szCs w:val="28"/>
                <w:lang w:val="en-GB"/>
              </w:rPr>
              <w:t>156,922</w:t>
            </w:r>
          </w:p>
        </w:tc>
      </w:tr>
    </w:tbl>
    <w:p w14:paraId="61BA6867" w14:textId="02F73B7C" w:rsidR="000178A8" w:rsidRPr="00E457AA" w:rsidRDefault="006F4F45" w:rsidP="00D91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  <w:r w:rsidR="000178A8" w:rsidRPr="00E457AA">
        <w:rPr>
          <w:rFonts w:ascii="Browallia New" w:hAnsi="Browallia New" w:cs="Browallia New"/>
          <w:sz w:val="28"/>
          <w:szCs w:val="28"/>
          <w:cs/>
        </w:rPr>
        <w:lastRenderedPageBreak/>
        <w:t>ยอดคงเหลือลูกหนี้การค้าแยกตามอายุหนี้ได้ดังนี้</w:t>
      </w:r>
    </w:p>
    <w:p w14:paraId="4DEB536E" w14:textId="57EC7202" w:rsidR="002E074B" w:rsidRPr="00E457AA" w:rsidRDefault="002E074B" w:rsidP="00F51D99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8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017"/>
        <w:gridCol w:w="1309"/>
        <w:gridCol w:w="240"/>
        <w:gridCol w:w="1322"/>
        <w:gridCol w:w="236"/>
        <w:gridCol w:w="1276"/>
        <w:gridCol w:w="236"/>
        <w:gridCol w:w="1402"/>
      </w:tblGrid>
      <w:tr w:rsidR="00D848C0" w:rsidRPr="00880F9F" w14:paraId="0C4387EE" w14:textId="77777777" w:rsidTr="00496C7E">
        <w:trPr>
          <w:cantSplit/>
          <w:trHeight w:val="363"/>
        </w:trPr>
        <w:tc>
          <w:tcPr>
            <w:tcW w:w="4326" w:type="dxa"/>
            <w:gridSpan w:val="2"/>
          </w:tcPr>
          <w:p w14:paraId="0CFD5294" w14:textId="77777777" w:rsidR="00D848C0" w:rsidRPr="00A374BA" w:rsidRDefault="00D848C0" w:rsidP="00750E5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BEB8A4D" w14:textId="77777777" w:rsidR="00D848C0" w:rsidRPr="00A374BA" w:rsidRDefault="00D848C0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322" w:type="dxa"/>
          </w:tcPr>
          <w:p w14:paraId="326363D7" w14:textId="398C7183" w:rsidR="00D848C0" w:rsidRPr="00A374BA" w:rsidRDefault="00D848C0" w:rsidP="00D60402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158C1152" w14:textId="77777777" w:rsidR="00D848C0" w:rsidRPr="00A374BA" w:rsidRDefault="00D848C0" w:rsidP="00164960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2914" w:type="dxa"/>
            <w:gridSpan w:val="3"/>
          </w:tcPr>
          <w:p w14:paraId="6D55B667" w14:textId="3B570C9F" w:rsidR="00D848C0" w:rsidRPr="00A374BA" w:rsidRDefault="00D848C0" w:rsidP="00164960">
            <w:pPr>
              <w:pStyle w:val="Heading4"/>
              <w:framePr w:w="0" w:hRule="auto" w:hSpace="0" w:wrap="auto" w:vAnchor="margin" w:hAnchor="text" w:xAlign="left" w:yAlign="inline"/>
              <w:ind w:right="-76" w:hanging="110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374B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                      (หน่วย : พันบาท)</w:t>
            </w:r>
          </w:p>
        </w:tc>
      </w:tr>
      <w:tr w:rsidR="00D848C0" w:rsidRPr="00880F9F" w14:paraId="22C4D1A9" w14:textId="77777777" w:rsidTr="00B41A48">
        <w:trPr>
          <w:cantSplit/>
          <w:trHeight w:val="348"/>
        </w:trPr>
        <w:tc>
          <w:tcPr>
            <w:tcW w:w="3017" w:type="dxa"/>
          </w:tcPr>
          <w:p w14:paraId="55446E5C" w14:textId="77777777" w:rsidR="00D848C0" w:rsidRPr="00A374BA" w:rsidRDefault="00D848C0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71" w:type="dxa"/>
            <w:gridSpan w:val="3"/>
            <w:tcBorders>
              <w:left w:val="nil"/>
              <w:bottom w:val="single" w:sz="4" w:space="0" w:color="auto"/>
            </w:tcBorders>
          </w:tcPr>
          <w:p w14:paraId="11041280" w14:textId="7B9CF9C9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7BC26F" w14:textId="77777777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left w:val="nil"/>
            </w:tcBorders>
          </w:tcPr>
          <w:p w14:paraId="7AA839F8" w14:textId="796977CE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งบการเงินเฉพาะบริษัท</w:t>
            </w:r>
          </w:p>
        </w:tc>
      </w:tr>
      <w:tr w:rsidR="00D848C0" w:rsidRPr="00880F9F" w14:paraId="03489259" w14:textId="77777777" w:rsidTr="00B41A48">
        <w:trPr>
          <w:cantSplit/>
          <w:trHeight w:val="713"/>
        </w:trPr>
        <w:tc>
          <w:tcPr>
            <w:tcW w:w="3017" w:type="dxa"/>
          </w:tcPr>
          <w:p w14:paraId="26A0E8BE" w14:textId="77777777" w:rsidR="00D848C0" w:rsidRPr="00A374BA" w:rsidRDefault="00D848C0" w:rsidP="00880F9F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60D88CF" w14:textId="6F1FE443" w:rsidR="00D848C0" w:rsidRPr="00A374BA" w:rsidRDefault="00D848C0" w:rsidP="00B41A48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374B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A374BA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0" w:type="dxa"/>
            <w:tcBorders>
              <w:left w:val="nil"/>
            </w:tcBorders>
          </w:tcPr>
          <w:p w14:paraId="2A65585D" w14:textId="77777777" w:rsidR="00D848C0" w:rsidRPr="00A374BA" w:rsidRDefault="00D848C0" w:rsidP="00880F9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</w:tcPr>
          <w:p w14:paraId="7382363B" w14:textId="77777777" w:rsidR="00D848C0" w:rsidRPr="00A374BA" w:rsidRDefault="00D848C0" w:rsidP="00880F9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2D719DBF" w14:textId="68B143C8" w:rsidR="00D848C0" w:rsidRPr="00A374BA" w:rsidRDefault="00D848C0" w:rsidP="00880F9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A374BA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213373" w14:textId="77777777" w:rsidR="00D848C0" w:rsidRPr="00A374BA" w:rsidRDefault="00D848C0" w:rsidP="00880F9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BD690C" w14:textId="7FB2101D" w:rsidR="00D848C0" w:rsidRPr="00A374BA" w:rsidRDefault="00D848C0" w:rsidP="00880F9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A374BA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A374BA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73E832" w14:textId="77777777" w:rsidR="00D848C0" w:rsidRPr="00A374BA" w:rsidRDefault="00D848C0" w:rsidP="00880F9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2C9FA34D" w14:textId="3C0F1E89" w:rsidR="00D848C0" w:rsidRPr="00A374BA" w:rsidRDefault="00D848C0" w:rsidP="00880F9F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="005C70AF"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Pr="00A374B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A374BA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D848C0" w:rsidRPr="00880F9F" w14:paraId="14B978B7" w14:textId="77777777" w:rsidTr="00B41A48">
        <w:trPr>
          <w:cantSplit/>
          <w:trHeight w:val="348"/>
        </w:trPr>
        <w:tc>
          <w:tcPr>
            <w:tcW w:w="3017" w:type="dxa"/>
          </w:tcPr>
          <w:p w14:paraId="66602CF3" w14:textId="77777777" w:rsidR="00D848C0" w:rsidRPr="00A374BA" w:rsidRDefault="00D848C0" w:rsidP="00F04DB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</w:tcBorders>
          </w:tcPr>
          <w:p w14:paraId="12A965BC" w14:textId="77777777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</w:tcBorders>
          </w:tcPr>
          <w:p w14:paraId="273790AB" w14:textId="77777777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</w:tcPr>
          <w:p w14:paraId="1B83AF8B" w14:textId="7DF7D1C6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A1F40F" w14:textId="77777777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25F231FA" w14:textId="039E2FF1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740C6D" w14:textId="77777777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1A0D8BD0" w14:textId="77777777" w:rsidR="00D848C0" w:rsidRPr="00A374BA" w:rsidRDefault="00D848C0" w:rsidP="00F04DB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848C0" w:rsidRPr="00880F9F" w14:paraId="5F7CEA10" w14:textId="77777777" w:rsidTr="00B41A48">
        <w:trPr>
          <w:cantSplit/>
          <w:trHeight w:val="335"/>
        </w:trPr>
        <w:tc>
          <w:tcPr>
            <w:tcW w:w="3017" w:type="dxa"/>
          </w:tcPr>
          <w:p w14:paraId="05230BF8" w14:textId="294760D8" w:rsidR="00D848C0" w:rsidRPr="00A374BA" w:rsidRDefault="00D848C0" w:rsidP="00F04DB4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</w:p>
        </w:tc>
        <w:tc>
          <w:tcPr>
            <w:tcW w:w="1309" w:type="dxa"/>
            <w:tcBorders>
              <w:left w:val="nil"/>
            </w:tcBorders>
          </w:tcPr>
          <w:p w14:paraId="2C8EC950" w14:textId="77777777" w:rsidR="00D848C0" w:rsidRPr="00A374BA" w:rsidRDefault="00D848C0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0" w:type="dxa"/>
            <w:tcBorders>
              <w:left w:val="nil"/>
            </w:tcBorders>
          </w:tcPr>
          <w:p w14:paraId="022E912B" w14:textId="77777777" w:rsidR="00D848C0" w:rsidRPr="00A374BA" w:rsidRDefault="00D848C0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</w:tcPr>
          <w:p w14:paraId="2289A7F5" w14:textId="40C93622" w:rsidR="00D848C0" w:rsidRPr="00A374BA" w:rsidRDefault="00D848C0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153240" w14:textId="77777777" w:rsidR="00D848C0" w:rsidRPr="00A374BA" w:rsidRDefault="00D848C0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CCDDFF2" w14:textId="590C3334" w:rsidR="00D848C0" w:rsidRPr="00A374BA" w:rsidRDefault="00D848C0" w:rsidP="00F04DB4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115379C" w14:textId="77777777" w:rsidR="00D848C0" w:rsidRPr="00A374BA" w:rsidRDefault="00D848C0" w:rsidP="00F04DB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02" w:type="dxa"/>
            <w:vAlign w:val="center"/>
          </w:tcPr>
          <w:p w14:paraId="26031658" w14:textId="77777777" w:rsidR="00D848C0" w:rsidRPr="00A374BA" w:rsidRDefault="00D848C0" w:rsidP="00F04DB4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C94BFF" w:rsidRPr="00880F9F" w14:paraId="5D3B52F1" w14:textId="77777777" w:rsidTr="00B41A48">
        <w:trPr>
          <w:cantSplit/>
          <w:trHeight w:val="335"/>
        </w:trPr>
        <w:tc>
          <w:tcPr>
            <w:tcW w:w="3017" w:type="dxa"/>
          </w:tcPr>
          <w:p w14:paraId="27E1E903" w14:textId="325B0DAB" w:rsidR="00C94BFF" w:rsidRPr="00A374BA" w:rsidRDefault="00C94BFF" w:rsidP="00C94BFF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309" w:type="dxa"/>
            <w:tcBorders>
              <w:left w:val="nil"/>
            </w:tcBorders>
          </w:tcPr>
          <w:p w14:paraId="20B4F11B" w14:textId="59AF4A21" w:rsidR="00C94BFF" w:rsidRPr="00A374BA" w:rsidRDefault="006A66FD" w:rsidP="00C94BFF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48</w:t>
            </w:r>
            <w:r w:rsidR="00A374BA" w:rsidRPr="00A374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994</w:t>
            </w:r>
          </w:p>
        </w:tc>
        <w:tc>
          <w:tcPr>
            <w:tcW w:w="240" w:type="dxa"/>
            <w:tcBorders>
              <w:left w:val="nil"/>
            </w:tcBorders>
          </w:tcPr>
          <w:p w14:paraId="349925CC" w14:textId="26BC0201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</w:tcPr>
          <w:p w14:paraId="58D95CFE" w14:textId="1630DB65" w:rsidR="00C94BFF" w:rsidRPr="00A374BA" w:rsidRDefault="006A66FD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78</w:t>
            </w:r>
            <w:r w:rsidR="00C94BFF" w:rsidRPr="00A374B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BE7078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8926A8E" w14:textId="47FED8D1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48,9</w:t>
            </w:r>
            <w:r w:rsidR="00F0587C" w:rsidRPr="00A374B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A374BA" w:rsidRPr="00A374BA">
              <w:rPr>
                <w:rFonts w:ascii="Browallia New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40EA9F3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</w:tcPr>
          <w:p w14:paraId="419A7305" w14:textId="659CDF52" w:rsidR="00C94BFF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78</w:t>
            </w:r>
            <w:r w:rsidR="00C94BFF" w:rsidRPr="00A374B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811</w:t>
            </w:r>
          </w:p>
        </w:tc>
      </w:tr>
      <w:tr w:rsidR="00C94BFF" w:rsidRPr="00880F9F" w14:paraId="401CD6EE" w14:textId="77777777" w:rsidTr="00B41A48">
        <w:trPr>
          <w:cantSplit/>
          <w:trHeight w:val="335"/>
        </w:trPr>
        <w:tc>
          <w:tcPr>
            <w:tcW w:w="3017" w:type="dxa"/>
          </w:tcPr>
          <w:p w14:paraId="27D99883" w14:textId="6A2832BC" w:rsidR="00C94BFF" w:rsidRPr="00A374BA" w:rsidRDefault="00C94BFF" w:rsidP="00C94BFF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เกินกำหนดชำระ </w:t>
            </w:r>
            <w:r w:rsidRPr="00A374BA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</w:p>
        </w:tc>
        <w:tc>
          <w:tcPr>
            <w:tcW w:w="1309" w:type="dxa"/>
            <w:tcBorders>
              <w:left w:val="nil"/>
            </w:tcBorders>
          </w:tcPr>
          <w:p w14:paraId="61BC9202" w14:textId="77777777" w:rsidR="00C94BFF" w:rsidRPr="00A374BA" w:rsidRDefault="00C94BFF" w:rsidP="00C94BFF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0" w:type="dxa"/>
            <w:tcBorders>
              <w:left w:val="nil"/>
            </w:tcBorders>
          </w:tcPr>
          <w:p w14:paraId="366292C3" w14:textId="77777777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</w:tcPr>
          <w:p w14:paraId="6D0D8156" w14:textId="1A6F2EC9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CD62571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A3A4E51" w14:textId="4AFF3D0E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9DB2901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87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02" w:type="dxa"/>
          </w:tcPr>
          <w:p w14:paraId="77C0F250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94BFF" w:rsidRPr="00880F9F" w14:paraId="44AAF498" w14:textId="77777777" w:rsidTr="00B41A48">
        <w:trPr>
          <w:cantSplit/>
          <w:trHeight w:val="335"/>
        </w:trPr>
        <w:tc>
          <w:tcPr>
            <w:tcW w:w="3017" w:type="dxa"/>
          </w:tcPr>
          <w:p w14:paraId="68644624" w14:textId="59B9A549" w:rsidR="00C94BFF" w:rsidRPr="00A374BA" w:rsidRDefault="00C94BFF" w:rsidP="00C94BFF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Pr="00A374BA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9" w:type="dxa"/>
            <w:tcBorders>
              <w:left w:val="nil"/>
            </w:tcBorders>
          </w:tcPr>
          <w:p w14:paraId="69E3C6EA" w14:textId="29A85041" w:rsidR="00C94BFF" w:rsidRPr="00A374BA" w:rsidRDefault="006A66FD" w:rsidP="00C94BFF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58</w:t>
            </w:r>
            <w:r w:rsidR="00A374BA" w:rsidRPr="00A374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301</w:t>
            </w:r>
          </w:p>
        </w:tc>
        <w:tc>
          <w:tcPr>
            <w:tcW w:w="240" w:type="dxa"/>
            <w:tcBorders>
              <w:left w:val="nil"/>
            </w:tcBorders>
          </w:tcPr>
          <w:p w14:paraId="6F29D8AC" w14:textId="77777777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</w:tcPr>
          <w:p w14:paraId="075C0C8B" w14:textId="46620EC9" w:rsidR="00C94BFF" w:rsidRPr="00A374BA" w:rsidRDefault="006A66FD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50</w:t>
            </w:r>
            <w:r w:rsidR="00C94BFF" w:rsidRPr="00A374B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484E0C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252F82A" w14:textId="50CFF0BA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58,301</w:t>
            </w:r>
          </w:p>
        </w:tc>
        <w:tc>
          <w:tcPr>
            <w:tcW w:w="236" w:type="dxa"/>
          </w:tcPr>
          <w:p w14:paraId="24075873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</w:tcPr>
          <w:p w14:paraId="48D8EA8D" w14:textId="1FF53FCC" w:rsidR="00C94BFF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50</w:t>
            </w:r>
            <w:r w:rsidR="00C94BFF" w:rsidRPr="00A374B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350</w:t>
            </w:r>
          </w:p>
        </w:tc>
      </w:tr>
      <w:tr w:rsidR="00A84F6E" w:rsidRPr="00880F9F" w14:paraId="7DF8156B" w14:textId="77777777" w:rsidTr="00B41A48">
        <w:trPr>
          <w:cantSplit/>
          <w:trHeight w:val="335"/>
        </w:trPr>
        <w:tc>
          <w:tcPr>
            <w:tcW w:w="3017" w:type="dxa"/>
          </w:tcPr>
          <w:p w14:paraId="63A91037" w14:textId="315AAFFE" w:rsidR="00A84F6E" w:rsidRPr="00A374BA" w:rsidRDefault="00A84F6E" w:rsidP="00C94BFF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0598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30598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05986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30598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0598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0598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9" w:type="dxa"/>
            <w:tcBorders>
              <w:left w:val="nil"/>
            </w:tcBorders>
          </w:tcPr>
          <w:p w14:paraId="67E00C02" w14:textId="1F89E0E0" w:rsidR="00A84F6E" w:rsidRPr="00A374BA" w:rsidRDefault="006A66FD" w:rsidP="00C94BFF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A84F6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449</w:t>
            </w:r>
          </w:p>
        </w:tc>
        <w:tc>
          <w:tcPr>
            <w:tcW w:w="240" w:type="dxa"/>
            <w:tcBorders>
              <w:left w:val="nil"/>
            </w:tcBorders>
          </w:tcPr>
          <w:p w14:paraId="19399680" w14:textId="77777777" w:rsidR="00A84F6E" w:rsidRPr="00A374BA" w:rsidRDefault="00A84F6E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</w:tcPr>
          <w:p w14:paraId="514F63F2" w14:textId="063C564D" w:rsidR="00A84F6E" w:rsidRPr="00A374BA" w:rsidRDefault="006A66FD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9</w:t>
            </w:r>
            <w:r w:rsidR="00A84F6E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756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BA24A3" w14:textId="77777777" w:rsidR="00A84F6E" w:rsidRPr="00A374BA" w:rsidRDefault="00A84F6E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91C665F" w14:textId="29B79B58" w:rsidR="00A84F6E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A84F6E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71900660" w14:textId="77777777" w:rsidR="00A84F6E" w:rsidRPr="00A374BA" w:rsidRDefault="00A84F6E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</w:tcPr>
          <w:p w14:paraId="3D519619" w14:textId="419DB0C1" w:rsidR="00A84F6E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9</w:t>
            </w:r>
            <w:r w:rsidR="00A84F6E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756</w:t>
            </w:r>
          </w:p>
        </w:tc>
      </w:tr>
      <w:tr w:rsidR="00C94BFF" w:rsidRPr="00880F9F" w14:paraId="1EE194BF" w14:textId="77777777" w:rsidTr="00B41A48">
        <w:trPr>
          <w:cantSplit/>
          <w:trHeight w:val="335"/>
        </w:trPr>
        <w:tc>
          <w:tcPr>
            <w:tcW w:w="3017" w:type="dxa"/>
          </w:tcPr>
          <w:p w14:paraId="4FC70A9C" w14:textId="1AFD5FAD" w:rsidR="00C94BFF" w:rsidRPr="00A374BA" w:rsidRDefault="00C94BFF" w:rsidP="00C94BFF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6 - 12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9" w:type="dxa"/>
            <w:tcBorders>
              <w:left w:val="nil"/>
            </w:tcBorders>
          </w:tcPr>
          <w:p w14:paraId="21EEDB50" w14:textId="370CC83B" w:rsidR="00C94BFF" w:rsidRPr="00A374BA" w:rsidRDefault="006A66FD" w:rsidP="00C94BFF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="00A84F6E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265</w:t>
            </w:r>
          </w:p>
        </w:tc>
        <w:tc>
          <w:tcPr>
            <w:tcW w:w="240" w:type="dxa"/>
            <w:tcBorders>
              <w:left w:val="nil"/>
            </w:tcBorders>
          </w:tcPr>
          <w:p w14:paraId="5311DE2C" w14:textId="77777777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</w:tcPr>
          <w:p w14:paraId="2110A4FC" w14:textId="3FF691AE" w:rsidR="00C94BFF" w:rsidRPr="00A84F6E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11,776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F527E6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63606154" w14:textId="0B8DBCFE" w:rsidR="00C94BFF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12</w:t>
            </w:r>
            <w:r w:rsidR="00A84F6E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265</w:t>
            </w:r>
          </w:p>
        </w:tc>
        <w:tc>
          <w:tcPr>
            <w:tcW w:w="236" w:type="dxa"/>
          </w:tcPr>
          <w:p w14:paraId="0382C87C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</w:tcPr>
          <w:p w14:paraId="4B51DEEA" w14:textId="087F890D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11,776</w:t>
            </w:r>
          </w:p>
        </w:tc>
      </w:tr>
      <w:tr w:rsidR="00C94BFF" w:rsidRPr="00880F9F" w14:paraId="0E0FA804" w14:textId="77777777" w:rsidTr="00B41A48">
        <w:trPr>
          <w:cantSplit/>
          <w:trHeight w:val="363"/>
        </w:trPr>
        <w:tc>
          <w:tcPr>
            <w:tcW w:w="3017" w:type="dxa"/>
          </w:tcPr>
          <w:p w14:paraId="603C3147" w14:textId="594986E7" w:rsidR="00C94BFF" w:rsidRPr="00A374BA" w:rsidRDefault="00C94BFF" w:rsidP="00C94BFF">
            <w:pPr>
              <w:spacing w:line="240" w:lineRule="auto"/>
              <w:ind w:left="317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Pr="00A374BA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</w:tcBorders>
          </w:tcPr>
          <w:p w14:paraId="003B5F04" w14:textId="73A94DAF" w:rsidR="00C94BFF" w:rsidRPr="00A374BA" w:rsidRDefault="006A66FD" w:rsidP="00C94BF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A374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847</w:t>
            </w:r>
          </w:p>
        </w:tc>
        <w:tc>
          <w:tcPr>
            <w:tcW w:w="240" w:type="dxa"/>
            <w:tcBorders>
              <w:left w:val="nil"/>
            </w:tcBorders>
          </w:tcPr>
          <w:p w14:paraId="1398C26E" w14:textId="77777777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</w:tcPr>
          <w:p w14:paraId="4D765849" w14:textId="713FA1EA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7,522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04FD8E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00B8D75A" w14:textId="07DE19B4" w:rsidR="00C94BFF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</w:t>
            </w:r>
            <w:r w:rsidR="00F0587C" w:rsidRPr="00A374B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847</w:t>
            </w:r>
          </w:p>
        </w:tc>
        <w:tc>
          <w:tcPr>
            <w:tcW w:w="236" w:type="dxa"/>
          </w:tcPr>
          <w:p w14:paraId="4E2A4255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63F864A" w14:textId="7925A939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7,522</w:t>
            </w:r>
          </w:p>
        </w:tc>
      </w:tr>
      <w:tr w:rsidR="00C94BFF" w:rsidRPr="00880F9F" w14:paraId="3C79EB77" w14:textId="77777777" w:rsidTr="00B41A48">
        <w:trPr>
          <w:cantSplit/>
          <w:trHeight w:val="348"/>
        </w:trPr>
        <w:tc>
          <w:tcPr>
            <w:tcW w:w="3017" w:type="dxa"/>
            <w:vAlign w:val="bottom"/>
          </w:tcPr>
          <w:p w14:paraId="09AD60D9" w14:textId="77777777" w:rsidR="00C94BFF" w:rsidRPr="00A374BA" w:rsidRDefault="00C94BFF" w:rsidP="00C94BFF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</w:tcBorders>
          </w:tcPr>
          <w:p w14:paraId="5B690B92" w14:textId="2663F0F0" w:rsidR="00C94BFF" w:rsidRPr="00A374BA" w:rsidRDefault="006A66FD" w:rsidP="00C94BF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134</w:t>
            </w:r>
            <w:r w:rsidR="00A374B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856</w:t>
            </w:r>
          </w:p>
        </w:tc>
        <w:tc>
          <w:tcPr>
            <w:tcW w:w="240" w:type="dxa"/>
            <w:tcBorders>
              <w:left w:val="nil"/>
            </w:tcBorders>
          </w:tcPr>
          <w:p w14:paraId="4B00D3B6" w14:textId="77777777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</w:tcPr>
          <w:p w14:paraId="3D159CDB" w14:textId="313388D1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158,215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154048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67EDB65B" w14:textId="351B9660" w:rsidR="00C94BFF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134</w:t>
            </w:r>
            <w:r w:rsidR="00A84F6E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804</w:t>
            </w:r>
          </w:p>
        </w:tc>
        <w:tc>
          <w:tcPr>
            <w:tcW w:w="236" w:type="dxa"/>
          </w:tcPr>
          <w:p w14:paraId="2579A47E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46A82AAC" w14:textId="2714F7FC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158,215</w:t>
            </w:r>
          </w:p>
        </w:tc>
      </w:tr>
      <w:tr w:rsidR="00C94BFF" w:rsidRPr="00880F9F" w14:paraId="7DE56D1F" w14:textId="77777777" w:rsidTr="00B41A48">
        <w:trPr>
          <w:cantSplit/>
          <w:trHeight w:val="713"/>
        </w:trPr>
        <w:tc>
          <w:tcPr>
            <w:tcW w:w="3017" w:type="dxa"/>
            <w:shd w:val="clear" w:color="auto" w:fill="auto"/>
          </w:tcPr>
          <w:p w14:paraId="26BFC3D6" w14:textId="2329BFCE" w:rsidR="00C94BFF" w:rsidRPr="00A374BA" w:rsidRDefault="00C94BFF" w:rsidP="00496C7E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ind w:left="593" w:hanging="593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A374B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</w:tcBorders>
          </w:tcPr>
          <w:p w14:paraId="4D4AC475" w14:textId="77777777" w:rsidR="00E56150" w:rsidRDefault="00E56150" w:rsidP="00C94BF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5C8A61C" w14:textId="76C0EE27" w:rsidR="00C94BFF" w:rsidRPr="00A374BA" w:rsidRDefault="00A374BA" w:rsidP="00C94BF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728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tcBorders>
              <w:left w:val="nil"/>
            </w:tcBorders>
          </w:tcPr>
          <w:p w14:paraId="4C721BF3" w14:textId="77777777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left w:val="nil"/>
              <w:bottom w:val="single" w:sz="4" w:space="0" w:color="auto"/>
              <w:right w:val="nil"/>
            </w:tcBorders>
          </w:tcPr>
          <w:p w14:paraId="14263604" w14:textId="77777777" w:rsidR="00E56150" w:rsidRDefault="00E56150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ED46E74" w14:textId="485F8961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4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(11,993)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AF27A2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3D75B83E" w14:textId="77777777" w:rsidR="00E56150" w:rsidRDefault="00E56150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D9950F2" w14:textId="18F300E3" w:rsidR="00C94BFF" w:rsidRPr="00A374BA" w:rsidRDefault="00F0587C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(10,728)</w:t>
            </w:r>
          </w:p>
        </w:tc>
        <w:tc>
          <w:tcPr>
            <w:tcW w:w="236" w:type="dxa"/>
          </w:tcPr>
          <w:p w14:paraId="1DC3266A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2AF78DA9" w14:textId="77777777" w:rsidR="00E56150" w:rsidRDefault="00E56150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A56375" w14:textId="6829E9B4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(11,993)</w:t>
            </w:r>
          </w:p>
        </w:tc>
      </w:tr>
      <w:tr w:rsidR="00C94BFF" w:rsidRPr="00E457AA" w14:paraId="5530195A" w14:textId="77777777" w:rsidTr="00B41A48">
        <w:trPr>
          <w:cantSplit/>
          <w:trHeight w:val="363"/>
        </w:trPr>
        <w:tc>
          <w:tcPr>
            <w:tcW w:w="3017" w:type="dxa"/>
          </w:tcPr>
          <w:p w14:paraId="6598347F" w14:textId="77777777" w:rsidR="00C94BFF" w:rsidRPr="00A374BA" w:rsidRDefault="00C94BFF" w:rsidP="00C94BFF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B22DE41" w14:textId="7BB5E9F2" w:rsidR="00C94BFF" w:rsidRPr="00A374BA" w:rsidRDefault="006A66FD" w:rsidP="00C94BFF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124</w:t>
            </w:r>
            <w:r w:rsidR="00A374BA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128</w:t>
            </w:r>
          </w:p>
        </w:tc>
        <w:tc>
          <w:tcPr>
            <w:tcW w:w="240" w:type="dxa"/>
            <w:tcBorders>
              <w:left w:val="nil"/>
            </w:tcBorders>
          </w:tcPr>
          <w:p w14:paraId="7A34204F" w14:textId="77777777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04A8522" w14:textId="2BCC2B04" w:rsidR="00C94BFF" w:rsidRPr="00A374BA" w:rsidRDefault="00C94BFF" w:rsidP="00C9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1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146,222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DCA91A" w14:textId="77777777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23B52F98" w14:textId="51A6ADAE" w:rsidR="00C94BFF" w:rsidRPr="00A374BA" w:rsidRDefault="006A66FD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124</w:t>
            </w:r>
            <w:r w:rsidR="005E6F0B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076</w:t>
            </w:r>
          </w:p>
        </w:tc>
        <w:tc>
          <w:tcPr>
            <w:tcW w:w="236" w:type="dxa"/>
          </w:tcPr>
          <w:p w14:paraId="78EF94BC" w14:textId="77777777" w:rsidR="00C94BFF" w:rsidRPr="00A374BA" w:rsidRDefault="00C94BFF" w:rsidP="00C94BFF">
            <w:pPr>
              <w:pStyle w:val="BodyTextIndent3"/>
              <w:tabs>
                <w:tab w:val="left" w:pos="5018"/>
              </w:tabs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12" w:space="0" w:color="auto"/>
            </w:tcBorders>
          </w:tcPr>
          <w:p w14:paraId="1A29EB2F" w14:textId="6DEEF590" w:rsidR="00C94BFF" w:rsidRPr="00A374BA" w:rsidRDefault="00C94BFF" w:rsidP="00C94BFF">
            <w:pPr>
              <w:ind w:left="-11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374BA">
              <w:rPr>
                <w:rFonts w:ascii="Browallia New" w:hAnsi="Browallia New" w:cs="Browallia New"/>
                <w:sz w:val="28"/>
                <w:szCs w:val="28"/>
              </w:rPr>
              <w:t>146,222</w:t>
            </w:r>
          </w:p>
        </w:tc>
      </w:tr>
    </w:tbl>
    <w:p w14:paraId="648FC600" w14:textId="342CE2D4" w:rsidR="00AD2571" w:rsidRPr="00E457AA" w:rsidRDefault="00AD2571" w:rsidP="00B3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3F9DBB5" w14:textId="0AF25A50" w:rsidR="001B0265" w:rsidRPr="00E457AA" w:rsidRDefault="00B238CE" w:rsidP="00C80DEA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B238CE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B238CE">
        <w:rPr>
          <w:rFonts w:ascii="Browallia New" w:hAnsi="Browallia New" w:cs="Browallia New" w:hint="cs"/>
          <w:sz w:val="28"/>
          <w:szCs w:val="28"/>
          <w:cs/>
        </w:rPr>
        <w:t xml:space="preserve">สามเดือนสิ้นสุดวันที่ </w:t>
      </w:r>
      <w:r w:rsidRPr="00B238CE">
        <w:rPr>
          <w:rFonts w:ascii="Browallia New" w:hAnsi="Browallia New" w:cs="Browallia New"/>
          <w:sz w:val="28"/>
          <w:szCs w:val="28"/>
        </w:rPr>
        <w:t xml:space="preserve">31 </w:t>
      </w:r>
      <w:r w:rsidRPr="00B238CE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="00CB55D9" w:rsidRPr="00E457AA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="001B0265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="001B0265" w:rsidRPr="00E457AA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รายการเคลื่อนไหวของค่าเผื่อผลขาดทุน</w:t>
      </w:r>
      <w:r w:rsidR="00F276EF" w:rsidRPr="00E457AA">
        <w:rPr>
          <w:rFonts w:ascii="Browallia New" w:hAnsi="Browallia New" w:cs="Browallia New"/>
          <w:sz w:val="28"/>
          <w:szCs w:val="28"/>
          <w:cs/>
        </w:rPr>
        <w:t>ด้านเครดิตที่คาดว่าจะเกิดขึ้น</w:t>
      </w:r>
      <w:r w:rsidR="001B0265" w:rsidRPr="00E457AA">
        <w:rPr>
          <w:rFonts w:ascii="Browallia New" w:hAnsi="Browallia New" w:cs="Browallia New"/>
          <w:sz w:val="28"/>
          <w:szCs w:val="28"/>
          <w:cs/>
        </w:rPr>
        <w:t>ของลูกหนี้การค้า ดังต่อไปนี้</w:t>
      </w:r>
    </w:p>
    <w:p w14:paraId="737132FD" w14:textId="58BDF817" w:rsidR="004F22FB" w:rsidRPr="00E457AA" w:rsidRDefault="004F22FB" w:rsidP="009965E5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4114"/>
        <w:gridCol w:w="2324"/>
        <w:gridCol w:w="243"/>
        <w:gridCol w:w="2346"/>
      </w:tblGrid>
      <w:tr w:rsidR="005936E8" w:rsidRPr="00E457AA" w14:paraId="3AC0D5E9" w14:textId="77777777" w:rsidTr="00496C7E">
        <w:tc>
          <w:tcPr>
            <w:tcW w:w="4114" w:type="dxa"/>
          </w:tcPr>
          <w:p w14:paraId="52FAD732" w14:textId="77777777" w:rsidR="005936E8" w:rsidRPr="00E457AA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</w:tcPr>
          <w:p w14:paraId="623229B2" w14:textId="77777777" w:rsidR="005936E8" w:rsidRPr="00E457AA" w:rsidRDefault="005936E8" w:rsidP="00496C7E">
            <w:pPr>
              <w:tabs>
                <w:tab w:val="clear" w:pos="454"/>
                <w:tab w:val="clear" w:pos="680"/>
                <w:tab w:val="clear" w:pos="4451"/>
                <w:tab w:val="clear" w:pos="4678"/>
                <w:tab w:val="left" w:pos="0"/>
                <w:tab w:val="left" w:pos="2129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97EA8FB" w14:textId="68F6E167" w:rsidR="005936E8" w:rsidRPr="00E457AA" w:rsidRDefault="005936E8" w:rsidP="00496C7E">
            <w:pPr>
              <w:tabs>
                <w:tab w:val="clear" w:pos="454"/>
                <w:tab w:val="clear" w:pos="680"/>
                <w:tab w:val="clear" w:pos="4451"/>
                <w:tab w:val="clear" w:pos="4678"/>
                <w:tab w:val="left" w:pos="0"/>
                <w:tab w:val="left" w:pos="2129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46" w:type="dxa"/>
          </w:tcPr>
          <w:p w14:paraId="7C1E8AD4" w14:textId="207CFEC2" w:rsidR="005936E8" w:rsidRPr="00E457AA" w:rsidRDefault="005B5E4D" w:rsidP="00496C7E">
            <w:pPr>
              <w:tabs>
                <w:tab w:val="clear" w:pos="454"/>
                <w:tab w:val="clear" w:pos="680"/>
                <w:tab w:val="clear" w:pos="4451"/>
                <w:tab w:val="clear" w:pos="4678"/>
                <w:tab w:val="left" w:pos="0"/>
                <w:tab w:val="left" w:pos="2129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(หน่วย : พันบาท)</w:t>
            </w:r>
          </w:p>
        </w:tc>
      </w:tr>
      <w:tr w:rsidR="00B9794D" w:rsidRPr="00E457AA" w14:paraId="0F44B40B" w14:textId="77777777" w:rsidTr="00496C7E">
        <w:trPr>
          <w:trHeight w:val="351"/>
        </w:trPr>
        <w:tc>
          <w:tcPr>
            <w:tcW w:w="4114" w:type="dxa"/>
          </w:tcPr>
          <w:p w14:paraId="778BA454" w14:textId="77777777" w:rsidR="00B9794D" w:rsidRPr="00E457AA" w:rsidRDefault="00B9794D" w:rsidP="00B979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441DE61E" w14:textId="3CACA8B7" w:rsidR="00B9794D" w:rsidRPr="00E457AA" w:rsidRDefault="00422C25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74085E0D" w14:textId="2E711ACD" w:rsidR="00B9794D" w:rsidRPr="00E457AA" w:rsidRDefault="00B9794D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46" w:type="dxa"/>
            <w:vAlign w:val="bottom"/>
          </w:tcPr>
          <w:p w14:paraId="432C22ED" w14:textId="107C2BB0" w:rsidR="00B9794D" w:rsidRPr="00E457AA" w:rsidRDefault="00B9794D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5936E8" w:rsidRPr="00E457AA" w14:paraId="6C878D89" w14:textId="77777777" w:rsidTr="00496C7E">
        <w:trPr>
          <w:trHeight w:val="351"/>
        </w:trPr>
        <w:tc>
          <w:tcPr>
            <w:tcW w:w="4114" w:type="dxa"/>
          </w:tcPr>
          <w:p w14:paraId="1B514498" w14:textId="77777777" w:rsidR="005936E8" w:rsidRPr="00E457AA" w:rsidRDefault="005936E8" w:rsidP="00750E5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135EFA4F" w14:textId="77777777" w:rsidR="005936E8" w:rsidRPr="00E457AA" w:rsidRDefault="005936E8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3B7A71A8" w14:textId="3AEF8F73" w:rsidR="005936E8" w:rsidRPr="00E457AA" w:rsidRDefault="005936E8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46" w:type="dxa"/>
            <w:tcBorders>
              <w:top w:val="single" w:sz="4" w:space="0" w:color="auto"/>
            </w:tcBorders>
          </w:tcPr>
          <w:p w14:paraId="17C1452D" w14:textId="49A43462" w:rsidR="005936E8" w:rsidRPr="00E457AA" w:rsidRDefault="005936E8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F6270" w:rsidRPr="00E457AA" w14:paraId="018808BF" w14:textId="77777777" w:rsidTr="00496C7E">
        <w:trPr>
          <w:trHeight w:val="113"/>
        </w:trPr>
        <w:tc>
          <w:tcPr>
            <w:tcW w:w="4114" w:type="dxa"/>
            <w:vAlign w:val="bottom"/>
          </w:tcPr>
          <w:p w14:paraId="59BBCA95" w14:textId="1C7ACE6E" w:rsidR="003F6270" w:rsidRPr="00E457AA" w:rsidRDefault="003F6270" w:rsidP="00CF0568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</w:t>
            </w:r>
            <w:r w:rsidR="00036266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324" w:type="dxa"/>
            <w:vAlign w:val="bottom"/>
          </w:tcPr>
          <w:p w14:paraId="6E213A49" w14:textId="682BCC61" w:rsidR="003F6270" w:rsidRPr="00E457AA" w:rsidRDefault="00B33A21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11,993</w:t>
            </w:r>
          </w:p>
        </w:tc>
        <w:tc>
          <w:tcPr>
            <w:tcW w:w="243" w:type="dxa"/>
          </w:tcPr>
          <w:p w14:paraId="03F45D6A" w14:textId="020DFFF6" w:rsidR="003F6270" w:rsidRPr="00E457AA" w:rsidRDefault="003F6270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46" w:type="dxa"/>
            <w:vAlign w:val="bottom"/>
          </w:tcPr>
          <w:p w14:paraId="1457A600" w14:textId="00A3FEB3" w:rsidR="003F6270" w:rsidRPr="00E457AA" w:rsidRDefault="00391B83" w:rsidP="00496C7E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11,993</w:t>
            </w:r>
          </w:p>
        </w:tc>
      </w:tr>
      <w:tr w:rsidR="00E33575" w:rsidRPr="00E457AA" w14:paraId="4E75021D" w14:textId="77777777" w:rsidTr="00496C7E">
        <w:trPr>
          <w:trHeight w:val="113"/>
        </w:trPr>
        <w:tc>
          <w:tcPr>
            <w:tcW w:w="4114" w:type="dxa"/>
            <w:vAlign w:val="bottom"/>
          </w:tcPr>
          <w:p w14:paraId="5AC44A72" w14:textId="671C3D66" w:rsidR="00E33575" w:rsidRPr="00E457AA" w:rsidRDefault="00E33575" w:rsidP="00CF0568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26EF0175" w14:textId="6AB76CA5" w:rsidR="00E33575" w:rsidRPr="00E457AA" w:rsidRDefault="00CB3B33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265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43" w:type="dxa"/>
          </w:tcPr>
          <w:p w14:paraId="0C692901" w14:textId="77F5ACB1" w:rsidR="00E33575" w:rsidRPr="00E457AA" w:rsidRDefault="00E33575" w:rsidP="00496C7E">
            <w:pPr>
              <w:tabs>
                <w:tab w:val="clear" w:pos="454"/>
                <w:tab w:val="clear" w:pos="680"/>
                <w:tab w:val="clear" w:pos="4678"/>
                <w:tab w:val="left" w:pos="0"/>
                <w:tab w:val="left" w:pos="2129"/>
              </w:tabs>
              <w:spacing w:line="240" w:lineRule="auto"/>
              <w:ind w:right="-7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6" w:type="dxa"/>
            <w:vAlign w:val="bottom"/>
          </w:tcPr>
          <w:p w14:paraId="3768E70F" w14:textId="58B5AB89" w:rsidR="00E33575" w:rsidRPr="00E457AA" w:rsidRDefault="00CB3B33" w:rsidP="00496C7E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265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3F6270" w:rsidRPr="00E457AA" w14:paraId="6B290B2A" w14:textId="77777777" w:rsidTr="00496C7E">
        <w:trPr>
          <w:trHeight w:val="230"/>
        </w:trPr>
        <w:tc>
          <w:tcPr>
            <w:tcW w:w="4114" w:type="dxa"/>
            <w:vAlign w:val="bottom"/>
          </w:tcPr>
          <w:p w14:paraId="79DF004D" w14:textId="77E3A609" w:rsidR="003F6270" w:rsidRPr="00E457AA" w:rsidRDefault="003F6270" w:rsidP="00CF0568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036266" w:rsidRPr="00036266">
              <w:rPr>
                <w:rFonts w:ascii="Browallia New" w:hAnsi="Browallia New" w:cs="Browallia New"/>
                <w:lang w:val="th-TH"/>
              </w:rPr>
              <w:t xml:space="preserve">31 </w:t>
            </w:r>
            <w:r w:rsidR="00036266" w:rsidRPr="00036266">
              <w:rPr>
                <w:rFonts w:ascii="Browallia New" w:hAnsi="Browallia New" w:cs="Browallia New" w:hint="cs"/>
                <w:cs/>
                <w:lang w:val="th-TH"/>
              </w:rPr>
              <w:t>มีนาคม</w:t>
            </w:r>
            <w:r w:rsidR="00036266" w:rsidRPr="00036266">
              <w:rPr>
                <w:rFonts w:ascii="Browallia New" w:hAnsi="Browallia New" w:cs="Browallia New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</w:rPr>
              <w:t>256</w:t>
            </w:r>
            <w:r w:rsidR="00036266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97CA0D" w14:textId="114F9C94" w:rsidR="003F6270" w:rsidRPr="00E457AA" w:rsidRDefault="006A66FD" w:rsidP="0049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2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="00CB3B3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728</w:t>
            </w:r>
          </w:p>
        </w:tc>
        <w:tc>
          <w:tcPr>
            <w:tcW w:w="243" w:type="dxa"/>
          </w:tcPr>
          <w:p w14:paraId="4F5C9986" w14:textId="2F3A172C" w:rsidR="003F6270" w:rsidRPr="00E457AA" w:rsidRDefault="003F6270" w:rsidP="0049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2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4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1B8E25" w14:textId="66177238" w:rsidR="003F6270" w:rsidRPr="00E457AA" w:rsidRDefault="006A66FD" w:rsidP="00496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129"/>
              </w:tabs>
              <w:spacing w:line="240" w:lineRule="auto"/>
              <w:ind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10</w:t>
            </w:r>
            <w:r w:rsidR="00CB3B33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728</w:t>
            </w:r>
          </w:p>
        </w:tc>
      </w:tr>
    </w:tbl>
    <w:p w14:paraId="7A00519F" w14:textId="77777777" w:rsidR="00036266" w:rsidRDefault="00036266" w:rsidP="00A85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5B1814D" w14:textId="77777777" w:rsidR="00036266" w:rsidRDefault="00036266" w:rsidP="00A85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2D9C1A6" w14:textId="77777777" w:rsidR="004B75B1" w:rsidRDefault="004B7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5EEA7576" w14:textId="545598F5" w:rsidR="009156FA" w:rsidRPr="0022258B" w:rsidRDefault="0059395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2258B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สินค้าคงเหลือ</w:t>
      </w:r>
    </w:p>
    <w:p w14:paraId="63A9110C" w14:textId="77777777" w:rsidR="003E534D" w:rsidRPr="00E457AA" w:rsidRDefault="003E534D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43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2996"/>
        <w:gridCol w:w="1347"/>
        <w:gridCol w:w="241"/>
        <w:gridCol w:w="1328"/>
        <w:gridCol w:w="236"/>
        <w:gridCol w:w="1244"/>
        <w:gridCol w:w="252"/>
        <w:gridCol w:w="1399"/>
      </w:tblGrid>
      <w:tr w:rsidR="00950E14" w:rsidRPr="00E457AA" w14:paraId="3D8AA386" w14:textId="77777777" w:rsidTr="00496C7E">
        <w:trPr>
          <w:cantSplit/>
          <w:trHeight w:val="376"/>
        </w:trPr>
        <w:tc>
          <w:tcPr>
            <w:tcW w:w="2996" w:type="dxa"/>
          </w:tcPr>
          <w:p w14:paraId="18ECB108" w14:textId="77777777" w:rsidR="00950E14" w:rsidRPr="00E457AA" w:rsidRDefault="00950E1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4B505061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3287639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24C5282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060AFC" w14:textId="77777777" w:rsidR="00950E14" w:rsidRPr="00E457AA" w:rsidRDefault="00950E14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95" w:type="dxa"/>
            <w:gridSpan w:val="3"/>
          </w:tcPr>
          <w:p w14:paraId="33E04382" w14:textId="77777777" w:rsidR="00950E14" w:rsidRPr="00E457AA" w:rsidRDefault="00950E14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(หน่วย : พันบาท)</w:t>
            </w:r>
          </w:p>
        </w:tc>
      </w:tr>
      <w:tr w:rsidR="00950E14" w:rsidRPr="00E457AA" w14:paraId="341DF169" w14:textId="77777777" w:rsidTr="00496C7E">
        <w:trPr>
          <w:cantSplit/>
          <w:trHeight w:val="376"/>
        </w:trPr>
        <w:tc>
          <w:tcPr>
            <w:tcW w:w="2996" w:type="dxa"/>
          </w:tcPr>
          <w:p w14:paraId="0AB02898" w14:textId="77777777" w:rsidR="00950E14" w:rsidRPr="00E457AA" w:rsidRDefault="00950E1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16" w:type="dxa"/>
            <w:gridSpan w:val="3"/>
          </w:tcPr>
          <w:p w14:paraId="23120BB0" w14:textId="77777777" w:rsidR="00950E14" w:rsidRPr="00E457AA" w:rsidRDefault="00950E14" w:rsidP="00323928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5728D2" w14:textId="77777777" w:rsidR="00950E14" w:rsidRPr="00E457AA" w:rsidRDefault="00950E14">
            <w:pPr>
              <w:pStyle w:val="CordiaNew"/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95" w:type="dxa"/>
            <w:gridSpan w:val="3"/>
          </w:tcPr>
          <w:p w14:paraId="58C5B783" w14:textId="65292540" w:rsidR="00950E14" w:rsidRPr="00E457AA" w:rsidRDefault="00950E14" w:rsidP="00323928">
            <w:pPr>
              <w:pStyle w:val="CordiaNew"/>
              <w:pBdr>
                <w:bottom w:val="single" w:sz="4" w:space="1" w:color="auto"/>
              </w:pBdr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งบการเงินเฉพาะบริษัท</w:t>
            </w:r>
          </w:p>
        </w:tc>
      </w:tr>
      <w:tr w:rsidR="00950E14" w:rsidRPr="00E457AA" w14:paraId="70EB7E96" w14:textId="77777777" w:rsidTr="00496C7E">
        <w:trPr>
          <w:cantSplit/>
          <w:trHeight w:val="733"/>
        </w:trPr>
        <w:tc>
          <w:tcPr>
            <w:tcW w:w="2996" w:type="dxa"/>
          </w:tcPr>
          <w:p w14:paraId="7BC3144B" w14:textId="77777777" w:rsidR="00950E14" w:rsidRPr="00E457AA" w:rsidRDefault="00950E1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05EE8892" w14:textId="77777777" w:rsidR="00950E14" w:rsidRPr="00700BBB" w:rsidRDefault="00950E14" w:rsidP="00323928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00BBB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700BBB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41" w:type="dxa"/>
          </w:tcPr>
          <w:p w14:paraId="2AF9FE51" w14:textId="77777777" w:rsidR="00950E14" w:rsidRPr="00E457AA" w:rsidRDefault="00950E1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39E2285" w14:textId="77777777" w:rsidR="00950E14" w:rsidRPr="00E457AA" w:rsidRDefault="00950E14" w:rsidP="00323928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49F31E3" w14:textId="77777777" w:rsidR="00950E14" w:rsidRPr="00700BBB" w:rsidRDefault="00950E1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A49CF0C" w14:textId="77777777" w:rsidR="00950E14" w:rsidRPr="00700BBB" w:rsidRDefault="00950E1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00BBB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700B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</w:t>
            </w:r>
          </w:p>
          <w:p w14:paraId="1C98C352" w14:textId="77777777" w:rsidR="00950E14" w:rsidRPr="00E457AA" w:rsidRDefault="00950E14" w:rsidP="00323928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700BBB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52" w:type="dxa"/>
          </w:tcPr>
          <w:p w14:paraId="2B89F0F7" w14:textId="77777777" w:rsidR="00950E14" w:rsidRPr="00E457AA" w:rsidRDefault="00950E14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399" w:type="dxa"/>
          </w:tcPr>
          <w:p w14:paraId="65EDF4D7" w14:textId="77777777" w:rsidR="00950E14" w:rsidRDefault="00950E14">
            <w:pPr>
              <w:pStyle w:val="CordiaNew"/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74D6D663" w14:textId="77777777" w:rsidR="00950E14" w:rsidRPr="00700BBB" w:rsidRDefault="00950E14" w:rsidP="00323928">
            <w:pPr>
              <w:pStyle w:val="CordiaNew"/>
              <w:pBdr>
                <w:bottom w:val="single" w:sz="4" w:space="1" w:color="auto"/>
              </w:pBdr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950E14" w:rsidRPr="00E457AA" w14:paraId="54FF96D8" w14:textId="77777777" w:rsidTr="00496C7E">
        <w:trPr>
          <w:cantSplit/>
          <w:trHeight w:val="376"/>
        </w:trPr>
        <w:tc>
          <w:tcPr>
            <w:tcW w:w="2996" w:type="dxa"/>
          </w:tcPr>
          <w:p w14:paraId="15642C9E" w14:textId="77777777" w:rsidR="00950E14" w:rsidRPr="00E457AA" w:rsidRDefault="00950E14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3F106112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7268C7CD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8C602A0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F9768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1403E1C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089B7D09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9" w:type="dxa"/>
          </w:tcPr>
          <w:p w14:paraId="501872F9" w14:textId="77777777" w:rsidR="00950E14" w:rsidRPr="00E457AA" w:rsidRDefault="00950E14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E45B1" w:rsidRPr="00E457AA" w14:paraId="3180C61B" w14:textId="77777777" w:rsidTr="00B2589F">
        <w:trPr>
          <w:cantSplit/>
          <w:trHeight w:val="351"/>
        </w:trPr>
        <w:tc>
          <w:tcPr>
            <w:tcW w:w="2996" w:type="dxa"/>
          </w:tcPr>
          <w:p w14:paraId="6C4AB4E2" w14:textId="46074D85" w:rsidR="002E45B1" w:rsidRPr="00950E14" w:rsidRDefault="002E45B1" w:rsidP="002E45B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0E1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</w:tcPr>
          <w:p w14:paraId="090A28D5" w14:textId="55911C5A" w:rsidR="002E45B1" w:rsidRPr="00BE6E1D" w:rsidRDefault="006A66FD" w:rsidP="00BE6E1D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306</w:t>
            </w:r>
            <w:r w:rsidR="00E54E3A"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475</w:t>
            </w:r>
          </w:p>
        </w:tc>
        <w:tc>
          <w:tcPr>
            <w:tcW w:w="241" w:type="dxa"/>
          </w:tcPr>
          <w:p w14:paraId="65CD280D" w14:textId="77777777" w:rsidR="002E45B1" w:rsidRPr="00E457AA" w:rsidRDefault="002E45B1" w:rsidP="00BE6E1D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0A866F2A" w14:textId="6081129D" w:rsidR="002E45B1" w:rsidRPr="00E457AA" w:rsidRDefault="002E45B1" w:rsidP="00BE6E1D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278,583</w:t>
            </w:r>
          </w:p>
        </w:tc>
        <w:tc>
          <w:tcPr>
            <w:tcW w:w="236" w:type="dxa"/>
          </w:tcPr>
          <w:p w14:paraId="62635C12" w14:textId="77777777" w:rsidR="002E45B1" w:rsidRPr="00E457AA" w:rsidRDefault="002E45B1" w:rsidP="00BE6E1D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8D01920" w14:textId="4310D024" w:rsidR="002E45B1" w:rsidRPr="00E457AA" w:rsidRDefault="006A66FD" w:rsidP="00BE6E1D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306</w:t>
            </w:r>
            <w:r w:rsidR="00E54E3A">
              <w:rPr>
                <w:rFonts w:ascii="Browallia New" w:hAnsi="Browallia New" w:cs="Browallia New"/>
                <w:sz w:val="28"/>
                <w:szCs w:val="28"/>
              </w:rPr>
              <w:t>,208</w:t>
            </w:r>
          </w:p>
        </w:tc>
        <w:tc>
          <w:tcPr>
            <w:tcW w:w="252" w:type="dxa"/>
          </w:tcPr>
          <w:p w14:paraId="02609A66" w14:textId="77777777" w:rsidR="002E45B1" w:rsidRPr="00E457AA" w:rsidRDefault="002E45B1" w:rsidP="00BE6E1D">
            <w:pPr>
              <w:pStyle w:val="BodyTextIndent3"/>
              <w:tabs>
                <w:tab w:val="left" w:pos="2129"/>
                <w:tab w:val="left" w:pos="5018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9" w:type="dxa"/>
          </w:tcPr>
          <w:p w14:paraId="4F0FF041" w14:textId="5205CA4D" w:rsidR="002E45B1" w:rsidRPr="00E457AA" w:rsidRDefault="002E45B1" w:rsidP="00BE6E1D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278,583</w:t>
            </w:r>
          </w:p>
        </w:tc>
      </w:tr>
      <w:tr w:rsidR="002E45B1" w:rsidRPr="00E457AA" w14:paraId="7F5BCBB0" w14:textId="77777777" w:rsidTr="00B2589F">
        <w:trPr>
          <w:cantSplit/>
          <w:trHeight w:val="265"/>
        </w:trPr>
        <w:tc>
          <w:tcPr>
            <w:tcW w:w="2996" w:type="dxa"/>
            <w:shd w:val="clear" w:color="auto" w:fill="auto"/>
          </w:tcPr>
          <w:p w14:paraId="343CD825" w14:textId="255CD76C" w:rsidR="002E45B1" w:rsidRPr="00950E14" w:rsidRDefault="002E45B1" w:rsidP="002E45B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50E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สินค้าระหว่าง</w:t>
            </w:r>
            <w:r w:rsidRPr="00950E14">
              <w:rPr>
                <w:rFonts w:ascii="Browallia New" w:hAnsi="Browallia New" w:cs="Browallia New"/>
                <w:sz w:val="28"/>
                <w:szCs w:val="28"/>
                <w:cs/>
              </w:rPr>
              <w:t>ทาง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1D3CD138" w14:textId="6CF8D0E8" w:rsidR="002E45B1" w:rsidRPr="00BE6E1D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40</w:t>
            </w:r>
            <w:r w:rsidR="00E54E3A"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124</w:t>
            </w:r>
          </w:p>
        </w:tc>
        <w:tc>
          <w:tcPr>
            <w:tcW w:w="241" w:type="dxa"/>
            <w:vAlign w:val="center"/>
          </w:tcPr>
          <w:p w14:paraId="413319A6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06BDA02" w14:textId="6D1E9A84" w:rsidR="002E45B1" w:rsidRPr="00E457AA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E45B1" w:rsidRPr="00BE6E1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/>
                <w:sz w:val="28"/>
                <w:szCs w:val="28"/>
              </w:rPr>
              <w:t>292</w:t>
            </w:r>
          </w:p>
        </w:tc>
        <w:tc>
          <w:tcPr>
            <w:tcW w:w="236" w:type="dxa"/>
            <w:vAlign w:val="center"/>
          </w:tcPr>
          <w:p w14:paraId="24975D5D" w14:textId="77777777" w:rsidR="002E45B1" w:rsidRPr="00BE6E1D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5DE57C12" w14:textId="47C3BD91" w:rsidR="002E45B1" w:rsidRPr="00BE6E1D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40</w:t>
            </w:r>
            <w:r w:rsidR="000825CC"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124</w:t>
            </w:r>
          </w:p>
        </w:tc>
        <w:tc>
          <w:tcPr>
            <w:tcW w:w="252" w:type="dxa"/>
            <w:vAlign w:val="center"/>
          </w:tcPr>
          <w:p w14:paraId="47D59CB9" w14:textId="77777777" w:rsidR="002E45B1" w:rsidRPr="00BE6E1D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68EA4B68" w14:textId="7C92B73A" w:rsidR="002E45B1" w:rsidRPr="00BE6E1D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2E45B1" w:rsidRPr="00BE6E1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/>
                <w:sz w:val="28"/>
                <w:szCs w:val="28"/>
              </w:rPr>
              <w:t>292</w:t>
            </w:r>
          </w:p>
        </w:tc>
      </w:tr>
      <w:tr w:rsidR="002E45B1" w:rsidRPr="00E457AA" w14:paraId="1A4852FA" w14:textId="77777777" w:rsidTr="00B2589F">
        <w:trPr>
          <w:cantSplit/>
          <w:trHeight w:val="376"/>
        </w:trPr>
        <w:tc>
          <w:tcPr>
            <w:tcW w:w="2996" w:type="dxa"/>
            <w:vAlign w:val="bottom"/>
          </w:tcPr>
          <w:p w14:paraId="7FA22940" w14:textId="0A8C815E" w:rsidR="002E45B1" w:rsidRPr="00950E14" w:rsidRDefault="002E45B1" w:rsidP="002E45B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0E14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0B158872" w14:textId="7DEA2C8F" w:rsidR="002E45B1" w:rsidRPr="00E457AA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346</w:t>
            </w:r>
            <w:r w:rsidR="00E54E3A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599</w:t>
            </w:r>
          </w:p>
        </w:tc>
        <w:tc>
          <w:tcPr>
            <w:tcW w:w="241" w:type="dxa"/>
            <w:vAlign w:val="center"/>
          </w:tcPr>
          <w:p w14:paraId="54202B32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center"/>
          </w:tcPr>
          <w:p w14:paraId="7125F653" w14:textId="5CEA4240" w:rsidR="002E45B1" w:rsidRPr="00E457AA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2E45B1" w:rsidRPr="00BE6E1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/>
                <w:sz w:val="28"/>
                <w:szCs w:val="28"/>
              </w:rPr>
              <w:t>875</w:t>
            </w:r>
          </w:p>
        </w:tc>
        <w:tc>
          <w:tcPr>
            <w:tcW w:w="236" w:type="dxa"/>
            <w:vAlign w:val="center"/>
          </w:tcPr>
          <w:p w14:paraId="5867D433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224480B8" w14:textId="651EEC3C" w:rsidR="002E45B1" w:rsidRPr="00E457AA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346</w:t>
            </w:r>
            <w:r w:rsidR="000825C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332</w:t>
            </w:r>
          </w:p>
        </w:tc>
        <w:tc>
          <w:tcPr>
            <w:tcW w:w="252" w:type="dxa"/>
            <w:vAlign w:val="center"/>
          </w:tcPr>
          <w:p w14:paraId="390AE4AB" w14:textId="77777777" w:rsidR="002E45B1" w:rsidRPr="00E457AA" w:rsidRDefault="002E45B1" w:rsidP="00B2589F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29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center"/>
          </w:tcPr>
          <w:p w14:paraId="71F33515" w14:textId="11877B09" w:rsidR="002E45B1" w:rsidRPr="00E457AA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2E45B1" w:rsidRPr="00BE6E1D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/>
                <w:sz w:val="28"/>
                <w:szCs w:val="28"/>
              </w:rPr>
              <w:t>875</w:t>
            </w:r>
          </w:p>
        </w:tc>
      </w:tr>
      <w:tr w:rsidR="002E45B1" w:rsidRPr="00E457AA" w14:paraId="672DF812" w14:textId="77777777" w:rsidTr="00B2589F">
        <w:trPr>
          <w:cantSplit/>
          <w:trHeight w:val="376"/>
        </w:trPr>
        <w:tc>
          <w:tcPr>
            <w:tcW w:w="2996" w:type="dxa"/>
          </w:tcPr>
          <w:p w14:paraId="63A40D78" w14:textId="2F9D614D" w:rsidR="002E45B1" w:rsidRPr="00950E14" w:rsidRDefault="002E45B1" w:rsidP="002E45B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0E14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950E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950E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347" w:type="dxa"/>
            <w:vAlign w:val="center"/>
          </w:tcPr>
          <w:p w14:paraId="27A5ADD4" w14:textId="24BD1D4D" w:rsidR="002E45B1" w:rsidRPr="00BE6E1D" w:rsidRDefault="00E54E3A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25</w:t>
            </w:r>
            <w:r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469</w:t>
            </w:r>
            <w:r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vAlign w:val="center"/>
          </w:tcPr>
          <w:p w14:paraId="1A0A73D0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14:paraId="1E09A537" w14:textId="1126295D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(23,947)</w:t>
            </w:r>
          </w:p>
        </w:tc>
        <w:tc>
          <w:tcPr>
            <w:tcW w:w="236" w:type="dxa"/>
            <w:vAlign w:val="center"/>
          </w:tcPr>
          <w:p w14:paraId="731400B9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14:paraId="616CBFED" w14:textId="28B07AFD" w:rsidR="002E45B1" w:rsidRPr="00E457AA" w:rsidRDefault="000825CC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469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vAlign w:val="center"/>
          </w:tcPr>
          <w:p w14:paraId="240BD7B8" w14:textId="77777777" w:rsidR="002E45B1" w:rsidRPr="00E457AA" w:rsidRDefault="002E45B1" w:rsidP="00B2589F">
            <w:pPr>
              <w:pStyle w:val="BodyTextIndent3"/>
              <w:tabs>
                <w:tab w:val="left" w:pos="2129"/>
                <w:tab w:val="left" w:pos="5018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9" w:type="dxa"/>
            <w:vAlign w:val="center"/>
          </w:tcPr>
          <w:p w14:paraId="755F618B" w14:textId="02B5DE0D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(23,947)</w:t>
            </w:r>
          </w:p>
        </w:tc>
      </w:tr>
      <w:tr w:rsidR="00B2589F" w:rsidRPr="00E457AA" w14:paraId="0081C881" w14:textId="77777777" w:rsidTr="00B2589F">
        <w:trPr>
          <w:cantSplit/>
          <w:trHeight w:val="357"/>
        </w:trPr>
        <w:tc>
          <w:tcPr>
            <w:tcW w:w="2996" w:type="dxa"/>
          </w:tcPr>
          <w:p w14:paraId="6992BE00" w14:textId="7F6A50F6" w:rsidR="002E45B1" w:rsidRPr="00950E14" w:rsidRDefault="002E45B1" w:rsidP="002E45B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50E1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950E1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3D9002AE" w14:textId="1695D965" w:rsidR="002E45B1" w:rsidRPr="00BE6E1D" w:rsidRDefault="00E54E3A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803</w:t>
            </w:r>
            <w:r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41" w:type="dxa"/>
            <w:vAlign w:val="center"/>
          </w:tcPr>
          <w:p w14:paraId="58C3B0A4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65C5ED7" w14:textId="22314404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(4,778)</w:t>
            </w:r>
          </w:p>
        </w:tc>
        <w:tc>
          <w:tcPr>
            <w:tcW w:w="236" w:type="dxa"/>
            <w:vAlign w:val="center"/>
          </w:tcPr>
          <w:p w14:paraId="00AF4117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5E60C0CE" w14:textId="590FCAF5" w:rsidR="002E45B1" w:rsidRPr="00E457AA" w:rsidRDefault="000825CC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803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vAlign w:val="center"/>
          </w:tcPr>
          <w:p w14:paraId="40D19A8B" w14:textId="77777777" w:rsidR="002E45B1" w:rsidRPr="00E457AA" w:rsidRDefault="002E45B1" w:rsidP="00B2589F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29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4422A787" w14:textId="16145232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(4,778)</w:t>
            </w:r>
          </w:p>
        </w:tc>
      </w:tr>
      <w:tr w:rsidR="00B2589F" w:rsidRPr="00E457AA" w14:paraId="2DFB89A7" w14:textId="77777777" w:rsidTr="00B2589F">
        <w:trPr>
          <w:cantSplit/>
          <w:trHeight w:val="357"/>
        </w:trPr>
        <w:tc>
          <w:tcPr>
            <w:tcW w:w="2996" w:type="dxa"/>
          </w:tcPr>
          <w:p w14:paraId="60AB0FD2" w14:textId="7579D558" w:rsidR="002E45B1" w:rsidRPr="00DE0863" w:rsidRDefault="002E45B1" w:rsidP="002E45B1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E08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8AE606" w14:textId="77FAA159" w:rsidR="002E45B1" w:rsidRPr="00BE6E1D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314</w:t>
            </w:r>
            <w:r w:rsidR="00E54E3A" w:rsidRPr="00BE6E1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327</w:t>
            </w:r>
          </w:p>
        </w:tc>
        <w:tc>
          <w:tcPr>
            <w:tcW w:w="241" w:type="dxa"/>
            <w:vAlign w:val="center"/>
          </w:tcPr>
          <w:p w14:paraId="74A73BE2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EB146C9" w14:textId="04535ADB" w:rsidR="002E45B1" w:rsidRPr="00E457AA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E45B1" w:rsidRPr="00C61160">
              <w:rPr>
                <w:rFonts w:ascii="Browallia New" w:hAnsi="Browallia New" w:cs="Browallia New"/>
                <w:sz w:val="28"/>
                <w:szCs w:val="28"/>
              </w:rPr>
              <w:t>,150</w:t>
            </w:r>
          </w:p>
        </w:tc>
        <w:tc>
          <w:tcPr>
            <w:tcW w:w="236" w:type="dxa"/>
            <w:vAlign w:val="center"/>
          </w:tcPr>
          <w:p w14:paraId="01F56643" w14:textId="77777777" w:rsidR="002E45B1" w:rsidRPr="00E457AA" w:rsidRDefault="002E45B1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60D8A1" w14:textId="2CEB55C0" w:rsidR="002E45B1" w:rsidRPr="00E457AA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314</w:t>
            </w:r>
            <w:r w:rsidR="000825C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060</w:t>
            </w:r>
          </w:p>
        </w:tc>
        <w:tc>
          <w:tcPr>
            <w:tcW w:w="252" w:type="dxa"/>
            <w:vAlign w:val="center"/>
          </w:tcPr>
          <w:p w14:paraId="24636C7D" w14:textId="77777777" w:rsidR="002E45B1" w:rsidRPr="00E457AA" w:rsidRDefault="002E45B1" w:rsidP="00B2589F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129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545B348" w14:textId="4D2096C2" w:rsidR="002E45B1" w:rsidRPr="00C61160" w:rsidRDefault="006A66FD" w:rsidP="00B2589F">
            <w:pPr>
              <w:tabs>
                <w:tab w:val="clear" w:pos="4678"/>
                <w:tab w:val="left" w:pos="2129"/>
              </w:tabs>
              <w:ind w:left="-111" w:right="-1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2E45B1" w:rsidRPr="00C61160">
              <w:rPr>
                <w:rFonts w:ascii="Browallia New" w:hAnsi="Browallia New" w:cs="Browallia New"/>
                <w:sz w:val="28"/>
                <w:szCs w:val="28"/>
              </w:rPr>
              <w:t>,150</w:t>
            </w:r>
          </w:p>
        </w:tc>
      </w:tr>
    </w:tbl>
    <w:p w14:paraId="06702FF6" w14:textId="77777777" w:rsidR="00950E14" w:rsidRPr="00E457AA" w:rsidRDefault="00950E14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72AA6D3F" w14:textId="176B8E28" w:rsidR="00F91C67" w:rsidRPr="00E457AA" w:rsidRDefault="00D848C0" w:rsidP="0066264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D848C0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D848C0">
        <w:rPr>
          <w:rFonts w:ascii="Browallia New" w:hAnsi="Browallia New" w:cs="Browallia New" w:hint="cs"/>
          <w:sz w:val="28"/>
          <w:szCs w:val="28"/>
          <w:cs/>
        </w:rPr>
        <w:t xml:space="preserve">สามเดือนสิ้นสุดวันที่ </w:t>
      </w:r>
      <w:r w:rsidRPr="00D848C0">
        <w:rPr>
          <w:rFonts w:ascii="Browallia New" w:hAnsi="Browallia New" w:cs="Browallia New"/>
          <w:sz w:val="28"/>
          <w:szCs w:val="28"/>
        </w:rPr>
        <w:t xml:space="preserve">31 </w:t>
      </w:r>
      <w:r w:rsidRPr="00D848C0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D848C0">
        <w:rPr>
          <w:rFonts w:ascii="Browallia New" w:hAnsi="Browallia New" w:cs="Browallia New"/>
          <w:sz w:val="28"/>
          <w:szCs w:val="28"/>
        </w:rPr>
        <w:t>2567</w:t>
      </w:r>
      <w:r w:rsidRPr="00D848C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73DFA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="00F91C67" w:rsidRPr="00E457AA">
        <w:rPr>
          <w:rFonts w:ascii="Browallia New" w:hAnsi="Browallia New" w:cs="Browallia New"/>
          <w:sz w:val="28"/>
          <w:szCs w:val="28"/>
          <w:cs/>
        </w:rPr>
        <w:t>รายการเคลื่อนไหวของค่าเผื่อสินค้า</w:t>
      </w:r>
      <w:r w:rsidR="000F67F5" w:rsidRPr="00E457AA">
        <w:rPr>
          <w:rFonts w:ascii="Browallia New" w:hAnsi="Browallia New" w:cs="Browallia New"/>
          <w:sz w:val="28"/>
          <w:szCs w:val="28"/>
          <w:cs/>
        </w:rPr>
        <w:t>เสื่อมคุณภาพ</w:t>
      </w:r>
      <w:r w:rsidR="000E7CEE" w:rsidRPr="00E457AA">
        <w:rPr>
          <w:rFonts w:ascii="Browallia New" w:hAnsi="Browallia New" w:cs="Browallia New"/>
          <w:sz w:val="28"/>
          <w:szCs w:val="28"/>
          <w:cs/>
        </w:rPr>
        <w:t>และ</w:t>
      </w:r>
      <w:r w:rsidR="00817BB1" w:rsidRPr="00E457AA">
        <w:rPr>
          <w:rFonts w:ascii="Browallia New" w:hAnsi="Browallia New" w:cs="Browallia New"/>
          <w:sz w:val="28"/>
          <w:szCs w:val="28"/>
        </w:rPr>
        <w:br/>
      </w:r>
      <w:r w:rsidR="000E7CEE" w:rsidRPr="00E457AA">
        <w:rPr>
          <w:rFonts w:ascii="Browallia New" w:hAnsi="Browallia New" w:cs="Browallia New"/>
          <w:sz w:val="28"/>
          <w:szCs w:val="28"/>
          <w:cs/>
        </w:rPr>
        <w:t xml:space="preserve">การลดมูลค่าของสินค้า </w:t>
      </w:r>
      <w:r w:rsidR="00F91C67" w:rsidRPr="00E457AA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F2DFD0E" w14:textId="77777777" w:rsidR="00A30DA6" w:rsidRPr="00E457AA" w:rsidRDefault="00A30DA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4184"/>
        <w:gridCol w:w="2324"/>
        <w:gridCol w:w="236"/>
        <w:gridCol w:w="2283"/>
      </w:tblGrid>
      <w:tr w:rsidR="005B5E4D" w:rsidRPr="00E457AA" w14:paraId="2F524CA9" w14:textId="77777777" w:rsidTr="00496C7E">
        <w:tc>
          <w:tcPr>
            <w:tcW w:w="4184" w:type="dxa"/>
          </w:tcPr>
          <w:p w14:paraId="7251BC9A" w14:textId="77777777" w:rsidR="005B5E4D" w:rsidRPr="00E457AA" w:rsidRDefault="005B5E4D" w:rsidP="004F22F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</w:tcPr>
          <w:p w14:paraId="1597B172" w14:textId="77777777" w:rsidR="005B5E4D" w:rsidRPr="00E457AA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2DB07A" w14:textId="476555C1" w:rsidR="005B5E4D" w:rsidRPr="00E457AA" w:rsidRDefault="005B5E4D" w:rsidP="007946E3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83" w:type="dxa"/>
          </w:tcPr>
          <w:p w14:paraId="2ACA4669" w14:textId="4E6AF855" w:rsidR="005B5E4D" w:rsidRPr="00E457AA" w:rsidRDefault="005B5E4D" w:rsidP="005B5E4D">
            <w:pPr>
              <w:tabs>
                <w:tab w:val="clear" w:pos="454"/>
                <w:tab w:val="clear" w:pos="680"/>
                <w:tab w:val="clear" w:pos="4451"/>
                <w:tab w:val="left" w:pos="0"/>
              </w:tabs>
              <w:spacing w:line="240" w:lineRule="auto"/>
              <w:ind w:right="-67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B5E4D" w:rsidRPr="00E457AA" w14:paraId="09FB0951" w14:textId="77777777" w:rsidTr="00496C7E">
        <w:trPr>
          <w:trHeight w:val="351"/>
        </w:trPr>
        <w:tc>
          <w:tcPr>
            <w:tcW w:w="4184" w:type="dxa"/>
          </w:tcPr>
          <w:p w14:paraId="4917F77E" w14:textId="77777777" w:rsidR="005B5E4D" w:rsidRPr="00E457AA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1DC86F6F" w14:textId="28AB2BDB" w:rsidR="005B5E4D" w:rsidRPr="00E457AA" w:rsidRDefault="00F70D03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23DF781" w14:textId="1569FAD5" w:rsidR="005B5E4D" w:rsidRPr="00E457AA" w:rsidRDefault="005B5E4D" w:rsidP="005B5E4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83" w:type="dxa"/>
            <w:vAlign w:val="bottom"/>
          </w:tcPr>
          <w:p w14:paraId="377E792A" w14:textId="6B902ED6" w:rsidR="005B5E4D" w:rsidRPr="00E457AA" w:rsidRDefault="00D31120" w:rsidP="00D3112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5B5E4D" w:rsidRPr="00E457AA" w14:paraId="63C3BB9A" w14:textId="77777777" w:rsidTr="00496C7E">
        <w:trPr>
          <w:trHeight w:val="352"/>
        </w:trPr>
        <w:tc>
          <w:tcPr>
            <w:tcW w:w="4184" w:type="dxa"/>
          </w:tcPr>
          <w:p w14:paraId="590412BC" w14:textId="77777777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14:paraId="2950928E" w14:textId="77777777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F5A75" w14:textId="0D199407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283" w:type="dxa"/>
            <w:tcBorders>
              <w:top w:val="single" w:sz="4" w:space="0" w:color="auto"/>
            </w:tcBorders>
          </w:tcPr>
          <w:p w14:paraId="0C4F92E9" w14:textId="703998FF" w:rsidR="005B5E4D" w:rsidRPr="00E457AA" w:rsidRDefault="005B5E4D" w:rsidP="009B479C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D02F43" w:rsidRPr="00E457AA" w14:paraId="3CE6C6BA" w14:textId="77777777" w:rsidTr="00496C7E">
        <w:trPr>
          <w:trHeight w:val="113"/>
        </w:trPr>
        <w:tc>
          <w:tcPr>
            <w:tcW w:w="4184" w:type="dxa"/>
          </w:tcPr>
          <w:p w14:paraId="51EBEE80" w14:textId="2DF51B1D" w:rsidR="00D02F43" w:rsidRPr="00E457AA" w:rsidRDefault="00D02F43" w:rsidP="00D02F4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  <w:lang w:val="en-GB"/>
              </w:rPr>
              <w:t xml:space="preserve">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</w:t>
            </w:r>
            <w:r w:rsidR="001C2F31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324" w:type="dxa"/>
            <w:vAlign w:val="bottom"/>
          </w:tcPr>
          <w:p w14:paraId="41314F5E" w14:textId="7054A623" w:rsidR="00D02F43" w:rsidRPr="00E457AA" w:rsidRDefault="00DE3805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28,725</w:t>
            </w:r>
          </w:p>
        </w:tc>
        <w:tc>
          <w:tcPr>
            <w:tcW w:w="236" w:type="dxa"/>
          </w:tcPr>
          <w:p w14:paraId="4634331A" w14:textId="17D77F0A" w:rsidR="00D02F43" w:rsidRPr="00E457AA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20DD3C2F" w14:textId="16B43CB1" w:rsidR="00D02F43" w:rsidRPr="00E457AA" w:rsidRDefault="00DE3805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28,725</w:t>
            </w:r>
          </w:p>
        </w:tc>
      </w:tr>
      <w:tr w:rsidR="00D02F43" w:rsidRPr="00E457AA" w14:paraId="31051F8F" w14:textId="77777777" w:rsidTr="00496C7E">
        <w:trPr>
          <w:trHeight w:val="113"/>
        </w:trPr>
        <w:tc>
          <w:tcPr>
            <w:tcW w:w="4184" w:type="dxa"/>
          </w:tcPr>
          <w:p w14:paraId="7C62AF0C" w14:textId="3AED2948" w:rsidR="00D02F43" w:rsidRPr="00E457AA" w:rsidRDefault="00D02F43" w:rsidP="00D02F4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bottom"/>
          </w:tcPr>
          <w:p w14:paraId="5035287F" w14:textId="161EDE3C" w:rsidR="00D02F43" w:rsidRPr="00E457AA" w:rsidRDefault="00551C96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3,547</w:t>
            </w:r>
          </w:p>
        </w:tc>
        <w:tc>
          <w:tcPr>
            <w:tcW w:w="236" w:type="dxa"/>
          </w:tcPr>
          <w:p w14:paraId="5055D472" w14:textId="47A997E6" w:rsidR="00D02F43" w:rsidRPr="00E457AA" w:rsidRDefault="00D02F43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  <w:vAlign w:val="bottom"/>
          </w:tcPr>
          <w:p w14:paraId="20BB9526" w14:textId="5C5A9688" w:rsidR="00D02F43" w:rsidRPr="00E457AA" w:rsidRDefault="00551C96" w:rsidP="00D02F4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3,547</w:t>
            </w:r>
          </w:p>
        </w:tc>
      </w:tr>
      <w:tr w:rsidR="00D02F43" w:rsidRPr="00E457AA" w14:paraId="2E06B97C" w14:textId="77777777" w:rsidTr="00496C7E">
        <w:trPr>
          <w:trHeight w:val="230"/>
        </w:trPr>
        <w:tc>
          <w:tcPr>
            <w:tcW w:w="4184" w:type="dxa"/>
          </w:tcPr>
          <w:p w14:paraId="2C989189" w14:textId="5727BEFE" w:rsidR="00D02F43" w:rsidRPr="003C0B11" w:rsidRDefault="00D02F4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3C0B11" w:rsidRPr="003C0B11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="003C0B11" w:rsidRPr="003C0B11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="003C0B11" w:rsidRPr="003C0B11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="003C0B11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F0E70F7" w14:textId="3DDFB1D5" w:rsidR="00D02F43" w:rsidRPr="00E457AA" w:rsidRDefault="00551C96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32,272</w:t>
            </w:r>
          </w:p>
        </w:tc>
        <w:tc>
          <w:tcPr>
            <w:tcW w:w="236" w:type="dxa"/>
          </w:tcPr>
          <w:p w14:paraId="0D2132DD" w14:textId="19A4B708" w:rsidR="00D02F43" w:rsidRPr="00E457AA" w:rsidRDefault="00D02F43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A50F90D" w14:textId="369DB1CB" w:rsidR="00D02F43" w:rsidRPr="00E457AA" w:rsidRDefault="006A66FD" w:rsidP="00D0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32</w:t>
            </w:r>
            <w:r w:rsidR="0071110B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272</w:t>
            </w:r>
          </w:p>
        </w:tc>
      </w:tr>
    </w:tbl>
    <w:p w14:paraId="03A11E16" w14:textId="5DE60062" w:rsidR="00A36ADE" w:rsidRDefault="00A3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5CB2EA98" w14:textId="07AC9A1E" w:rsidR="00B56E22" w:rsidRPr="00E457AA" w:rsidRDefault="00B56E22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เงินลงทุนในบริษัทย่อย</w:t>
      </w:r>
    </w:p>
    <w:p w14:paraId="6AFCA601" w14:textId="77777777" w:rsidR="00EF5F26" w:rsidRPr="00E457AA" w:rsidRDefault="00EF5F26" w:rsidP="00731EC5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964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439"/>
        <w:gridCol w:w="977"/>
        <w:gridCol w:w="1008"/>
        <w:gridCol w:w="1035"/>
        <w:gridCol w:w="1036"/>
        <w:gridCol w:w="1036"/>
        <w:gridCol w:w="994"/>
      </w:tblGrid>
      <w:tr w:rsidR="00B56E22" w:rsidRPr="00E457AA" w14:paraId="3026F44E" w14:textId="77777777" w:rsidTr="00B2589F">
        <w:trPr>
          <w:trHeight w:val="313"/>
        </w:trPr>
        <w:tc>
          <w:tcPr>
            <w:tcW w:w="1439" w:type="dxa"/>
            <w:vAlign w:val="bottom"/>
          </w:tcPr>
          <w:p w14:paraId="6EA84514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486F0E25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677E8146" w14:textId="77777777" w:rsidR="00B56E22" w:rsidRPr="00E457AA" w:rsidRDefault="00B56E22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B32407B" w14:textId="77777777" w:rsidR="00B56E22" w:rsidRPr="00E457AA" w:rsidRDefault="00B56E22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01" w:type="dxa"/>
            <w:gridSpan w:val="4"/>
            <w:vAlign w:val="bottom"/>
          </w:tcPr>
          <w:p w14:paraId="51E097A8" w14:textId="61A37D60" w:rsidR="00B56E22" w:rsidRPr="00E457AA" w:rsidRDefault="009A3CCC" w:rsidP="00B2589F">
            <w:pPr>
              <w:tabs>
                <w:tab w:val="clear" w:pos="6322"/>
                <w:tab w:val="left" w:pos="870"/>
              </w:tabs>
              <w:ind w:left="-75" w:right="-6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E28E3" w:rsidRPr="00E457AA" w14:paraId="4E5931B5" w14:textId="77777777" w:rsidTr="00B2589F">
        <w:trPr>
          <w:trHeight w:val="313"/>
        </w:trPr>
        <w:tc>
          <w:tcPr>
            <w:tcW w:w="1439" w:type="dxa"/>
            <w:vAlign w:val="bottom"/>
          </w:tcPr>
          <w:p w14:paraId="46A1BACE" w14:textId="77777777" w:rsidR="005E28E3" w:rsidRPr="00E457AA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45884116" w14:textId="77777777" w:rsidR="005E28E3" w:rsidRPr="00E457AA" w:rsidRDefault="005E28E3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vAlign w:val="bottom"/>
          </w:tcPr>
          <w:p w14:paraId="1735B113" w14:textId="77777777" w:rsidR="005E28E3" w:rsidRPr="00E457AA" w:rsidRDefault="005E28E3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1D6F5B5" w14:textId="77777777" w:rsidR="005E28E3" w:rsidRPr="00E457AA" w:rsidRDefault="005E28E3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101" w:type="dxa"/>
            <w:gridSpan w:val="4"/>
            <w:vAlign w:val="bottom"/>
          </w:tcPr>
          <w:p w14:paraId="2E9CBF07" w14:textId="7CEA851A" w:rsidR="005E28E3" w:rsidRPr="00E457AA" w:rsidRDefault="003A7781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  <w:lang w:val="th-TH" w:eastAsia="en-US"/>
              </w:rPr>
              <w:t>งบการเงินเฉพาะบริษัท</w:t>
            </w:r>
          </w:p>
        </w:tc>
      </w:tr>
      <w:tr w:rsidR="00B56E22" w:rsidRPr="00E457AA" w14:paraId="3F7CDB62" w14:textId="77777777" w:rsidTr="00B2589F">
        <w:trPr>
          <w:trHeight w:val="351"/>
        </w:trPr>
        <w:tc>
          <w:tcPr>
            <w:tcW w:w="1439" w:type="dxa"/>
            <w:vAlign w:val="bottom"/>
          </w:tcPr>
          <w:p w14:paraId="02AB1AAD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792B1C23" w14:textId="77777777" w:rsidR="00B56E22" w:rsidRPr="00E457AA" w:rsidRDefault="00B56E22" w:rsidP="00A75B22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5E35AE4" w14:textId="77777777" w:rsidR="00B56E22" w:rsidRPr="00E457AA" w:rsidRDefault="00B56E22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71" w:type="dxa"/>
            <w:gridSpan w:val="2"/>
            <w:vAlign w:val="bottom"/>
          </w:tcPr>
          <w:p w14:paraId="7E227DB8" w14:textId="77777777" w:rsidR="00B56E22" w:rsidRPr="00E457AA" w:rsidRDefault="00B56E22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30" w:type="dxa"/>
            <w:gridSpan w:val="2"/>
            <w:vAlign w:val="bottom"/>
          </w:tcPr>
          <w:p w14:paraId="0C3DF216" w14:textId="77777777" w:rsidR="00B56E22" w:rsidRPr="00E457AA" w:rsidRDefault="00B56E22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ราคาทุน</w:t>
            </w:r>
          </w:p>
        </w:tc>
      </w:tr>
      <w:tr w:rsidR="00B2589F" w:rsidRPr="00E457AA" w14:paraId="5D796AF7" w14:textId="77777777" w:rsidTr="003D4419">
        <w:trPr>
          <w:trHeight w:val="486"/>
        </w:trPr>
        <w:tc>
          <w:tcPr>
            <w:tcW w:w="1439" w:type="dxa"/>
            <w:vAlign w:val="bottom"/>
          </w:tcPr>
          <w:p w14:paraId="33F90A94" w14:textId="77777777" w:rsidR="009F5AED" w:rsidRPr="00E457AA" w:rsidRDefault="009F5AED" w:rsidP="009F5AED">
            <w:pP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7417B0A5" w14:textId="77777777" w:rsidR="009F5AED" w:rsidRPr="00E457AA" w:rsidRDefault="009F5AED" w:rsidP="009F5AE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77" w:type="dxa"/>
          </w:tcPr>
          <w:p w14:paraId="4BE0A4D3" w14:textId="7823C853" w:rsidR="009F5AED" w:rsidRPr="00E457AA" w:rsidRDefault="009F5AED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5AED">
              <w:rPr>
                <w:rFonts w:ascii="Browallia New" w:hAnsi="Browallia New" w:cs="Browallia New"/>
                <w:sz w:val="24"/>
                <w:szCs w:val="24"/>
                <w:lang w:val="th-TH"/>
              </w:rPr>
              <w:t xml:space="preserve">31 </w:t>
            </w:r>
            <w:r w:rsidRPr="009F5AED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มีนาคม</w:t>
            </w:r>
            <w:r w:rsidRPr="009F5AED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008" w:type="dxa"/>
          </w:tcPr>
          <w:p w14:paraId="0420084D" w14:textId="046E6E96" w:rsidR="009F5AED" w:rsidRPr="00E457AA" w:rsidRDefault="009F5AED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51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14:paraId="5BEB16B0" w14:textId="173B9CC1" w:rsidR="009F5AED" w:rsidRPr="00E457AA" w:rsidRDefault="009F5AED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5AED">
              <w:rPr>
                <w:rFonts w:ascii="Browallia New" w:hAnsi="Browallia New" w:cs="Browallia New"/>
                <w:sz w:val="24"/>
                <w:szCs w:val="24"/>
                <w:lang w:val="th-TH"/>
              </w:rPr>
              <w:t xml:space="preserve">31 </w:t>
            </w:r>
            <w:r w:rsidRPr="009F5AED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มีนาคม</w:t>
            </w:r>
            <w:r w:rsidRPr="009F5AED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036" w:type="dxa"/>
            <w:vAlign w:val="bottom"/>
          </w:tcPr>
          <w:p w14:paraId="64D237ED" w14:textId="42BA1C77" w:rsidR="009F5AED" w:rsidRPr="00E457AA" w:rsidRDefault="009F5AED" w:rsidP="00B2589F">
            <w:pPr>
              <w:pBdr>
                <w:bottom w:val="single" w:sz="4" w:space="1" w:color="auto"/>
              </w:pBdr>
              <w:tabs>
                <w:tab w:val="clear" w:pos="6322"/>
                <w:tab w:val="left" w:pos="870"/>
              </w:tabs>
              <w:ind w:left="-75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036" w:type="dxa"/>
          </w:tcPr>
          <w:p w14:paraId="6FB85EB4" w14:textId="000157B0" w:rsidR="009F5AED" w:rsidRPr="00E457AA" w:rsidRDefault="009F5AED" w:rsidP="00B2589F">
            <w:pPr>
              <w:pBdr>
                <w:bottom w:val="single" w:sz="4" w:space="1" w:color="auto"/>
              </w:pBdr>
              <w:tabs>
                <w:tab w:val="clear" w:pos="907"/>
                <w:tab w:val="clear" w:pos="6322"/>
                <w:tab w:val="left" w:pos="870"/>
              </w:tabs>
              <w:ind w:left="-75" w:right="-3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F5AED">
              <w:rPr>
                <w:rFonts w:ascii="Browallia New" w:hAnsi="Browallia New" w:cs="Browallia New"/>
                <w:sz w:val="24"/>
                <w:szCs w:val="24"/>
                <w:lang w:val="th-TH"/>
              </w:rPr>
              <w:t xml:space="preserve">31 </w:t>
            </w:r>
            <w:r w:rsidRPr="009F5AED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มีนาคม</w:t>
            </w:r>
            <w:r w:rsidRPr="009F5AED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994" w:type="dxa"/>
            <w:vAlign w:val="bottom"/>
          </w:tcPr>
          <w:p w14:paraId="0F1616E8" w14:textId="39BABCB0" w:rsidR="009F5AED" w:rsidRPr="00E457AA" w:rsidRDefault="009F5AED" w:rsidP="00B2589F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6322"/>
                <w:tab w:val="left" w:pos="616"/>
                <w:tab w:val="left" w:pos="870"/>
              </w:tabs>
              <w:ind w:left="-75" w:right="-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457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</w:t>
            </w:r>
            <w:r w:rsidRPr="00E457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  <w:tr w:rsidR="00B2589F" w:rsidRPr="00E457AA" w14:paraId="4A36660D" w14:textId="77777777" w:rsidTr="003D4419">
        <w:trPr>
          <w:trHeight w:val="74"/>
        </w:trPr>
        <w:tc>
          <w:tcPr>
            <w:tcW w:w="1439" w:type="dxa"/>
            <w:vAlign w:val="bottom"/>
          </w:tcPr>
          <w:p w14:paraId="598BF7EF" w14:textId="77777777" w:rsidR="0013204C" w:rsidRPr="00E457AA" w:rsidRDefault="0013204C" w:rsidP="0013204C">
            <w:pPr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69B37492" w14:textId="77777777" w:rsidR="0013204C" w:rsidRPr="00E457AA" w:rsidRDefault="0013204C" w:rsidP="0013204C">
            <w:pPr>
              <w:ind w:left="-18"/>
              <w:jc w:val="center"/>
              <w:rPr>
                <w:rFonts w:ascii="Browallia New" w:eastAsia="Angsan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77" w:type="dxa"/>
          </w:tcPr>
          <w:p w14:paraId="248C02B2" w14:textId="77777777" w:rsidR="0013204C" w:rsidRPr="00E457AA" w:rsidRDefault="0013204C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vAlign w:val="bottom"/>
          </w:tcPr>
          <w:p w14:paraId="2A503198" w14:textId="77777777" w:rsidR="0013204C" w:rsidRPr="00E457AA" w:rsidRDefault="0013204C" w:rsidP="00B2589F">
            <w:pPr>
              <w:tabs>
                <w:tab w:val="clear" w:pos="6322"/>
                <w:tab w:val="left" w:pos="870"/>
              </w:tabs>
              <w:ind w:left="110" w:hanging="12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5" w:type="dxa"/>
          </w:tcPr>
          <w:p w14:paraId="618B6045" w14:textId="77777777" w:rsidR="0013204C" w:rsidRPr="00E457AA" w:rsidRDefault="0013204C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6" w:type="dxa"/>
            <w:vAlign w:val="bottom"/>
          </w:tcPr>
          <w:p w14:paraId="3AF91EEB" w14:textId="77777777" w:rsidR="0013204C" w:rsidRPr="00E457AA" w:rsidRDefault="0013204C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36" w:type="dxa"/>
          </w:tcPr>
          <w:p w14:paraId="0223EDC6" w14:textId="77777777" w:rsidR="0013204C" w:rsidRPr="00E457AA" w:rsidRDefault="0013204C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4" w:type="dxa"/>
            <w:vAlign w:val="bottom"/>
          </w:tcPr>
          <w:p w14:paraId="37657496" w14:textId="77777777" w:rsidR="0013204C" w:rsidRPr="00E457AA" w:rsidRDefault="0013204C" w:rsidP="00B2589F">
            <w:pPr>
              <w:tabs>
                <w:tab w:val="clear" w:pos="6322"/>
                <w:tab w:val="left" w:pos="870"/>
              </w:tabs>
              <w:ind w:left="-18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2589F" w:rsidRPr="00E457AA" w14:paraId="578AFFF1" w14:textId="77777777" w:rsidTr="003D4419">
        <w:trPr>
          <w:trHeight w:val="329"/>
        </w:trPr>
        <w:tc>
          <w:tcPr>
            <w:tcW w:w="1439" w:type="dxa"/>
          </w:tcPr>
          <w:p w14:paraId="5A50E62B" w14:textId="4FE8EA99" w:rsidR="0013204C" w:rsidRPr="009B346B" w:rsidRDefault="0013204C" w:rsidP="009B346B">
            <w:pPr>
              <w:ind w:left="75" w:right="-61" w:hanging="7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9B346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 xml:space="preserve">บริษัท </w:t>
            </w:r>
            <w:r w:rsidR="0063151C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เอสเอ็ม</w:t>
            </w:r>
            <w:r w:rsidR="009B346B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ด</w:t>
            </w:r>
            <w:r w:rsidR="00C91ACF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ี</w:t>
            </w:r>
            <w:r w:rsidR="0063151C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เอก</w:t>
            </w:r>
            <w:proofErr w:type="spellStart"/>
            <w:r w:rsidR="0063151C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ซ์</w:t>
            </w:r>
            <w:proofErr w:type="spellEnd"/>
            <w:r w:rsidR="0063151C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Pr="009B346B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  <w:p w14:paraId="36A93DD3" w14:textId="77777777" w:rsidR="00C91ACF" w:rsidRDefault="00C91ACF" w:rsidP="009B346B">
            <w:pPr>
              <w:ind w:right="-61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0C6082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DD274E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เดิมชื่อ </w:t>
            </w:r>
            <w:r w:rsidR="00DD274E" w:rsidRPr="009B34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“</w:t>
            </w:r>
            <w:r w:rsidR="005F48D3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บริษัท </w:t>
            </w: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160977C6" w14:textId="0FE150D0" w:rsidR="0013204C" w:rsidRPr="00E457AA" w:rsidRDefault="00C91ACF" w:rsidP="009B346B">
            <w:pPr>
              <w:ind w:right="-6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221E1A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เสิร์ฟเฮ</w:t>
            </w:r>
            <w:proofErr w:type="spellStart"/>
            <w:r w:rsidR="00221E1A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ล</w:t>
            </w:r>
            <w:r w:rsidR="000C6082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ธ์</w:t>
            </w:r>
            <w:proofErr w:type="spellEnd"/>
            <w:r w:rsidR="000C6082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จำกัด</w:t>
            </w:r>
            <w:r w:rsidR="00DD274E" w:rsidRPr="009B346B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”</w:t>
            </w:r>
            <w:r w:rsidR="000C6082" w:rsidRPr="009B346B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39" w:type="dxa"/>
          </w:tcPr>
          <w:p w14:paraId="0444ABF1" w14:textId="589E359D" w:rsidR="0013204C" w:rsidRPr="00E457AA" w:rsidRDefault="0013204C" w:rsidP="00CA509E">
            <w:pPr>
              <w:ind w:left="75" w:right="-61" w:hanging="75"/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</w:pP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ให้เช่</w:t>
            </w:r>
            <w:r w:rsidR="006F0F76"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BZ"/>
              </w:rPr>
              <w:t>า</w:t>
            </w:r>
            <w:r w:rsidR="006F0F76" w:rsidRPr="00E457AA">
              <w:rPr>
                <w:rFonts w:ascii="Browallia New" w:eastAsia="Angsana New" w:hAnsi="Browallia New" w:cs="Browallia New"/>
                <w:sz w:val="24"/>
                <w:szCs w:val="24"/>
                <w:lang w:val="en-BZ"/>
              </w:rPr>
              <w:t xml:space="preserve"> </w:t>
            </w:r>
            <w:r w:rsidR="006F0F76"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BZ"/>
              </w:rPr>
              <w:t>และ</w:t>
            </w:r>
            <w:r w:rsidRPr="00E457AA">
              <w:rPr>
                <w:rFonts w:ascii="Browallia New" w:eastAsia="Angsana New" w:hAnsi="Browallia New" w:cs="Browallia New"/>
                <w:sz w:val="24"/>
                <w:szCs w:val="24"/>
                <w:cs/>
                <w:lang w:val="en-GB"/>
              </w:rPr>
              <w:t>เช่าซื้อเครื่องมือแพทย์</w:t>
            </w:r>
            <w:r w:rsidR="00B5195E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และให้บริการ</w:t>
            </w:r>
            <w:r w:rsidR="008F59AF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B5195E">
              <w:rPr>
                <w:rFonts w:ascii="Browallia New" w:eastAsia="Angsana New" w:hAnsi="Browallia New" w:cs="Browallia New" w:hint="cs"/>
                <w:sz w:val="24"/>
                <w:szCs w:val="24"/>
                <w:cs/>
                <w:lang w:val="en-GB"/>
              </w:rPr>
              <w:t>ดูแลสุขภาพ</w:t>
            </w:r>
          </w:p>
        </w:tc>
        <w:tc>
          <w:tcPr>
            <w:tcW w:w="977" w:type="dxa"/>
            <w:vAlign w:val="bottom"/>
          </w:tcPr>
          <w:p w14:paraId="5984FB31" w14:textId="27F95485" w:rsidR="0013204C" w:rsidRPr="00E457AA" w:rsidRDefault="006A66FD" w:rsidP="00B2589F">
            <w:pPr>
              <w:tabs>
                <w:tab w:val="clear" w:pos="227"/>
                <w:tab w:val="clear" w:pos="3515"/>
                <w:tab w:val="clear" w:pos="6322"/>
                <w:tab w:val="left" w:pos="870"/>
                <w:tab w:val="left" w:pos="3132"/>
              </w:tabs>
              <w:spacing w:line="276" w:lineRule="auto"/>
              <w:ind w:left="72" w:right="-12" w:hanging="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66FD">
              <w:rPr>
                <w:rFonts w:ascii="Browallia New" w:hAnsi="Browallia New" w:cs="Browallia New" w:hint="cs"/>
                <w:sz w:val="24"/>
                <w:szCs w:val="24"/>
              </w:rPr>
              <w:t>100</w:t>
            </w:r>
          </w:p>
        </w:tc>
        <w:tc>
          <w:tcPr>
            <w:tcW w:w="1008" w:type="dxa"/>
            <w:vAlign w:val="bottom"/>
          </w:tcPr>
          <w:p w14:paraId="5DA55AF2" w14:textId="5EC397EF" w:rsidR="0013204C" w:rsidRPr="00E457AA" w:rsidRDefault="009F5AED" w:rsidP="00B2589F">
            <w:pPr>
              <w:tabs>
                <w:tab w:val="clear" w:pos="227"/>
                <w:tab w:val="clear" w:pos="680"/>
                <w:tab w:val="clear" w:pos="907"/>
                <w:tab w:val="clear" w:pos="3515"/>
                <w:tab w:val="clear" w:pos="6322"/>
                <w:tab w:val="left" w:pos="630"/>
                <w:tab w:val="left" w:pos="870"/>
                <w:tab w:val="left" w:pos="3132"/>
              </w:tabs>
              <w:spacing w:line="276" w:lineRule="auto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035" w:type="dxa"/>
            <w:vAlign w:val="bottom"/>
          </w:tcPr>
          <w:p w14:paraId="2B9ECF15" w14:textId="3905DEBB" w:rsidR="0013204C" w:rsidRPr="00E457AA" w:rsidRDefault="006A66FD" w:rsidP="00B2589F">
            <w:pPr>
              <w:pBdr>
                <w:bottom w:val="single" w:sz="12" w:space="1" w:color="auto"/>
              </w:pBdr>
              <w:tabs>
                <w:tab w:val="clear" w:pos="680"/>
                <w:tab w:val="clear" w:pos="6322"/>
                <w:tab w:val="left" w:pos="870"/>
              </w:tabs>
              <w:ind w:left="-43" w:right="-25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66FD">
              <w:rPr>
                <w:rFonts w:ascii="Browallia New" w:hAnsi="Browallia New" w:cs="Browallia New" w:hint="cs"/>
                <w:sz w:val="24"/>
                <w:szCs w:val="24"/>
              </w:rPr>
              <w:t>15</w:t>
            </w:r>
            <w:r w:rsidR="0063151C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1036" w:type="dxa"/>
            <w:vAlign w:val="bottom"/>
          </w:tcPr>
          <w:p w14:paraId="067B11F4" w14:textId="0D6D23C8" w:rsidR="0013204C" w:rsidRPr="00E457AA" w:rsidRDefault="009F5AED" w:rsidP="00B2589F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  <w:tab w:val="clear" w:pos="6322"/>
                <w:tab w:val="left" w:pos="870"/>
              </w:tabs>
              <w:ind w:left="-50" w:right="-27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15,000</w:t>
            </w:r>
            <w:r w:rsidR="0013204C" w:rsidRPr="00E457AA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036" w:type="dxa"/>
            <w:vAlign w:val="bottom"/>
          </w:tcPr>
          <w:p w14:paraId="3A6C6F65" w14:textId="42C1FB17" w:rsidR="0013204C" w:rsidRPr="00E457AA" w:rsidRDefault="006A66FD" w:rsidP="00B2589F">
            <w:pPr>
              <w:pBdr>
                <w:bottom w:val="single" w:sz="12" w:space="1" w:color="auto"/>
              </w:pBdr>
              <w:tabs>
                <w:tab w:val="clear" w:pos="907"/>
                <w:tab w:val="clear" w:pos="6322"/>
                <w:tab w:val="left" w:pos="870"/>
              </w:tabs>
              <w:ind w:left="-47" w:right="-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A66FD">
              <w:rPr>
                <w:rFonts w:ascii="Browallia New" w:hAnsi="Browallia New" w:cs="Browallia New" w:hint="cs"/>
                <w:sz w:val="24"/>
                <w:szCs w:val="24"/>
              </w:rPr>
              <w:t>15</w:t>
            </w:r>
            <w:r w:rsidR="00FE0FC5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4"/>
                <w:szCs w:val="24"/>
              </w:rPr>
              <w:t>000</w:t>
            </w:r>
          </w:p>
        </w:tc>
        <w:tc>
          <w:tcPr>
            <w:tcW w:w="994" w:type="dxa"/>
            <w:vAlign w:val="bottom"/>
          </w:tcPr>
          <w:p w14:paraId="6CFA408B" w14:textId="3B32121E" w:rsidR="0013204C" w:rsidRPr="00E457AA" w:rsidRDefault="009F5AED" w:rsidP="00B2589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ind w:left="-35" w:right="-42" w:firstLine="3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</w:tr>
    </w:tbl>
    <w:p w14:paraId="42904D21" w14:textId="77777777" w:rsidR="005E3199" w:rsidRPr="00E457AA" w:rsidRDefault="005E3199" w:rsidP="00E2787A">
      <w:pPr>
        <w:tabs>
          <w:tab w:val="clear" w:pos="454"/>
          <w:tab w:val="left" w:pos="81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4B14B15B" w14:textId="54B2B2FB" w:rsidR="002A249E" w:rsidRDefault="002A249E" w:rsidP="002A249E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1381956D" w14:textId="2FCAC668" w:rsidR="00C007FB" w:rsidRPr="00C007FB" w:rsidRDefault="00C007FB" w:rsidP="00C007FB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007FB">
        <w:rPr>
          <w:rFonts w:ascii="Browallia New" w:hAnsi="Browallia New" w:cs="Browallia New"/>
          <w:sz w:val="28"/>
          <w:szCs w:val="28"/>
          <w:cs/>
        </w:rPr>
        <w:lastRenderedPageBreak/>
        <w:t>ในการประชุม</w:t>
      </w:r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คณะกรรมการบริษัท ครั้งที่ </w:t>
      </w:r>
      <w:r w:rsidRPr="00C007FB">
        <w:rPr>
          <w:rFonts w:ascii="Browallia New" w:hAnsi="Browallia New" w:cs="Browallia New"/>
          <w:sz w:val="28"/>
          <w:szCs w:val="28"/>
        </w:rPr>
        <w:t xml:space="preserve">1/2567 </w:t>
      </w:r>
      <w:r w:rsidRPr="00C007FB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C007FB">
        <w:rPr>
          <w:rFonts w:ascii="Browallia New" w:hAnsi="Browallia New" w:cs="Browallia New"/>
          <w:sz w:val="28"/>
          <w:szCs w:val="28"/>
        </w:rPr>
        <w:t xml:space="preserve">14 </w:t>
      </w:r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</w:t>
      </w:r>
      <w:r w:rsidRPr="00C007FB">
        <w:rPr>
          <w:rFonts w:ascii="Browallia New" w:hAnsi="Browallia New" w:cs="Browallia New"/>
          <w:sz w:val="28"/>
          <w:szCs w:val="28"/>
        </w:rPr>
        <w:t>2567</w:t>
      </w:r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 ที่ประชุมมีมติอนุมัติให้เปลี่ยน</w:t>
      </w:r>
      <w:r w:rsidR="001E5D7F">
        <w:rPr>
          <w:rFonts w:ascii="Browallia New" w:hAnsi="Browallia New" w:cs="Browallia New" w:hint="cs"/>
          <w:sz w:val="28"/>
          <w:szCs w:val="28"/>
          <w:cs/>
        </w:rPr>
        <w:t>ชื่อ</w:t>
      </w:r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ของบริษัทย่อยจาก </w:t>
      </w:r>
      <w:r w:rsidRPr="00C007FB">
        <w:rPr>
          <w:rFonts w:ascii="Browallia New" w:hAnsi="Browallia New" w:cs="Browallia New"/>
          <w:sz w:val="28"/>
          <w:szCs w:val="28"/>
        </w:rPr>
        <w:t>“</w:t>
      </w:r>
      <w:r w:rsidRPr="00C007FB">
        <w:rPr>
          <w:rFonts w:ascii="Browallia New" w:hAnsi="Browallia New" w:cs="Browallia New" w:hint="cs"/>
          <w:sz w:val="28"/>
          <w:szCs w:val="28"/>
          <w:cs/>
        </w:rPr>
        <w:t>บริษัท เสิร์ฟเฮ</w:t>
      </w:r>
      <w:proofErr w:type="spellStart"/>
      <w:r w:rsidRPr="00C007FB">
        <w:rPr>
          <w:rFonts w:ascii="Browallia New" w:hAnsi="Browallia New" w:cs="Browallia New" w:hint="cs"/>
          <w:sz w:val="28"/>
          <w:szCs w:val="28"/>
          <w:cs/>
        </w:rPr>
        <w:t>ลธ์</w:t>
      </w:r>
      <w:proofErr w:type="spellEnd"/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 จำกัด</w:t>
      </w:r>
      <w:r w:rsidRPr="00C007FB">
        <w:rPr>
          <w:rFonts w:ascii="Browallia New" w:hAnsi="Browallia New" w:cs="Browallia New"/>
          <w:sz w:val="28"/>
          <w:szCs w:val="28"/>
        </w:rPr>
        <w:t>”</w:t>
      </w:r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 เป็น </w:t>
      </w:r>
      <w:r w:rsidRPr="00C007FB">
        <w:rPr>
          <w:rFonts w:ascii="Browallia New" w:hAnsi="Browallia New" w:cs="Browallia New"/>
          <w:sz w:val="28"/>
          <w:szCs w:val="28"/>
        </w:rPr>
        <w:t>“</w:t>
      </w:r>
      <w:r w:rsidRPr="00C007FB">
        <w:rPr>
          <w:rFonts w:ascii="Browallia New" w:hAnsi="Browallia New" w:cs="Browallia New" w:hint="cs"/>
          <w:sz w:val="28"/>
          <w:szCs w:val="28"/>
          <w:cs/>
        </w:rPr>
        <w:t>บริษัท เอสเอ็มดีเอก</w:t>
      </w:r>
      <w:proofErr w:type="spellStart"/>
      <w:r w:rsidRPr="00C007FB">
        <w:rPr>
          <w:rFonts w:ascii="Browallia New" w:hAnsi="Browallia New" w:cs="Browallia New" w:hint="cs"/>
          <w:sz w:val="28"/>
          <w:szCs w:val="28"/>
          <w:cs/>
        </w:rPr>
        <w:t>ซ์</w:t>
      </w:r>
      <w:proofErr w:type="spellEnd"/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 จำกัด</w:t>
      </w:r>
      <w:r w:rsidRPr="00C007FB">
        <w:rPr>
          <w:rFonts w:ascii="Browallia New" w:hAnsi="Browallia New" w:cs="Browallia New"/>
          <w:sz w:val="28"/>
          <w:szCs w:val="28"/>
        </w:rPr>
        <w:t xml:space="preserve">” </w:t>
      </w:r>
      <w:r w:rsidRPr="00C007FB">
        <w:rPr>
          <w:rFonts w:ascii="Browallia New" w:hAnsi="Browallia New" w:cs="Browallia New" w:hint="cs"/>
          <w:sz w:val="28"/>
          <w:szCs w:val="28"/>
          <w:cs/>
        </w:rPr>
        <w:t>ทั้งนี้บริษัท</w:t>
      </w:r>
      <w:r w:rsidR="005217C9">
        <w:rPr>
          <w:rFonts w:ascii="Browallia New" w:hAnsi="Browallia New" w:cs="Browallia New" w:hint="cs"/>
          <w:sz w:val="28"/>
          <w:szCs w:val="28"/>
          <w:cs/>
        </w:rPr>
        <w:t>ย่อย</w:t>
      </w:r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ได้จดทะเบียนเปลี่ยนชื่อบริษัทกับกระทรวงพาณิชย์เมื่อวันที่ </w:t>
      </w:r>
      <w:r w:rsidRPr="00C007FB">
        <w:rPr>
          <w:rFonts w:ascii="Browallia New" w:hAnsi="Browallia New" w:cs="Browallia New"/>
          <w:sz w:val="28"/>
          <w:szCs w:val="28"/>
        </w:rPr>
        <w:t xml:space="preserve">28 </w:t>
      </w:r>
      <w:r w:rsidRPr="00C007FB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C007FB">
        <w:rPr>
          <w:rFonts w:ascii="Browallia New" w:hAnsi="Browallia New" w:cs="Browallia New"/>
          <w:sz w:val="28"/>
          <w:szCs w:val="28"/>
        </w:rPr>
        <w:t xml:space="preserve">2567 </w:t>
      </w:r>
    </w:p>
    <w:p w14:paraId="127222B6" w14:textId="77777777" w:rsidR="002A249E" w:rsidRDefault="002A249E" w:rsidP="00B76F97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45AA85" w14:textId="1B07B9DD" w:rsidR="00FD713F" w:rsidRPr="002A249E" w:rsidRDefault="00FD713F" w:rsidP="002A249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112D72D" w14:textId="327372CC" w:rsidR="00E22563" w:rsidRPr="00E457AA" w:rsidRDefault="00E22563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8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4451"/>
        <w:gridCol w:w="2267"/>
        <w:gridCol w:w="2310"/>
      </w:tblGrid>
      <w:tr w:rsidR="00333ECA" w:rsidRPr="00E457AA" w14:paraId="7B862025" w14:textId="77777777" w:rsidTr="003D4419">
        <w:tc>
          <w:tcPr>
            <w:tcW w:w="4451" w:type="dxa"/>
          </w:tcPr>
          <w:p w14:paraId="52797382" w14:textId="77777777" w:rsidR="00333ECA" w:rsidRPr="00E457AA" w:rsidRDefault="00333ECA" w:rsidP="00333EC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7" w:type="dxa"/>
          </w:tcPr>
          <w:p w14:paraId="3EA7CE46" w14:textId="37CE8F84" w:rsidR="00333ECA" w:rsidRPr="00E457AA" w:rsidRDefault="00333ECA" w:rsidP="00333ECA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310" w:type="dxa"/>
          </w:tcPr>
          <w:p w14:paraId="185121B0" w14:textId="46F559AC" w:rsidR="00333ECA" w:rsidRPr="00E457AA" w:rsidRDefault="00333ECA" w:rsidP="00884CC8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  <w:tab w:val="left" w:pos="216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  (หน่วย : พันบาท)</w:t>
            </w:r>
          </w:p>
        </w:tc>
      </w:tr>
      <w:tr w:rsidR="00333ECA" w:rsidRPr="00E457AA" w14:paraId="1F586309" w14:textId="77777777" w:rsidTr="003D4419">
        <w:trPr>
          <w:trHeight w:val="283"/>
        </w:trPr>
        <w:tc>
          <w:tcPr>
            <w:tcW w:w="4451" w:type="dxa"/>
          </w:tcPr>
          <w:p w14:paraId="0B9306BB" w14:textId="77777777" w:rsidR="00333ECA" w:rsidRPr="00E457AA" w:rsidRDefault="00333ECA" w:rsidP="00333ECA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67" w:type="dxa"/>
          </w:tcPr>
          <w:p w14:paraId="4B736733" w14:textId="0303E15F" w:rsidR="00333ECA" w:rsidRPr="00E457AA" w:rsidRDefault="00ED5576" w:rsidP="00ED5576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2275E17E" w14:textId="2B86E57A" w:rsidR="00333ECA" w:rsidRPr="00E457AA" w:rsidRDefault="00333ECA" w:rsidP="00ED5576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-60" w:right="-84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3871AF" w:rsidRPr="00E457AA" w14:paraId="79A7C5D7" w14:textId="77777777" w:rsidTr="003D4419">
        <w:trPr>
          <w:trHeight w:val="344"/>
        </w:trPr>
        <w:tc>
          <w:tcPr>
            <w:tcW w:w="4451" w:type="dxa"/>
          </w:tcPr>
          <w:p w14:paraId="63436B73" w14:textId="77777777" w:rsidR="003871AF" w:rsidRPr="00E457AA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267" w:type="dxa"/>
          </w:tcPr>
          <w:p w14:paraId="27ABF675" w14:textId="0E30B91D" w:rsidR="003871AF" w:rsidRPr="00E457AA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10" w:type="dxa"/>
          </w:tcPr>
          <w:p w14:paraId="2C7E058D" w14:textId="607C9D50" w:rsidR="003871AF" w:rsidRPr="00E457AA" w:rsidRDefault="003871AF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D5576" w:rsidRPr="00E457AA" w14:paraId="20AF0446" w14:textId="77777777" w:rsidTr="003D4419">
        <w:trPr>
          <w:trHeight w:val="113"/>
        </w:trPr>
        <w:tc>
          <w:tcPr>
            <w:tcW w:w="4451" w:type="dxa"/>
          </w:tcPr>
          <w:p w14:paraId="1CDC15F5" w14:textId="7C2B854F" w:rsidR="00ED5576" w:rsidRPr="00E457AA" w:rsidRDefault="00ED5576" w:rsidP="00ED5576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</w:t>
            </w:r>
            <w:r w:rsidR="0045512F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267" w:type="dxa"/>
            <w:vAlign w:val="bottom"/>
          </w:tcPr>
          <w:p w14:paraId="0E39455C" w14:textId="485396BE" w:rsidR="00ED5576" w:rsidRPr="00E457AA" w:rsidRDefault="003E3B62" w:rsidP="00ED55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5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3B62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9</w:t>
            </w:r>
            <w:r w:rsidRPr="003E3B62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6D5FC5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2310" w:type="dxa"/>
            <w:vAlign w:val="bottom"/>
          </w:tcPr>
          <w:p w14:paraId="424308A2" w14:textId="6A123E5A" w:rsidR="00ED5576" w:rsidRPr="00E457AA" w:rsidRDefault="00FE0FC5" w:rsidP="00ED557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69,478</w:t>
            </w:r>
          </w:p>
        </w:tc>
      </w:tr>
      <w:tr w:rsidR="00ED5576" w:rsidRPr="00E457AA" w14:paraId="4CC5C890" w14:textId="77777777" w:rsidTr="003D4419">
        <w:trPr>
          <w:trHeight w:val="113"/>
        </w:trPr>
        <w:tc>
          <w:tcPr>
            <w:tcW w:w="4451" w:type="dxa"/>
          </w:tcPr>
          <w:p w14:paraId="3B4DBB2C" w14:textId="26D9DABC" w:rsidR="00ED5576" w:rsidRPr="00E457AA" w:rsidRDefault="00ED5576" w:rsidP="00ED5576">
            <w:pPr>
              <w:pStyle w:val="a7"/>
              <w:widowControl/>
              <w:ind w:right="0"/>
              <w:rPr>
                <w:rFonts w:ascii="Browallia New" w:hAnsi="Browallia New" w:cs="Browallia New"/>
                <w:u w:val="single"/>
                <w:cs/>
              </w:rPr>
            </w:pPr>
            <w:r w:rsidRPr="00E457AA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457AA">
              <w:rPr>
                <w:rFonts w:ascii="Browallia New" w:hAnsi="Browallia New" w:cs="Browallia New"/>
                <w:cs/>
              </w:rPr>
              <w:t xml:space="preserve"> ค่าเสื่อมราคาสำหรับงวด</w:t>
            </w:r>
          </w:p>
        </w:tc>
        <w:tc>
          <w:tcPr>
            <w:tcW w:w="2267" w:type="dxa"/>
            <w:vAlign w:val="bottom"/>
          </w:tcPr>
          <w:p w14:paraId="5B96ADD9" w14:textId="5A489D71" w:rsidR="00ED5576" w:rsidRPr="00E457AA" w:rsidRDefault="006D5FC5" w:rsidP="0026501F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(112)</w:t>
            </w:r>
          </w:p>
        </w:tc>
        <w:tc>
          <w:tcPr>
            <w:tcW w:w="2310" w:type="dxa"/>
            <w:vAlign w:val="bottom"/>
          </w:tcPr>
          <w:p w14:paraId="30126552" w14:textId="65BD55FF" w:rsidR="00ED5576" w:rsidRPr="00E457AA" w:rsidRDefault="006D5FC5" w:rsidP="0026501F">
            <w:pPr>
              <w:pBdr>
                <w:bottom w:val="single" w:sz="4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(112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ED5576" w:rsidRPr="00E457AA" w14:paraId="1DDCBA1A" w14:textId="77777777" w:rsidTr="003D4419">
        <w:trPr>
          <w:trHeight w:val="230"/>
        </w:trPr>
        <w:tc>
          <w:tcPr>
            <w:tcW w:w="4451" w:type="dxa"/>
          </w:tcPr>
          <w:p w14:paraId="5AAC2AFB" w14:textId="5C1E88EC" w:rsidR="00ED5576" w:rsidRPr="0045512F" w:rsidRDefault="00ED5576" w:rsidP="00E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45512F" w:rsidRPr="0045512F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="0045512F" w:rsidRPr="0045512F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มีนาคม</w:t>
            </w:r>
            <w:r w:rsidR="0045512F" w:rsidRPr="0045512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="0045512F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267" w:type="dxa"/>
            <w:vAlign w:val="bottom"/>
          </w:tcPr>
          <w:p w14:paraId="18E8FC95" w14:textId="5C81735D" w:rsidR="00ED5576" w:rsidRPr="00E457AA" w:rsidRDefault="006D5FC5" w:rsidP="0026501F">
            <w:pPr>
              <w:pBdr>
                <w:bottom w:val="single" w:sz="12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69,366</w:t>
            </w:r>
          </w:p>
        </w:tc>
        <w:tc>
          <w:tcPr>
            <w:tcW w:w="2310" w:type="dxa"/>
            <w:vAlign w:val="bottom"/>
          </w:tcPr>
          <w:p w14:paraId="19F9C3E4" w14:textId="3C67C027" w:rsidR="00ED5576" w:rsidRPr="00E457AA" w:rsidRDefault="00FE0FC5" w:rsidP="0026501F">
            <w:pPr>
              <w:pBdr>
                <w:bottom w:val="single" w:sz="12" w:space="1" w:color="auto"/>
              </w:pBdr>
              <w:tabs>
                <w:tab w:val="clear" w:pos="454"/>
                <w:tab w:val="left" w:pos="810"/>
              </w:tabs>
              <w:ind w:lef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69,366</w:t>
            </w:r>
          </w:p>
        </w:tc>
      </w:tr>
    </w:tbl>
    <w:p w14:paraId="686CEA91" w14:textId="77777777" w:rsidR="00797CC6" w:rsidRPr="00E457AA" w:rsidRDefault="00797CC6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63556A99" w14:textId="1EAAFA3C" w:rsidR="00ED5576" w:rsidRPr="00E457AA" w:rsidRDefault="00E22563" w:rsidP="00731EC5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</w:t>
      </w:r>
      <w:r w:rsidR="00F70122" w:rsidRPr="00E457AA">
        <w:rPr>
          <w:rFonts w:ascii="Browallia New" w:hAnsi="Browallia New" w:cs="Browallia New"/>
          <w:sz w:val="28"/>
          <w:szCs w:val="28"/>
          <w:cs/>
        </w:rPr>
        <w:t>เป็น</w:t>
      </w:r>
      <w:r w:rsidR="000812F6" w:rsidRPr="00E457AA">
        <w:rPr>
          <w:rFonts w:ascii="Browallia New" w:hAnsi="Browallia New" w:cs="Browallia New"/>
          <w:sz w:val="28"/>
          <w:szCs w:val="28"/>
          <w:cs/>
        </w:rPr>
        <w:t>ที่ดินและ</w:t>
      </w:r>
      <w:r w:rsidR="00D14868" w:rsidRPr="00E457AA">
        <w:rPr>
          <w:rFonts w:ascii="Browallia New" w:hAnsi="Browallia New" w:cs="Browallia New"/>
          <w:sz w:val="28"/>
          <w:szCs w:val="28"/>
          <w:cs/>
        </w:rPr>
        <w:t>อาคาร</w:t>
      </w:r>
      <w:r w:rsidR="000812F6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ซึ่งแสดงในงบการเงินด้วย</w:t>
      </w:r>
      <w:r w:rsidR="00BF3226" w:rsidRPr="00E457AA">
        <w:rPr>
          <w:rFonts w:ascii="Browallia New" w:hAnsi="Browallia New" w:cs="Browallia New"/>
          <w:sz w:val="28"/>
          <w:szCs w:val="28"/>
          <w:cs/>
        </w:rPr>
        <w:t>วิธี</w:t>
      </w:r>
      <w:r w:rsidRPr="00E457AA">
        <w:rPr>
          <w:rFonts w:ascii="Browallia New" w:hAnsi="Browallia New" w:cs="Browallia New"/>
          <w:sz w:val="28"/>
          <w:szCs w:val="28"/>
          <w:cs/>
        </w:rPr>
        <w:t>ราคาทุน</w:t>
      </w:r>
      <w:r w:rsidR="00BF3226" w:rsidRPr="00E457AA">
        <w:rPr>
          <w:rFonts w:ascii="Browallia New" w:hAnsi="Browallia New" w:cs="Browallia New"/>
          <w:sz w:val="28"/>
          <w:szCs w:val="28"/>
          <w:cs/>
        </w:rPr>
        <w:t>หักค่าเสื่อมราคาสะสม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0087D" w:rsidRPr="00E457AA">
        <w:rPr>
          <w:rFonts w:ascii="Browallia New" w:hAnsi="Browallia New" w:cs="Browallia New"/>
          <w:sz w:val="28"/>
          <w:szCs w:val="28"/>
        </w:rPr>
        <w:br/>
      </w:r>
      <w:r w:rsidRPr="00E457AA">
        <w:rPr>
          <w:rFonts w:ascii="Browallia New" w:hAnsi="Browallia New" w:cs="Browallia New"/>
          <w:sz w:val="28"/>
          <w:szCs w:val="28"/>
          <w:cs/>
        </w:rPr>
        <w:t>โดยมี</w:t>
      </w:r>
      <w:r w:rsidR="00253348" w:rsidRPr="00E457AA">
        <w:rPr>
          <w:rFonts w:ascii="Browallia New" w:hAnsi="Browallia New" w:cs="Browallia New"/>
          <w:sz w:val="28"/>
          <w:szCs w:val="28"/>
          <w:cs/>
        </w:rPr>
        <w:t>มูลค่ายุติธรรม</w:t>
      </w:r>
      <w:r w:rsidRPr="00E457AA">
        <w:rPr>
          <w:rFonts w:ascii="Browallia New" w:hAnsi="Browallia New" w:cs="Browallia New"/>
          <w:sz w:val="28"/>
          <w:szCs w:val="28"/>
          <w:cs/>
        </w:rPr>
        <w:t>จำนวน</w:t>
      </w:r>
      <w:r w:rsidR="00A31698"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D5FC5">
        <w:rPr>
          <w:rFonts w:ascii="Browallia New" w:hAnsi="Browallia New" w:cs="Browallia New"/>
          <w:sz w:val="28"/>
          <w:szCs w:val="28"/>
        </w:rPr>
        <w:t>104.38</w:t>
      </w:r>
      <w:r w:rsidR="00A218B0" w:rsidRPr="006B3760">
        <w:rPr>
          <w:rFonts w:ascii="Browallia New" w:hAnsi="Browallia New" w:cs="Browallia New"/>
          <w:sz w:val="28"/>
          <w:szCs w:val="28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</w:rPr>
        <w:t>ล้านบาท ตามรายงาน</w:t>
      </w:r>
      <w:r w:rsidR="00D1251A" w:rsidRPr="00E457AA">
        <w:rPr>
          <w:rFonts w:ascii="Browallia New" w:hAnsi="Browallia New" w:cs="Browallia New"/>
          <w:sz w:val="28"/>
          <w:szCs w:val="28"/>
          <w:cs/>
        </w:rPr>
        <w:t>การประเมิน</w:t>
      </w:r>
      <w:r w:rsidRPr="00E457AA">
        <w:rPr>
          <w:rFonts w:ascii="Browallia New" w:hAnsi="Browallia New" w:cs="Browallia New"/>
          <w:sz w:val="28"/>
          <w:szCs w:val="28"/>
          <w:cs/>
        </w:rPr>
        <w:t>ของผู้ปร</w:t>
      </w:r>
      <w:r w:rsidR="00EF3E25" w:rsidRPr="00E457AA">
        <w:rPr>
          <w:rFonts w:ascii="Browallia New" w:hAnsi="Browallia New" w:cs="Browallia New"/>
          <w:sz w:val="28"/>
          <w:szCs w:val="28"/>
          <w:cs/>
        </w:rPr>
        <w:t>ะ</w:t>
      </w:r>
      <w:r w:rsidRPr="00E457AA">
        <w:rPr>
          <w:rFonts w:ascii="Browallia New" w:hAnsi="Browallia New" w:cs="Browallia New"/>
          <w:sz w:val="28"/>
          <w:szCs w:val="28"/>
          <w:cs/>
        </w:rPr>
        <w:t>เมินราคาอิสระ</w:t>
      </w:r>
      <w:r w:rsidR="0008643B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253348" w:rsidRPr="00E457AA">
        <w:rPr>
          <w:rFonts w:ascii="Browallia New" w:hAnsi="Browallia New" w:cs="Browallia New"/>
          <w:sz w:val="28"/>
          <w:szCs w:val="28"/>
          <w:cs/>
        </w:rPr>
        <w:t xml:space="preserve">(ข้อมูลระดับ </w:t>
      </w:r>
      <w:r w:rsidR="00253348" w:rsidRPr="00E457AA">
        <w:rPr>
          <w:rFonts w:ascii="Browallia New" w:hAnsi="Browallia New" w:cs="Browallia New"/>
          <w:sz w:val="28"/>
          <w:szCs w:val="28"/>
        </w:rPr>
        <w:t xml:space="preserve">2) </w:t>
      </w:r>
      <w:r w:rsidR="0008643B" w:rsidRPr="00E457AA">
        <w:rPr>
          <w:rFonts w:ascii="Browallia New" w:hAnsi="Browallia New" w:cs="Browallia New"/>
          <w:sz w:val="28"/>
          <w:szCs w:val="28"/>
        </w:rPr>
        <w:t xml:space="preserve"> </w:t>
      </w:r>
    </w:p>
    <w:p w14:paraId="49E9DBC4" w14:textId="48004383" w:rsidR="00ED5576" w:rsidRPr="00E457AA" w:rsidRDefault="00ED5576" w:rsidP="005C3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DF58249" w14:textId="74D6193F" w:rsidR="009F6D69" w:rsidRPr="00E457AA" w:rsidRDefault="0001447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 xml:space="preserve">ที่ดิน </w:t>
      </w:r>
      <w:r w:rsidR="00520FCE" w:rsidRPr="00E457AA">
        <w:rPr>
          <w:rFonts w:ascii="Browallia New" w:hAnsi="Browallia New" w:cs="Browallia New"/>
          <w:b/>
          <w:bCs/>
          <w:sz w:val="28"/>
          <w:szCs w:val="28"/>
          <w:cs/>
        </w:rPr>
        <w:t>อาคาร</w:t>
      </w:r>
      <w:r w:rsidR="00CD5716" w:rsidRPr="00E457A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520FCE" w:rsidRPr="00E457AA">
        <w:rPr>
          <w:rFonts w:ascii="Browallia New" w:hAnsi="Browallia New" w:cs="Browallia New"/>
          <w:b/>
          <w:bCs/>
          <w:sz w:val="28"/>
          <w:szCs w:val="28"/>
          <w:cs/>
        </w:rPr>
        <w:t>และ</w:t>
      </w:r>
      <w:r w:rsidR="009F6D69" w:rsidRPr="00E457AA">
        <w:rPr>
          <w:rFonts w:ascii="Browallia New" w:hAnsi="Browallia New" w:cs="Browallia New"/>
          <w:b/>
          <w:bCs/>
          <w:sz w:val="28"/>
          <w:szCs w:val="28"/>
          <w:cs/>
        </w:rPr>
        <w:t>อุปกรณ์</w:t>
      </w:r>
    </w:p>
    <w:p w14:paraId="4E9418F7" w14:textId="77777777" w:rsidR="003B06E0" w:rsidRPr="00E457AA" w:rsidRDefault="003B06E0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p w14:paraId="3BF7AC17" w14:textId="023972C9" w:rsidR="002C1576" w:rsidRPr="00E457AA" w:rsidRDefault="0039736B" w:rsidP="00031877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39736B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39736B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39736B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39736B">
        <w:rPr>
          <w:rFonts w:ascii="Browallia New" w:hAnsi="Browallia New" w:cs="Browallia New"/>
          <w:sz w:val="28"/>
          <w:szCs w:val="28"/>
        </w:rPr>
        <w:t xml:space="preserve">31 </w:t>
      </w:r>
      <w:r w:rsidRPr="0039736B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39736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1953" w:rsidRPr="00E457AA">
        <w:rPr>
          <w:rFonts w:ascii="Browallia New" w:hAnsi="Browallia New" w:cs="Browallia New"/>
          <w:sz w:val="28"/>
          <w:szCs w:val="28"/>
          <w:lang w:val="th-TH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="007D0168" w:rsidRPr="00E457AA">
        <w:rPr>
          <w:rFonts w:ascii="Browallia New" w:hAnsi="Browallia New" w:cs="Browallia New"/>
          <w:sz w:val="28"/>
          <w:szCs w:val="28"/>
          <w:cs/>
        </w:rPr>
        <w:t xml:space="preserve"> มีรายการเปลี่ยนแปลงของที่ดิน อาคาร และอุปกรณ์</w:t>
      </w:r>
      <w:r w:rsidR="007D0168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D0168" w:rsidRPr="00E457AA">
        <w:rPr>
          <w:rFonts w:ascii="Browallia New" w:hAnsi="Browallia New" w:cs="Browallia New"/>
          <w:sz w:val="28"/>
          <w:szCs w:val="28"/>
          <w:cs/>
        </w:rPr>
        <w:t>อย่างย่อดังต่อไปนี้</w:t>
      </w:r>
    </w:p>
    <w:p w14:paraId="73D89B6F" w14:textId="77777777" w:rsidR="00D25DDF" w:rsidRPr="00E457AA" w:rsidRDefault="00D25DDF" w:rsidP="00D06933">
      <w:pPr>
        <w:tabs>
          <w:tab w:val="clear" w:pos="454"/>
          <w:tab w:val="left" w:pos="810"/>
        </w:tabs>
        <w:ind w:left="426"/>
        <w:jc w:val="thaiDistribute"/>
        <w:rPr>
          <w:rFonts w:ascii="Browallia New" w:hAnsi="Browallia New" w:cs="Browallia New"/>
          <w:sz w:val="20"/>
          <w:szCs w:val="20"/>
          <w:rtl/>
          <w:cs/>
        </w:rPr>
      </w:pPr>
    </w:p>
    <w:tbl>
      <w:tblPr>
        <w:tblW w:w="9005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79"/>
        <w:gridCol w:w="2104"/>
        <w:gridCol w:w="238"/>
        <w:gridCol w:w="2184"/>
      </w:tblGrid>
      <w:tr w:rsidR="004B1ED1" w:rsidRPr="00E457AA" w14:paraId="0DDBA6B4" w14:textId="77777777" w:rsidTr="003D4419">
        <w:trPr>
          <w:cantSplit/>
          <w:tblHeader/>
        </w:trPr>
        <w:tc>
          <w:tcPr>
            <w:tcW w:w="4479" w:type="dxa"/>
          </w:tcPr>
          <w:p w14:paraId="0DBE7358" w14:textId="77777777" w:rsidR="004B1ED1" w:rsidRPr="00E457AA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04" w:type="dxa"/>
          </w:tcPr>
          <w:p w14:paraId="5E5BAFB0" w14:textId="77777777" w:rsidR="004B1ED1" w:rsidRPr="00E457AA" w:rsidRDefault="004B1ED1" w:rsidP="000A42A9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38" w:type="dxa"/>
          </w:tcPr>
          <w:p w14:paraId="199A8DE2" w14:textId="77777777" w:rsidR="004B1ED1" w:rsidRPr="00E457AA" w:rsidRDefault="004B1ED1" w:rsidP="00FE555D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4" w:type="dxa"/>
          </w:tcPr>
          <w:p w14:paraId="5622BDE4" w14:textId="2F59BC0E" w:rsidR="004B1ED1" w:rsidRPr="00E457AA" w:rsidRDefault="00F13AD6" w:rsidP="00A044CE">
            <w:pPr>
              <w:tabs>
                <w:tab w:val="clear" w:pos="454"/>
                <w:tab w:val="clear" w:pos="680"/>
                <w:tab w:val="clear" w:pos="2580"/>
                <w:tab w:val="clear" w:pos="2807"/>
                <w:tab w:val="clear" w:pos="4451"/>
                <w:tab w:val="left" w:pos="0"/>
              </w:tabs>
              <w:spacing w:line="240" w:lineRule="auto"/>
              <w:ind w:right="68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A7046" w:rsidRPr="00E457AA" w14:paraId="66376B24" w14:textId="77777777" w:rsidTr="003D4419">
        <w:trPr>
          <w:cantSplit/>
          <w:tblHeader/>
        </w:trPr>
        <w:tc>
          <w:tcPr>
            <w:tcW w:w="4479" w:type="dxa"/>
          </w:tcPr>
          <w:p w14:paraId="20E6AFD0" w14:textId="77777777" w:rsidR="00CA7046" w:rsidRPr="00E457AA" w:rsidRDefault="00CA7046" w:rsidP="00CA7046">
            <w:pPr>
              <w:ind w:left="-423" w:right="-72" w:firstLine="439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14:paraId="4CF38BAA" w14:textId="1E9B8530" w:rsidR="00CA7046" w:rsidRPr="00E457AA" w:rsidRDefault="00CA7046" w:rsidP="00DE43D0">
            <w:pPr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D5576"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</w:tcPr>
          <w:p w14:paraId="3641CF13" w14:textId="77777777" w:rsidR="00CA7046" w:rsidRPr="00E457AA" w:rsidRDefault="00CA7046" w:rsidP="00CA7046">
            <w:pPr>
              <w:ind w:left="-423" w:right="-72" w:firstLine="4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  <w:vAlign w:val="center"/>
          </w:tcPr>
          <w:p w14:paraId="15B1EF56" w14:textId="5105A436" w:rsidR="00CA7046" w:rsidRPr="00E457AA" w:rsidRDefault="00CA7046" w:rsidP="00DE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B1ED1" w:rsidRPr="00E457AA" w14:paraId="4AAF1FA8" w14:textId="6CCE1945" w:rsidTr="003D4419">
        <w:trPr>
          <w:cantSplit/>
          <w:trHeight w:hRule="exact" w:val="343"/>
          <w:tblHeader/>
        </w:trPr>
        <w:tc>
          <w:tcPr>
            <w:tcW w:w="4479" w:type="dxa"/>
          </w:tcPr>
          <w:p w14:paraId="3E96F6D2" w14:textId="77777777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14:paraId="7DFEA6FC" w14:textId="757C067E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238" w:type="dxa"/>
          </w:tcPr>
          <w:p w14:paraId="0C9F39E5" w14:textId="77777777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14:paraId="39AC574A" w14:textId="75099B7E" w:rsidR="004B1ED1" w:rsidRPr="00E457AA" w:rsidRDefault="004B1ED1" w:rsidP="004256AB">
            <w:pPr>
              <w:tabs>
                <w:tab w:val="clear" w:pos="454"/>
                <w:tab w:val="left" w:pos="810"/>
              </w:tabs>
              <w:ind w:left="426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66661" w:rsidRPr="00E457AA" w14:paraId="6C9B7CC3" w14:textId="4D8391B7" w:rsidTr="003D4419">
        <w:trPr>
          <w:cantSplit/>
        </w:trPr>
        <w:tc>
          <w:tcPr>
            <w:tcW w:w="4479" w:type="dxa"/>
          </w:tcPr>
          <w:p w14:paraId="54A4198E" w14:textId="688E1735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Pr="00E457AA">
              <w:rPr>
                <w:rFonts w:ascii="Browallia New" w:hAnsi="Browallia New" w:cs="Browallia New"/>
              </w:rPr>
              <w:t xml:space="preserve">1 </w:t>
            </w:r>
            <w:r w:rsidRPr="00E457AA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</w:rPr>
              <w:t>256</w:t>
            </w:r>
            <w:r w:rsidR="00473E00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104" w:type="dxa"/>
            <w:vAlign w:val="center"/>
          </w:tcPr>
          <w:p w14:paraId="27F2C4EA" w14:textId="40828E17" w:rsidR="00566661" w:rsidRPr="00E457AA" w:rsidRDefault="006A66FD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A6142" w:rsidRPr="002A6142">
              <w:rPr>
                <w:rFonts w:ascii="Browallia New" w:hAnsi="Browallia New" w:cs="Browallia New"/>
                <w:sz w:val="28"/>
                <w:szCs w:val="28"/>
              </w:rPr>
              <w:t>2,78</w:t>
            </w:r>
            <w:r w:rsidR="00123690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238" w:type="dxa"/>
          </w:tcPr>
          <w:p w14:paraId="229C9E31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4" w:type="dxa"/>
            <w:vAlign w:val="center"/>
          </w:tcPr>
          <w:p w14:paraId="4B79FAD0" w14:textId="6C45B439" w:rsidR="00566661" w:rsidRPr="00E457AA" w:rsidRDefault="006D5FC5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72,783</w:t>
            </w:r>
          </w:p>
        </w:tc>
      </w:tr>
      <w:tr w:rsidR="00566661" w:rsidRPr="00E457AA" w14:paraId="1DA054CA" w14:textId="58E77F52" w:rsidTr="003D4419">
        <w:trPr>
          <w:cantSplit/>
        </w:trPr>
        <w:tc>
          <w:tcPr>
            <w:tcW w:w="4479" w:type="dxa"/>
          </w:tcPr>
          <w:p w14:paraId="788808C6" w14:textId="67F542A4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2104" w:type="dxa"/>
            <w:vAlign w:val="center"/>
          </w:tcPr>
          <w:p w14:paraId="15C582AD" w14:textId="3E483D00" w:rsidR="00566661" w:rsidRPr="00E457AA" w:rsidRDefault="00506135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202D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4537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238" w:type="dxa"/>
          </w:tcPr>
          <w:p w14:paraId="6FA0D502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4" w:type="dxa"/>
            <w:vAlign w:val="center"/>
          </w:tcPr>
          <w:p w14:paraId="440C607A" w14:textId="002C6D43" w:rsidR="00566661" w:rsidRPr="00E457AA" w:rsidRDefault="00A40A8B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6,167</w:t>
            </w:r>
          </w:p>
        </w:tc>
      </w:tr>
      <w:tr w:rsidR="00566661" w:rsidRPr="00E457AA" w14:paraId="156629BB" w14:textId="29DE138B" w:rsidTr="003D4419">
        <w:trPr>
          <w:cantSplit/>
        </w:trPr>
        <w:tc>
          <w:tcPr>
            <w:tcW w:w="4479" w:type="dxa"/>
          </w:tcPr>
          <w:p w14:paraId="240E2679" w14:textId="40CA9AFE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rtl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มูลค่าสุทธิตามบัญชีของสินทรัพย์ที่จำหน่าย</w:t>
            </w:r>
            <w:r w:rsidRPr="00E457AA">
              <w:rPr>
                <w:rFonts w:ascii="Browallia New" w:hAnsi="Browallia New" w:cs="Browallia New"/>
              </w:rPr>
              <w:t>/</w:t>
            </w:r>
            <w:r w:rsidRPr="00E457AA">
              <w:rPr>
                <w:rFonts w:ascii="Browallia New" w:hAnsi="Browallia New" w:cs="Browallia New"/>
                <w:cs/>
              </w:rPr>
              <w:t>ตัดจำหน่าย</w:t>
            </w:r>
          </w:p>
        </w:tc>
        <w:tc>
          <w:tcPr>
            <w:tcW w:w="2104" w:type="dxa"/>
            <w:vAlign w:val="center"/>
          </w:tcPr>
          <w:p w14:paraId="491CC3FA" w14:textId="7632468E" w:rsidR="00566661" w:rsidRPr="00E457AA" w:rsidRDefault="00CB26B8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(629)</w:t>
            </w:r>
          </w:p>
        </w:tc>
        <w:tc>
          <w:tcPr>
            <w:tcW w:w="238" w:type="dxa"/>
          </w:tcPr>
          <w:p w14:paraId="074DB8AC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184" w:type="dxa"/>
            <w:vAlign w:val="center"/>
          </w:tcPr>
          <w:p w14:paraId="47A09290" w14:textId="04C65F82" w:rsidR="00566661" w:rsidRPr="00E457AA" w:rsidRDefault="006D5FC5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(629)</w:t>
            </w:r>
          </w:p>
        </w:tc>
      </w:tr>
      <w:tr w:rsidR="00566661" w:rsidRPr="00E457AA" w14:paraId="5F1CB536" w14:textId="76237AB2" w:rsidTr="003D4419">
        <w:trPr>
          <w:cantSplit/>
        </w:trPr>
        <w:tc>
          <w:tcPr>
            <w:tcW w:w="4479" w:type="dxa"/>
          </w:tcPr>
          <w:p w14:paraId="61E8BEF8" w14:textId="084767B6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โอนสินค้าคงเหลือเป็นสินทรัพย์</w:t>
            </w:r>
          </w:p>
        </w:tc>
        <w:tc>
          <w:tcPr>
            <w:tcW w:w="2104" w:type="dxa"/>
            <w:vAlign w:val="center"/>
          </w:tcPr>
          <w:p w14:paraId="697747D0" w14:textId="61CAE174" w:rsidR="00566661" w:rsidRPr="00E457AA" w:rsidRDefault="00A40A8B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2,955</w:t>
            </w:r>
          </w:p>
        </w:tc>
        <w:tc>
          <w:tcPr>
            <w:tcW w:w="238" w:type="dxa"/>
          </w:tcPr>
          <w:p w14:paraId="594ECF28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4" w:type="dxa"/>
            <w:vAlign w:val="center"/>
          </w:tcPr>
          <w:p w14:paraId="4A26FD71" w14:textId="4F5B9AA5" w:rsidR="00566661" w:rsidRPr="00E457AA" w:rsidRDefault="006D5FC5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2,955</w:t>
            </w:r>
          </w:p>
        </w:tc>
      </w:tr>
      <w:tr w:rsidR="00566661" w:rsidRPr="00E457AA" w14:paraId="238D1D8D" w14:textId="54D5BEC7" w:rsidTr="003D4419">
        <w:trPr>
          <w:cantSplit/>
        </w:trPr>
        <w:tc>
          <w:tcPr>
            <w:tcW w:w="4479" w:type="dxa"/>
          </w:tcPr>
          <w:p w14:paraId="0B2F09F6" w14:textId="77777777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14:paraId="399126CC" w14:textId="4078C9DC" w:rsidR="00566661" w:rsidRPr="00E457AA" w:rsidRDefault="00A40A8B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0598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FF1B1E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8" w:type="dxa"/>
          </w:tcPr>
          <w:p w14:paraId="34A299D2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  <w:vAlign w:val="center"/>
          </w:tcPr>
          <w:p w14:paraId="2704B342" w14:textId="5FAD0D85" w:rsidR="00566661" w:rsidRPr="00E457AA" w:rsidRDefault="00A40A8B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(5,756)</w:t>
            </w:r>
          </w:p>
        </w:tc>
      </w:tr>
      <w:tr w:rsidR="00566661" w:rsidRPr="00E457AA" w14:paraId="4370DE36" w14:textId="7A5DB215" w:rsidTr="003D4419">
        <w:trPr>
          <w:cantSplit/>
        </w:trPr>
        <w:tc>
          <w:tcPr>
            <w:tcW w:w="4479" w:type="dxa"/>
          </w:tcPr>
          <w:p w14:paraId="77B37F43" w14:textId="699B2A45" w:rsidR="00566661" w:rsidRPr="00E457AA" w:rsidRDefault="00566661" w:rsidP="00585353">
            <w:pPr>
              <w:pStyle w:val="a7"/>
              <w:widowControl/>
              <w:ind w:right="0"/>
              <w:rPr>
                <w:rFonts w:ascii="Browallia New" w:hAnsi="Browallia New" w:cs="Browallia New"/>
                <w:cs/>
              </w:rPr>
            </w:pPr>
            <w:r w:rsidRPr="00E457AA">
              <w:rPr>
                <w:rFonts w:ascii="Browallia New" w:hAnsi="Browallia New" w:cs="Browallia New"/>
                <w:cs/>
              </w:rPr>
              <w:t xml:space="preserve">มูลค่าสุทธิตามบัญชี ณ วันที่ </w:t>
            </w:r>
            <w:r w:rsidR="00473E00" w:rsidRPr="00473E00">
              <w:rPr>
                <w:rFonts w:ascii="Browallia New" w:hAnsi="Browallia New" w:cs="Browallia New"/>
              </w:rPr>
              <w:t xml:space="preserve">31 </w:t>
            </w:r>
            <w:r w:rsidR="00473E00" w:rsidRPr="00473E00">
              <w:rPr>
                <w:rFonts w:ascii="Browallia New" w:hAnsi="Browallia New" w:cs="Browallia New" w:hint="cs"/>
                <w:cs/>
              </w:rPr>
              <w:t>มีนาคม</w:t>
            </w:r>
            <w:r w:rsidR="00473E00" w:rsidRPr="00473E00">
              <w:rPr>
                <w:rFonts w:ascii="Browallia New" w:hAnsi="Browallia New" w:cs="Browallia New"/>
                <w:cs/>
              </w:rPr>
              <w:t xml:space="preserve"> </w:t>
            </w:r>
            <w:r w:rsidR="00473E00" w:rsidRPr="00473E00">
              <w:rPr>
                <w:rFonts w:ascii="Browallia New" w:hAnsi="Browallia New" w:cs="Browallia New"/>
                <w:lang w:val="th-TH"/>
              </w:rPr>
              <w:t>256</w:t>
            </w:r>
            <w:r w:rsidR="00473E00" w:rsidRPr="00473E00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12" w:space="0" w:color="auto"/>
            </w:tcBorders>
          </w:tcPr>
          <w:p w14:paraId="31FD02AE" w14:textId="55979C0D" w:rsidR="00566661" w:rsidRPr="00E457AA" w:rsidRDefault="00CB26B8" w:rsidP="005666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76,</w:t>
            </w:r>
            <w:r w:rsidR="00506135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386015">
              <w:rPr>
                <w:rFonts w:ascii="Browallia New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238" w:type="dxa"/>
          </w:tcPr>
          <w:p w14:paraId="1A2DA533" w14:textId="77777777" w:rsidR="00566661" w:rsidRPr="00E457AA" w:rsidRDefault="00566661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84" w:type="dxa"/>
            <w:tcBorders>
              <w:top w:val="single" w:sz="4" w:space="0" w:color="auto"/>
              <w:bottom w:val="single" w:sz="12" w:space="0" w:color="auto"/>
            </w:tcBorders>
          </w:tcPr>
          <w:p w14:paraId="7785B7ED" w14:textId="224316BE" w:rsidR="00566661" w:rsidRPr="00E457AA" w:rsidRDefault="006D5FC5" w:rsidP="00566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75,520</w:t>
            </w:r>
          </w:p>
        </w:tc>
      </w:tr>
    </w:tbl>
    <w:p w14:paraId="2674DBFE" w14:textId="77777777" w:rsidR="008446AD" w:rsidRDefault="008446AD" w:rsidP="0084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47891DB" w14:textId="053AA87D" w:rsidR="00026DEA" w:rsidRPr="00E457AA" w:rsidRDefault="008446AD" w:rsidP="008446AD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  <w:r w:rsidR="009C39A0" w:rsidRPr="00E457A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ส</w:t>
      </w:r>
      <w:r w:rsidR="00FD5975">
        <w:rPr>
          <w:rFonts w:ascii="Browallia New" w:hAnsi="Browallia New" w:cs="Browallia New" w:hint="cs"/>
          <w:b/>
          <w:bCs/>
          <w:sz w:val="28"/>
          <w:szCs w:val="28"/>
          <w:cs/>
        </w:rPr>
        <w:t>ิ</w:t>
      </w:r>
      <w:r w:rsidR="009C39A0" w:rsidRPr="00E457AA">
        <w:rPr>
          <w:rFonts w:ascii="Browallia New" w:hAnsi="Browallia New" w:cs="Browallia New"/>
          <w:b/>
          <w:bCs/>
          <w:sz w:val="28"/>
          <w:szCs w:val="28"/>
          <w:cs/>
        </w:rPr>
        <w:t>นทรัพย์สิทธิการใช้</w:t>
      </w:r>
    </w:p>
    <w:p w14:paraId="50807804" w14:textId="77777777" w:rsidR="00026DEA" w:rsidRPr="0060749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24"/>
          <w:szCs w:val="24"/>
        </w:rPr>
      </w:pPr>
    </w:p>
    <w:p w14:paraId="66B3997E" w14:textId="5856BF75" w:rsidR="007C7108" w:rsidRPr="00E457AA" w:rsidRDefault="00723D07" w:rsidP="00566661">
      <w:pPr>
        <w:pStyle w:val="BodyText2"/>
        <w:tabs>
          <w:tab w:val="left" w:pos="810"/>
        </w:tabs>
        <w:ind w:left="450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723D07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723D07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723D07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723D07">
        <w:rPr>
          <w:rFonts w:ascii="Browallia New" w:hAnsi="Browallia New" w:cs="Browallia New"/>
          <w:sz w:val="28"/>
          <w:szCs w:val="28"/>
        </w:rPr>
        <w:t xml:space="preserve">31 </w:t>
      </w:r>
      <w:r w:rsidRPr="00723D07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723D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A45BF" w:rsidRPr="00E457AA">
        <w:rPr>
          <w:rFonts w:ascii="Browallia New" w:hAnsi="Browallia New" w:cs="Browallia New"/>
          <w:sz w:val="28"/>
          <w:szCs w:val="28"/>
          <w:lang w:val="th-TH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="00026DEA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="00026DEA" w:rsidRPr="00E457AA">
        <w:rPr>
          <w:rFonts w:ascii="Browallia New" w:hAnsi="Browallia New" w:cs="Browallia New"/>
          <w:sz w:val="28"/>
          <w:szCs w:val="28"/>
          <w:cs/>
        </w:rPr>
        <w:t>รายการเ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ปลี่ยนแปลง</w:t>
      </w:r>
      <w:r w:rsidR="00026DEA" w:rsidRPr="00E457AA">
        <w:rPr>
          <w:rFonts w:ascii="Browallia New" w:hAnsi="Browallia New" w:cs="Browallia New"/>
          <w:sz w:val="28"/>
          <w:szCs w:val="28"/>
          <w:cs/>
        </w:rPr>
        <w:t>ของ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="00026DEA" w:rsidRPr="00E457AA">
        <w:rPr>
          <w:rFonts w:ascii="Browallia New" w:hAnsi="Browallia New" w:cs="Browallia New"/>
          <w:sz w:val="28"/>
          <w:szCs w:val="28"/>
          <w:cs/>
        </w:rPr>
        <w:t>สิทธิการใช้</w:t>
      </w:r>
      <w:r w:rsidR="00F82F0D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อย่างย่อ</w:t>
      </w:r>
      <w:r w:rsidR="008A24BD"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7C7108" w:rsidRPr="00E457AA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060CB0B2" w14:textId="77777777" w:rsidR="00026DEA" w:rsidRPr="0060749D" w:rsidRDefault="00026DEA" w:rsidP="00ED3CEF">
      <w:pPr>
        <w:tabs>
          <w:tab w:val="clear" w:pos="454"/>
          <w:tab w:val="left" w:pos="630"/>
          <w:tab w:val="left" w:pos="3390"/>
        </w:tabs>
        <w:ind w:left="45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8994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9"/>
        <w:gridCol w:w="2051"/>
        <w:gridCol w:w="258"/>
        <w:gridCol w:w="2206"/>
      </w:tblGrid>
      <w:tr w:rsidR="00EA3E3B" w:rsidRPr="00E457AA" w14:paraId="34D804E7" w14:textId="77777777" w:rsidTr="009E6DD4">
        <w:tc>
          <w:tcPr>
            <w:tcW w:w="4479" w:type="dxa"/>
            <w:vAlign w:val="bottom"/>
          </w:tcPr>
          <w:p w14:paraId="7F9FD551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51" w:type="dxa"/>
            <w:vAlign w:val="bottom"/>
          </w:tcPr>
          <w:p w14:paraId="4FAAB57A" w14:textId="77777777" w:rsidR="00566661" w:rsidRPr="00E457AA" w:rsidRDefault="00566661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27D68328" w14:textId="77777777" w:rsidR="00566661" w:rsidRPr="00E457AA" w:rsidRDefault="00566661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06" w:type="dxa"/>
            <w:vAlign w:val="bottom"/>
          </w:tcPr>
          <w:p w14:paraId="6300E82D" w14:textId="18E51800" w:rsidR="00566661" w:rsidRPr="00E457AA" w:rsidRDefault="00566661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(หน่วย </w:t>
            </w: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:</w:t>
            </w: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 xml:space="preserve"> พันบาท)</w:t>
            </w:r>
          </w:p>
        </w:tc>
      </w:tr>
      <w:tr w:rsidR="00EA3E3B" w:rsidRPr="00E457AA" w14:paraId="0188EB56" w14:textId="77777777" w:rsidTr="009E6DD4">
        <w:trPr>
          <w:trHeight w:val="283"/>
        </w:trPr>
        <w:tc>
          <w:tcPr>
            <w:tcW w:w="4479" w:type="dxa"/>
            <w:vAlign w:val="bottom"/>
          </w:tcPr>
          <w:p w14:paraId="3F9D6BF7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  <w:vAlign w:val="center"/>
          </w:tcPr>
          <w:p w14:paraId="1543B9F3" w14:textId="18D9D649" w:rsidR="00566661" w:rsidRPr="00E457AA" w:rsidRDefault="00566661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8" w:type="dxa"/>
          </w:tcPr>
          <w:p w14:paraId="366CDBC6" w14:textId="77777777" w:rsidR="00566661" w:rsidRPr="00E457AA" w:rsidRDefault="00566661" w:rsidP="009E6DD4">
            <w:pPr>
              <w:tabs>
                <w:tab w:val="clear" w:pos="1871"/>
                <w:tab w:val="left" w:pos="1828"/>
              </w:tabs>
              <w:ind w:left="-105"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206" w:type="dxa"/>
            <w:vAlign w:val="center"/>
          </w:tcPr>
          <w:p w14:paraId="6241633C" w14:textId="00233AB2" w:rsidR="00566661" w:rsidRPr="00E457AA" w:rsidRDefault="00566661" w:rsidP="009E6DD4">
            <w:pPr>
              <w:tabs>
                <w:tab w:val="clear" w:pos="1871"/>
                <w:tab w:val="left" w:pos="1828"/>
              </w:tabs>
              <w:ind w:left="-105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EA3E3B" w:rsidRPr="00E457AA" w14:paraId="24BB033B" w14:textId="77777777" w:rsidTr="009E6DD4">
        <w:trPr>
          <w:trHeight w:val="283"/>
        </w:trPr>
        <w:tc>
          <w:tcPr>
            <w:tcW w:w="4479" w:type="dxa"/>
            <w:vAlign w:val="bottom"/>
          </w:tcPr>
          <w:p w14:paraId="697C89A7" w14:textId="77777777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  <w:vAlign w:val="bottom"/>
          </w:tcPr>
          <w:p w14:paraId="69B9ACD9" w14:textId="77777777" w:rsidR="00566661" w:rsidRPr="00E457AA" w:rsidRDefault="00566661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 w:right="-5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58" w:type="dxa"/>
          </w:tcPr>
          <w:p w14:paraId="4D248071" w14:textId="77777777" w:rsidR="00566661" w:rsidRPr="00E457AA" w:rsidRDefault="00566661" w:rsidP="009E6DD4">
            <w:pPr>
              <w:tabs>
                <w:tab w:val="clear" w:pos="1871"/>
                <w:tab w:val="left" w:pos="1828"/>
              </w:tabs>
              <w:ind w:left="-105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vAlign w:val="bottom"/>
          </w:tcPr>
          <w:p w14:paraId="1328F13A" w14:textId="4063BBB2" w:rsidR="00566661" w:rsidRPr="00E457AA" w:rsidRDefault="00566661" w:rsidP="009E6DD4">
            <w:pPr>
              <w:tabs>
                <w:tab w:val="clear" w:pos="1871"/>
                <w:tab w:val="left" w:pos="1828"/>
              </w:tabs>
              <w:ind w:left="-105" w:right="-108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EA3E3B" w:rsidRPr="00E457AA" w14:paraId="6E7BAAC8" w14:textId="77777777" w:rsidTr="009E6DD4">
        <w:tc>
          <w:tcPr>
            <w:tcW w:w="4479" w:type="dxa"/>
          </w:tcPr>
          <w:p w14:paraId="66438C8C" w14:textId="79406818" w:rsidR="00566661" w:rsidRPr="00E457AA" w:rsidRDefault="00566661" w:rsidP="00EA3E3B">
            <w:pPr>
              <w:ind w:hanging="3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 w:rsidR="00723D0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051" w:type="dxa"/>
          </w:tcPr>
          <w:p w14:paraId="1B487DF1" w14:textId="27198286" w:rsidR="00566661" w:rsidRPr="00E457AA" w:rsidRDefault="00490FC8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0FC8">
              <w:rPr>
                <w:rFonts w:ascii="Browallia New" w:hAnsi="Browallia New" w:cs="Browallia New"/>
                <w:sz w:val="28"/>
                <w:szCs w:val="28"/>
              </w:rPr>
              <w:t>46,33</w:t>
            </w:r>
            <w:r w:rsidR="00234273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258" w:type="dxa"/>
          </w:tcPr>
          <w:p w14:paraId="16B9F7E4" w14:textId="77777777" w:rsidR="00566661" w:rsidRPr="00E457AA" w:rsidRDefault="00566661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06" w:type="dxa"/>
          </w:tcPr>
          <w:p w14:paraId="47143D2C" w14:textId="7E912884" w:rsidR="00566661" w:rsidRPr="00E457AA" w:rsidRDefault="00DA3BB8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3BB8">
              <w:rPr>
                <w:rFonts w:ascii="Browallia New" w:hAnsi="Browallia New" w:cs="Browallia New"/>
                <w:sz w:val="28"/>
                <w:szCs w:val="28"/>
              </w:rPr>
              <w:t>46,33</w:t>
            </w:r>
            <w:r w:rsidR="00234273">
              <w:rPr>
                <w:rFonts w:ascii="Browallia New" w:hAnsi="Browallia New" w:cs="Browallia New"/>
                <w:sz w:val="28"/>
                <w:szCs w:val="28"/>
              </w:rPr>
              <w:t>9</w:t>
            </w:r>
          </w:p>
        </w:tc>
      </w:tr>
      <w:tr w:rsidR="00EA3E3B" w:rsidRPr="00E457AA" w14:paraId="7AB70E3E" w14:textId="77777777" w:rsidTr="009E6DD4">
        <w:tc>
          <w:tcPr>
            <w:tcW w:w="4479" w:type="dxa"/>
          </w:tcPr>
          <w:p w14:paraId="5074C127" w14:textId="47090425" w:rsidR="00566661" w:rsidRPr="00E457AA" w:rsidRDefault="00A40A8B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51" w:type="dxa"/>
          </w:tcPr>
          <w:p w14:paraId="2A22D96C" w14:textId="24272DDB" w:rsidR="00566661" w:rsidRPr="00A40A8B" w:rsidRDefault="006A66FD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6E2DCD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568</w:t>
            </w:r>
          </w:p>
        </w:tc>
        <w:tc>
          <w:tcPr>
            <w:tcW w:w="258" w:type="dxa"/>
          </w:tcPr>
          <w:p w14:paraId="12F470E9" w14:textId="77777777" w:rsidR="00566661" w:rsidRPr="00E457AA" w:rsidRDefault="00566661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206" w:type="dxa"/>
          </w:tcPr>
          <w:p w14:paraId="15FBDF6D" w14:textId="22D17D15" w:rsidR="00566661" w:rsidRPr="00E457AA" w:rsidRDefault="006A66FD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</w:t>
            </w:r>
            <w:r w:rsidR="00A40A8B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568</w:t>
            </w:r>
          </w:p>
        </w:tc>
      </w:tr>
      <w:tr w:rsidR="00EA3E3B" w:rsidRPr="00E457AA" w14:paraId="7CFC186D" w14:textId="77777777" w:rsidTr="009E6DD4">
        <w:tc>
          <w:tcPr>
            <w:tcW w:w="4479" w:type="dxa"/>
          </w:tcPr>
          <w:p w14:paraId="66344F1E" w14:textId="3CB92B8D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5526FE16" w14:textId="120B3B17" w:rsidR="00566661" w:rsidRPr="00E457AA" w:rsidRDefault="006E2DCD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840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258" w:type="dxa"/>
          </w:tcPr>
          <w:p w14:paraId="2D106A19" w14:textId="77777777" w:rsidR="00566661" w:rsidRPr="00E457AA" w:rsidRDefault="00566661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14:paraId="53EE6DEE" w14:textId="4EE2ECD2" w:rsidR="00566661" w:rsidRPr="00E457AA" w:rsidRDefault="00A40A8B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840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EA3E3B" w:rsidRPr="00E457AA" w14:paraId="3F3C3E56" w14:textId="77777777" w:rsidTr="009E6DD4">
        <w:tc>
          <w:tcPr>
            <w:tcW w:w="4479" w:type="dxa"/>
          </w:tcPr>
          <w:p w14:paraId="6E420D0C" w14:textId="5F7A18CA" w:rsidR="00566661" w:rsidRPr="00E457AA" w:rsidRDefault="00566661" w:rsidP="00EA3E3B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3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23D07" w:rsidRPr="00723D07">
              <w:rPr>
                <w:rFonts w:ascii="Browallia New" w:hAnsi="Browallia New" w:cs="Browallia New"/>
                <w:sz w:val="28"/>
                <w:szCs w:val="28"/>
              </w:rPr>
              <w:t xml:space="preserve">31 </w:t>
            </w:r>
            <w:r w:rsidR="00723D07" w:rsidRPr="00723D07">
              <w:rPr>
                <w:rFonts w:ascii="Browallia New" w:hAnsi="Browallia New" w:cs="Browallia New" w:hint="cs"/>
                <w:sz w:val="28"/>
                <w:szCs w:val="28"/>
                <w:cs/>
              </w:rPr>
              <w:t>มีนาคม</w:t>
            </w:r>
            <w:r w:rsidR="00723D07" w:rsidRPr="00723D0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723D07" w:rsidRPr="00723D07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="00723D07" w:rsidRPr="00723D0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12" w:space="0" w:color="auto"/>
            </w:tcBorders>
          </w:tcPr>
          <w:p w14:paraId="2A1778DF" w14:textId="29C8E44E" w:rsidR="00566661" w:rsidRPr="00E457AA" w:rsidRDefault="00A40A8B" w:rsidP="009E6DD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1828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48,067</w:t>
            </w:r>
          </w:p>
        </w:tc>
        <w:tc>
          <w:tcPr>
            <w:tcW w:w="258" w:type="dxa"/>
          </w:tcPr>
          <w:p w14:paraId="4CC5AE52" w14:textId="77777777" w:rsidR="00566661" w:rsidRPr="00E457AA" w:rsidRDefault="00566661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bottom w:val="single" w:sz="12" w:space="0" w:color="auto"/>
            </w:tcBorders>
          </w:tcPr>
          <w:p w14:paraId="6184D069" w14:textId="1DB5C848" w:rsidR="00566661" w:rsidRPr="00E457AA" w:rsidRDefault="00A40A8B" w:rsidP="009E6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8"/>
              </w:tabs>
              <w:spacing w:line="240" w:lineRule="auto"/>
              <w:ind w:right="4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48,067</w:t>
            </w:r>
          </w:p>
        </w:tc>
      </w:tr>
    </w:tbl>
    <w:p w14:paraId="6C21EDED" w14:textId="77777777" w:rsidR="00A53B3E" w:rsidRPr="00A53B3E" w:rsidRDefault="00A53B3E" w:rsidP="00A5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54BD1452" w14:textId="00C6F7ED" w:rsidR="00F90809" w:rsidRPr="00E457AA" w:rsidRDefault="00FA5E6F" w:rsidP="000E273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ทุนเรือนหุ้น</w:t>
      </w:r>
    </w:p>
    <w:p w14:paraId="7DF216ED" w14:textId="703F67D3" w:rsidR="00A83ACE" w:rsidRPr="0060749D" w:rsidRDefault="008F3B84" w:rsidP="00267AF6">
      <w:pPr>
        <w:pStyle w:val="BodyText2"/>
        <w:tabs>
          <w:tab w:val="left" w:pos="810"/>
        </w:tabs>
        <w:ind w:left="0" w:right="-22" w:firstLine="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2C891588" w14:textId="035D4087" w:rsidR="00267AF6" w:rsidRPr="00E457AA" w:rsidRDefault="004D4D28" w:rsidP="0060749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72" w:right="-22" w:hanging="531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>การซื้อหุ้นคืน</w:t>
      </w:r>
    </w:p>
    <w:p w14:paraId="1C7E290E" w14:textId="77777777" w:rsidR="00475DA7" w:rsidRPr="0060749D" w:rsidRDefault="00475DA7" w:rsidP="00475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2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FFD56A9" w14:textId="1D834E6F" w:rsidR="00D01AAF" w:rsidRDefault="000A0FF3" w:rsidP="00607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81" w:right="-2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เมื่อวันที่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23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กันยายน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ที่ประชุมคณะกรรมการบริษัทได้มีมติอนุมัติให้ซื้อหุ้นสามัญของบริษัทเพื่อการบริหารสภาพคล่องส่วนเกินในวงเงินไม่เกิน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120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00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 และจำนวนหุ้นไม่เกิน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22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ล้านหุ้น ซึ่งคิดเป็น</w:t>
      </w:r>
      <w:r w:rsidR="0060749D">
        <w:rPr>
          <w:rFonts w:ascii="Browallia New" w:hAnsi="Browallia New" w:cs="Browallia New"/>
          <w:sz w:val="28"/>
          <w:szCs w:val="28"/>
          <w:lang w:eastAsia="th-TH"/>
        </w:rPr>
        <w:br/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ร้อยละ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9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>.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79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ของหุ้นที่จำหน่ายแล้ว โดยมีระยะเวลาซื้อหุ้นคืน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6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เดือน ตั้งแต่วันที่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9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ตุลาคม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2566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ถึงวันที่ </w:t>
      </w:r>
      <w:r w:rsidR="0060749D">
        <w:rPr>
          <w:rFonts w:ascii="Browallia New" w:hAnsi="Browallia New" w:cs="Browallia New"/>
          <w:sz w:val="28"/>
          <w:szCs w:val="28"/>
          <w:lang w:eastAsia="th-TH"/>
        </w:rPr>
        <w:br/>
      </w:r>
      <w:r w:rsidR="005217C9">
        <w:rPr>
          <w:rFonts w:ascii="Browallia New" w:hAnsi="Browallia New" w:cs="Browallia New"/>
          <w:sz w:val="28"/>
          <w:szCs w:val="28"/>
          <w:lang w:eastAsia="th-TH"/>
        </w:rPr>
        <w:t>29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มีนาคม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2567</w:t>
      </w:r>
      <w:r w:rsidR="00F54720">
        <w:rPr>
          <w:rFonts w:ascii="Browallia New" w:hAnsi="Browallia New" w:cs="Browallia New"/>
          <w:sz w:val="28"/>
          <w:szCs w:val="28"/>
          <w:lang w:eastAsia="th-TH"/>
        </w:rPr>
        <w:t xml:space="preserve"> 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>คณะกรรมการบริษัทจะพิจารณาวิธีการและระยะเวลาในการจําหน่ายหุ้นทุนซื้อคืน</w:t>
      </w:r>
      <w:r w:rsidR="0060749D">
        <w:rPr>
          <w:rFonts w:ascii="Browallia New" w:hAnsi="Browallia New" w:cs="Browallia New"/>
          <w:sz w:val="28"/>
          <w:szCs w:val="28"/>
          <w:lang w:eastAsia="th-TH"/>
        </w:rPr>
        <w:br/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ภายหลังจาก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6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เดือนนับแต่การซื้อหุ้นคืนเสร็จสิ้นแต่ไม่เกิน </w:t>
      </w:r>
      <w:r w:rsidR="006A66FD" w:rsidRPr="006A66FD">
        <w:rPr>
          <w:rFonts w:ascii="Browallia New" w:hAnsi="Browallia New" w:cs="Browallia New"/>
          <w:sz w:val="28"/>
          <w:szCs w:val="28"/>
          <w:lang w:eastAsia="th-TH"/>
        </w:rPr>
        <w:t>3</w:t>
      </w:r>
      <w:r w:rsidRPr="000A0FF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ปี</w:t>
      </w:r>
    </w:p>
    <w:p w14:paraId="70155007" w14:textId="582E923A" w:rsidR="005F6DF4" w:rsidRPr="0060749D" w:rsidRDefault="005F6DF4" w:rsidP="00607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81" w:right="-22"/>
        <w:jc w:val="thaiDistribute"/>
        <w:rPr>
          <w:rFonts w:ascii="Browallia New" w:hAnsi="Browallia New" w:cs="Browallia New"/>
          <w:sz w:val="24"/>
          <w:szCs w:val="24"/>
          <w:lang w:eastAsia="th-TH"/>
        </w:rPr>
      </w:pPr>
    </w:p>
    <w:p w14:paraId="31F333A5" w14:textId="308CB3BD" w:rsidR="005F6DF4" w:rsidRDefault="00C2290D" w:rsidP="00607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81" w:right="-2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 w:rsidRPr="00723D07">
        <w:rPr>
          <w:rFonts w:ascii="Browallia New" w:hAnsi="Browallia New" w:cs="Browallia New"/>
          <w:sz w:val="28"/>
          <w:szCs w:val="28"/>
          <w:cs/>
        </w:rPr>
        <w:t>ในระหว่างงวด</w:t>
      </w:r>
      <w:r w:rsidRPr="00723D07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723D07">
        <w:rPr>
          <w:rFonts w:ascii="Browallia New" w:hAnsi="Browallia New" w:cs="Browallia New"/>
          <w:sz w:val="28"/>
          <w:szCs w:val="28"/>
          <w:cs/>
        </w:rPr>
        <w:t xml:space="preserve">เดือนสิ้นสุดวันที่ </w:t>
      </w:r>
      <w:r w:rsidRPr="00723D07">
        <w:rPr>
          <w:rFonts w:ascii="Browallia New" w:hAnsi="Browallia New" w:cs="Browallia New"/>
          <w:sz w:val="28"/>
          <w:szCs w:val="28"/>
        </w:rPr>
        <w:t xml:space="preserve">31 </w:t>
      </w:r>
      <w:r w:rsidRPr="00723D07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Pr="00723D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>256</w:t>
      </w:r>
      <w:r>
        <w:rPr>
          <w:rFonts w:ascii="Browallia New" w:hAnsi="Browallia New" w:cs="Browallia New"/>
          <w:sz w:val="28"/>
          <w:szCs w:val="28"/>
        </w:rPr>
        <w:t>7</w:t>
      </w:r>
      <w:r w:rsidRPr="00E457AA">
        <w:rPr>
          <w:rFonts w:ascii="Browallia New" w:hAnsi="Browallia New" w:cs="Browallia New"/>
          <w:sz w:val="28"/>
          <w:szCs w:val="28"/>
        </w:rPr>
        <w:t xml:space="preserve"> </w:t>
      </w:r>
      <w:r w:rsidR="005F6DF4">
        <w:rPr>
          <w:rFonts w:ascii="Browallia New" w:hAnsi="Browallia New" w:cs="Browallia New" w:hint="cs"/>
          <w:sz w:val="28"/>
          <w:szCs w:val="28"/>
          <w:cs/>
          <w:lang w:eastAsia="th-TH"/>
        </w:rPr>
        <w:t>ความคืบหน้าในการซื้อหุ้น</w:t>
      </w:r>
      <w:r w:rsidR="004E5068">
        <w:rPr>
          <w:rFonts w:ascii="Browallia New" w:hAnsi="Browallia New" w:cs="Browallia New" w:hint="cs"/>
          <w:sz w:val="28"/>
          <w:szCs w:val="28"/>
          <w:cs/>
          <w:lang w:eastAsia="th-TH"/>
        </w:rPr>
        <w:t>ซื้อคืน</w:t>
      </w:r>
      <w:r w:rsidR="004B06FF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 มีดังนี้</w:t>
      </w:r>
    </w:p>
    <w:p w14:paraId="16D68985" w14:textId="77777777" w:rsidR="000D6504" w:rsidRPr="0060749D" w:rsidRDefault="000D6504" w:rsidP="000A0F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2"/>
        <w:jc w:val="thaiDistribute"/>
        <w:rPr>
          <w:rFonts w:ascii="Browallia New" w:hAnsi="Browallia New" w:cs="Browallia New"/>
          <w:sz w:val="22"/>
          <w:lang w:eastAsia="th-TH"/>
        </w:rPr>
      </w:pPr>
    </w:p>
    <w:tbl>
      <w:tblPr>
        <w:tblW w:w="8490" w:type="dxa"/>
        <w:tblInd w:w="868" w:type="dxa"/>
        <w:tblLook w:val="04A0" w:firstRow="1" w:lastRow="0" w:firstColumn="1" w:lastColumn="0" w:noHBand="0" w:noVBand="1"/>
      </w:tblPr>
      <w:tblGrid>
        <w:gridCol w:w="6078"/>
        <w:gridCol w:w="2412"/>
      </w:tblGrid>
      <w:tr w:rsidR="000D6504" w:rsidRPr="00C61160" w14:paraId="3A01EADF" w14:textId="77777777" w:rsidTr="009E6DD4">
        <w:tc>
          <w:tcPr>
            <w:tcW w:w="6078" w:type="dxa"/>
            <w:shd w:val="clear" w:color="auto" w:fill="auto"/>
          </w:tcPr>
          <w:p w14:paraId="2B8C7EF8" w14:textId="77777777" w:rsidR="000D6504" w:rsidRPr="00C2290D" w:rsidRDefault="000D6504">
            <w:pPr>
              <w:tabs>
                <w:tab w:val="left" w:pos="1418"/>
                <w:tab w:val="left" w:pos="1985"/>
              </w:tabs>
              <w:spacing w:before="60" w:after="30" w:line="276" w:lineRule="auto"/>
              <w:ind w:right="3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2" w:type="dxa"/>
          </w:tcPr>
          <w:p w14:paraId="47EFAE49" w14:textId="77777777" w:rsidR="000D6504" w:rsidRPr="00C61160" w:rsidRDefault="000D6504">
            <w:pPr>
              <w:pBdr>
                <w:bottom w:val="single" w:sz="4" w:space="1" w:color="auto"/>
              </w:pBdr>
              <w:spacing w:before="60" w:after="30" w:line="276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งบการเงินรวมและ</w:t>
            </w:r>
          </w:p>
          <w:p w14:paraId="50FDF737" w14:textId="77777777" w:rsidR="000D6504" w:rsidRPr="00C61160" w:rsidRDefault="000D6504">
            <w:pPr>
              <w:pBdr>
                <w:bottom w:val="single" w:sz="4" w:space="1" w:color="auto"/>
              </w:pBdr>
              <w:spacing w:before="60" w:after="30" w:line="276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งบการเงินเฉพาะของบริษัท</w:t>
            </w:r>
          </w:p>
        </w:tc>
      </w:tr>
      <w:tr w:rsidR="000D6504" w:rsidRPr="00C61160" w14:paraId="22B0FAF1" w14:textId="77777777" w:rsidTr="009E6DD4">
        <w:tc>
          <w:tcPr>
            <w:tcW w:w="6078" w:type="dxa"/>
            <w:shd w:val="clear" w:color="auto" w:fill="auto"/>
          </w:tcPr>
          <w:p w14:paraId="769C4A72" w14:textId="77777777" w:rsidR="000D6504" w:rsidRPr="00C61160" w:rsidRDefault="000D6504">
            <w:pPr>
              <w:tabs>
                <w:tab w:val="left" w:pos="1418"/>
                <w:tab w:val="left" w:pos="1985"/>
              </w:tabs>
              <w:spacing w:before="60" w:after="30" w:line="276" w:lineRule="auto"/>
              <w:ind w:right="30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412" w:type="dxa"/>
          </w:tcPr>
          <w:p w14:paraId="64E0E4A8" w14:textId="77777777" w:rsidR="000D6504" w:rsidRPr="00C2290D" w:rsidRDefault="000D6504">
            <w:pPr>
              <w:spacing w:before="60" w:after="30" w:line="276" w:lineRule="auto"/>
              <w:ind w:left="-93"/>
              <w:jc w:val="center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D6504" w:rsidRPr="00C61160" w14:paraId="0C02D0D1" w14:textId="77777777" w:rsidTr="009E6DD4">
        <w:trPr>
          <w:trHeight w:val="283"/>
        </w:trPr>
        <w:tc>
          <w:tcPr>
            <w:tcW w:w="6078" w:type="dxa"/>
            <w:shd w:val="clear" w:color="auto" w:fill="auto"/>
          </w:tcPr>
          <w:p w14:paraId="7A97B754" w14:textId="77777777" w:rsidR="000D6504" w:rsidRPr="00C61160" w:rsidRDefault="000D6504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 xml:space="preserve">มูลค่าหุ้นทุนซื้อคืน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บาท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2412" w:type="dxa"/>
          </w:tcPr>
          <w:p w14:paraId="2961122B" w14:textId="1C4C2356" w:rsidR="000D6504" w:rsidRPr="00111B3A" w:rsidRDefault="00111B3A" w:rsidP="00111B3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0D6504" w:rsidRPr="00111B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028</w:t>
            </w:r>
            <w:r w:rsidR="000D6504" w:rsidRPr="00111B3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hAnsi="Browallia New" w:cs="Browallia New"/>
                <w:sz w:val="28"/>
                <w:szCs w:val="28"/>
              </w:rPr>
              <w:t>222</w:t>
            </w:r>
          </w:p>
        </w:tc>
      </w:tr>
      <w:tr w:rsidR="000D6504" w:rsidRPr="00C61160" w14:paraId="74C62A55" w14:textId="77777777" w:rsidTr="009E6DD4">
        <w:trPr>
          <w:trHeight w:val="283"/>
        </w:trPr>
        <w:tc>
          <w:tcPr>
            <w:tcW w:w="6078" w:type="dxa"/>
            <w:shd w:val="clear" w:color="auto" w:fill="auto"/>
          </w:tcPr>
          <w:p w14:paraId="6311A98E" w14:textId="77777777" w:rsidR="000D6504" w:rsidRPr="00C61160" w:rsidRDefault="000D6504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 xml:space="preserve">จำนวนหุ้นทุนซื้อคืน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หุ้น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2412" w:type="dxa"/>
          </w:tcPr>
          <w:p w14:paraId="37A29F4D" w14:textId="2EBEC208" w:rsidR="000D6504" w:rsidRPr="00111B3A" w:rsidRDefault="006A66FD" w:rsidP="00111B3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F14B8C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D6504" w:rsidRPr="00111B3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14B8C">
              <w:rPr>
                <w:rFonts w:ascii="Browallia New" w:hAnsi="Browallia New" w:cs="Browallia New"/>
                <w:sz w:val="28"/>
                <w:szCs w:val="28"/>
              </w:rPr>
              <w:t>980</w:t>
            </w:r>
            <w:r w:rsidR="000D6504" w:rsidRPr="00111B3A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="00F14B8C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6A66FD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</w:tr>
      <w:tr w:rsidR="000D6504" w:rsidRPr="00C61160" w14:paraId="44D41723" w14:textId="77777777" w:rsidTr="009E6DD4">
        <w:trPr>
          <w:trHeight w:val="283"/>
        </w:trPr>
        <w:tc>
          <w:tcPr>
            <w:tcW w:w="6078" w:type="dxa"/>
            <w:shd w:val="clear" w:color="auto" w:fill="auto"/>
          </w:tcPr>
          <w:p w14:paraId="7152E527" w14:textId="77777777" w:rsidR="000D6504" w:rsidRPr="00C61160" w:rsidRDefault="000D6504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 xml:space="preserve">ราคาทุนเฉลี่ยหุ้นละ 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บาท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2412" w:type="dxa"/>
          </w:tcPr>
          <w:p w14:paraId="142E0720" w14:textId="1E973CA3" w:rsidR="000D6504" w:rsidRPr="00111B3A" w:rsidRDefault="00F14B8C" w:rsidP="00111B3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0D6504" w:rsidRPr="00111B3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</w:tr>
      <w:tr w:rsidR="000D6504" w:rsidRPr="00C61160" w14:paraId="1F824164" w14:textId="77777777" w:rsidTr="009E6DD4">
        <w:trPr>
          <w:trHeight w:val="283"/>
        </w:trPr>
        <w:tc>
          <w:tcPr>
            <w:tcW w:w="6078" w:type="dxa"/>
            <w:shd w:val="clear" w:color="auto" w:fill="auto"/>
          </w:tcPr>
          <w:p w14:paraId="1788829E" w14:textId="77777777" w:rsidR="000D6504" w:rsidRPr="00C61160" w:rsidRDefault="000D6504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  <w:t>จำนวนหุ้นทุนซื้อคืนต่อจำนวนหุ้นที่บริษัทออก (ร้อยละ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412" w:type="dxa"/>
          </w:tcPr>
          <w:p w14:paraId="6B07A643" w14:textId="070D9D41" w:rsidR="000D6504" w:rsidRPr="00111B3A" w:rsidRDefault="00F14B8C" w:rsidP="00111B3A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D6504" w:rsidRPr="00111B3A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6A66FD" w:rsidRPr="006A66FD">
              <w:rPr>
                <w:rFonts w:ascii="Browallia New" w:hAnsi="Browallia New" w:cs="Browallia New"/>
                <w:sz w:val="28"/>
                <w:szCs w:val="28"/>
              </w:rPr>
              <w:t>56</w:t>
            </w:r>
          </w:p>
        </w:tc>
      </w:tr>
    </w:tbl>
    <w:p w14:paraId="695F88CC" w14:textId="77777777" w:rsidR="000A0FF3" w:rsidRPr="0093385B" w:rsidRDefault="000A0FF3" w:rsidP="00933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6393E378" w14:textId="77777777" w:rsidR="00BE0F91" w:rsidRPr="00BE0F91" w:rsidRDefault="00BE0F91" w:rsidP="0060749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72" w:right="-22" w:hanging="531"/>
        <w:jc w:val="thaiDistribute"/>
        <w:rPr>
          <w:rFonts w:ascii="Browallia New" w:hAnsi="Browallia New" w:cs="Browallia New"/>
          <w:sz w:val="28"/>
          <w:szCs w:val="28"/>
        </w:rPr>
      </w:pPr>
      <w:r w:rsidRPr="00BE0F91">
        <w:rPr>
          <w:rFonts w:ascii="Browallia New" w:hAnsi="Browallia New" w:cs="Browallia New"/>
          <w:sz w:val="28"/>
          <w:szCs w:val="28"/>
          <w:cs/>
        </w:rPr>
        <w:t>สำรองเพื่อการซื้อหุ้นคืน</w:t>
      </w:r>
    </w:p>
    <w:p w14:paraId="3B8A50C7" w14:textId="77777777" w:rsidR="00BE0F91" w:rsidRPr="00C61160" w:rsidRDefault="00BE0F91" w:rsidP="00BE0F91">
      <w:pPr>
        <w:pStyle w:val="ListParagraph"/>
        <w:tabs>
          <w:tab w:val="clear" w:pos="227"/>
          <w:tab w:val="clear" w:pos="454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4449C87F" w14:textId="77777777" w:rsidR="00BE0F91" w:rsidRPr="00BE0F91" w:rsidRDefault="00BE0F91" w:rsidP="006074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72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BE0F91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มีกำไรสะสมที่กันไว้เป็นเงินสำรองเท่ากับจำนวนเงินที่ได้จ่ายซื้อหุ้นคืนจนกว่าจะมีการจำหน่ายหุ้นที่ซื้อคืนทั้งหมด หรือลดทุนจดทะเบียนและทุนชำระแล้วโดยวิธีตัดหุ้นซื้อคืนที่จำหน่ายไม่หมด แล้วแต่กรณี</w:t>
      </w:r>
    </w:p>
    <w:p w14:paraId="110F5B84" w14:textId="77777777" w:rsidR="004764DD" w:rsidRDefault="00476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648E84C7" w14:textId="77777777" w:rsidR="00184850" w:rsidRDefault="00184850" w:rsidP="00184850">
      <w:pPr>
        <w:pStyle w:val="ListParagraph"/>
        <w:numPr>
          <w:ilvl w:val="0"/>
          <w:numId w:val="16"/>
        </w:numPr>
        <w:tabs>
          <w:tab w:val="clear" w:pos="227"/>
          <w:tab w:val="clear" w:pos="2769"/>
          <w:tab w:val="left" w:pos="540"/>
          <w:tab w:val="num" w:pos="1980"/>
        </w:tabs>
        <w:ind w:left="432" w:hanging="43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61160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กำไรต่อหุ้นขั้นพื้นฐาน</w:t>
      </w:r>
      <w:r w:rsidRPr="00C6116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5770B7C9" w14:textId="77777777" w:rsidR="00304474" w:rsidRPr="00304474" w:rsidRDefault="00304474" w:rsidP="00304474">
      <w:pPr>
        <w:tabs>
          <w:tab w:val="clear" w:pos="227"/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EE00EB" w14:textId="08081058" w:rsidR="00304474" w:rsidRPr="00304474" w:rsidRDefault="00304474" w:rsidP="00304474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61160">
        <w:rPr>
          <w:rFonts w:ascii="Browallia New" w:hAnsi="Browallia New" w:cs="Browallia New"/>
          <w:sz w:val="28"/>
          <w:szCs w:val="28"/>
          <w:cs/>
        </w:rPr>
        <w:t>กำไรต่อหุ้นขั้นพื้นฐานคำนวณโดยการหารกำไรสำหรับ</w:t>
      </w:r>
      <w:r w:rsidR="00E844BE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C61160">
        <w:rPr>
          <w:rFonts w:ascii="Browallia New" w:hAnsi="Browallia New" w:cs="Browallia New"/>
          <w:sz w:val="28"/>
          <w:szCs w:val="28"/>
          <w:cs/>
        </w:rPr>
        <w:t xml:space="preserve"> (ไม่รวมกำไรขาดทุนเบ็ดเสร็จอื่น) ด้วยจำนวนของหุ้นสามัญที่มีอยู่ระหว่าง</w:t>
      </w:r>
      <w:r w:rsidR="00573ECE">
        <w:rPr>
          <w:rFonts w:ascii="Browallia New" w:hAnsi="Browallia New" w:cs="Browallia New" w:hint="cs"/>
          <w:sz w:val="28"/>
          <w:szCs w:val="28"/>
          <w:cs/>
        </w:rPr>
        <w:t>งวดด้วยวิธีถัวเฉลี่ยหลังจากได้ปรับจำนวนหุ้นสามัญเพื่อสะท้อนผลกระทบของการเปลี่ยน</w:t>
      </w:r>
      <w:r w:rsidR="00C27735">
        <w:rPr>
          <w:rFonts w:ascii="Browallia New" w:hAnsi="Browallia New" w:cs="Browallia New" w:hint="cs"/>
          <w:sz w:val="28"/>
          <w:szCs w:val="28"/>
          <w:cs/>
        </w:rPr>
        <w:t>แปลงมูลค่าหุ้น</w:t>
      </w:r>
    </w:p>
    <w:p w14:paraId="66412284" w14:textId="77777777" w:rsidR="00662E33" w:rsidRDefault="00662E33" w:rsidP="00905BBB">
      <w:pPr>
        <w:pStyle w:val="BodyText2"/>
        <w:tabs>
          <w:tab w:val="left" w:pos="810"/>
        </w:tabs>
        <w:ind w:left="0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8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89"/>
        <w:gridCol w:w="1306"/>
        <w:gridCol w:w="1305"/>
        <w:gridCol w:w="1309"/>
        <w:gridCol w:w="1279"/>
      </w:tblGrid>
      <w:tr w:rsidR="006B51A9" w:rsidRPr="00C61160" w14:paraId="615DD726" w14:textId="77777777" w:rsidTr="0060749D">
        <w:trPr>
          <w:trHeight w:val="383"/>
        </w:trPr>
        <w:tc>
          <w:tcPr>
            <w:tcW w:w="3689" w:type="dxa"/>
            <w:shd w:val="clear" w:color="auto" w:fill="auto"/>
          </w:tcPr>
          <w:p w14:paraId="03194C48" w14:textId="77777777" w:rsidR="006B51A9" w:rsidRPr="00C61160" w:rsidRDefault="006B51A9" w:rsidP="006B51A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199" w:type="dxa"/>
            <w:gridSpan w:val="4"/>
            <w:vAlign w:val="center"/>
          </w:tcPr>
          <w:p w14:paraId="3FEC2540" w14:textId="5DE18BFD" w:rsidR="006B51A9" w:rsidRPr="00C61160" w:rsidRDefault="006B51A9" w:rsidP="006931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สำหรับงวดสามเดือน</w:t>
            </w:r>
            <w:r w:rsidR="00C44B5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สิ้นสุดวันที่ 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31</w:t>
            </w:r>
            <w:r w:rsidR="00C44B57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8C3BBB" w:rsidRPr="00C61160" w14:paraId="2E5E7208" w14:textId="77777777" w:rsidTr="0060749D">
        <w:trPr>
          <w:trHeight w:val="383"/>
        </w:trPr>
        <w:tc>
          <w:tcPr>
            <w:tcW w:w="3689" w:type="dxa"/>
            <w:shd w:val="clear" w:color="auto" w:fill="auto"/>
          </w:tcPr>
          <w:p w14:paraId="604F22FC" w14:textId="77777777" w:rsidR="00B843DC" w:rsidRPr="00C61160" w:rsidRDefault="00B843DC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1" w:type="dxa"/>
            <w:gridSpan w:val="2"/>
          </w:tcPr>
          <w:p w14:paraId="56FE0000" w14:textId="526CBD03" w:rsidR="00B843DC" w:rsidRPr="00C61160" w:rsidRDefault="00B8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88" w:type="dxa"/>
            <w:gridSpan w:val="2"/>
            <w:shd w:val="clear" w:color="auto" w:fill="auto"/>
            <w:vAlign w:val="bottom"/>
          </w:tcPr>
          <w:p w14:paraId="6952F3C3" w14:textId="76D88833" w:rsidR="00B843DC" w:rsidRPr="00C61160" w:rsidRDefault="00B8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</w:t>
            </w:r>
            <w:r w:rsidR="00E844BE">
              <w:rPr>
                <w:rFonts w:ascii="Browallia New" w:hAnsi="Browallia New" w:cs="Browallia New" w:hint="cs"/>
                <w:sz w:val="28"/>
                <w:szCs w:val="28"/>
                <w:cs/>
              </w:rPr>
              <w:t>เฉพาะ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</w:p>
        </w:tc>
      </w:tr>
      <w:tr w:rsidR="008C3BBB" w:rsidRPr="00C61160" w14:paraId="7D348776" w14:textId="77777777" w:rsidTr="0060749D">
        <w:trPr>
          <w:trHeight w:val="383"/>
        </w:trPr>
        <w:tc>
          <w:tcPr>
            <w:tcW w:w="3689" w:type="dxa"/>
            <w:shd w:val="clear" w:color="auto" w:fill="auto"/>
          </w:tcPr>
          <w:p w14:paraId="78496FD9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1CBDBC21" w14:textId="7472D723" w:rsidR="00D91AC1" w:rsidRPr="00C61160" w:rsidRDefault="006A66FD" w:rsidP="00D91A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454DAF5" w14:textId="64EB9363" w:rsidR="00D91AC1" w:rsidRPr="00C61160" w:rsidRDefault="006A66FD" w:rsidP="00D91A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2566</w:t>
            </w:r>
          </w:p>
        </w:tc>
        <w:tc>
          <w:tcPr>
            <w:tcW w:w="1309" w:type="dxa"/>
            <w:shd w:val="clear" w:color="auto" w:fill="auto"/>
          </w:tcPr>
          <w:p w14:paraId="3660BE0C" w14:textId="43C276F3" w:rsidR="00D91AC1" w:rsidRPr="00C61160" w:rsidRDefault="006A66FD" w:rsidP="00D91A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2567</w:t>
            </w:r>
          </w:p>
        </w:tc>
        <w:tc>
          <w:tcPr>
            <w:tcW w:w="1279" w:type="dxa"/>
            <w:shd w:val="clear" w:color="auto" w:fill="auto"/>
          </w:tcPr>
          <w:p w14:paraId="3867B26B" w14:textId="29C44DF3" w:rsidR="00D91AC1" w:rsidRPr="00C61160" w:rsidRDefault="006A66FD" w:rsidP="00D91A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2566</w:t>
            </w:r>
          </w:p>
        </w:tc>
      </w:tr>
      <w:tr w:rsidR="008C3BBB" w:rsidRPr="00C61160" w14:paraId="6C15961E" w14:textId="77777777" w:rsidTr="0060749D">
        <w:trPr>
          <w:trHeight w:val="361"/>
        </w:trPr>
        <w:tc>
          <w:tcPr>
            <w:tcW w:w="3689" w:type="dxa"/>
            <w:shd w:val="clear" w:color="auto" w:fill="auto"/>
          </w:tcPr>
          <w:p w14:paraId="633DBCD7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2330AD82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282716D" w14:textId="6D6DAA71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1463CF5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9D8575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C3BBB" w:rsidRPr="00C61160" w14:paraId="4F2DAFF6" w14:textId="77777777" w:rsidTr="0060749D">
        <w:trPr>
          <w:trHeight w:val="383"/>
        </w:trPr>
        <w:tc>
          <w:tcPr>
            <w:tcW w:w="3689" w:type="dxa"/>
            <w:shd w:val="clear" w:color="auto" w:fill="auto"/>
          </w:tcPr>
          <w:p w14:paraId="132CFB15" w14:textId="754EB9A5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</w:t>
            </w:r>
            <w:r w:rsidR="0092180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(</w:t>
            </w:r>
            <w:r w:rsidR="0092180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ขาดทุน)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921805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งวด</w:t>
            </w:r>
            <w:r w:rsidR="00CD1FE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(พันบาท)</w:t>
            </w:r>
          </w:p>
        </w:tc>
        <w:tc>
          <w:tcPr>
            <w:tcW w:w="1306" w:type="dxa"/>
          </w:tcPr>
          <w:p w14:paraId="0AE86B85" w14:textId="0D1E5842" w:rsidR="00D91AC1" w:rsidRPr="00C61160" w:rsidRDefault="005C0040" w:rsidP="00D91A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(10,</w:t>
            </w:r>
            <w:r w:rsidR="00D60D85">
              <w:rPr>
                <w:rFonts w:ascii="Browallia New" w:hAnsi="Browallia New" w:cs="Browallia New"/>
                <w:sz w:val="28"/>
                <w:szCs w:val="28"/>
              </w:rPr>
              <w:t>477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FA9039C" w14:textId="62F06517" w:rsidR="00D91AC1" w:rsidRPr="00C61160" w:rsidRDefault="005F672E" w:rsidP="00D91A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1FC4D3D" w14:textId="779C054C" w:rsidR="00D91AC1" w:rsidRPr="00C61160" w:rsidRDefault="005C0040" w:rsidP="005C00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(9,697)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72C07A2" w14:textId="5D61CF92" w:rsidR="00D91AC1" w:rsidRPr="00C61160" w:rsidRDefault="008C6E0C" w:rsidP="00A718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8,</w:t>
            </w:r>
            <w:r w:rsidR="00A7181E">
              <w:rPr>
                <w:rFonts w:ascii="Browallia New" w:hAnsi="Browallia New" w:cs="Browallia New"/>
                <w:sz w:val="28"/>
                <w:szCs w:val="28"/>
              </w:rPr>
              <w:t>108</w:t>
            </w:r>
          </w:p>
        </w:tc>
      </w:tr>
      <w:tr w:rsidR="008C3BBB" w:rsidRPr="00C61160" w14:paraId="76CCC988" w14:textId="77777777" w:rsidTr="0060749D">
        <w:trPr>
          <w:trHeight w:val="361"/>
        </w:trPr>
        <w:tc>
          <w:tcPr>
            <w:tcW w:w="3689" w:type="dxa"/>
            <w:shd w:val="clear" w:color="auto" w:fill="auto"/>
          </w:tcPr>
          <w:p w14:paraId="26C44F9A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306" w:type="dxa"/>
          </w:tcPr>
          <w:p w14:paraId="335581BE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2E9B9D" w14:textId="7BB39484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B14B99E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521A53D" w14:textId="77777777" w:rsidR="00D91AC1" w:rsidRPr="00C61160" w:rsidRDefault="00D91AC1" w:rsidP="00D91AC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85A3F" w:rsidRPr="00C61160" w14:paraId="69772B30" w14:textId="77777777" w:rsidTr="0060749D">
        <w:trPr>
          <w:trHeight w:val="372"/>
        </w:trPr>
        <w:tc>
          <w:tcPr>
            <w:tcW w:w="3689" w:type="dxa"/>
            <w:shd w:val="clear" w:color="auto" w:fill="auto"/>
          </w:tcPr>
          <w:p w14:paraId="069C819E" w14:textId="77777777" w:rsidR="00985A3F" w:rsidRDefault="00985A3F" w:rsidP="00985A3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จำนวนหุ้นสามัญที่ออกและชำระ</w:t>
            </w:r>
          </w:p>
          <w:p w14:paraId="295C6556" w14:textId="0FDA172E" w:rsidR="00985A3F" w:rsidRPr="00C61160" w:rsidRDefault="00985A3F" w:rsidP="00985A3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   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เต็มมูลค่าแล้ว (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หุ้น)</w:t>
            </w:r>
          </w:p>
        </w:tc>
        <w:tc>
          <w:tcPr>
            <w:tcW w:w="1306" w:type="dxa"/>
            <w:vAlign w:val="bottom"/>
          </w:tcPr>
          <w:p w14:paraId="3440A2CE" w14:textId="2332B3F5" w:rsidR="00985A3F" w:rsidRPr="00C61160" w:rsidRDefault="00985A3F" w:rsidP="00985A3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A862B1" w14:textId="2FD89757" w:rsidR="00985A3F" w:rsidRPr="00C61160" w:rsidRDefault="00985A3F" w:rsidP="00985A3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4EDF00F5" w14:textId="71D5BDA0" w:rsidR="00985A3F" w:rsidRPr="00C61160" w:rsidRDefault="00985A3F" w:rsidP="00985A3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C349CFB" w14:textId="2C1662B6" w:rsidR="00985A3F" w:rsidRPr="00C61160" w:rsidRDefault="00985A3F" w:rsidP="00985A3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0500F" w:rsidRPr="00C61160" w14:paraId="25FE465D" w14:textId="77777777" w:rsidTr="0060749D">
        <w:trPr>
          <w:trHeight w:val="350"/>
        </w:trPr>
        <w:tc>
          <w:tcPr>
            <w:tcW w:w="3689" w:type="dxa"/>
            <w:shd w:val="clear" w:color="auto" w:fill="auto"/>
          </w:tcPr>
          <w:p w14:paraId="1BC0C0C2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C6116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C6116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06" w:type="dxa"/>
            <w:vAlign w:val="bottom"/>
          </w:tcPr>
          <w:p w14:paraId="4D5D697F" w14:textId="46BD6567" w:rsidR="00B0500F" w:rsidRPr="00C61160" w:rsidRDefault="00253967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214,</w:t>
            </w:r>
            <w:r w:rsidR="00D412DE">
              <w:rPr>
                <w:rFonts w:ascii="Browallia New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305" w:type="dxa"/>
            <w:vAlign w:val="bottom"/>
          </w:tcPr>
          <w:p w14:paraId="4CAF90AB" w14:textId="48911621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224,68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64DC0D3" w14:textId="3FBB3046" w:rsidR="00B0500F" w:rsidRPr="00C61160" w:rsidRDefault="00D412DE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214,423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EB03D0" w14:textId="16945430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224,68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4</w:t>
            </w:r>
          </w:p>
        </w:tc>
      </w:tr>
      <w:tr w:rsidR="00B0500F" w:rsidRPr="00C61160" w14:paraId="479A326E" w14:textId="77777777" w:rsidTr="0060749D">
        <w:trPr>
          <w:trHeight w:val="383"/>
        </w:trPr>
        <w:tc>
          <w:tcPr>
            <w:tcW w:w="3689" w:type="dxa"/>
            <w:shd w:val="clear" w:color="auto" w:fill="auto"/>
          </w:tcPr>
          <w:p w14:paraId="340517B5" w14:textId="663A229B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จำนวนหุ้นทุนซื้อคืน (</w:t>
            </w:r>
            <w:r w:rsidR="00FE07A2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พัน</w:t>
            </w: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หุ้น)</w:t>
            </w:r>
          </w:p>
        </w:tc>
        <w:tc>
          <w:tcPr>
            <w:tcW w:w="1306" w:type="dxa"/>
          </w:tcPr>
          <w:p w14:paraId="7DA5E4AD" w14:textId="765BE16E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D71F4">
              <w:rPr>
                <w:rFonts w:ascii="Browallia New" w:hAnsi="Browallia New" w:cs="Browallia New"/>
                <w:sz w:val="28"/>
                <w:szCs w:val="28"/>
              </w:rPr>
              <w:t>6,</w:t>
            </w:r>
            <w:r w:rsidR="00AE27F7">
              <w:rPr>
                <w:rFonts w:ascii="Browallia New" w:hAnsi="Browallia New" w:cs="Browallia New"/>
                <w:sz w:val="28"/>
                <w:szCs w:val="28"/>
              </w:rPr>
              <w:t>720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26B4FF3" w14:textId="6F1EC35E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  <w:tc>
          <w:tcPr>
            <w:tcW w:w="1309" w:type="dxa"/>
            <w:shd w:val="clear" w:color="auto" w:fill="auto"/>
          </w:tcPr>
          <w:p w14:paraId="29E6FBEA" w14:textId="6F26ED97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AE27F7">
              <w:rPr>
                <w:rFonts w:ascii="Browallia New" w:hAnsi="Browallia New" w:cs="Browallia New"/>
                <w:sz w:val="28"/>
                <w:szCs w:val="28"/>
              </w:rPr>
              <w:t>6,720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9" w:type="dxa"/>
            <w:shd w:val="clear" w:color="auto" w:fill="auto"/>
          </w:tcPr>
          <w:p w14:paraId="1D5B034C" w14:textId="788804FC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-</w:t>
            </w:r>
          </w:p>
        </w:tc>
      </w:tr>
      <w:tr w:rsidR="00B0500F" w:rsidRPr="00C61160" w14:paraId="32C92C35" w14:textId="77777777" w:rsidTr="0060749D">
        <w:trPr>
          <w:trHeight w:val="383"/>
        </w:trPr>
        <w:tc>
          <w:tcPr>
            <w:tcW w:w="3689" w:type="dxa"/>
            <w:shd w:val="clear" w:color="auto" w:fill="auto"/>
          </w:tcPr>
          <w:p w14:paraId="018D8C2B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6" w:type="dxa"/>
          </w:tcPr>
          <w:p w14:paraId="4ED97734" w14:textId="5A3B1E64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207,70</w:t>
            </w:r>
            <w:r w:rsidR="00D4413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05" w:type="dxa"/>
          </w:tcPr>
          <w:p w14:paraId="2E46F7CF" w14:textId="7CE8482A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224,684</w:t>
            </w:r>
          </w:p>
        </w:tc>
        <w:tc>
          <w:tcPr>
            <w:tcW w:w="1309" w:type="dxa"/>
            <w:shd w:val="clear" w:color="auto" w:fill="auto"/>
          </w:tcPr>
          <w:p w14:paraId="739D7DCA" w14:textId="79DFDD1C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207,70</w:t>
            </w:r>
            <w:r w:rsidR="00D4413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79" w:type="dxa"/>
            <w:shd w:val="clear" w:color="auto" w:fill="auto"/>
          </w:tcPr>
          <w:p w14:paraId="7BEF9F8F" w14:textId="06EAAD41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1330"/>
                <w:tab w:val="left" w:pos="1418"/>
                <w:tab w:val="left" w:pos="1985"/>
              </w:tabs>
              <w:spacing w:line="240" w:lineRule="auto"/>
              <w:ind w:right="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224,684</w:t>
            </w:r>
          </w:p>
        </w:tc>
      </w:tr>
      <w:tr w:rsidR="00B0500F" w:rsidRPr="00C61160" w14:paraId="4D7CB1CE" w14:textId="77777777" w:rsidTr="0060749D">
        <w:trPr>
          <w:trHeight w:val="350"/>
        </w:trPr>
        <w:tc>
          <w:tcPr>
            <w:tcW w:w="3689" w:type="dxa"/>
            <w:shd w:val="clear" w:color="auto" w:fill="auto"/>
          </w:tcPr>
          <w:p w14:paraId="6AB1BF73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6" w:type="dxa"/>
          </w:tcPr>
          <w:p w14:paraId="6636F323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00A8295" w14:textId="4168A2B6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9" w:type="dxa"/>
            <w:shd w:val="clear" w:color="auto" w:fill="auto"/>
          </w:tcPr>
          <w:p w14:paraId="6E4065DE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3790EA63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0500F" w:rsidRPr="00C61160" w14:paraId="5463D8CA" w14:textId="77777777" w:rsidTr="0060749D">
        <w:trPr>
          <w:trHeight w:val="383"/>
        </w:trPr>
        <w:tc>
          <w:tcPr>
            <w:tcW w:w="3689" w:type="dxa"/>
            <w:shd w:val="clear" w:color="auto" w:fill="auto"/>
          </w:tcPr>
          <w:p w14:paraId="2AD2B96E" w14:textId="77777777" w:rsidR="00B0500F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จำนวนหุ้นสามัญถัวเฉลี่ย</w:t>
            </w:r>
          </w:p>
          <w:p w14:paraId="43BDFD82" w14:textId="6F3B35B1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     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ถ่วงน้ำหนัก (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หุ้น)</w:t>
            </w:r>
          </w:p>
        </w:tc>
        <w:tc>
          <w:tcPr>
            <w:tcW w:w="1306" w:type="dxa"/>
            <w:vAlign w:val="bottom"/>
          </w:tcPr>
          <w:p w14:paraId="07BB6424" w14:textId="0602EE31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210,641</w:t>
            </w:r>
          </w:p>
        </w:tc>
        <w:tc>
          <w:tcPr>
            <w:tcW w:w="1305" w:type="dxa"/>
            <w:vAlign w:val="bottom"/>
          </w:tcPr>
          <w:p w14:paraId="6AB33D9D" w14:textId="42BEA8F9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224,684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94FA49F" w14:textId="56D09502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210,641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F6B59E0" w14:textId="45646868" w:rsidR="00B0500F" w:rsidRPr="00C61160" w:rsidRDefault="00B0500F" w:rsidP="00B050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224,684</w:t>
            </w:r>
          </w:p>
        </w:tc>
      </w:tr>
      <w:tr w:rsidR="00B0500F" w:rsidRPr="00C61160" w14:paraId="24E5F39C" w14:textId="77777777" w:rsidTr="0060749D">
        <w:trPr>
          <w:trHeight w:val="350"/>
        </w:trPr>
        <w:tc>
          <w:tcPr>
            <w:tcW w:w="3689" w:type="dxa"/>
            <w:shd w:val="clear" w:color="auto" w:fill="auto"/>
          </w:tcPr>
          <w:p w14:paraId="1580A550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6" w:type="dxa"/>
          </w:tcPr>
          <w:p w14:paraId="01ABFFE8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3529F12" w14:textId="3C82D180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09" w:type="dxa"/>
            <w:shd w:val="clear" w:color="auto" w:fill="auto"/>
          </w:tcPr>
          <w:p w14:paraId="13AD2113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shd w:val="clear" w:color="auto" w:fill="auto"/>
          </w:tcPr>
          <w:p w14:paraId="73DA9DD5" w14:textId="77777777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0500F" w:rsidRPr="00C61160" w14:paraId="583317E6" w14:textId="77777777" w:rsidTr="0060749D">
        <w:trPr>
          <w:trHeight w:val="394"/>
        </w:trPr>
        <w:tc>
          <w:tcPr>
            <w:tcW w:w="3689" w:type="dxa"/>
            <w:shd w:val="clear" w:color="auto" w:fill="auto"/>
          </w:tcPr>
          <w:p w14:paraId="24BF6BA2" w14:textId="35B0C51B" w:rsidR="00B0500F" w:rsidRPr="00C61160" w:rsidRDefault="00B0500F" w:rsidP="00B0500F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หุ้นขั้นพื้นฐาน (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  <w:r w:rsidRPr="00C6116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06" w:type="dxa"/>
          </w:tcPr>
          <w:p w14:paraId="55D6B30D" w14:textId="2E18A42A" w:rsidR="00B0500F" w:rsidRPr="00C61160" w:rsidRDefault="00B0500F" w:rsidP="00B050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(0.05)</w:t>
            </w:r>
          </w:p>
        </w:tc>
        <w:tc>
          <w:tcPr>
            <w:tcW w:w="1305" w:type="dxa"/>
          </w:tcPr>
          <w:p w14:paraId="5E90F606" w14:textId="7F6C7A0E" w:rsidR="00B0500F" w:rsidRPr="00C61160" w:rsidRDefault="00B0500F" w:rsidP="00B050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61160">
              <w:rPr>
                <w:rFonts w:ascii="Browallia New" w:hAnsi="Browallia New" w:cs="Browallia New"/>
                <w:sz w:val="28"/>
                <w:szCs w:val="28"/>
              </w:rPr>
              <w:t>0.</w:t>
            </w:r>
            <w:r>
              <w:rPr>
                <w:rFonts w:ascii="Browallia New" w:hAnsi="Browallia New" w:cs="Browallia New"/>
                <w:sz w:val="28"/>
                <w:szCs w:val="28"/>
              </w:rPr>
              <w:t>04</w:t>
            </w:r>
          </w:p>
        </w:tc>
        <w:tc>
          <w:tcPr>
            <w:tcW w:w="1309" w:type="dxa"/>
            <w:shd w:val="clear" w:color="auto" w:fill="auto"/>
          </w:tcPr>
          <w:p w14:paraId="7A3B2BA7" w14:textId="27A93403" w:rsidR="00B0500F" w:rsidRPr="00C61160" w:rsidRDefault="00B0500F" w:rsidP="00B050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(0.05)</w:t>
            </w:r>
          </w:p>
        </w:tc>
        <w:tc>
          <w:tcPr>
            <w:tcW w:w="1279" w:type="dxa"/>
            <w:shd w:val="clear" w:color="auto" w:fill="auto"/>
          </w:tcPr>
          <w:p w14:paraId="4B069FF3" w14:textId="51A68E2D" w:rsidR="00B0500F" w:rsidRPr="00C61160" w:rsidRDefault="00B0500F" w:rsidP="00B0500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0.04</w:t>
            </w:r>
          </w:p>
        </w:tc>
      </w:tr>
    </w:tbl>
    <w:p w14:paraId="0F3FF780" w14:textId="6BF25F53" w:rsidR="00F14B8C" w:rsidRDefault="00F14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0D445207" w14:textId="577DC6C9" w:rsidR="00E03830" w:rsidRPr="00E457AA" w:rsidRDefault="00E03830" w:rsidP="00D01AA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รายได้</w:t>
      </w:r>
    </w:p>
    <w:p w14:paraId="110B8E71" w14:textId="77777777" w:rsidR="00E03830" w:rsidRPr="00E457AA" w:rsidRDefault="00E03830" w:rsidP="003A03E4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601A7DC" w14:textId="5DF33A76" w:rsidR="0035273E" w:rsidRDefault="00E03830" w:rsidP="00356122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ข้อมูลการจำแนกรายได้ตามประเภทของสินค้าหรือบริการ และวิธีการบันทึกรายได้ </w:t>
      </w:r>
      <w:r w:rsidR="00636ECF" w:rsidRPr="00E457AA">
        <w:rPr>
          <w:rFonts w:ascii="Browallia New" w:hAnsi="Browallia New" w:cs="Browallia New"/>
          <w:sz w:val="28"/>
          <w:szCs w:val="28"/>
          <w:cs/>
        </w:rPr>
        <w:t>มี</w:t>
      </w:r>
      <w:r w:rsidRPr="00E457A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0C043843" w14:textId="77777777" w:rsidR="0060749D" w:rsidRPr="00356122" w:rsidRDefault="0060749D" w:rsidP="00356122">
      <w:pPr>
        <w:pStyle w:val="BodyText2"/>
        <w:tabs>
          <w:tab w:val="left" w:pos="810"/>
        </w:tabs>
        <w:ind w:left="459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"/>
        <w:tblW w:w="9077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2"/>
        <w:gridCol w:w="1006"/>
        <w:gridCol w:w="885"/>
        <w:gridCol w:w="980"/>
        <w:gridCol w:w="990"/>
        <w:gridCol w:w="852"/>
        <w:gridCol w:w="884"/>
        <w:gridCol w:w="927"/>
        <w:gridCol w:w="951"/>
      </w:tblGrid>
      <w:tr w:rsidR="000532EA" w:rsidRPr="00B04C38" w14:paraId="0F06F398" w14:textId="77777777" w:rsidTr="00A703DB">
        <w:tc>
          <w:tcPr>
            <w:tcW w:w="1602" w:type="dxa"/>
          </w:tcPr>
          <w:p w14:paraId="12A8015A" w14:textId="77777777" w:rsidR="000532EA" w:rsidRPr="00B04C38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891" w:type="dxa"/>
            <w:gridSpan w:val="2"/>
          </w:tcPr>
          <w:p w14:paraId="5248A4EC" w14:textId="77777777" w:rsidR="000532EA" w:rsidRPr="00B04C38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970" w:type="dxa"/>
            <w:gridSpan w:val="2"/>
          </w:tcPr>
          <w:p w14:paraId="47EBD9A9" w14:textId="77777777" w:rsidR="000532EA" w:rsidRPr="00B04C38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36" w:type="dxa"/>
            <w:gridSpan w:val="2"/>
          </w:tcPr>
          <w:p w14:paraId="3E09FFC3" w14:textId="77777777" w:rsidR="000532EA" w:rsidRPr="00B04C38" w:rsidRDefault="000532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878" w:type="dxa"/>
            <w:gridSpan w:val="2"/>
          </w:tcPr>
          <w:p w14:paraId="20A5ADBD" w14:textId="32E72B2C" w:rsidR="000532EA" w:rsidRPr="00B04C38" w:rsidRDefault="001F2538" w:rsidP="001F2538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FC0524">
              <w:rPr>
                <w:rFonts w:ascii="Browallia New" w:hAnsi="Browallia New" w:cs="Browallia New"/>
                <w:spacing w:val="-4"/>
                <w:sz w:val="22"/>
                <w:lang w:val="en-GB"/>
              </w:rPr>
              <w:t>(</w:t>
            </w:r>
            <w:proofErr w:type="gramStart"/>
            <w:r w:rsidRPr="00FC0524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>หน่วย :</w:t>
            </w:r>
            <w:proofErr w:type="gramEnd"/>
            <w:r w:rsidRPr="00FC0524">
              <w:rPr>
                <w:rFonts w:ascii="Browallia New" w:hAnsi="Browallia New" w:cs="Browallia New"/>
                <w:spacing w:val="-4"/>
                <w:sz w:val="22"/>
                <w:cs/>
                <w:lang w:val="en-GB"/>
              </w:rPr>
              <w:t xml:space="preserve"> พันบาท)</w:t>
            </w:r>
          </w:p>
        </w:tc>
      </w:tr>
      <w:tr w:rsidR="001F2538" w:rsidRPr="00B04C38" w14:paraId="396196B9" w14:textId="77777777" w:rsidTr="00A703DB">
        <w:tc>
          <w:tcPr>
            <w:tcW w:w="1602" w:type="dxa"/>
          </w:tcPr>
          <w:p w14:paraId="18BBD015" w14:textId="77777777" w:rsidR="001F2538" w:rsidRPr="00B04C38" w:rsidRDefault="001F2538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475" w:type="dxa"/>
            <w:gridSpan w:val="8"/>
          </w:tcPr>
          <w:p w14:paraId="147075BD" w14:textId="2AB5A2E6" w:rsidR="001F2538" w:rsidRPr="00B04C38" w:rsidRDefault="001F2538" w:rsidP="00871094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977EA" w:rsidRPr="00B04C38" w14:paraId="0FC384E3" w14:textId="77777777" w:rsidTr="00A703DB">
        <w:tc>
          <w:tcPr>
            <w:tcW w:w="1602" w:type="dxa"/>
          </w:tcPr>
          <w:p w14:paraId="6FE0007C" w14:textId="77777777" w:rsidR="00B977EA" w:rsidRPr="00B04C38" w:rsidRDefault="00B977EA" w:rsidP="003A03E4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475" w:type="dxa"/>
            <w:gridSpan w:val="8"/>
          </w:tcPr>
          <w:p w14:paraId="1A0D6AB6" w14:textId="3E23D710" w:rsidR="00B977EA" w:rsidRPr="00B04C38" w:rsidRDefault="00DB0E8D" w:rsidP="0087109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71094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>มีนาค</w:t>
            </w:r>
            <w:r w:rsidR="002B5EAE" w:rsidRPr="00871094">
              <w:rPr>
                <w:rFonts w:ascii="Browallia New" w:hAnsi="Browallia New" w:cs="Browallia New" w:hint="cs"/>
                <w:sz w:val="22"/>
                <w:szCs w:val="22"/>
                <w:cs/>
              </w:rPr>
              <w:t>ม</w:t>
            </w:r>
          </w:p>
        </w:tc>
      </w:tr>
      <w:tr w:rsidR="00B977EA" w:rsidRPr="00B04C38" w14:paraId="7E5D8D1C" w14:textId="77777777" w:rsidTr="00A703DB">
        <w:tc>
          <w:tcPr>
            <w:tcW w:w="1602" w:type="dxa"/>
          </w:tcPr>
          <w:p w14:paraId="5ACDB7DA" w14:textId="77777777" w:rsidR="00B977EA" w:rsidRPr="00B04C38" w:rsidRDefault="00B977E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891" w:type="dxa"/>
            <w:gridSpan w:val="2"/>
          </w:tcPr>
          <w:p w14:paraId="211319A9" w14:textId="4E8EFDD1" w:rsidR="00B977EA" w:rsidRPr="00B04C38" w:rsidRDefault="00B977EA" w:rsidP="0087109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871094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970" w:type="dxa"/>
            <w:gridSpan w:val="2"/>
            <w:vAlign w:val="bottom"/>
          </w:tcPr>
          <w:p w14:paraId="08AC5660" w14:textId="77777777" w:rsidR="00B977EA" w:rsidRPr="00B04C38" w:rsidRDefault="00B977EA" w:rsidP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4CC3EB6" w14:textId="0DF49F29" w:rsidR="00B977EA" w:rsidRPr="00B04C38" w:rsidRDefault="00B977EA" w:rsidP="00B977E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  <w:r w:rsidRPr="00871094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736" w:type="dxa"/>
            <w:gridSpan w:val="2"/>
            <w:vAlign w:val="bottom"/>
          </w:tcPr>
          <w:p w14:paraId="5A8EAF8C" w14:textId="1910FFF9" w:rsidR="00B977EA" w:rsidRPr="00B04C38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71094">
              <w:rPr>
                <w:rFonts w:ascii="Browallia New" w:hAnsi="Browallia New" w:cs="Browallia New"/>
                <w:sz w:val="22"/>
                <w:cs/>
              </w:rPr>
              <w:t>อื่นๆ</w:t>
            </w:r>
          </w:p>
        </w:tc>
        <w:tc>
          <w:tcPr>
            <w:tcW w:w="1878" w:type="dxa"/>
            <w:gridSpan w:val="2"/>
            <w:vAlign w:val="bottom"/>
          </w:tcPr>
          <w:p w14:paraId="2EF16933" w14:textId="4459562B" w:rsidR="00B977EA" w:rsidRPr="00B04C38" w:rsidRDefault="00B977EA" w:rsidP="00B977EA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71094">
              <w:rPr>
                <w:rFonts w:ascii="Browallia New" w:hAnsi="Browallia New" w:cs="Browallia New"/>
                <w:sz w:val="22"/>
                <w:cs/>
              </w:rPr>
              <w:t>รวม</w:t>
            </w:r>
          </w:p>
        </w:tc>
      </w:tr>
      <w:tr w:rsidR="00DA351D" w:rsidRPr="00B04C38" w14:paraId="1B1845EC" w14:textId="6BD779DD" w:rsidTr="00A703DB">
        <w:tc>
          <w:tcPr>
            <w:tcW w:w="1602" w:type="dxa"/>
          </w:tcPr>
          <w:p w14:paraId="65FB653A" w14:textId="77777777" w:rsidR="00FB48D4" w:rsidRPr="00B04C38" w:rsidRDefault="00FB48D4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6" w:type="dxa"/>
          </w:tcPr>
          <w:p w14:paraId="78675E39" w14:textId="26235595" w:rsidR="00FB48D4" w:rsidRPr="00B04C38" w:rsidRDefault="00FB48D4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85" w:type="dxa"/>
          </w:tcPr>
          <w:p w14:paraId="04FA5EA6" w14:textId="556D2359" w:rsidR="00FB48D4" w:rsidRPr="00B04C38" w:rsidRDefault="00FB48D4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80" w:type="dxa"/>
          </w:tcPr>
          <w:p w14:paraId="3096B016" w14:textId="418DDCE7" w:rsidR="00FB48D4" w:rsidRPr="00B04C38" w:rsidRDefault="00FB48D4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2C4EAA"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567</w:t>
            </w:r>
          </w:p>
        </w:tc>
        <w:tc>
          <w:tcPr>
            <w:tcW w:w="990" w:type="dxa"/>
          </w:tcPr>
          <w:p w14:paraId="37E2401A" w14:textId="12396187" w:rsidR="00FB48D4" w:rsidRPr="00B04C38" w:rsidRDefault="002C4EAA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52" w:type="dxa"/>
          </w:tcPr>
          <w:p w14:paraId="1FEE0DBE" w14:textId="38D8A8EC" w:rsidR="00FB48D4" w:rsidRPr="00B04C38" w:rsidRDefault="002C4EAA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884" w:type="dxa"/>
          </w:tcPr>
          <w:p w14:paraId="7BEABD1A" w14:textId="48A14D7B" w:rsidR="00FB48D4" w:rsidRPr="00B04C38" w:rsidRDefault="002C4EAA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27" w:type="dxa"/>
          </w:tcPr>
          <w:p w14:paraId="0A91EC06" w14:textId="3E471367" w:rsidR="00FB48D4" w:rsidRPr="00B04C38" w:rsidRDefault="002C4EAA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51" w:type="dxa"/>
          </w:tcPr>
          <w:p w14:paraId="446AF55E" w14:textId="0CDCEA9A" w:rsidR="00FB48D4" w:rsidRPr="00B04C38" w:rsidRDefault="004D0F3E" w:rsidP="00864AD6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B04C38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DA351D" w:rsidRPr="00B04C38" w14:paraId="0560F601" w14:textId="77777777" w:rsidTr="00A703DB">
        <w:tc>
          <w:tcPr>
            <w:tcW w:w="1602" w:type="dxa"/>
          </w:tcPr>
          <w:p w14:paraId="665619CE" w14:textId="77777777" w:rsidR="00FA6C1A" w:rsidRPr="00B04C38" w:rsidRDefault="00FA6C1A" w:rsidP="00B977EA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6" w:type="dxa"/>
          </w:tcPr>
          <w:p w14:paraId="1028CE81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</w:tcPr>
          <w:p w14:paraId="0886D61A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80" w:type="dxa"/>
          </w:tcPr>
          <w:p w14:paraId="37D04F81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4D86DA35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52" w:type="dxa"/>
          </w:tcPr>
          <w:p w14:paraId="496E14FF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84" w:type="dxa"/>
          </w:tcPr>
          <w:p w14:paraId="1F284A23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27" w:type="dxa"/>
          </w:tcPr>
          <w:p w14:paraId="67B0EFD6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1" w:type="dxa"/>
          </w:tcPr>
          <w:p w14:paraId="09EDDDC1" w14:textId="77777777" w:rsidR="00FA6C1A" w:rsidRPr="00B04C38" w:rsidRDefault="00FA6C1A" w:rsidP="004D0F3E">
            <w:pPr>
              <w:pStyle w:val="ListParagraph"/>
              <w:tabs>
                <w:tab w:val="clear" w:pos="454"/>
                <w:tab w:val="left" w:pos="720"/>
              </w:tabs>
              <w:spacing w:line="240" w:lineRule="auto"/>
              <w:ind w:left="0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DA351D" w:rsidRPr="00B04C38" w14:paraId="000E4538" w14:textId="4A6477CE" w:rsidTr="00A703DB">
        <w:tc>
          <w:tcPr>
            <w:tcW w:w="1602" w:type="dxa"/>
            <w:vAlign w:val="bottom"/>
          </w:tcPr>
          <w:p w14:paraId="0D3F3ADD" w14:textId="5F35EC8A" w:rsidR="00AD4F01" w:rsidRPr="00871094" w:rsidRDefault="00AD4F01" w:rsidP="0087109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006" w:type="dxa"/>
            <w:shd w:val="clear" w:color="auto" w:fill="auto"/>
          </w:tcPr>
          <w:p w14:paraId="4DC1F8BE" w14:textId="11F25BCC" w:rsidR="00AD4F01" w:rsidRPr="00871094" w:rsidRDefault="00AD4F01" w:rsidP="00AD4F0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129,401</w:t>
            </w:r>
          </w:p>
        </w:tc>
        <w:tc>
          <w:tcPr>
            <w:tcW w:w="885" w:type="dxa"/>
          </w:tcPr>
          <w:p w14:paraId="3E70E05A" w14:textId="19B854D0" w:rsidR="00AD4F01" w:rsidRPr="00871094" w:rsidRDefault="00AD4F01" w:rsidP="00AD4F0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161,189</w:t>
            </w:r>
          </w:p>
        </w:tc>
        <w:tc>
          <w:tcPr>
            <w:tcW w:w="980" w:type="dxa"/>
            <w:shd w:val="clear" w:color="auto" w:fill="auto"/>
          </w:tcPr>
          <w:p w14:paraId="25705D4D" w14:textId="4F9A6FC7" w:rsidR="00AD4F01" w:rsidRPr="00871094" w:rsidRDefault="00AD4F01" w:rsidP="00AD4F0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3,421</w:t>
            </w:r>
          </w:p>
        </w:tc>
        <w:tc>
          <w:tcPr>
            <w:tcW w:w="990" w:type="dxa"/>
            <w:shd w:val="clear" w:color="auto" w:fill="auto"/>
          </w:tcPr>
          <w:p w14:paraId="53A7D5E8" w14:textId="72BEF251" w:rsidR="00AD4F01" w:rsidRPr="00871094" w:rsidRDefault="00AD4F01" w:rsidP="00AD4F0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2,212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2B8295D" w14:textId="160E2082" w:rsidR="00AD4F01" w:rsidRPr="00871094" w:rsidRDefault="00AD4F01" w:rsidP="00AD4F01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</w:t>
            </w:r>
            <w:r w:rsidR="007C7989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4" w:type="dxa"/>
            <w:vAlign w:val="bottom"/>
          </w:tcPr>
          <w:p w14:paraId="14580915" w14:textId="3701EA94" w:rsidR="00AD4F01" w:rsidRPr="00871094" w:rsidRDefault="00AD4F01" w:rsidP="00AD4F01">
            <w:pPr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</w:t>
            </w:r>
            <w:r w:rsidR="007C7989">
              <w:rPr>
                <w:rFonts w:ascii="Browallia New" w:eastAsia="Calibri" w:hAnsi="Browallia New" w:cs="Browallia New"/>
                <w:sz w:val="22"/>
                <w:szCs w:val="22"/>
              </w:rPr>
              <w:t xml:space="preserve">  </w:t>
            </w: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4E17BF2F" w14:textId="784A1475" w:rsidR="00AD4F01" w:rsidRPr="00871094" w:rsidRDefault="00AD4F01" w:rsidP="00AD4F0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132,822</w:t>
            </w:r>
          </w:p>
        </w:tc>
        <w:tc>
          <w:tcPr>
            <w:tcW w:w="951" w:type="dxa"/>
          </w:tcPr>
          <w:p w14:paraId="0B54F9AC" w14:textId="4CFFD53F" w:rsidR="00AD4F01" w:rsidRPr="00871094" w:rsidRDefault="00AD4F01" w:rsidP="00AD4F01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163,401</w:t>
            </w:r>
          </w:p>
        </w:tc>
      </w:tr>
      <w:tr w:rsidR="00DA351D" w:rsidRPr="00B04C38" w14:paraId="3AC68CD4" w14:textId="033ECC0E" w:rsidTr="00A703DB">
        <w:tc>
          <w:tcPr>
            <w:tcW w:w="1602" w:type="dxa"/>
            <w:vAlign w:val="bottom"/>
          </w:tcPr>
          <w:p w14:paraId="6ACE78C3" w14:textId="32C04732" w:rsidR="00AD4F01" w:rsidRPr="00871094" w:rsidRDefault="00AD4F01" w:rsidP="0087109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DFBB4A6" w14:textId="6AE1FA2B" w:rsidR="00AD4F01" w:rsidRPr="00871094" w:rsidRDefault="007C7989" w:rsidP="007C7989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 </w:t>
            </w:r>
            <w:r w:rsidR="00AD4F01" w:rsidRPr="00871094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14:paraId="5E89DBDD" w14:textId="26C8C673" w:rsidR="00AD4F01" w:rsidRPr="00871094" w:rsidRDefault="007C7989" w:rsidP="007C7989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="00AD4F01" w:rsidRPr="00871094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C4DF5B0" w14:textId="4A8AC424" w:rsidR="00AD4F01" w:rsidRPr="00871094" w:rsidRDefault="00AD4F01" w:rsidP="008710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2,699</w:t>
            </w:r>
          </w:p>
        </w:tc>
        <w:tc>
          <w:tcPr>
            <w:tcW w:w="990" w:type="dxa"/>
            <w:shd w:val="clear" w:color="auto" w:fill="auto"/>
          </w:tcPr>
          <w:p w14:paraId="7D79D55C" w14:textId="489379BC" w:rsidR="00AD4F01" w:rsidRPr="00871094" w:rsidRDefault="00AD4F01" w:rsidP="00871094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</w:rPr>
              <w:t>2,080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5D708F3" w14:textId="5CB20746" w:rsidR="00AD4F01" w:rsidRPr="00871094" w:rsidRDefault="00AD4F01" w:rsidP="008710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3,820</w:t>
            </w:r>
          </w:p>
        </w:tc>
        <w:tc>
          <w:tcPr>
            <w:tcW w:w="884" w:type="dxa"/>
          </w:tcPr>
          <w:p w14:paraId="45129816" w14:textId="34CDEA70" w:rsidR="00AD4F01" w:rsidRPr="00871094" w:rsidRDefault="00AD4F01" w:rsidP="008710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3,321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457F2BF7" w14:textId="5AA794A4" w:rsidR="00AD4F01" w:rsidRPr="00871094" w:rsidRDefault="00AD4F01" w:rsidP="00871094">
            <w:pPr>
              <w:pStyle w:val="ListParagraph"/>
              <w:pBdr>
                <w:bottom w:val="single" w:sz="4" w:space="1" w:color="auto"/>
              </w:pBdr>
              <w:tabs>
                <w:tab w:val="clear" w:pos="454"/>
                <w:tab w:val="left" w:pos="720"/>
              </w:tabs>
              <w:spacing w:line="240" w:lineRule="auto"/>
              <w:ind w:left="0"/>
              <w:jc w:val="right"/>
              <w:rPr>
                <w:rFonts w:ascii="Browallia New" w:eastAsia="Calibri" w:hAnsi="Browallia New" w:cs="Browallia New"/>
                <w:sz w:val="22"/>
                <w:cs/>
              </w:rPr>
            </w:pPr>
            <w:r w:rsidRPr="00871094">
              <w:rPr>
                <w:rFonts w:ascii="Browallia New" w:eastAsia="Calibri" w:hAnsi="Browallia New" w:cs="Browallia New"/>
                <w:sz w:val="22"/>
              </w:rPr>
              <w:t>6,519</w:t>
            </w:r>
          </w:p>
        </w:tc>
        <w:tc>
          <w:tcPr>
            <w:tcW w:w="951" w:type="dxa"/>
          </w:tcPr>
          <w:p w14:paraId="1B26EE42" w14:textId="69FE3C21" w:rsidR="00AD4F01" w:rsidRPr="00871094" w:rsidRDefault="00AD4F01" w:rsidP="00871094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5,401</w:t>
            </w:r>
          </w:p>
        </w:tc>
      </w:tr>
      <w:tr w:rsidR="00DA351D" w:rsidRPr="00B04C38" w14:paraId="525F44FC" w14:textId="7F567EC7" w:rsidTr="00A703DB">
        <w:tc>
          <w:tcPr>
            <w:tcW w:w="1602" w:type="dxa"/>
            <w:vAlign w:val="bottom"/>
          </w:tcPr>
          <w:p w14:paraId="5D9265F9" w14:textId="15781392" w:rsidR="00AD4F01" w:rsidRPr="00871094" w:rsidRDefault="00AD4F01" w:rsidP="00871094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87109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006" w:type="dxa"/>
            <w:shd w:val="clear" w:color="auto" w:fill="auto"/>
          </w:tcPr>
          <w:p w14:paraId="545ED84C" w14:textId="5955B50C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129,401</w:t>
            </w:r>
          </w:p>
        </w:tc>
        <w:tc>
          <w:tcPr>
            <w:tcW w:w="885" w:type="dxa"/>
          </w:tcPr>
          <w:p w14:paraId="6863E40D" w14:textId="480F7F40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161,189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  <w:vAlign w:val="bottom"/>
          </w:tcPr>
          <w:p w14:paraId="559CC974" w14:textId="159197B0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6,120</w:t>
            </w:r>
          </w:p>
        </w:tc>
        <w:tc>
          <w:tcPr>
            <w:tcW w:w="990" w:type="dxa"/>
            <w:shd w:val="clear" w:color="auto" w:fill="auto"/>
          </w:tcPr>
          <w:p w14:paraId="48FC3FCC" w14:textId="0D7501D3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4,292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AE94BEA" w14:textId="5CD3A8AF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3,820</w:t>
            </w:r>
          </w:p>
        </w:tc>
        <w:tc>
          <w:tcPr>
            <w:tcW w:w="884" w:type="dxa"/>
          </w:tcPr>
          <w:p w14:paraId="6A026455" w14:textId="3EFB21C8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3,321</w:t>
            </w:r>
          </w:p>
        </w:tc>
        <w:tc>
          <w:tcPr>
            <w:tcW w:w="927" w:type="dxa"/>
            <w:shd w:val="clear" w:color="auto" w:fill="auto"/>
          </w:tcPr>
          <w:p w14:paraId="63125BF9" w14:textId="434BD830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139,341</w:t>
            </w:r>
          </w:p>
        </w:tc>
        <w:tc>
          <w:tcPr>
            <w:tcW w:w="951" w:type="dxa"/>
          </w:tcPr>
          <w:p w14:paraId="344A95B9" w14:textId="4FB17DCE" w:rsidR="00AD4F01" w:rsidRPr="00871094" w:rsidRDefault="00AD4F01" w:rsidP="00AD4F01">
            <w:pPr>
              <w:pBdr>
                <w:bottom w:val="single" w:sz="12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871094">
              <w:rPr>
                <w:rFonts w:ascii="Browallia New" w:eastAsia="Calibri" w:hAnsi="Browallia New" w:cs="Browallia New"/>
                <w:sz w:val="22"/>
                <w:szCs w:val="22"/>
              </w:rPr>
              <w:t>168,802</w:t>
            </w:r>
          </w:p>
        </w:tc>
      </w:tr>
    </w:tbl>
    <w:p w14:paraId="017B30EF" w14:textId="3CF707D2" w:rsidR="00174A7D" w:rsidRPr="00E457AA" w:rsidRDefault="00174A7D">
      <w:pPr>
        <w:rPr>
          <w:rFonts w:ascii="Browallia New" w:hAnsi="Browallia New" w:cs="Browallia New"/>
        </w:rPr>
      </w:pPr>
    </w:p>
    <w:p w14:paraId="4B4B2889" w14:textId="77777777" w:rsidR="00960579" w:rsidRDefault="00960579">
      <w:r>
        <w:br w:type="page"/>
      </w:r>
    </w:p>
    <w:tbl>
      <w:tblPr>
        <w:tblStyle w:val="TableGrid1"/>
        <w:tblW w:w="909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4"/>
        <w:gridCol w:w="977"/>
        <w:gridCol w:w="900"/>
        <w:gridCol w:w="994"/>
        <w:gridCol w:w="979"/>
        <w:gridCol w:w="840"/>
        <w:gridCol w:w="929"/>
        <w:gridCol w:w="906"/>
        <w:gridCol w:w="936"/>
      </w:tblGrid>
      <w:tr w:rsidR="00CB2BB5" w:rsidRPr="00E457AA" w14:paraId="1C59CF40" w14:textId="77777777" w:rsidTr="00A703DB">
        <w:tc>
          <w:tcPr>
            <w:tcW w:w="1634" w:type="dxa"/>
            <w:shd w:val="clear" w:color="auto" w:fill="auto"/>
          </w:tcPr>
          <w:p w14:paraId="10FB7BE0" w14:textId="4C3FEBF0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1" w:type="dxa"/>
            <w:gridSpan w:val="8"/>
            <w:shd w:val="clear" w:color="auto" w:fill="auto"/>
            <w:hideMark/>
          </w:tcPr>
          <w:p w14:paraId="1ACBED42" w14:textId="54D09FAB" w:rsidR="00CB2BB5" w:rsidRPr="00E457AA" w:rsidRDefault="002D479F" w:rsidP="00E26B8C">
            <w:pPr>
              <w:ind w:firstLine="26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DE72A2" w:rsidRPr="00E457AA" w14:paraId="3DFF778E" w14:textId="77777777" w:rsidTr="00A703DB">
        <w:tc>
          <w:tcPr>
            <w:tcW w:w="1634" w:type="dxa"/>
            <w:shd w:val="clear" w:color="auto" w:fill="auto"/>
          </w:tcPr>
          <w:p w14:paraId="0EB0FD14" w14:textId="77777777" w:rsidR="00DE72A2" w:rsidRPr="00E457AA" w:rsidRDefault="00DE72A2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1" w:type="dxa"/>
            <w:gridSpan w:val="8"/>
            <w:shd w:val="clear" w:color="auto" w:fill="auto"/>
          </w:tcPr>
          <w:p w14:paraId="36E9AF86" w14:textId="23AEFEAD" w:rsidR="00DE72A2" w:rsidRPr="00E457AA" w:rsidRDefault="00B2768F" w:rsidP="00750E52">
            <w:pPr>
              <w:pBdr>
                <w:bottom w:val="single" w:sz="4" w:space="1" w:color="auto"/>
              </w:pBdr>
              <w:ind w:firstLine="26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</w:t>
            </w:r>
            <w:r w:rsidR="00591067"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</w:p>
        </w:tc>
      </w:tr>
      <w:tr w:rsidR="00CB2BB5" w:rsidRPr="00E457AA" w14:paraId="20E91134" w14:textId="77777777" w:rsidTr="00A703DB">
        <w:tc>
          <w:tcPr>
            <w:tcW w:w="1634" w:type="dxa"/>
            <w:shd w:val="clear" w:color="auto" w:fill="auto"/>
          </w:tcPr>
          <w:p w14:paraId="3C708EA9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461" w:type="dxa"/>
            <w:gridSpan w:val="8"/>
            <w:shd w:val="clear" w:color="auto" w:fill="auto"/>
          </w:tcPr>
          <w:p w14:paraId="451DBD04" w14:textId="0D9EC791" w:rsidR="00CB2BB5" w:rsidRPr="00E457AA" w:rsidRDefault="000209B8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209B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0209B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0209B8">
              <w:rPr>
                <w:rFonts w:ascii="Browallia New" w:hAnsi="Browallia New" w:cs="Browallia New" w:hint="cs"/>
                <w:sz w:val="22"/>
                <w:szCs w:val="22"/>
                <w:cs/>
              </w:rPr>
              <w:t>มีนาคม</w:t>
            </w:r>
          </w:p>
        </w:tc>
      </w:tr>
      <w:tr w:rsidR="00CB2BB5" w:rsidRPr="00E457AA" w14:paraId="7B10867A" w14:textId="77777777" w:rsidTr="00A703DB">
        <w:tc>
          <w:tcPr>
            <w:tcW w:w="1634" w:type="dxa"/>
            <w:shd w:val="clear" w:color="auto" w:fill="auto"/>
          </w:tcPr>
          <w:p w14:paraId="2845CE0F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77" w:type="dxa"/>
            <w:gridSpan w:val="2"/>
            <w:shd w:val="clear" w:color="auto" w:fill="auto"/>
            <w:vAlign w:val="bottom"/>
            <w:hideMark/>
          </w:tcPr>
          <w:p w14:paraId="18FEEAF2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ขายเครื่องมือและ</w:t>
            </w:r>
            <w:r w:rsidRPr="00E457AA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อุปกรณ์ทางการแพทย์ </w:t>
            </w: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วัสดุการแพทย์</w:t>
            </w:r>
          </w:p>
        </w:tc>
        <w:tc>
          <w:tcPr>
            <w:tcW w:w="1973" w:type="dxa"/>
            <w:gridSpan w:val="2"/>
            <w:shd w:val="clear" w:color="auto" w:fill="auto"/>
            <w:vAlign w:val="bottom"/>
            <w:hideMark/>
          </w:tcPr>
          <w:p w14:paraId="0688030F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AEA1252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70CD8C48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  <w:hideMark/>
          </w:tcPr>
          <w:p w14:paraId="188BA4B6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3AAC04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5E5DD63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14:paraId="7E6AE0D3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3FF1E4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12F9FC1" w14:textId="77777777" w:rsidR="00CB2BB5" w:rsidRPr="00E457AA" w:rsidRDefault="00CB2BB5" w:rsidP="00750E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</w:tr>
      <w:tr w:rsidR="00DA351D" w:rsidRPr="00E457AA" w14:paraId="50097F82" w14:textId="77777777" w:rsidTr="00A703DB">
        <w:tc>
          <w:tcPr>
            <w:tcW w:w="1634" w:type="dxa"/>
            <w:shd w:val="clear" w:color="auto" w:fill="auto"/>
          </w:tcPr>
          <w:p w14:paraId="4403EE95" w14:textId="77777777" w:rsidR="002F294C" w:rsidRPr="00E457AA" w:rsidRDefault="002F294C" w:rsidP="002F294C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65E49222" w14:textId="5EFCC4EF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00" w:type="dxa"/>
            <w:shd w:val="clear" w:color="auto" w:fill="auto"/>
            <w:hideMark/>
          </w:tcPr>
          <w:p w14:paraId="0CC7118C" w14:textId="2672C0CE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94" w:type="dxa"/>
            <w:shd w:val="clear" w:color="auto" w:fill="auto"/>
            <w:hideMark/>
          </w:tcPr>
          <w:p w14:paraId="4BF8F09D" w14:textId="4BBB326F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79" w:type="dxa"/>
            <w:shd w:val="clear" w:color="auto" w:fill="auto"/>
            <w:hideMark/>
          </w:tcPr>
          <w:p w14:paraId="28339F30" w14:textId="4C51F3B9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840" w:type="dxa"/>
            <w:shd w:val="clear" w:color="auto" w:fill="auto"/>
            <w:hideMark/>
          </w:tcPr>
          <w:p w14:paraId="5F6EBA58" w14:textId="3A0BFCA2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29" w:type="dxa"/>
            <w:shd w:val="clear" w:color="auto" w:fill="auto"/>
            <w:hideMark/>
          </w:tcPr>
          <w:p w14:paraId="35EFADDE" w14:textId="6A20DC3F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906" w:type="dxa"/>
            <w:shd w:val="clear" w:color="auto" w:fill="auto"/>
            <w:hideMark/>
          </w:tcPr>
          <w:p w14:paraId="46EDE6B4" w14:textId="007295D3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936" w:type="dxa"/>
            <w:shd w:val="clear" w:color="auto" w:fill="auto"/>
            <w:hideMark/>
          </w:tcPr>
          <w:p w14:paraId="2FB8650D" w14:textId="2CFEB744" w:rsidR="002F294C" w:rsidRPr="00E457AA" w:rsidRDefault="002F294C" w:rsidP="002F294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8A58B4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</w:tr>
      <w:tr w:rsidR="00DA351D" w:rsidRPr="00E457AA" w14:paraId="2B6E850F" w14:textId="77777777" w:rsidTr="00A703DB">
        <w:tc>
          <w:tcPr>
            <w:tcW w:w="1634" w:type="dxa"/>
            <w:shd w:val="clear" w:color="auto" w:fill="auto"/>
          </w:tcPr>
          <w:p w14:paraId="176D8BA0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60923418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3E554AF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6FEEA0DA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09DBEE3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EB0CF53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9" w:type="dxa"/>
            <w:shd w:val="clear" w:color="auto" w:fill="auto"/>
          </w:tcPr>
          <w:p w14:paraId="500E7A38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567392BB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AD0E85A" w14:textId="77777777" w:rsidR="00CB2BB5" w:rsidRPr="00E457AA" w:rsidRDefault="00CB2BB5" w:rsidP="00750E52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A351D" w:rsidRPr="00E457AA" w14:paraId="2DA42617" w14:textId="77777777" w:rsidTr="00A703DB">
        <w:tc>
          <w:tcPr>
            <w:tcW w:w="1634" w:type="dxa"/>
            <w:shd w:val="clear" w:color="auto" w:fill="auto"/>
            <w:vAlign w:val="bottom"/>
            <w:hideMark/>
          </w:tcPr>
          <w:p w14:paraId="49F36B69" w14:textId="77777777" w:rsidR="007E1CC0" w:rsidRPr="00E457AA" w:rsidRDefault="007E1CC0" w:rsidP="007E1CC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77" w:type="dxa"/>
            <w:shd w:val="clear" w:color="auto" w:fill="auto"/>
          </w:tcPr>
          <w:p w14:paraId="1A6C889E" w14:textId="06474C57" w:rsidR="007E1CC0" w:rsidRPr="00E457AA" w:rsidRDefault="008A58B4" w:rsidP="007E1CC0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131,083</w:t>
            </w:r>
          </w:p>
        </w:tc>
        <w:tc>
          <w:tcPr>
            <w:tcW w:w="900" w:type="dxa"/>
            <w:shd w:val="clear" w:color="auto" w:fill="auto"/>
          </w:tcPr>
          <w:p w14:paraId="50C1D756" w14:textId="45A90162" w:rsidR="007E1CC0" w:rsidRPr="00E457AA" w:rsidRDefault="007E1CC0" w:rsidP="007E1CC0">
            <w:pPr>
              <w:tabs>
                <w:tab w:val="left" w:pos="348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161,189</w:t>
            </w:r>
          </w:p>
        </w:tc>
        <w:tc>
          <w:tcPr>
            <w:tcW w:w="994" w:type="dxa"/>
            <w:shd w:val="clear" w:color="auto" w:fill="auto"/>
          </w:tcPr>
          <w:p w14:paraId="376ED216" w14:textId="12B10CD3" w:rsidR="007E1CC0" w:rsidRPr="00E457AA" w:rsidRDefault="008A58B4" w:rsidP="007E1CC0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3,421</w:t>
            </w:r>
          </w:p>
        </w:tc>
        <w:tc>
          <w:tcPr>
            <w:tcW w:w="979" w:type="dxa"/>
            <w:shd w:val="clear" w:color="auto" w:fill="auto"/>
          </w:tcPr>
          <w:p w14:paraId="317E79A6" w14:textId="1DB108CB" w:rsidR="007E1CC0" w:rsidRPr="00E457AA" w:rsidRDefault="007E1CC0" w:rsidP="007E1CC0">
            <w:pPr>
              <w:tabs>
                <w:tab w:val="clear" w:pos="227"/>
                <w:tab w:val="clear" w:pos="454"/>
                <w:tab w:val="left" w:pos="297"/>
              </w:tabs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2C4E7B">
              <w:rPr>
                <w:rFonts w:ascii="Browallia New" w:eastAsia="Calibri" w:hAnsi="Browallia New" w:cs="Browallia New" w:hint="cs"/>
                <w:sz w:val="22"/>
                <w:szCs w:val="22"/>
              </w:rPr>
              <w:t>2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,212</w:t>
            </w:r>
          </w:p>
        </w:tc>
        <w:tc>
          <w:tcPr>
            <w:tcW w:w="840" w:type="dxa"/>
            <w:shd w:val="clear" w:color="auto" w:fill="auto"/>
          </w:tcPr>
          <w:p w14:paraId="5C0D9F1C" w14:textId="1AF03F54" w:rsidR="007E1CC0" w:rsidRPr="00E457AA" w:rsidRDefault="007C7989" w:rsidP="007E1CC0">
            <w:pPr>
              <w:tabs>
                <w:tab w:val="clear" w:pos="680"/>
                <w:tab w:val="left" w:pos="316"/>
              </w:tabs>
              <w:ind w:right="-1"/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="008A58B4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9" w:type="dxa"/>
            <w:shd w:val="clear" w:color="auto" w:fill="auto"/>
          </w:tcPr>
          <w:p w14:paraId="119DCBCB" w14:textId="5F90F0F4" w:rsidR="007E1CC0" w:rsidRPr="00E457AA" w:rsidRDefault="007E1CC0" w:rsidP="007E1CC0">
            <w:pP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</w:t>
            </w:r>
            <w:r w:rsidR="007C7989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14:paraId="6D9FDD52" w14:textId="3CF8AC40" w:rsidR="007E1CC0" w:rsidRPr="00E457AA" w:rsidRDefault="008A58B4" w:rsidP="007E1CC0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134,504</w:t>
            </w:r>
          </w:p>
        </w:tc>
        <w:tc>
          <w:tcPr>
            <w:tcW w:w="936" w:type="dxa"/>
            <w:shd w:val="clear" w:color="auto" w:fill="auto"/>
          </w:tcPr>
          <w:p w14:paraId="28FA83EF" w14:textId="79200442" w:rsidR="007E1CC0" w:rsidRPr="00E457AA" w:rsidRDefault="007E1CC0" w:rsidP="007E1CC0">
            <w:pP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163,401</w:t>
            </w:r>
          </w:p>
        </w:tc>
      </w:tr>
      <w:tr w:rsidR="00DA351D" w:rsidRPr="00E457AA" w14:paraId="390A6410" w14:textId="77777777" w:rsidTr="00A703DB">
        <w:tc>
          <w:tcPr>
            <w:tcW w:w="1634" w:type="dxa"/>
            <w:shd w:val="clear" w:color="auto" w:fill="auto"/>
            <w:vAlign w:val="bottom"/>
            <w:hideMark/>
          </w:tcPr>
          <w:p w14:paraId="0D561806" w14:textId="77777777" w:rsidR="007E1CC0" w:rsidRPr="00E457AA" w:rsidRDefault="007E1CC0" w:rsidP="007E1CC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77" w:type="dxa"/>
            <w:shd w:val="clear" w:color="auto" w:fill="auto"/>
          </w:tcPr>
          <w:p w14:paraId="3AE46596" w14:textId="6F130B69" w:rsidR="007E1CC0" w:rsidRPr="00E457AA" w:rsidRDefault="007C7989" w:rsidP="007E1CC0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  </w:t>
            </w:r>
            <w:r w:rsidR="008A58B4"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1A094D" w14:textId="501A5F39" w:rsidR="007E1CC0" w:rsidRPr="00E457AA" w:rsidRDefault="007E1CC0" w:rsidP="007E1CC0">
            <w:pPr>
              <w:pBdr>
                <w:bottom w:val="single" w:sz="4" w:space="1" w:color="auto"/>
              </w:pBdr>
              <w:jc w:val="center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 xml:space="preserve">    </w:t>
            </w:r>
            <w:r w:rsidR="007C7989">
              <w:rPr>
                <w:rFonts w:ascii="Browallia New" w:eastAsia="Calibri" w:hAnsi="Browallia New" w:cs="Browallia New"/>
                <w:sz w:val="22"/>
                <w:szCs w:val="22"/>
              </w:rPr>
              <w:t xml:space="preserve"> 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CE3B8B2" w14:textId="75800AED" w:rsidR="007E1CC0" w:rsidRPr="00E457AA" w:rsidRDefault="008A58B4" w:rsidP="007E1CC0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2,699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73169D0" w14:textId="2BAB043A" w:rsidR="007E1CC0" w:rsidRPr="00E457AA" w:rsidRDefault="007E1CC0" w:rsidP="007E1CC0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2,080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DB55928" w14:textId="5698796C" w:rsidR="007E1CC0" w:rsidRPr="00E457AA" w:rsidRDefault="008A58B4" w:rsidP="007E1CC0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3,723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712A3276" w14:textId="2FA27870" w:rsidR="007E1CC0" w:rsidRPr="00E457AA" w:rsidRDefault="007E1CC0" w:rsidP="007E1CC0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 w:rsidRPr="002C4E7B">
              <w:rPr>
                <w:rFonts w:ascii="Browallia New" w:eastAsia="Calibri" w:hAnsi="Browallia New" w:cs="Browallia New" w:hint="cs"/>
                <w:sz w:val="22"/>
                <w:szCs w:val="22"/>
              </w:rPr>
              <w:t>3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,</w:t>
            </w:r>
            <w:r w:rsidRPr="002C4E7B">
              <w:rPr>
                <w:rFonts w:ascii="Browallia New" w:eastAsia="Calibri" w:hAnsi="Browallia New" w:cs="Browallia New" w:hint="cs"/>
                <w:sz w:val="22"/>
                <w:szCs w:val="22"/>
              </w:rPr>
              <w:t>32</w:t>
            </w:r>
            <w:r>
              <w:rPr>
                <w:rFonts w:ascii="Browallia New" w:eastAsia="Calibri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7ADEDE63" w14:textId="7D39FE92" w:rsidR="007E1CC0" w:rsidRPr="00E457AA" w:rsidRDefault="008A58B4" w:rsidP="007E1CC0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6,422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06702E" w14:textId="5C50570E" w:rsidR="007E1CC0" w:rsidRPr="00E457AA" w:rsidRDefault="007E1CC0" w:rsidP="007E1CC0">
            <w:pPr>
              <w:pBdr>
                <w:bottom w:val="single" w:sz="4" w:space="1" w:color="auto"/>
              </w:pBdr>
              <w:jc w:val="right"/>
              <w:rPr>
                <w:rFonts w:ascii="Browallia New" w:eastAsia="Calibri" w:hAnsi="Browallia New" w:cs="Browallia New"/>
                <w:sz w:val="22"/>
                <w:szCs w:val="22"/>
              </w:rPr>
            </w:pPr>
            <w:r>
              <w:rPr>
                <w:rFonts w:ascii="Browallia New" w:eastAsia="Calibri" w:hAnsi="Browallia New" w:cs="Browallia New"/>
                <w:sz w:val="22"/>
                <w:szCs w:val="22"/>
              </w:rPr>
              <w:t>5,401</w:t>
            </w:r>
          </w:p>
        </w:tc>
      </w:tr>
      <w:tr w:rsidR="00DA351D" w:rsidRPr="00E457AA" w14:paraId="277DCCD0" w14:textId="77777777" w:rsidTr="00A703DB">
        <w:tc>
          <w:tcPr>
            <w:tcW w:w="1634" w:type="dxa"/>
            <w:shd w:val="clear" w:color="auto" w:fill="auto"/>
            <w:vAlign w:val="bottom"/>
            <w:hideMark/>
          </w:tcPr>
          <w:p w14:paraId="5EAD7B00" w14:textId="77777777" w:rsidR="007E1CC0" w:rsidRPr="00E457AA" w:rsidRDefault="007E1CC0" w:rsidP="007E1CC0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57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77" w:type="dxa"/>
            <w:shd w:val="clear" w:color="auto" w:fill="auto"/>
          </w:tcPr>
          <w:p w14:paraId="405489E3" w14:textId="3C32B6F4" w:rsidR="007E1CC0" w:rsidRPr="00E457AA" w:rsidRDefault="008A58B4" w:rsidP="007E1CC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131,083</w:t>
            </w:r>
          </w:p>
        </w:tc>
        <w:tc>
          <w:tcPr>
            <w:tcW w:w="900" w:type="dxa"/>
            <w:shd w:val="clear" w:color="auto" w:fill="auto"/>
          </w:tcPr>
          <w:p w14:paraId="063AAFF8" w14:textId="427B7C5C" w:rsidR="007E1CC0" w:rsidRPr="00E457AA" w:rsidRDefault="007E1CC0" w:rsidP="007E1CC0">
            <w:pPr>
              <w:pBdr>
                <w:bottom w:val="single" w:sz="12" w:space="1" w:color="auto"/>
              </w:pBdr>
              <w:tabs>
                <w:tab w:val="left" w:pos="576"/>
              </w:tabs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161,189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7D8328" w14:textId="2C9A7EFF" w:rsidR="007E1CC0" w:rsidRPr="00E457AA" w:rsidRDefault="008A58B4" w:rsidP="007E1CC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6,120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E1D42A4" w14:textId="5ACDEC8D" w:rsidR="007E1CC0" w:rsidRPr="00E457AA" w:rsidRDefault="007E1CC0" w:rsidP="007E1CC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4,292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3924E64" w14:textId="4C94FFFE" w:rsidR="007E1CC0" w:rsidRPr="00E457AA" w:rsidRDefault="008A58B4" w:rsidP="007E1CC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3,723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ED630BE" w14:textId="06F326C0" w:rsidR="007E1CC0" w:rsidRPr="00E457AA" w:rsidRDefault="007E1CC0" w:rsidP="007E1CC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3,321</w:t>
            </w:r>
          </w:p>
        </w:tc>
        <w:tc>
          <w:tcPr>
            <w:tcW w:w="906" w:type="dxa"/>
            <w:shd w:val="clear" w:color="auto" w:fill="auto"/>
          </w:tcPr>
          <w:p w14:paraId="4A189767" w14:textId="61E61EC2" w:rsidR="007E1CC0" w:rsidRPr="00E457AA" w:rsidRDefault="008A58B4" w:rsidP="007E1CC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140,926</w:t>
            </w:r>
          </w:p>
        </w:tc>
        <w:tc>
          <w:tcPr>
            <w:tcW w:w="936" w:type="dxa"/>
            <w:shd w:val="clear" w:color="auto" w:fill="auto"/>
          </w:tcPr>
          <w:p w14:paraId="2C7534F8" w14:textId="11289053" w:rsidR="007E1CC0" w:rsidRPr="00E457AA" w:rsidRDefault="007E1CC0" w:rsidP="007E1CC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168,802</w:t>
            </w:r>
          </w:p>
        </w:tc>
      </w:tr>
    </w:tbl>
    <w:p w14:paraId="3F377605" w14:textId="21C67475" w:rsidR="00590EEE" w:rsidRPr="00E457AA" w:rsidRDefault="00D72D56" w:rsidP="00D07027">
      <w:pPr>
        <w:pStyle w:val="ListParagraph"/>
        <w:tabs>
          <w:tab w:val="clear" w:pos="454"/>
          <w:tab w:val="left" w:pos="720"/>
        </w:tabs>
        <w:spacing w:line="240" w:lineRule="auto"/>
        <w:ind w:left="426" w:hanging="3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457A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</w:p>
    <w:p w14:paraId="624E622C" w14:textId="036C475B" w:rsidR="008C29FC" w:rsidRDefault="008C29FC" w:rsidP="008C29FC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การปันส่วนราคาให้กับภาระที่ต้องปฏิบัติตามสัญญาซึ่งเกี่ยวข้องกับการให้บริการบำรุงรักษาเครื่องมือแพทย์ (ที่ยังไม่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br/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เสร็จสิ้นหรือเสร็จสิ้นแล้วบางส่วน)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4B7825" w:rsidRPr="004B7825">
        <w:rPr>
          <w:rFonts w:ascii="Browallia New" w:hAnsi="Browallia New" w:cs="Browallia New"/>
          <w:sz w:val="28"/>
          <w:szCs w:val="28"/>
        </w:rPr>
        <w:t xml:space="preserve">31 </w:t>
      </w:r>
      <w:r w:rsidR="004B7825" w:rsidRPr="004B7825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</w:t>
      </w:r>
      <w:r w:rsidR="004B7825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>256</w:t>
      </w:r>
      <w:r w:rsidR="0080404E">
        <w:rPr>
          <w:rFonts w:ascii="Browallia New" w:hAnsi="Browallia New" w:cs="Browallia New"/>
          <w:sz w:val="28"/>
          <w:szCs w:val="28"/>
        </w:rPr>
        <w:t>7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 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31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>256</w:t>
      </w:r>
      <w:r w:rsidR="0080404E">
        <w:rPr>
          <w:rFonts w:ascii="Browallia New" w:hAnsi="Browallia New" w:cs="Browallia New"/>
          <w:sz w:val="28"/>
          <w:szCs w:val="28"/>
          <w:lang w:val="en-GB"/>
        </w:rPr>
        <w:t>6</w:t>
      </w:r>
      <w:r w:rsidRPr="00E457A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มีดังนี้</w:t>
      </w:r>
    </w:p>
    <w:p w14:paraId="6A621CA2" w14:textId="77777777" w:rsidR="005C4F75" w:rsidRPr="00E457AA" w:rsidRDefault="005C4F75" w:rsidP="005C4F75">
      <w:pPr>
        <w:pStyle w:val="BodyText2"/>
        <w:tabs>
          <w:tab w:val="left" w:pos="426"/>
        </w:tabs>
        <w:ind w:left="425" w:right="-23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71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2576"/>
        <w:gridCol w:w="1417"/>
        <w:gridCol w:w="284"/>
        <w:gridCol w:w="1417"/>
        <w:gridCol w:w="284"/>
        <w:gridCol w:w="1417"/>
        <w:gridCol w:w="284"/>
        <w:gridCol w:w="1392"/>
      </w:tblGrid>
      <w:tr w:rsidR="000D4A17" w:rsidRPr="000D4A17" w14:paraId="47F847F8" w14:textId="77777777" w:rsidTr="00A703DB">
        <w:trPr>
          <w:cantSplit/>
          <w:trHeight w:val="376"/>
        </w:trPr>
        <w:tc>
          <w:tcPr>
            <w:tcW w:w="2576" w:type="dxa"/>
          </w:tcPr>
          <w:p w14:paraId="4F8B5C55" w14:textId="77777777" w:rsidR="000D4A17" w:rsidRPr="000D4A17" w:rsidRDefault="000D4A17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62009F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BEA223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5EF268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864384" w14:textId="77777777" w:rsidR="000D4A17" w:rsidRPr="000D4A17" w:rsidRDefault="000D4A17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93" w:type="dxa"/>
            <w:gridSpan w:val="3"/>
          </w:tcPr>
          <w:p w14:paraId="48D90096" w14:textId="77777777" w:rsidR="000D4A17" w:rsidRPr="000D4A17" w:rsidRDefault="000D4A17">
            <w:pPr>
              <w:pStyle w:val="CordiaNew"/>
              <w:ind w:right="-98" w:hanging="74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(หน่วย : พันบาท)</w:t>
            </w:r>
          </w:p>
        </w:tc>
      </w:tr>
      <w:tr w:rsidR="000D4A17" w:rsidRPr="000D4A17" w14:paraId="190D5423" w14:textId="77777777" w:rsidTr="00A703DB">
        <w:trPr>
          <w:cantSplit/>
          <w:trHeight w:val="376"/>
        </w:trPr>
        <w:tc>
          <w:tcPr>
            <w:tcW w:w="2576" w:type="dxa"/>
          </w:tcPr>
          <w:p w14:paraId="1AEDC7E4" w14:textId="77777777" w:rsidR="000D4A17" w:rsidRPr="000D4A17" w:rsidRDefault="000D4A17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3"/>
          </w:tcPr>
          <w:p w14:paraId="2F1A44A7" w14:textId="77777777" w:rsidR="000D4A17" w:rsidRPr="000D4A17" w:rsidRDefault="000D4A17">
            <w:pPr>
              <w:pStyle w:val="CordiaNew"/>
              <w:pBdr>
                <w:bottom w:val="single" w:sz="4" w:space="1" w:color="auto"/>
              </w:pBdr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DC897CE" w14:textId="77777777" w:rsidR="000D4A17" w:rsidRPr="000D4A17" w:rsidRDefault="000D4A17">
            <w:pPr>
              <w:pStyle w:val="CordiaNew"/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93" w:type="dxa"/>
            <w:gridSpan w:val="3"/>
          </w:tcPr>
          <w:p w14:paraId="33748B36" w14:textId="1E9028CE" w:rsidR="000D4A17" w:rsidRPr="000D4A17" w:rsidRDefault="000D4A17">
            <w:pPr>
              <w:pStyle w:val="CordiaNew"/>
              <w:pBdr>
                <w:bottom w:val="single" w:sz="4" w:space="1" w:color="auto"/>
              </w:pBdr>
              <w:ind w:right="-98" w:hanging="7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งบการเงินเฉพาะบริษัท</w:t>
            </w:r>
          </w:p>
        </w:tc>
      </w:tr>
      <w:tr w:rsidR="000D4A17" w:rsidRPr="000D4A17" w14:paraId="7D8781BC" w14:textId="77777777" w:rsidTr="00A703DB">
        <w:trPr>
          <w:cantSplit/>
          <w:trHeight w:val="733"/>
        </w:trPr>
        <w:tc>
          <w:tcPr>
            <w:tcW w:w="2576" w:type="dxa"/>
          </w:tcPr>
          <w:p w14:paraId="2F617B10" w14:textId="77777777" w:rsidR="000D4A17" w:rsidRPr="000D4A17" w:rsidRDefault="000D4A17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BADF11" w14:textId="77777777" w:rsidR="000D4A17" w:rsidRPr="000D4A17" w:rsidRDefault="000D4A17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lang w:val="th-TH"/>
              </w:rPr>
              <w:t xml:space="preserve">31 </w:t>
            </w:r>
            <w:r w:rsidRPr="000D4A1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มีนาคม</w:t>
            </w:r>
            <w:r w:rsidRPr="000D4A1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br/>
            </w:r>
            <w:r w:rsidRPr="000D4A17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0D4A1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210C693E" w14:textId="77777777" w:rsidR="000D4A17" w:rsidRPr="000D4A17" w:rsidRDefault="000D4A17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2E2FBC" w14:textId="77777777" w:rsidR="000D4A17" w:rsidRPr="000D4A17" w:rsidRDefault="000D4A17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0D4A1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0D4A17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0D4A1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2AEA32B0" w14:textId="77777777" w:rsidR="000D4A17" w:rsidRPr="000D4A17" w:rsidRDefault="000D4A17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A75949" w14:textId="77777777" w:rsidR="000D4A17" w:rsidRPr="000D4A17" w:rsidRDefault="000D4A17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0D4A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มีนาคม</w:t>
            </w:r>
          </w:p>
          <w:p w14:paraId="30192D12" w14:textId="77777777" w:rsidR="000D4A17" w:rsidRPr="000D4A17" w:rsidRDefault="000D4A17">
            <w:pPr>
              <w:pStyle w:val="CordiaNew"/>
              <w:pBdr>
                <w:bottom w:val="single" w:sz="4" w:space="1" w:color="auto"/>
              </w:pBdr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50E2E694" w14:textId="77777777" w:rsidR="000D4A17" w:rsidRPr="000D4A17" w:rsidRDefault="000D4A17">
            <w:pPr>
              <w:pStyle w:val="CordiaNew"/>
              <w:ind w:left="-96" w:right="-98"/>
              <w:jc w:val="center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</w:p>
        </w:tc>
        <w:tc>
          <w:tcPr>
            <w:tcW w:w="1392" w:type="dxa"/>
          </w:tcPr>
          <w:p w14:paraId="2BB489D8" w14:textId="77777777" w:rsidR="000D4A17" w:rsidRPr="000D4A17" w:rsidRDefault="000D4A17">
            <w:pPr>
              <w:pStyle w:val="CordiaNew"/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lang w:val="th-TH"/>
              </w:rPr>
              <w:t>31</w:t>
            </w:r>
            <w:r w:rsidRPr="000D4A1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ธันวาคม</w:t>
            </w:r>
          </w:p>
          <w:p w14:paraId="4818E149" w14:textId="77777777" w:rsidR="000D4A17" w:rsidRPr="000D4A17" w:rsidRDefault="000D4A17">
            <w:pPr>
              <w:pStyle w:val="CordiaNew"/>
              <w:pBdr>
                <w:bottom w:val="single" w:sz="4" w:space="1" w:color="auto"/>
              </w:pBdr>
              <w:ind w:left="-96" w:right="-98" w:firstLine="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</w:t>
            </w:r>
            <w:r w:rsidRPr="000D4A17">
              <w:rPr>
                <w:rFonts w:ascii="Browallia New" w:hAnsi="Browallia New" w:cs="Browallia New"/>
                <w:sz w:val="28"/>
                <w:szCs w:val="28"/>
                <w:lang w:val="th-TH"/>
              </w:rPr>
              <w:t>256</w:t>
            </w:r>
            <w:r w:rsidRPr="000D4A17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</w:tr>
      <w:tr w:rsidR="000D4A17" w:rsidRPr="000D4A17" w14:paraId="1E156EAF" w14:textId="77777777" w:rsidTr="00A703DB">
        <w:trPr>
          <w:cantSplit/>
          <w:trHeight w:val="376"/>
        </w:trPr>
        <w:tc>
          <w:tcPr>
            <w:tcW w:w="2576" w:type="dxa"/>
          </w:tcPr>
          <w:p w14:paraId="52890FCB" w14:textId="77777777" w:rsidR="000D4A17" w:rsidRPr="000D4A17" w:rsidRDefault="000D4A17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2FBA61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50E2110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17262C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204B23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EF5FCD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43AE608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297A157" w14:textId="77777777" w:rsidR="000D4A17" w:rsidRPr="000D4A17" w:rsidRDefault="000D4A17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56CF0" w:rsidRPr="000D4A17" w14:paraId="0959DEAC" w14:textId="77777777" w:rsidTr="00A703DB">
        <w:trPr>
          <w:cantSplit/>
          <w:trHeight w:val="351"/>
        </w:trPr>
        <w:tc>
          <w:tcPr>
            <w:tcW w:w="2576" w:type="dxa"/>
          </w:tcPr>
          <w:p w14:paraId="3743EE84" w14:textId="29F16B04" w:rsidR="00B56CF0" w:rsidRPr="000D4A17" w:rsidRDefault="00B56CF0" w:rsidP="00B56CF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ภายใน </w:t>
            </w:r>
            <w:r w:rsidRPr="000D4A17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0D4A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422079C" w14:textId="0C0363E8" w:rsidR="00B56CF0" w:rsidRPr="000D4A17" w:rsidRDefault="00B56CF0" w:rsidP="00B56CF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4,493</w:t>
            </w:r>
          </w:p>
        </w:tc>
        <w:tc>
          <w:tcPr>
            <w:tcW w:w="284" w:type="dxa"/>
          </w:tcPr>
          <w:p w14:paraId="688AB45A" w14:textId="77777777" w:rsidR="00B56CF0" w:rsidRPr="000D4A17" w:rsidRDefault="00B56CF0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35C1E1" w14:textId="296484B7" w:rsidR="00B56CF0" w:rsidRPr="000D4A17" w:rsidRDefault="00D72753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4,540</w:t>
            </w:r>
          </w:p>
        </w:tc>
        <w:tc>
          <w:tcPr>
            <w:tcW w:w="284" w:type="dxa"/>
          </w:tcPr>
          <w:p w14:paraId="255B9EC5" w14:textId="77777777" w:rsidR="00B56CF0" w:rsidRPr="000D4A17" w:rsidRDefault="00B56CF0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6E6B0BA" w14:textId="7B338837" w:rsidR="00B56CF0" w:rsidRPr="000D4A17" w:rsidRDefault="00B56CF0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4,493</w:t>
            </w:r>
          </w:p>
        </w:tc>
        <w:tc>
          <w:tcPr>
            <w:tcW w:w="284" w:type="dxa"/>
          </w:tcPr>
          <w:p w14:paraId="1B169C26" w14:textId="77777777" w:rsidR="00B56CF0" w:rsidRPr="000D4A17" w:rsidRDefault="00B56CF0" w:rsidP="00B56CF0">
            <w:pPr>
              <w:pStyle w:val="BodyTextIndent3"/>
              <w:tabs>
                <w:tab w:val="left" w:pos="5018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D7129B5" w14:textId="60B9077C" w:rsidR="00B56CF0" w:rsidRPr="000D4A17" w:rsidRDefault="00D72753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4,540</w:t>
            </w:r>
          </w:p>
        </w:tc>
      </w:tr>
      <w:tr w:rsidR="00B56CF0" w:rsidRPr="000D4A17" w14:paraId="122F9838" w14:textId="77777777" w:rsidTr="00A703DB">
        <w:trPr>
          <w:cantSplit/>
          <w:trHeight w:val="265"/>
        </w:trPr>
        <w:tc>
          <w:tcPr>
            <w:tcW w:w="2576" w:type="dxa"/>
            <w:shd w:val="clear" w:color="auto" w:fill="auto"/>
          </w:tcPr>
          <w:p w14:paraId="57C01EC3" w14:textId="6B03B6A9" w:rsidR="00B56CF0" w:rsidRPr="000D4A17" w:rsidRDefault="00B56CF0" w:rsidP="00B56CF0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</w:rPr>
              <w:t xml:space="preserve"> 2 - 5</w:t>
            </w:r>
            <w:r w:rsidRPr="000D4A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0068F41D" w14:textId="791C7AE4" w:rsidR="00B56CF0" w:rsidRPr="000D4A17" w:rsidRDefault="00B56CF0" w:rsidP="00B56CF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2,297</w:t>
            </w:r>
          </w:p>
        </w:tc>
        <w:tc>
          <w:tcPr>
            <w:tcW w:w="284" w:type="dxa"/>
          </w:tcPr>
          <w:p w14:paraId="5569A4C5" w14:textId="77777777" w:rsidR="00B56CF0" w:rsidRPr="000D4A17" w:rsidRDefault="00B56CF0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E30829" w14:textId="4E252D18" w:rsidR="00B56CF0" w:rsidRPr="000D4A17" w:rsidRDefault="00D72753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2,993</w:t>
            </w:r>
          </w:p>
        </w:tc>
        <w:tc>
          <w:tcPr>
            <w:tcW w:w="284" w:type="dxa"/>
          </w:tcPr>
          <w:p w14:paraId="30BCF904" w14:textId="77777777" w:rsidR="00B56CF0" w:rsidRPr="000D4A17" w:rsidRDefault="00B56CF0" w:rsidP="00B56CF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5CA9EC69" w14:textId="02FDAB6F" w:rsidR="00B56CF0" w:rsidRPr="000D4A17" w:rsidRDefault="00B56CF0" w:rsidP="00B56CF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2,297</w:t>
            </w:r>
          </w:p>
        </w:tc>
        <w:tc>
          <w:tcPr>
            <w:tcW w:w="284" w:type="dxa"/>
          </w:tcPr>
          <w:p w14:paraId="7DDF6FCD" w14:textId="77777777" w:rsidR="00B56CF0" w:rsidRPr="000D4A17" w:rsidRDefault="00B56CF0" w:rsidP="00B56CF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2" w:type="dxa"/>
          </w:tcPr>
          <w:p w14:paraId="7FD10EBE" w14:textId="68A399FE" w:rsidR="00B56CF0" w:rsidRPr="000D4A17" w:rsidRDefault="00D72753" w:rsidP="00B56CF0">
            <w:pPr>
              <w:ind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2,993</w:t>
            </w:r>
          </w:p>
        </w:tc>
      </w:tr>
      <w:tr w:rsidR="00B56CF0" w:rsidRPr="000D4A17" w14:paraId="30C472D8" w14:textId="77777777" w:rsidTr="00A703DB">
        <w:trPr>
          <w:cantSplit/>
          <w:trHeight w:val="376"/>
        </w:trPr>
        <w:tc>
          <w:tcPr>
            <w:tcW w:w="2576" w:type="dxa"/>
          </w:tcPr>
          <w:p w14:paraId="46EF664C" w14:textId="33E96081" w:rsidR="00B56CF0" w:rsidRPr="000D4A17" w:rsidRDefault="00B56CF0" w:rsidP="00B56CF0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D4A17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417" w:type="dxa"/>
          </w:tcPr>
          <w:p w14:paraId="69345629" w14:textId="54A38532" w:rsidR="00B56CF0" w:rsidRPr="000D4A17" w:rsidRDefault="00B56CF0" w:rsidP="00103055">
            <w:pPr>
              <w:pBdr>
                <w:top w:val="single" w:sz="4" w:space="1" w:color="auto"/>
                <w:bottom w:val="single" w:sz="12" w:space="1" w:color="auto"/>
              </w:pBd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6,790</w:t>
            </w:r>
          </w:p>
        </w:tc>
        <w:tc>
          <w:tcPr>
            <w:tcW w:w="284" w:type="dxa"/>
          </w:tcPr>
          <w:p w14:paraId="17DA59F5" w14:textId="77777777" w:rsidR="00B56CF0" w:rsidRPr="000D4A17" w:rsidRDefault="00B56CF0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B9D788" w14:textId="086758FC" w:rsidR="00B56CF0" w:rsidRPr="000D4A17" w:rsidRDefault="00D72753" w:rsidP="00037553">
            <w:pPr>
              <w:pBdr>
                <w:top w:val="single" w:sz="4" w:space="1" w:color="auto"/>
                <w:bottom w:val="single" w:sz="12" w:space="1" w:color="auto"/>
              </w:pBd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7,533</w:t>
            </w:r>
          </w:p>
        </w:tc>
        <w:tc>
          <w:tcPr>
            <w:tcW w:w="284" w:type="dxa"/>
          </w:tcPr>
          <w:p w14:paraId="2A8E59D8" w14:textId="77777777" w:rsidR="00B56CF0" w:rsidRPr="000D4A17" w:rsidRDefault="00B56CF0" w:rsidP="00B56CF0">
            <w:pP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2197A5A" w14:textId="362316EE" w:rsidR="00B56CF0" w:rsidRPr="000D4A17" w:rsidRDefault="00B56CF0" w:rsidP="00037553">
            <w:pPr>
              <w:pBdr>
                <w:top w:val="single" w:sz="4" w:space="1" w:color="auto"/>
                <w:bottom w:val="single" w:sz="12" w:space="1" w:color="auto"/>
              </w:pBd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6,790</w:t>
            </w:r>
          </w:p>
        </w:tc>
        <w:tc>
          <w:tcPr>
            <w:tcW w:w="284" w:type="dxa"/>
          </w:tcPr>
          <w:p w14:paraId="1677A218" w14:textId="77777777" w:rsidR="00B56CF0" w:rsidRPr="000D4A17" w:rsidRDefault="00B56CF0" w:rsidP="00B56CF0">
            <w:pPr>
              <w:pStyle w:val="BodyTextInden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18"/>
                <w:tab w:val="left" w:pos="5387"/>
                <w:tab w:val="left" w:pos="5613"/>
                <w:tab w:val="left" w:pos="6322"/>
                <w:tab w:val="left" w:pos="6549"/>
              </w:tabs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6922C91" w14:textId="23AB8216" w:rsidR="00B56CF0" w:rsidRPr="000D4A17" w:rsidRDefault="00D72753" w:rsidP="00037553">
            <w:pPr>
              <w:pBdr>
                <w:top w:val="single" w:sz="4" w:space="1" w:color="auto"/>
                <w:bottom w:val="single" w:sz="12" w:space="1" w:color="auto"/>
              </w:pBdr>
              <w:ind w:left="-111" w:right="-1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sz w:val="28"/>
                <w:szCs w:val="28"/>
              </w:rPr>
              <w:t>7,533</w:t>
            </w:r>
          </w:p>
        </w:tc>
      </w:tr>
    </w:tbl>
    <w:p w14:paraId="191410A7" w14:textId="5F7F4333" w:rsidR="00A4190A" w:rsidRDefault="00A41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00F9C22B" w14:textId="30F744B8" w:rsidR="004B1A88" w:rsidRPr="00E457AA" w:rsidRDefault="004B1A88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ส่วนงานดำเนินงาน</w:t>
      </w:r>
    </w:p>
    <w:p w14:paraId="089AA7A4" w14:textId="77777777" w:rsidR="004B1A88" w:rsidRPr="00331917" w:rsidRDefault="004B1A88" w:rsidP="004B1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01E0503" w14:textId="34D16F37" w:rsidR="004B1A88" w:rsidRDefault="00C270AD" w:rsidP="007F711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="004B1A88" w:rsidRPr="00E457AA">
        <w:rPr>
          <w:rFonts w:ascii="Browallia New" w:hAnsi="Browallia New" w:cs="Browallia New"/>
          <w:sz w:val="28"/>
          <w:szCs w:val="28"/>
          <w:cs/>
          <w:lang w:val="en-GB"/>
        </w:rPr>
        <w:t>บริษัทดำเนินธุรกิจหลักในส่วนงานดำเนินงานที่รายงานเพียงส่วนงานเดียว คือส่วนงานธุรกิจตัวแทนจำหน่ายเครื่องมือและอุปกรณ์ทางการแพทย์ วัสดุการแพทย์ และให้บริการเครื่องมือแพทย์ ซึ่งดำเนินธุรกิจในเขตภูมิศาสตร์</w:t>
      </w:r>
      <w:r w:rsidR="00331917">
        <w:rPr>
          <w:rFonts w:ascii="Browallia New" w:hAnsi="Browallia New" w:cs="Browallia New"/>
          <w:sz w:val="28"/>
          <w:szCs w:val="28"/>
          <w:lang w:val="en-GB"/>
        </w:rPr>
        <w:br/>
      </w:r>
      <w:r w:rsidR="004B1A88" w:rsidRPr="00E457AA">
        <w:rPr>
          <w:rFonts w:ascii="Browallia New" w:hAnsi="Browallia New" w:cs="Browallia New"/>
          <w:sz w:val="28"/>
          <w:szCs w:val="28"/>
          <w:cs/>
          <w:lang w:val="en-GB"/>
        </w:rPr>
        <w:t>ในประเทศไทย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</w:t>
      </w:r>
      <w:r w:rsidR="001F1A7C" w:rsidRPr="00E457AA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="004B1A88" w:rsidRPr="00E457AA">
        <w:rPr>
          <w:rFonts w:ascii="Browallia New" w:hAnsi="Browallia New" w:cs="Browallia New"/>
          <w:sz w:val="28"/>
          <w:szCs w:val="28"/>
          <w:cs/>
          <w:lang w:val="en-GB"/>
        </w:rPr>
        <w:t>ตามส่วนงานดำเนินงานและเขตภูมิศาสตร์แล้ว</w:t>
      </w:r>
    </w:p>
    <w:p w14:paraId="7D06A12E" w14:textId="77777777" w:rsidR="00BD7E49" w:rsidRPr="00E457AA" w:rsidRDefault="00BD7E49" w:rsidP="007F711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46EC8E6" w14:textId="77777777" w:rsidR="00290CAB" w:rsidRDefault="00290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276F1509" w14:textId="353F9CCA" w:rsidR="00397630" w:rsidRPr="00E457AA" w:rsidRDefault="00397630" w:rsidP="0070380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16B30A85" w14:textId="77777777" w:rsidR="00B53CF5" w:rsidRPr="00E457AA" w:rsidRDefault="00B53C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D6D847C" w14:textId="7B62BE85" w:rsidR="00D2555C" w:rsidRPr="00E457AA" w:rsidRDefault="008516F5" w:rsidP="00D25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 xml:space="preserve">ณ วันที่ </w:t>
      </w:r>
      <w:r w:rsidR="00952C87" w:rsidRPr="00952C87">
        <w:rPr>
          <w:rFonts w:ascii="Browallia New" w:hAnsi="Browallia New" w:cs="Browallia New"/>
          <w:sz w:val="28"/>
          <w:szCs w:val="28"/>
        </w:rPr>
        <w:t xml:space="preserve">31 </w:t>
      </w:r>
      <w:r w:rsidR="00952C87" w:rsidRPr="00952C87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952C87" w:rsidRPr="00952C8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52C87" w:rsidRPr="00952C87">
        <w:rPr>
          <w:rFonts w:ascii="Browallia New" w:hAnsi="Browallia New" w:cs="Browallia New"/>
          <w:sz w:val="28"/>
          <w:szCs w:val="28"/>
          <w:lang w:val="th-TH"/>
        </w:rPr>
        <w:t>256</w:t>
      </w:r>
      <w:r w:rsidR="00952C87" w:rsidRPr="00952C87">
        <w:rPr>
          <w:rFonts w:ascii="Browallia New" w:hAnsi="Browallia New" w:cs="Browallia New"/>
          <w:sz w:val="28"/>
          <w:szCs w:val="28"/>
        </w:rPr>
        <w:t>7</w:t>
      </w:r>
      <w:r w:rsidR="00952C87" w:rsidRPr="00952C8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20C13">
        <w:rPr>
          <w:rFonts w:ascii="Browallia New" w:hAnsi="Browallia New" w:cs="Browallia New" w:hint="cs"/>
          <w:sz w:val="28"/>
          <w:szCs w:val="28"/>
          <w:cs/>
          <w:lang w:val="en-GB"/>
        </w:rPr>
        <w:t>กลุ่ม</w:t>
      </w:r>
      <w:r w:rsidRPr="00E457AA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="00B53CF5" w:rsidRPr="00E457AA">
        <w:rPr>
          <w:rFonts w:ascii="Browallia New" w:hAnsi="Browallia New" w:cs="Browallia New"/>
          <w:sz w:val="28"/>
          <w:szCs w:val="28"/>
          <w:cs/>
          <w:lang w:val="en-GB"/>
        </w:rPr>
        <w:t>มีภาระผูกพัน ดังต่อไปนี้</w:t>
      </w:r>
    </w:p>
    <w:p w14:paraId="47C4CCE8" w14:textId="77777777" w:rsidR="005E0DC8" w:rsidRPr="00E457AA" w:rsidRDefault="005E0DC8" w:rsidP="005E0D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Browallia New" w:hAnsi="Browallia New" w:cs="Browallia New"/>
          <w:sz w:val="22"/>
          <w:u w:val="single"/>
        </w:rPr>
      </w:pPr>
    </w:p>
    <w:p w14:paraId="314C3F49" w14:textId="6DD7C594" w:rsidR="005E0DC8" w:rsidRPr="00E457AA" w:rsidRDefault="005E0DC8" w:rsidP="0005729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6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ภาระผูกพันเกี่ยวกับสัญญาเช่าและบริการ</w:t>
      </w:r>
      <w:r w:rsidR="007A1769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="007A1769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และสัญญา</w:t>
      </w:r>
      <w:r w:rsidR="006403A5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ที่ปรึกษาต่างๆ</w:t>
      </w:r>
      <w:r w:rsidR="00134922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ที่จะต้องชำระ</w:t>
      </w:r>
      <w:r w:rsidR="00111273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1DE5C3A6" w14:textId="77777777" w:rsidR="00996995" w:rsidRPr="00E457AA" w:rsidRDefault="00996995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cs/>
        </w:rPr>
      </w:pPr>
    </w:p>
    <w:tbl>
      <w:tblPr>
        <w:tblW w:w="8536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86"/>
        <w:gridCol w:w="2313"/>
        <w:gridCol w:w="236"/>
        <w:gridCol w:w="2401"/>
      </w:tblGrid>
      <w:tr w:rsidR="00CB7AB5" w:rsidRPr="00E457AA" w14:paraId="6E9297AB" w14:textId="75744E60" w:rsidTr="00A703DB">
        <w:tc>
          <w:tcPr>
            <w:tcW w:w="3586" w:type="dxa"/>
            <w:shd w:val="clear" w:color="auto" w:fill="auto"/>
          </w:tcPr>
          <w:p w14:paraId="7B9CCE45" w14:textId="77777777" w:rsidR="00CB7AB5" w:rsidRPr="00E457AA" w:rsidRDefault="00CB7AB5" w:rsidP="00031261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shd w:val="clear" w:color="auto" w:fill="auto"/>
          </w:tcPr>
          <w:p w14:paraId="49A23330" w14:textId="130E753A" w:rsidR="00CB7AB5" w:rsidRPr="00E457AA" w:rsidRDefault="00CB7AB5" w:rsidP="00A703DB">
            <w:pPr>
              <w:tabs>
                <w:tab w:val="left" w:pos="2173"/>
                <w:tab w:val="left" w:pos="309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4B9DE8AA" w14:textId="77777777" w:rsidR="00CB7AB5" w:rsidRPr="00E457AA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09EFC1EC" w14:textId="2CB3FBBA" w:rsidR="00CB7AB5" w:rsidRPr="00E457AA" w:rsidRDefault="00CB7AB5" w:rsidP="00C50617">
            <w:pPr>
              <w:tabs>
                <w:tab w:val="left" w:pos="3090"/>
                <w:tab w:val="left" w:pos="4860"/>
              </w:tabs>
              <w:spacing w:line="240" w:lineRule="auto"/>
              <w:ind w:right="-75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(หน่วย : พันบาท)</w:t>
            </w:r>
          </w:p>
        </w:tc>
      </w:tr>
      <w:tr w:rsidR="0011279A" w:rsidRPr="00E457AA" w14:paraId="49131FCB" w14:textId="3F62DACF" w:rsidTr="00A703DB">
        <w:tc>
          <w:tcPr>
            <w:tcW w:w="3586" w:type="dxa"/>
            <w:shd w:val="clear" w:color="auto" w:fill="auto"/>
          </w:tcPr>
          <w:p w14:paraId="376D445A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75E40EA7" w14:textId="69EB863A" w:rsidR="0011279A" w:rsidRPr="00E457AA" w:rsidRDefault="002F008C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30538589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4E7109D8" w14:textId="486E66E5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งบการเงินเฉพาะบริษัท</w:t>
            </w:r>
          </w:p>
        </w:tc>
      </w:tr>
      <w:tr w:rsidR="0011279A" w:rsidRPr="00E457AA" w14:paraId="56CF3E81" w14:textId="7A524D54" w:rsidTr="00A703DB">
        <w:tc>
          <w:tcPr>
            <w:tcW w:w="3586" w:type="dxa"/>
            <w:shd w:val="clear" w:color="auto" w:fill="auto"/>
          </w:tcPr>
          <w:p w14:paraId="3516F668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F7BB0A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A8039CE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D7A70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1279A" w:rsidRPr="00E457AA" w14:paraId="29ED82FF" w14:textId="14DE3AA7" w:rsidTr="00A703DB">
        <w:tc>
          <w:tcPr>
            <w:tcW w:w="3586" w:type="dxa"/>
            <w:shd w:val="clear" w:color="auto" w:fill="auto"/>
            <w:hideMark/>
          </w:tcPr>
          <w:p w14:paraId="679DCCD4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ภายใน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 xml:space="preserve"> 1 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2313" w:type="dxa"/>
            <w:shd w:val="clear" w:color="auto" w:fill="auto"/>
          </w:tcPr>
          <w:p w14:paraId="2BC7C56C" w14:textId="0BB029FF" w:rsidR="0011279A" w:rsidRPr="00E457AA" w:rsidRDefault="001A169C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4,157</w:t>
            </w:r>
          </w:p>
        </w:tc>
        <w:tc>
          <w:tcPr>
            <w:tcW w:w="236" w:type="dxa"/>
          </w:tcPr>
          <w:p w14:paraId="0CB23F2C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1" w:type="dxa"/>
          </w:tcPr>
          <w:p w14:paraId="2C7CCF11" w14:textId="36A6887E" w:rsidR="0011279A" w:rsidRPr="00E457AA" w:rsidRDefault="00B56CF0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3,947</w:t>
            </w:r>
          </w:p>
        </w:tc>
      </w:tr>
      <w:tr w:rsidR="0011279A" w:rsidRPr="00E457AA" w14:paraId="32089785" w14:textId="3339583B" w:rsidTr="00A703DB">
        <w:tc>
          <w:tcPr>
            <w:tcW w:w="3586" w:type="dxa"/>
            <w:shd w:val="clear" w:color="auto" w:fill="auto"/>
            <w:hideMark/>
          </w:tcPr>
          <w:p w14:paraId="17C74469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 แต่ไม่เกิน </w:t>
            </w:r>
            <w:r w:rsidRPr="00E457A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</w:tcPr>
          <w:p w14:paraId="52982677" w14:textId="4BBF24FA" w:rsidR="0011279A" w:rsidRPr="00E457AA" w:rsidRDefault="001A169C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1,161</w:t>
            </w:r>
          </w:p>
        </w:tc>
        <w:tc>
          <w:tcPr>
            <w:tcW w:w="236" w:type="dxa"/>
          </w:tcPr>
          <w:p w14:paraId="2E140488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bottom w:val="single" w:sz="4" w:space="0" w:color="auto"/>
            </w:tcBorders>
          </w:tcPr>
          <w:p w14:paraId="39FAAB4C" w14:textId="7B1BA593" w:rsidR="0011279A" w:rsidRPr="00E457AA" w:rsidRDefault="00B56CF0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1,161</w:t>
            </w:r>
          </w:p>
        </w:tc>
      </w:tr>
      <w:tr w:rsidR="0011279A" w:rsidRPr="00E457AA" w14:paraId="6C1E5487" w14:textId="720FAF70" w:rsidTr="00A703DB">
        <w:trPr>
          <w:trHeight w:val="70"/>
        </w:trPr>
        <w:tc>
          <w:tcPr>
            <w:tcW w:w="3586" w:type="dxa"/>
            <w:shd w:val="clear" w:color="auto" w:fill="auto"/>
          </w:tcPr>
          <w:p w14:paraId="0EA99F90" w14:textId="77777777" w:rsidR="0011279A" w:rsidRPr="00E457AA" w:rsidRDefault="0011279A" w:rsidP="0011279A">
            <w:pPr>
              <w:spacing w:line="240" w:lineRule="auto"/>
              <w:ind w:hanging="2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5B0D6A" w14:textId="577D74A2" w:rsidR="0011279A" w:rsidRPr="00E457AA" w:rsidRDefault="001A169C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5,318</w:t>
            </w:r>
          </w:p>
        </w:tc>
        <w:tc>
          <w:tcPr>
            <w:tcW w:w="236" w:type="dxa"/>
          </w:tcPr>
          <w:p w14:paraId="7B15CAC7" w14:textId="77777777" w:rsidR="0011279A" w:rsidRPr="00E457AA" w:rsidRDefault="0011279A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1" w:type="dxa"/>
            <w:tcBorders>
              <w:top w:val="single" w:sz="4" w:space="0" w:color="auto"/>
              <w:bottom w:val="single" w:sz="12" w:space="0" w:color="auto"/>
            </w:tcBorders>
          </w:tcPr>
          <w:p w14:paraId="5ECA61CF" w14:textId="32893BEE" w:rsidR="0011279A" w:rsidRPr="00E457AA" w:rsidRDefault="00B56CF0" w:rsidP="0011279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5,108</w:t>
            </w:r>
          </w:p>
        </w:tc>
      </w:tr>
    </w:tbl>
    <w:p w14:paraId="565A29EA" w14:textId="77777777" w:rsidR="00FE1FFE" w:rsidRPr="00E457AA" w:rsidRDefault="00FE1FFE" w:rsidP="00FE1F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7E3CD586" w14:textId="1F248049" w:rsidR="005E0DC8" w:rsidRPr="00E457AA" w:rsidRDefault="005E0DC8" w:rsidP="0005729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บริษัทมีวงเงินสินเชื่อและหนี้สินที่อาจเกิดขึ้น</w:t>
      </w:r>
      <w:r w:rsidR="00E643D0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จาก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สถาบันการเงิน</w:t>
      </w:r>
      <w:r w:rsidR="007E51BE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ดังนี้</w:t>
      </w:r>
    </w:p>
    <w:p w14:paraId="7ED86FBC" w14:textId="77777777" w:rsidR="005E0DC8" w:rsidRPr="00E457AA" w:rsidRDefault="005E0DC8" w:rsidP="00996995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35" w:type="dxa"/>
        <w:tblInd w:w="9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9"/>
        <w:gridCol w:w="1173"/>
        <w:gridCol w:w="1172"/>
        <w:gridCol w:w="1226"/>
        <w:gridCol w:w="1395"/>
      </w:tblGrid>
      <w:tr w:rsidR="005E0DC8" w:rsidRPr="00E457AA" w14:paraId="75C8380A" w14:textId="77777777" w:rsidTr="00A703DB">
        <w:trPr>
          <w:trHeight w:val="20"/>
        </w:trPr>
        <w:tc>
          <w:tcPr>
            <w:tcW w:w="3469" w:type="dxa"/>
          </w:tcPr>
          <w:p w14:paraId="50437B74" w14:textId="77777777" w:rsidR="005E0DC8" w:rsidRPr="00E457AA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47E3EA3B" w14:textId="77777777" w:rsidR="005E0DC8" w:rsidRPr="00E457AA" w:rsidRDefault="005E0DC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</w:tcPr>
          <w:p w14:paraId="0D9DB227" w14:textId="6193B510" w:rsidR="005E0DC8" w:rsidRPr="00E457AA" w:rsidRDefault="00283570" w:rsidP="00C50617">
            <w:pPr>
              <w:tabs>
                <w:tab w:val="clear" w:pos="3515"/>
                <w:tab w:val="clear" w:pos="3742"/>
                <w:tab w:val="left" w:pos="945"/>
              </w:tabs>
              <w:spacing w:line="240" w:lineRule="auto"/>
              <w:ind w:left="144" w:right="62" w:hanging="5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B5208" w:rsidRPr="00E457AA" w14:paraId="3FD1F829" w14:textId="77777777" w:rsidTr="00A703DB">
        <w:trPr>
          <w:trHeight w:val="20"/>
        </w:trPr>
        <w:tc>
          <w:tcPr>
            <w:tcW w:w="3469" w:type="dxa"/>
          </w:tcPr>
          <w:p w14:paraId="4EA48130" w14:textId="77777777" w:rsidR="00AB5208" w:rsidRPr="00E457AA" w:rsidRDefault="00AB520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</w:tcPr>
          <w:p w14:paraId="17FCF59E" w14:textId="77777777" w:rsidR="00AB5208" w:rsidRPr="00E457AA" w:rsidRDefault="00AB5208" w:rsidP="00031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793" w:type="dxa"/>
            <w:gridSpan w:val="3"/>
          </w:tcPr>
          <w:p w14:paraId="5E676671" w14:textId="4452936C" w:rsidR="00AB5208" w:rsidRPr="00E457AA" w:rsidRDefault="00CE310C" w:rsidP="00D60402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5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  <w:r w:rsidRPr="00E457AA">
              <w:rPr>
                <w:rFonts w:ascii="Browallia New" w:hAnsi="Browallia New" w:cs="Browallia New"/>
                <w:sz w:val="28"/>
                <w:szCs w:val="28"/>
                <w:cs/>
                <w:lang w:val="en-BZ"/>
              </w:rPr>
              <w:t>และ</w:t>
            </w: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งบการเงินเฉพาะบริษั</w:t>
            </w:r>
            <w:r w:rsidR="003640D6"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ท</w:t>
            </w:r>
          </w:p>
        </w:tc>
      </w:tr>
      <w:tr w:rsidR="005E0DC8" w:rsidRPr="00E457AA" w14:paraId="1ACCB62E" w14:textId="77777777" w:rsidTr="00A703DB">
        <w:trPr>
          <w:trHeight w:val="20"/>
        </w:trPr>
        <w:tc>
          <w:tcPr>
            <w:tcW w:w="3469" w:type="dxa"/>
          </w:tcPr>
          <w:p w14:paraId="5DA1C82B" w14:textId="77777777" w:rsidR="005E0DC8" w:rsidRPr="00E457AA" w:rsidRDefault="005E0DC8" w:rsidP="00031261">
            <w:pPr>
              <w:spacing w:line="240" w:lineRule="auto"/>
              <w:ind w:firstLine="5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73" w:type="dxa"/>
            <w:hideMark/>
          </w:tcPr>
          <w:p w14:paraId="2289090B" w14:textId="77777777" w:rsidR="005E0DC8" w:rsidRPr="00E457AA" w:rsidRDefault="005E0DC8" w:rsidP="008C1855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2" w:type="dxa"/>
            <w:hideMark/>
          </w:tcPr>
          <w:p w14:paraId="7E2CA24A" w14:textId="77777777" w:rsidR="005E0DC8" w:rsidRPr="00E457AA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7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6" w:type="dxa"/>
            <w:hideMark/>
          </w:tcPr>
          <w:p w14:paraId="115AF309" w14:textId="77777777" w:rsidR="005E0DC8" w:rsidRPr="00E457AA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66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ใช้ไป</w:t>
            </w:r>
          </w:p>
        </w:tc>
        <w:tc>
          <w:tcPr>
            <w:tcW w:w="1395" w:type="dxa"/>
            <w:hideMark/>
          </w:tcPr>
          <w:p w14:paraId="692A6760" w14:textId="77777777" w:rsidR="005E0DC8" w:rsidRPr="00E457AA" w:rsidRDefault="005E0DC8" w:rsidP="00031261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 w:hanging="30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คงเหลือ</w:t>
            </w:r>
          </w:p>
        </w:tc>
      </w:tr>
      <w:tr w:rsidR="005E0DC8" w:rsidRPr="00E457AA" w14:paraId="52CBF6ED" w14:textId="77777777" w:rsidTr="00A703DB">
        <w:trPr>
          <w:trHeight w:val="20"/>
        </w:trPr>
        <w:tc>
          <w:tcPr>
            <w:tcW w:w="3469" w:type="dxa"/>
            <w:hideMark/>
          </w:tcPr>
          <w:p w14:paraId="3A75B031" w14:textId="44CF4B16" w:rsidR="005E0DC8" w:rsidRPr="00E457AA" w:rsidRDefault="005E0DC8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</w:tcPr>
          <w:p w14:paraId="4FF52B74" w14:textId="77777777" w:rsidR="005E0DC8" w:rsidRPr="00E457AA" w:rsidRDefault="005E0DC8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0B90F150" w14:textId="77777777" w:rsidR="005E0DC8" w:rsidRPr="00E457AA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52863A51" w14:textId="77777777" w:rsidR="005E0DC8" w:rsidRPr="00E457AA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02780E5F" w14:textId="77777777" w:rsidR="005E0DC8" w:rsidRPr="00E457AA" w:rsidRDefault="005E0DC8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E352E" w:rsidRPr="00E457AA" w14:paraId="22438B1C" w14:textId="77777777" w:rsidTr="00A703DB">
        <w:trPr>
          <w:trHeight w:val="20"/>
        </w:trPr>
        <w:tc>
          <w:tcPr>
            <w:tcW w:w="3469" w:type="dxa"/>
          </w:tcPr>
          <w:p w14:paraId="5D48F630" w14:textId="5F806E45" w:rsidR="009E352E" w:rsidRPr="00E457AA" w:rsidRDefault="009E352E" w:rsidP="00D43203">
            <w:pPr>
              <w:spacing w:line="240" w:lineRule="auto"/>
              <w:ind w:firstLine="6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73" w:type="dxa"/>
          </w:tcPr>
          <w:p w14:paraId="5319879F" w14:textId="77777777" w:rsidR="009E352E" w:rsidRPr="00E457AA" w:rsidRDefault="009E352E" w:rsidP="0003126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center"/>
          </w:tcPr>
          <w:p w14:paraId="1574C617" w14:textId="77777777" w:rsidR="009E352E" w:rsidRPr="00E457AA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3BE02657" w14:textId="77777777" w:rsidR="009E352E" w:rsidRPr="00E457AA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212BA41C" w14:textId="77777777" w:rsidR="009E352E" w:rsidRPr="00E457AA" w:rsidRDefault="009E352E" w:rsidP="00031261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50423" w:rsidRPr="00E457AA" w14:paraId="1C740460" w14:textId="77777777" w:rsidTr="00A703DB">
        <w:trPr>
          <w:trHeight w:val="20"/>
        </w:trPr>
        <w:tc>
          <w:tcPr>
            <w:tcW w:w="3469" w:type="dxa"/>
            <w:shd w:val="clear" w:color="auto" w:fill="auto"/>
          </w:tcPr>
          <w:p w14:paraId="48A9BC2A" w14:textId="54000F67" w:rsidR="00A50423" w:rsidRPr="00E457AA" w:rsidRDefault="00A61D9A" w:rsidP="00D43203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73" w:type="dxa"/>
            <w:shd w:val="clear" w:color="auto" w:fill="auto"/>
          </w:tcPr>
          <w:p w14:paraId="32A470F3" w14:textId="1FBB7ACA" w:rsidR="00A50423" w:rsidRPr="00E457AA" w:rsidRDefault="00A61D9A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698DDE03" w14:textId="52170400" w:rsidR="00A50423" w:rsidRPr="00E457AA" w:rsidRDefault="006A66F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331</w:t>
            </w:r>
            <w:r w:rsidR="004724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040</w:t>
            </w:r>
          </w:p>
        </w:tc>
        <w:tc>
          <w:tcPr>
            <w:tcW w:w="1226" w:type="dxa"/>
            <w:shd w:val="clear" w:color="auto" w:fill="auto"/>
          </w:tcPr>
          <w:p w14:paraId="028AFABA" w14:textId="7B0E83BE" w:rsidR="00A50423" w:rsidRPr="00E457AA" w:rsidRDefault="0000054B" w:rsidP="00F2339D">
            <w:pPr>
              <w:spacing w:line="240" w:lineRule="auto"/>
              <w:ind w:right="104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            </w:t>
            </w:r>
            <w:r w:rsidR="006A66FD" w:rsidRPr="006A66FD">
              <w:rPr>
                <w:rFonts w:ascii="Browallia New" w:hAnsi="Browallia New" w:cs="Browallia New" w:hint="cs"/>
                <w:sz w:val="28"/>
                <w:szCs w:val="28"/>
              </w:rPr>
              <w:t>200</w:t>
            </w:r>
          </w:p>
        </w:tc>
        <w:tc>
          <w:tcPr>
            <w:tcW w:w="1395" w:type="dxa"/>
            <w:shd w:val="clear" w:color="auto" w:fill="auto"/>
          </w:tcPr>
          <w:p w14:paraId="28C158AF" w14:textId="19630950" w:rsidR="00A50423" w:rsidRPr="00E457AA" w:rsidRDefault="006A66FD" w:rsidP="00D52894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330</w:t>
            </w:r>
            <w:r w:rsidR="0047248C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840</w:t>
            </w:r>
          </w:p>
        </w:tc>
      </w:tr>
      <w:tr w:rsidR="00414735" w:rsidRPr="00E457AA" w14:paraId="1853EE04" w14:textId="77777777" w:rsidTr="00A703DB">
        <w:trPr>
          <w:trHeight w:val="20"/>
        </w:trPr>
        <w:tc>
          <w:tcPr>
            <w:tcW w:w="3469" w:type="dxa"/>
            <w:shd w:val="clear" w:color="auto" w:fill="auto"/>
            <w:hideMark/>
          </w:tcPr>
          <w:p w14:paraId="102E934D" w14:textId="77777777" w:rsidR="00414735" w:rsidRPr="00E457AA" w:rsidRDefault="00414735" w:rsidP="005655BA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73" w:type="dxa"/>
            <w:shd w:val="clear" w:color="auto" w:fill="auto"/>
            <w:hideMark/>
          </w:tcPr>
          <w:p w14:paraId="65D5A558" w14:textId="77777777" w:rsidR="00414735" w:rsidRPr="00E457AA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50351FE6" w14:textId="77281825" w:rsidR="00414735" w:rsidRPr="00E457AA" w:rsidRDefault="006A66F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162</w:t>
            </w:r>
            <w:r w:rsidR="000A751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226" w:type="dxa"/>
            <w:shd w:val="clear" w:color="auto" w:fill="auto"/>
          </w:tcPr>
          <w:p w14:paraId="211588DB" w14:textId="44152BD8" w:rsidR="00414735" w:rsidRPr="00E457AA" w:rsidRDefault="006A66FD" w:rsidP="00D500DE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60</w:t>
            </w:r>
            <w:r w:rsidR="000005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256</w:t>
            </w:r>
          </w:p>
        </w:tc>
        <w:tc>
          <w:tcPr>
            <w:tcW w:w="1395" w:type="dxa"/>
            <w:shd w:val="clear" w:color="auto" w:fill="auto"/>
          </w:tcPr>
          <w:p w14:paraId="52300C47" w14:textId="19B0B806" w:rsidR="00414735" w:rsidRPr="00E457AA" w:rsidRDefault="006A66F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101</w:t>
            </w:r>
            <w:r w:rsidR="000005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744</w:t>
            </w:r>
          </w:p>
        </w:tc>
      </w:tr>
      <w:tr w:rsidR="00414735" w:rsidRPr="00E457AA" w14:paraId="1C0D133B" w14:textId="77777777" w:rsidTr="00A703DB">
        <w:trPr>
          <w:trHeight w:val="20"/>
        </w:trPr>
        <w:tc>
          <w:tcPr>
            <w:tcW w:w="3469" w:type="dxa"/>
            <w:shd w:val="clear" w:color="auto" w:fill="auto"/>
            <w:hideMark/>
          </w:tcPr>
          <w:p w14:paraId="66DECA58" w14:textId="4B675384" w:rsidR="00414735" w:rsidRPr="00E457AA" w:rsidRDefault="00414735" w:rsidP="0030262C">
            <w:pPr>
              <w:spacing w:line="240" w:lineRule="auto"/>
              <w:ind w:firstLine="63"/>
              <w:rPr>
                <w:rFonts w:ascii="Browallia New" w:hAnsi="Browallia New" w:cs="Browallia New"/>
                <w:sz w:val="28"/>
                <w:szCs w:val="28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เลต</w:t>
            </w:r>
            <w:proofErr w:type="spellStart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เต</w:t>
            </w:r>
            <w:proofErr w:type="spellEnd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อร์</w:t>
            </w:r>
            <w:proofErr w:type="spellStart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ออฟ</w:t>
            </w:r>
            <w:proofErr w:type="spellEnd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เครดิตและ</w:t>
            </w:r>
            <w:proofErr w:type="spellStart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ทรั</w:t>
            </w:r>
            <w:proofErr w:type="spellEnd"/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73" w:type="dxa"/>
            <w:shd w:val="clear" w:color="auto" w:fill="auto"/>
            <w:hideMark/>
          </w:tcPr>
          <w:p w14:paraId="0C058955" w14:textId="77777777" w:rsidR="00414735" w:rsidRPr="00E457AA" w:rsidRDefault="00414735" w:rsidP="00414735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457AA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172" w:type="dxa"/>
            <w:shd w:val="clear" w:color="auto" w:fill="auto"/>
          </w:tcPr>
          <w:p w14:paraId="4B7242EB" w14:textId="54313AC5" w:rsidR="00414735" w:rsidRPr="00E457AA" w:rsidRDefault="006A66F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400</w:t>
            </w:r>
            <w:r w:rsidR="000005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  <w:tc>
          <w:tcPr>
            <w:tcW w:w="1226" w:type="dxa"/>
            <w:shd w:val="clear" w:color="auto" w:fill="auto"/>
          </w:tcPr>
          <w:p w14:paraId="797DFE52" w14:textId="7851B616" w:rsidR="00414735" w:rsidRPr="00E457AA" w:rsidRDefault="0000054B" w:rsidP="00B026C4">
            <w:pPr>
              <w:ind w:left="885" w:right="104" w:hanging="9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1927E88" w14:textId="7AD742AD" w:rsidR="00414735" w:rsidRPr="00E457AA" w:rsidRDefault="006A66FD" w:rsidP="00414735">
            <w:pPr>
              <w:spacing w:line="240" w:lineRule="auto"/>
              <w:ind w:right="104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400</w:t>
            </w:r>
            <w:r w:rsidR="0000054B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,</w:t>
            </w:r>
            <w:r w:rsidRPr="006A66FD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</w:tbl>
    <w:p w14:paraId="1AC84875" w14:textId="77777777" w:rsidR="00222887" w:rsidRPr="00E457AA" w:rsidRDefault="00222887" w:rsidP="004031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032223BB" w14:textId="7E3F83DA" w:rsidR="000F0F70" w:rsidRPr="00E457AA" w:rsidRDefault="00CC3378" w:rsidP="0005729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ภาระผูกพันเกี่ยวกับการซื้อ</w:t>
      </w:r>
      <w:r w:rsidR="00475005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สินค้า</w:t>
      </w:r>
      <w:r w:rsidR="003F6778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จำนวน</w:t>
      </w:r>
      <w:r w:rsidR="00F62FCB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6A66FD" w:rsidRPr="006A66FD">
        <w:rPr>
          <w:rFonts w:ascii="Browallia New" w:hAnsi="Browallia New" w:cs="Browallia New" w:hint="cs"/>
          <w:sz w:val="28"/>
          <w:szCs w:val="28"/>
          <w:lang w:eastAsia="th-TH"/>
        </w:rPr>
        <w:t>129</w:t>
      </w:r>
      <w:r w:rsidR="001B7C88">
        <w:rPr>
          <w:rFonts w:ascii="Browallia New" w:hAnsi="Browallia New" w:cs="Browallia New" w:hint="cs"/>
          <w:sz w:val="28"/>
          <w:szCs w:val="28"/>
          <w:cs/>
          <w:lang w:eastAsia="th-TH"/>
        </w:rPr>
        <w:t>.</w:t>
      </w:r>
      <w:r w:rsidR="006A66FD" w:rsidRPr="006A66FD">
        <w:rPr>
          <w:rFonts w:ascii="Browallia New" w:hAnsi="Browallia New" w:cs="Browallia New" w:hint="cs"/>
          <w:sz w:val="28"/>
          <w:szCs w:val="28"/>
          <w:lang w:eastAsia="th-TH"/>
        </w:rPr>
        <w:t>64</w:t>
      </w:r>
      <w:r w:rsidR="001B7C88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 </w:t>
      </w:r>
      <w:r w:rsidR="003F6778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  <w:r w:rsidR="00A55BD8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 </w:t>
      </w:r>
    </w:p>
    <w:p w14:paraId="7EEE00C1" w14:textId="77777777" w:rsidR="00FF4C71" w:rsidRPr="00E457AA" w:rsidRDefault="00FF4C71" w:rsidP="00D500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3930A204" w14:textId="608F4194" w:rsidR="00342DC2" w:rsidRPr="00E457AA" w:rsidRDefault="00FF4C71" w:rsidP="0005729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68" w:right="-22" w:hanging="434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ภาระผูกพันเกี่ยวกับการส่งมอบสินค้าให้กับลูกค้า จำนวน</w:t>
      </w:r>
      <w:r w:rsidR="00FB0B42"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6A66FD" w:rsidRPr="006A66FD">
        <w:rPr>
          <w:rFonts w:ascii="Browallia New" w:hAnsi="Browallia New" w:cs="Browallia New" w:hint="cs"/>
          <w:sz w:val="28"/>
          <w:szCs w:val="28"/>
          <w:lang w:eastAsia="th-TH"/>
        </w:rPr>
        <w:t>187</w:t>
      </w:r>
      <w:r w:rsidR="006B0819">
        <w:rPr>
          <w:rFonts w:ascii="Browallia New" w:hAnsi="Browallia New" w:cs="Browallia New" w:hint="cs"/>
          <w:sz w:val="28"/>
          <w:szCs w:val="28"/>
          <w:cs/>
          <w:lang w:eastAsia="th-TH"/>
        </w:rPr>
        <w:t>.</w:t>
      </w:r>
      <w:r w:rsidR="006A66FD" w:rsidRPr="006A66FD">
        <w:rPr>
          <w:rFonts w:ascii="Browallia New" w:hAnsi="Browallia New" w:cs="Browallia New" w:hint="cs"/>
          <w:sz w:val="28"/>
          <w:szCs w:val="28"/>
          <w:lang w:eastAsia="th-TH"/>
        </w:rPr>
        <w:t>17</w:t>
      </w:r>
      <w:r w:rsidR="00462103" w:rsidRPr="00E457AA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</w:p>
    <w:p w14:paraId="74B3D837" w14:textId="77777777" w:rsidR="001910E8" w:rsidRPr="00A51C81" w:rsidRDefault="001910E8" w:rsidP="00A5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2C941610" w14:textId="7C468A32" w:rsidR="001910E8" w:rsidRPr="00E457AA" w:rsidRDefault="001910E8" w:rsidP="001910E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457AA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7B68B17" w14:textId="77777777" w:rsidR="00EA13B4" w:rsidRPr="009F0711" w:rsidRDefault="00EA13B4" w:rsidP="009F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22C4207C" w14:textId="67009992" w:rsidR="001061B1" w:rsidRPr="001061B1" w:rsidRDefault="001061B1" w:rsidP="00A703DB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 w:hanging="500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ในการประชุมสามัญผู้ถือหุ้นประจำปี เมื่อวันที่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26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1061B1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เมษายน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2567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="00A51C81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ผู้ถือหุ้น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มีมติอนุมัติจ่ายเงินปันผลจากกำไรของผลการดำเนินงานสำหรับปีสิ้นสุดวันที่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31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ธันวาคม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2566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ให้กับผู้ถือหุ้น จำนวน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221.47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1061B1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ล้าน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หุ้น ในอัตราหุ้นละ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0.30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บาท คิดเป็นจำนวนเงิน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64.53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 โดยแบ่งเป็น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เงินปันผลระหว่างกาล ในอัตราหุ้นละ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0.15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บาท คิดเป็นจำนวนเงิน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33.22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 ซึ่งถูกจ่ายแล้วเมื่อวันที่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13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1061B1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ธันวาคม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256</w:t>
      </w:r>
      <w:r w:rsidR="00FB3C16">
        <w:rPr>
          <w:rFonts w:ascii="Browallia New" w:hAnsi="Browallia New" w:cs="Browallia New"/>
          <w:sz w:val="28"/>
          <w:szCs w:val="28"/>
          <w:lang w:eastAsia="th-TH"/>
        </w:rPr>
        <w:t>6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และเงินปันผลส่วนที่เหลือ ในอัตราหุ้นละ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0.15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บาท คิดเป็นจำนวนเงิน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31.31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 โดยมีกำหนดจ่ายในวันที่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8</w:t>
      </w:r>
      <w:r w:rsidRPr="001061B1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พฤษภาคม </w:t>
      </w:r>
      <w:r w:rsidRPr="001061B1">
        <w:rPr>
          <w:rFonts w:ascii="Browallia New" w:hAnsi="Browallia New" w:cs="Browallia New"/>
          <w:sz w:val="28"/>
          <w:szCs w:val="28"/>
          <w:lang w:val="th-TH" w:eastAsia="th-TH"/>
        </w:rPr>
        <w:t>2567</w:t>
      </w:r>
    </w:p>
    <w:p w14:paraId="595E64C4" w14:textId="77777777" w:rsidR="0001184D" w:rsidRPr="001061B1" w:rsidRDefault="0001184D" w:rsidP="009F07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/>
        <w:jc w:val="thaiDistribute"/>
        <w:rPr>
          <w:rFonts w:ascii="Browallia New" w:hAnsi="Browallia New" w:cs="Browallia New"/>
          <w:sz w:val="28"/>
          <w:szCs w:val="28"/>
          <w:lang w:val="en-GB" w:eastAsia="th-TH"/>
        </w:rPr>
      </w:pPr>
    </w:p>
    <w:p w14:paraId="64389AD7" w14:textId="77777777" w:rsidR="00B501CE" w:rsidRDefault="00B50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  <w:lang w:val="th-TH" w:eastAsia="th-TH"/>
        </w:rPr>
      </w:pPr>
      <w:r>
        <w:rPr>
          <w:rFonts w:ascii="Browallia New" w:hAnsi="Browallia New" w:cs="Browallia New"/>
          <w:sz w:val="28"/>
          <w:szCs w:val="28"/>
          <w:cs/>
          <w:lang w:val="th-TH" w:eastAsia="th-TH"/>
        </w:rPr>
        <w:br w:type="page"/>
      </w:r>
    </w:p>
    <w:p w14:paraId="4FF4C9DA" w14:textId="5ED592A0" w:rsidR="00306793" w:rsidRPr="00306793" w:rsidRDefault="00306793" w:rsidP="0030679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 w:hanging="500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306793">
        <w:rPr>
          <w:rFonts w:ascii="Browallia New" w:hAnsi="Browallia New" w:cs="Browallia New"/>
          <w:sz w:val="28"/>
          <w:szCs w:val="28"/>
          <w:cs/>
          <w:lang w:val="th-TH" w:eastAsia="th-TH"/>
        </w:rPr>
        <w:lastRenderedPageBreak/>
        <w:t>ในการประชุม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คณะกรรมการบริษัท ครั้งที่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 xml:space="preserve">1/2567 </w:t>
      </w:r>
      <w:r w:rsidRPr="0030679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เมื่อวันที่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 xml:space="preserve">14 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กุมภาพันธ์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2567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Pr="00306793">
        <w:rPr>
          <w:rFonts w:ascii="Browallia New" w:hAnsi="Browallia New" w:cs="Browallia New"/>
          <w:sz w:val="28"/>
          <w:szCs w:val="28"/>
          <w:cs/>
          <w:lang w:val="th-TH" w:eastAsia="th-TH"/>
        </w:rPr>
        <w:t>ที่ประชุมมีมติอนุมัติ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จัดตั้งบริษัทย่อย ชื่อบริษัท เอสเอ็มดี</w:t>
      </w:r>
      <w:r w:rsidR="004F21DC">
        <w:rPr>
          <w:rFonts w:ascii="Browallia New" w:hAnsi="Browallia New" w:cs="Browallia New" w:hint="cs"/>
          <w:sz w:val="28"/>
          <w:szCs w:val="28"/>
          <w:cs/>
          <w:lang w:eastAsia="th-TH"/>
        </w:rPr>
        <w:t>ไอ</w:t>
      </w:r>
      <w:r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 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จำกัด สำหรับให้บริการเช่าใช้ เช่าซื้อเครื่องมือแพทย์และยานพาหนะ และให้บริการดูแลสุขภาพ ทุนจดทะเบียน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80</w:t>
      </w:r>
      <w:r w:rsidR="00E82A26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ล้าน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บาท แบ่งเป็นหุ้นสามัญ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8</w:t>
      </w:r>
      <w:r w:rsidR="00E82A26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ล้าน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หุ้น หุ้นละ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 xml:space="preserve">10 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บาท โดยบริษัท </w:t>
      </w:r>
      <w:proofErr w:type="spellStart"/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เซนต์</w:t>
      </w:r>
      <w:proofErr w:type="spellEnd"/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เมด จำกัด (มหาชน) จะถือหุ้นร้อยละ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100</w:t>
      </w:r>
    </w:p>
    <w:p w14:paraId="7CF0A17C" w14:textId="77777777" w:rsidR="00306793" w:rsidRPr="00306793" w:rsidRDefault="00306793" w:rsidP="00306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36700477" w14:textId="0BFB7E5A" w:rsidR="00306793" w:rsidRPr="00306793" w:rsidRDefault="00306793" w:rsidP="00356A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306793">
        <w:rPr>
          <w:rFonts w:ascii="Browallia New" w:hAnsi="Browallia New" w:cs="Browallia New"/>
          <w:sz w:val="28"/>
          <w:szCs w:val="28"/>
          <w:cs/>
          <w:lang w:val="th-TH" w:eastAsia="th-TH"/>
        </w:rPr>
        <w:t>ทั้งนี้ บริษัทย่อยดังกล่าวได้จดทะเบียนเป็น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นิ</w:t>
      </w:r>
      <w:r w:rsidRPr="00306793">
        <w:rPr>
          <w:rFonts w:ascii="Browallia New" w:hAnsi="Browallia New" w:cs="Browallia New"/>
          <w:sz w:val="28"/>
          <w:szCs w:val="28"/>
          <w:cs/>
          <w:lang w:val="th-TH" w:eastAsia="th-TH"/>
        </w:rPr>
        <w:t>ติบุ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ค</w:t>
      </w:r>
      <w:r w:rsidRPr="00306793">
        <w:rPr>
          <w:rFonts w:ascii="Browallia New" w:hAnsi="Browallia New" w:cs="Browallia New"/>
          <w:sz w:val="28"/>
          <w:szCs w:val="28"/>
          <w:cs/>
          <w:lang w:val="th-TH" w:eastAsia="th-TH"/>
        </w:rPr>
        <w:t>คลตามประมวลกฎหมายแพ่งและพาณิชย์กับกรมพัฒนาธุรกิจการค้า เมื่อวันที่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 28</w:t>
      </w:r>
      <w:r w:rsidRPr="00306793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มีนาคม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 2567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และเมื่อวันที่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 xml:space="preserve">19 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เมษายน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2567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บริษัทจ่ายชำระค่าหุ้นจำนวน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>8</w:t>
      </w:r>
      <w:r w:rsidR="00E82A26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ล้าน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หุ้น </w:t>
      </w:r>
      <w:r w:rsidR="001E428D">
        <w:rPr>
          <w:rFonts w:ascii="Browallia New" w:hAnsi="Browallia New" w:cs="Browallia New"/>
          <w:sz w:val="28"/>
          <w:szCs w:val="28"/>
          <w:lang w:eastAsia="th-TH"/>
        </w:rPr>
        <w:br/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หุ้นละ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 xml:space="preserve">3 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บาท รวมเป็นเงิน </w:t>
      </w:r>
      <w:r w:rsidRPr="00306793">
        <w:rPr>
          <w:rFonts w:ascii="Browallia New" w:hAnsi="Browallia New" w:cs="Browallia New"/>
          <w:sz w:val="28"/>
          <w:szCs w:val="28"/>
          <w:lang w:val="th-TH" w:eastAsia="th-TH"/>
        </w:rPr>
        <w:t xml:space="preserve">24 </w:t>
      </w:r>
      <w:r w:rsidRPr="00306793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ล้านบาท</w:t>
      </w:r>
    </w:p>
    <w:p w14:paraId="7B39E84C" w14:textId="77777777" w:rsidR="009F0711" w:rsidRPr="009F0711" w:rsidRDefault="009F0711" w:rsidP="00A74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0861A157" w14:textId="19AF13DB" w:rsidR="00744204" w:rsidRPr="00744204" w:rsidRDefault="00744204" w:rsidP="0074420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 w:hanging="500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เมื่อวันที่ </w:t>
      </w:r>
      <w:r w:rsidRPr="00744204">
        <w:rPr>
          <w:rFonts w:ascii="Browallia New" w:hAnsi="Browallia New" w:cs="Browallia New"/>
          <w:sz w:val="28"/>
          <w:szCs w:val="28"/>
          <w:lang w:val="th-TH" w:eastAsia="th-TH"/>
        </w:rPr>
        <w:t xml:space="preserve">24 </w:t>
      </w:r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เมษายน </w:t>
      </w:r>
      <w:r w:rsidRPr="00744204">
        <w:rPr>
          <w:rFonts w:ascii="Browallia New" w:hAnsi="Browallia New" w:cs="Browallia New"/>
          <w:sz w:val="28"/>
          <w:szCs w:val="28"/>
          <w:lang w:val="th-TH" w:eastAsia="th-TH"/>
        </w:rPr>
        <w:t xml:space="preserve">2567 </w:t>
      </w:r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บริษัทจ่ายชำระค่าหุ้นส่วนที่เหลือให้กับบริษัท เอสเอ็มดีเอก</w:t>
      </w:r>
      <w:proofErr w:type="spellStart"/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ซ์</w:t>
      </w:r>
      <w:proofErr w:type="spellEnd"/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จำกัด</w:t>
      </w:r>
      <w:r w:rsidRPr="00744204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(บริษัทย่อย) จำนวน </w:t>
      </w:r>
      <w:r w:rsidRPr="00744204">
        <w:rPr>
          <w:rFonts w:ascii="Browallia New" w:hAnsi="Browallia New" w:cs="Browallia New"/>
          <w:sz w:val="28"/>
          <w:szCs w:val="28"/>
          <w:lang w:val="th-TH" w:eastAsia="th-TH"/>
        </w:rPr>
        <w:t>5</w:t>
      </w:r>
      <w:r w:rsidR="00E82A26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ล้าน</w:t>
      </w:r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หุ้น มูลค่าหุ้นละ </w:t>
      </w:r>
      <w:r w:rsidRPr="00744204">
        <w:rPr>
          <w:rFonts w:ascii="Browallia New" w:hAnsi="Browallia New" w:cs="Browallia New"/>
          <w:sz w:val="28"/>
          <w:szCs w:val="28"/>
          <w:lang w:val="th-TH" w:eastAsia="th-TH"/>
        </w:rPr>
        <w:t xml:space="preserve">7 </w:t>
      </w:r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บาท รวมเป็นเงิน </w:t>
      </w:r>
      <w:r w:rsidRPr="00744204">
        <w:rPr>
          <w:rFonts w:ascii="Browallia New" w:hAnsi="Browallia New" w:cs="Browallia New"/>
          <w:sz w:val="28"/>
          <w:szCs w:val="28"/>
          <w:lang w:val="th-TH" w:eastAsia="th-TH"/>
        </w:rPr>
        <w:t xml:space="preserve">35 </w:t>
      </w:r>
      <w:r w:rsidRPr="00744204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>ล้านบาท</w:t>
      </w:r>
    </w:p>
    <w:p w14:paraId="2FBD2C77" w14:textId="77777777" w:rsidR="002D25AC" w:rsidRDefault="002D25AC" w:rsidP="002D2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6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7BF11365" w14:textId="77777777" w:rsidR="002D25AC" w:rsidRPr="002D25AC" w:rsidRDefault="002D25AC" w:rsidP="002D2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96" w:right="-2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p w14:paraId="6384D347" w14:textId="77777777" w:rsidR="006F660E" w:rsidRPr="00F5530D" w:rsidRDefault="006F660E" w:rsidP="00A74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cs/>
          <w:lang w:eastAsia="th-TH"/>
        </w:rPr>
      </w:pPr>
    </w:p>
    <w:p w14:paraId="76C94A72" w14:textId="5EA48465" w:rsidR="005F184F" w:rsidRPr="00E457AA" w:rsidRDefault="005F184F" w:rsidP="0082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sectPr w:rsidR="005F184F" w:rsidRPr="00E457AA" w:rsidSect="006A66FD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276" w:right="1136" w:bottom="994" w:left="1440" w:header="720" w:footer="288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E5FD5" w14:textId="77777777" w:rsidR="000219F3" w:rsidRDefault="000219F3">
      <w:r>
        <w:separator/>
      </w:r>
    </w:p>
  </w:endnote>
  <w:endnote w:type="continuationSeparator" w:id="0">
    <w:p w14:paraId="37F02C30" w14:textId="77777777" w:rsidR="000219F3" w:rsidRDefault="000219F3">
      <w:r>
        <w:continuationSeparator/>
      </w:r>
    </w:p>
  </w:endnote>
  <w:endnote w:type="continuationNotice" w:id="1">
    <w:p w14:paraId="77418C4E" w14:textId="77777777" w:rsidR="000219F3" w:rsidRDefault="000219F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5039409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3F20570" w14:textId="5B0F2930" w:rsidR="00F53449" w:rsidRPr="00F53449" w:rsidRDefault="00074EE0">
        <w:pPr>
          <w:pStyle w:val="Footer"/>
          <w:jc w:val="right"/>
          <w:rPr>
            <w:sz w:val="18"/>
            <w:szCs w:val="18"/>
          </w:rPr>
        </w:pPr>
        <w:r>
          <w:ptab w:relativeTo="indent" w:alignment="center" w:leader="none"/>
        </w:r>
        <w:r w:rsidR="00306D20">
          <w:ptab w:relativeTo="indent" w:alignment="center" w:leader="none"/>
        </w:r>
        <w:r w:rsidR="009B4D34">
          <w:ptab w:relativeTo="margin" w:alignment="center" w:leader="none"/>
        </w:r>
        <w:r w:rsidR="00F53449" w:rsidRPr="00F53449">
          <w:rPr>
            <w:sz w:val="18"/>
            <w:szCs w:val="18"/>
          </w:rPr>
          <w:fldChar w:fldCharType="begin"/>
        </w:r>
        <w:r w:rsidR="00F53449" w:rsidRPr="00F53449">
          <w:rPr>
            <w:sz w:val="18"/>
            <w:szCs w:val="18"/>
          </w:rPr>
          <w:instrText xml:space="preserve"> PAGE   \* MERGEFORMAT </w:instrText>
        </w:r>
        <w:r w:rsidR="00F53449" w:rsidRPr="00F53449">
          <w:rPr>
            <w:sz w:val="18"/>
            <w:szCs w:val="18"/>
          </w:rPr>
          <w:fldChar w:fldCharType="separate"/>
        </w:r>
        <w:r w:rsidR="00F53449" w:rsidRPr="00F53449">
          <w:rPr>
            <w:noProof/>
            <w:sz w:val="18"/>
            <w:szCs w:val="18"/>
          </w:rPr>
          <w:t>2</w:t>
        </w:r>
        <w:r w:rsidR="00F53449" w:rsidRPr="00F53449">
          <w:rPr>
            <w:noProof/>
            <w:sz w:val="18"/>
            <w:szCs w:val="18"/>
          </w:rPr>
          <w:fldChar w:fldCharType="end"/>
        </w:r>
      </w:p>
    </w:sdtContent>
  </w:sdt>
  <w:p w14:paraId="29142FD0" w14:textId="3CCBBAD6" w:rsidR="00242458" w:rsidRPr="00105D64" w:rsidRDefault="00242458" w:rsidP="005C4CA6">
    <w:pPr>
      <w:pStyle w:val="Footer"/>
      <w:rPr>
        <w:rFonts w:ascii="Times New Roman" w:hAnsi="Times New Roman" w:cstheme="min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114D3" w14:textId="5704C080" w:rsidR="00242458" w:rsidRPr="005C4CA6" w:rsidRDefault="00242458" w:rsidP="00F31D77">
    <w:pPr>
      <w:pStyle w:val="Footer"/>
      <w:jc w:val="right"/>
      <w:rPr>
        <w:noProof/>
        <w:sz w:val="18"/>
        <w:szCs w:val="18"/>
      </w:rPr>
    </w:pPr>
    <w:r w:rsidRPr="005C4CA6">
      <w:rPr>
        <w:rFonts w:ascii="Browallia New" w:hAnsi="Browallia New" w:cs="Browallia New"/>
        <w:sz w:val="28"/>
        <w:szCs w:val="28"/>
      </w:rPr>
      <w:t xml:space="preserve">    </w:t>
    </w:r>
    <w:r>
      <w:rPr>
        <w:rFonts w:ascii="Browallia New" w:hAnsi="Browallia New" w:cs="Browallia New"/>
        <w:sz w:val="28"/>
        <w:szCs w:val="28"/>
      </w:rPr>
      <w:t xml:space="preserve">    </w:t>
    </w:r>
    <w:r w:rsidRPr="005C4CA6">
      <w:rPr>
        <w:rFonts w:ascii="Browallia New" w:hAnsi="Browallia New" w:cs="Browallia New"/>
        <w:sz w:val="28"/>
        <w:szCs w:val="28"/>
      </w:rPr>
      <w:t xml:space="preserve">       </w:t>
    </w:r>
    <w:sdt>
      <w:sdtPr>
        <w:id w:val="-14439192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8447B">
          <w:rPr>
            <w:rFonts w:ascii="Browallia New" w:hAnsi="Browallia New" w:cs="Browallia New"/>
            <w:sz w:val="28"/>
            <w:szCs w:val="28"/>
          </w:rPr>
          <w:t>9</w:t>
        </w:r>
      </w:sdtContent>
    </w:sdt>
  </w:p>
  <w:p w14:paraId="63361967" w14:textId="12FC5766" w:rsidR="00242458" w:rsidRPr="005C4CA6" w:rsidRDefault="00242458">
    <w:pPr>
      <w:pStyle w:val="Footer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5E4BB" w14:textId="77777777" w:rsidR="000219F3" w:rsidRDefault="000219F3">
      <w:r>
        <w:separator/>
      </w:r>
    </w:p>
  </w:footnote>
  <w:footnote w:type="continuationSeparator" w:id="0">
    <w:p w14:paraId="1287EC3C" w14:textId="77777777" w:rsidR="000219F3" w:rsidRDefault="000219F3">
      <w:r>
        <w:continuationSeparator/>
      </w:r>
    </w:p>
  </w:footnote>
  <w:footnote w:type="continuationNotice" w:id="1">
    <w:p w14:paraId="2612F282" w14:textId="77777777" w:rsidR="000219F3" w:rsidRDefault="000219F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B0937" w14:textId="77777777" w:rsidR="007A5BEE" w:rsidRPr="007A5BEE" w:rsidRDefault="007A5BEE" w:rsidP="007A5BEE">
    <w:pPr>
      <w:pStyle w:val="Header"/>
      <w:rPr>
        <w:rFonts w:ascii="Browallia New" w:hAnsi="Browallia New" w:cs="Browallia New"/>
        <w:b/>
        <w:bCs/>
        <w:sz w:val="28"/>
        <w:szCs w:val="28"/>
        <w:cs/>
      </w:rPr>
    </w:pPr>
    <w:r w:rsidRPr="007A5BEE">
      <w:rPr>
        <w:rFonts w:ascii="Browallia New" w:hAnsi="Browallia New" w:cs="Browallia New"/>
        <w:b/>
        <w:bCs/>
        <w:sz w:val="28"/>
        <w:szCs w:val="28"/>
        <w:cs/>
      </w:rPr>
      <w:t xml:space="preserve">บริษัท </w:t>
    </w:r>
    <w:proofErr w:type="spellStart"/>
    <w:r w:rsidRPr="007A5BEE">
      <w:rPr>
        <w:rFonts w:ascii="Browallia New" w:hAnsi="Browallia New" w:cs="Browallia New"/>
        <w:b/>
        <w:bCs/>
        <w:sz w:val="28"/>
        <w:szCs w:val="28"/>
        <w:cs/>
      </w:rPr>
      <w:t>เซนต์</w:t>
    </w:r>
    <w:proofErr w:type="spellEnd"/>
    <w:r w:rsidRPr="007A5BEE">
      <w:rPr>
        <w:rFonts w:ascii="Browallia New" w:hAnsi="Browallia New" w:cs="Browallia New"/>
        <w:b/>
        <w:bCs/>
        <w:sz w:val="28"/>
        <w:szCs w:val="28"/>
        <w:cs/>
      </w:rPr>
      <w:t>เมด จำกัด (มหาชน)</w:t>
    </w:r>
    <w:r w:rsidRPr="007A5BEE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7A5BEE">
      <w:rPr>
        <w:rFonts w:ascii="Browallia New" w:hAnsi="Browallia New" w:cs="Browallia New"/>
        <w:b/>
        <w:bCs/>
        <w:sz w:val="28"/>
        <w:szCs w:val="28"/>
        <w:cs/>
      </w:rPr>
      <w:t>และบริษัทย่อย</w:t>
    </w:r>
  </w:p>
  <w:p w14:paraId="0EFD4CF0" w14:textId="4DA695C6" w:rsidR="007A5BEE" w:rsidRPr="007A5BEE" w:rsidRDefault="007A5BEE" w:rsidP="007A5BEE">
    <w:pPr>
      <w:pStyle w:val="Header"/>
      <w:rPr>
        <w:rFonts w:ascii="Browallia New" w:hAnsi="Browallia New" w:cs="Browallia New"/>
        <w:b/>
        <w:bCs/>
        <w:sz w:val="28"/>
        <w:szCs w:val="28"/>
        <w:lang w:val="en-GB"/>
      </w:rPr>
    </w:pPr>
    <w:r w:rsidRPr="007A5BEE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หมายเหตุประกอบงบการเงินระหว่างกาลรวมแบบย่อ</w:t>
    </w:r>
    <w:r w:rsidR="00944AE6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944AE6" w:rsidRPr="007A5BEE">
      <w:rPr>
        <w:rFonts w:ascii="Browallia New" w:hAnsi="Browallia New" w:cs="Browallia New"/>
        <w:b/>
        <w:bCs/>
        <w:sz w:val="28"/>
        <w:szCs w:val="28"/>
        <w:cs/>
      </w:rPr>
      <w:t xml:space="preserve">(ยังไม่ได้ตรวจสอบ แต่สอบทานแล้ว)  </w:t>
    </w:r>
  </w:p>
  <w:p w14:paraId="267D5161" w14:textId="2472BCF0" w:rsidR="007A5BEE" w:rsidRPr="007A5BEE" w:rsidRDefault="007A5BEE" w:rsidP="007A5BEE">
    <w:pPr>
      <w:pStyle w:val="Header"/>
      <w:rPr>
        <w:rFonts w:ascii="Browallia New" w:hAnsi="Browallia New" w:cs="Browallia New"/>
        <w:b/>
        <w:bCs/>
        <w:sz w:val="28"/>
        <w:szCs w:val="28"/>
        <w:rtl/>
        <w:cs/>
      </w:rPr>
    </w:pPr>
    <w:r w:rsidRPr="007A5BEE">
      <w:rPr>
        <w:rFonts w:ascii="Browallia New" w:hAnsi="Browallia New" w:cs="Browallia New" w:hint="cs"/>
        <w:b/>
        <w:bCs/>
        <w:sz w:val="28"/>
        <w:szCs w:val="28"/>
        <w:cs/>
      </w:rPr>
      <w:t>สำหรับงวดสามเดือนสิ้นสุด</w:t>
    </w:r>
    <w:r w:rsidRPr="007A5BEE">
      <w:rPr>
        <w:rFonts w:ascii="Browallia New" w:hAnsi="Browallia New" w:cs="Browallia New"/>
        <w:b/>
        <w:bCs/>
        <w:sz w:val="28"/>
        <w:szCs w:val="28"/>
        <w:cs/>
      </w:rPr>
      <w:t>วันที่</w:t>
    </w:r>
    <w:r w:rsidRPr="007A5BEE">
      <w:rPr>
        <w:rFonts w:ascii="Browallia New" w:hAnsi="Browallia New" w:cs="Browallia New"/>
        <w:b/>
        <w:bCs/>
        <w:sz w:val="28"/>
        <w:szCs w:val="28"/>
      </w:rPr>
      <w:t xml:space="preserve"> 31 </w:t>
    </w:r>
    <w:r w:rsidRPr="007A5BEE">
      <w:rPr>
        <w:rFonts w:ascii="Browallia New" w:hAnsi="Browallia New" w:cs="Browallia New" w:hint="cs"/>
        <w:b/>
        <w:bCs/>
        <w:sz w:val="28"/>
        <w:szCs w:val="28"/>
        <w:cs/>
      </w:rPr>
      <w:t xml:space="preserve">มีนาคม </w:t>
    </w:r>
    <w:r w:rsidRPr="007A5BEE">
      <w:rPr>
        <w:rFonts w:ascii="Browallia New" w:hAnsi="Browallia New" w:cs="Browallia New"/>
        <w:b/>
        <w:bCs/>
        <w:sz w:val="28"/>
        <w:szCs w:val="28"/>
      </w:rPr>
      <w:t>2567</w:t>
    </w:r>
    <w:r w:rsidRPr="007A5BEE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</w:p>
  <w:p w14:paraId="1B2689D4" w14:textId="77777777" w:rsidR="007A5BEE" w:rsidRDefault="007A5BEE" w:rsidP="007A5BE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825C10" wp14:editId="1412A7AF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2540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3D7ADCE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" strokecolor="#7030a0" strokeweight="2pt"/>
          </w:pict>
        </mc:Fallback>
      </mc:AlternateContent>
    </w:r>
  </w:p>
  <w:p w14:paraId="5B73AD79" w14:textId="77777777" w:rsidR="007A5BEE" w:rsidRDefault="007A5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BD22456"/>
    <w:multiLevelType w:val="hybridMultilevel"/>
    <w:tmpl w:val="F4AAC98C"/>
    <w:lvl w:ilvl="0" w:tplc="B78E3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color w:val="auto"/>
      </w:rPr>
    </w:lvl>
    <w:lvl w:ilvl="1" w:tplc="1706A0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lang w:val="en-US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B0D55D7"/>
    <w:multiLevelType w:val="multilevel"/>
    <w:tmpl w:val="AC92FA90"/>
    <w:lvl w:ilvl="0">
      <w:start w:val="1"/>
      <w:numFmt w:val="decimal"/>
      <w:lvlText w:val="%1."/>
      <w:lvlJc w:val="left"/>
      <w:pPr>
        <w:tabs>
          <w:tab w:val="num" w:pos="2769"/>
        </w:tabs>
        <w:ind w:left="2769" w:hanging="360"/>
      </w:pPr>
      <w:rPr>
        <w:rFonts w:ascii="Browallia New" w:hAnsi="Browallia New" w:cs="Browallia New" w:hint="default"/>
        <w:b/>
        <w:bCs/>
        <w:lang w:bidi="th-TH"/>
      </w:rPr>
    </w:lvl>
    <w:lvl w:ilvl="1">
      <w:start w:val="1"/>
      <w:numFmt w:val="decimal"/>
      <w:lvlText w:val="2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14" w15:restartNumberingAfterBreak="0">
    <w:nsid w:val="2E2628B6"/>
    <w:multiLevelType w:val="multilevel"/>
    <w:tmpl w:val="CDF25A78"/>
    <w:lvl w:ilvl="0">
      <w:start w:val="1"/>
      <w:numFmt w:val="decimal"/>
      <w:lvlText w:val="18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17" w15:restartNumberingAfterBreak="0">
    <w:nsid w:val="3C9D203F"/>
    <w:multiLevelType w:val="hybridMultilevel"/>
    <w:tmpl w:val="80D83FEE"/>
    <w:lvl w:ilvl="0" w:tplc="B3BCD8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E8E8AD52"/>
    <w:lvl w:ilvl="0" w:tplc="98989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0" w15:restartNumberingAfterBreak="0">
    <w:nsid w:val="49A5034B"/>
    <w:multiLevelType w:val="hybridMultilevel"/>
    <w:tmpl w:val="F2262FD6"/>
    <w:lvl w:ilvl="0" w:tplc="96560916">
      <w:start w:val="1"/>
      <w:numFmt w:val="decimal"/>
      <w:lvlText w:val="13.%1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B2A4015"/>
    <w:multiLevelType w:val="hybridMultilevel"/>
    <w:tmpl w:val="8822ECFC"/>
    <w:lvl w:ilvl="0" w:tplc="2D0C9E6A">
      <w:start w:val="1"/>
      <w:numFmt w:val="decimal"/>
      <w:lvlText w:val="17.%1"/>
      <w:lvlJc w:val="left"/>
      <w:pPr>
        <w:ind w:left="1146" w:hanging="360"/>
      </w:pPr>
      <w:rPr>
        <w:rFonts w:cs="Times New Roman" w:hint="default"/>
        <w:b w:val="0"/>
        <w:bCs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0E7381"/>
    <w:multiLevelType w:val="hybridMultilevel"/>
    <w:tmpl w:val="CC2AF98E"/>
    <w:lvl w:ilvl="0" w:tplc="BBBEF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21B0C"/>
    <w:multiLevelType w:val="hybridMultilevel"/>
    <w:tmpl w:val="4C06F0D0"/>
    <w:lvl w:ilvl="0" w:tplc="DB02913C">
      <w:start w:val="1"/>
      <w:numFmt w:val="thaiLetters"/>
      <w:lvlText w:val="%1)"/>
      <w:lvlJc w:val="left"/>
      <w:pPr>
        <w:ind w:left="1287" w:hanging="360"/>
      </w:pPr>
      <w:rPr>
        <w:rFonts w:eastAsia="Arial Unicode MS"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num w:numId="1" w16cid:durableId="133525483">
    <w:abstractNumId w:val="9"/>
  </w:num>
  <w:num w:numId="2" w16cid:durableId="1466967226">
    <w:abstractNumId w:val="7"/>
  </w:num>
  <w:num w:numId="3" w16cid:durableId="652297513">
    <w:abstractNumId w:val="6"/>
  </w:num>
  <w:num w:numId="4" w16cid:durableId="189270694">
    <w:abstractNumId w:val="5"/>
  </w:num>
  <w:num w:numId="5" w16cid:durableId="1487626113">
    <w:abstractNumId w:val="8"/>
  </w:num>
  <w:num w:numId="6" w16cid:durableId="846673972">
    <w:abstractNumId w:val="3"/>
  </w:num>
  <w:num w:numId="7" w16cid:durableId="1012877342">
    <w:abstractNumId w:val="2"/>
  </w:num>
  <w:num w:numId="8" w16cid:durableId="1788694323">
    <w:abstractNumId w:val="0"/>
  </w:num>
  <w:num w:numId="9" w16cid:durableId="1261990372">
    <w:abstractNumId w:val="1"/>
  </w:num>
  <w:num w:numId="10" w16cid:durableId="938298718">
    <w:abstractNumId w:val="4"/>
  </w:num>
  <w:num w:numId="11" w16cid:durableId="483087919">
    <w:abstractNumId w:val="16"/>
  </w:num>
  <w:num w:numId="12" w16cid:durableId="1365977479">
    <w:abstractNumId w:val="12"/>
  </w:num>
  <w:num w:numId="13" w16cid:durableId="911935503">
    <w:abstractNumId w:val="24"/>
  </w:num>
  <w:num w:numId="14" w16cid:durableId="1218782324">
    <w:abstractNumId w:val="15"/>
  </w:num>
  <w:num w:numId="15" w16cid:durableId="1998535744">
    <w:abstractNumId w:val="19"/>
  </w:num>
  <w:num w:numId="16" w16cid:durableId="10879645">
    <w:abstractNumId w:val="13"/>
  </w:num>
  <w:num w:numId="17" w16cid:durableId="1288125076">
    <w:abstractNumId w:val="11"/>
  </w:num>
  <w:num w:numId="18" w16cid:durableId="635452861">
    <w:abstractNumId w:val="21"/>
  </w:num>
  <w:num w:numId="19" w16cid:durableId="163010352">
    <w:abstractNumId w:val="14"/>
  </w:num>
  <w:num w:numId="20" w16cid:durableId="834106534">
    <w:abstractNumId w:val="20"/>
  </w:num>
  <w:num w:numId="21" w16cid:durableId="17390636">
    <w:abstractNumId w:val="23"/>
  </w:num>
  <w:num w:numId="22" w16cid:durableId="1310937844">
    <w:abstractNumId w:val="18"/>
  </w:num>
  <w:num w:numId="23" w16cid:durableId="1458252464">
    <w:abstractNumId w:val="22"/>
  </w:num>
  <w:num w:numId="24" w16cid:durableId="942033693">
    <w:abstractNumId w:val="17"/>
  </w:num>
  <w:num w:numId="25" w16cid:durableId="605693652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2C2"/>
    <w:rsid w:val="0000043D"/>
    <w:rsid w:val="000004F5"/>
    <w:rsid w:val="0000054B"/>
    <w:rsid w:val="000006A8"/>
    <w:rsid w:val="000008A1"/>
    <w:rsid w:val="00000A8B"/>
    <w:rsid w:val="00000C4F"/>
    <w:rsid w:val="00000EE1"/>
    <w:rsid w:val="000014EF"/>
    <w:rsid w:val="00001585"/>
    <w:rsid w:val="000018EB"/>
    <w:rsid w:val="00001C04"/>
    <w:rsid w:val="00002E79"/>
    <w:rsid w:val="000032D8"/>
    <w:rsid w:val="000036AB"/>
    <w:rsid w:val="00003EAB"/>
    <w:rsid w:val="00004836"/>
    <w:rsid w:val="00004854"/>
    <w:rsid w:val="00004E4D"/>
    <w:rsid w:val="0000558F"/>
    <w:rsid w:val="00005889"/>
    <w:rsid w:val="000065AD"/>
    <w:rsid w:val="00006A6A"/>
    <w:rsid w:val="00006EF7"/>
    <w:rsid w:val="00007917"/>
    <w:rsid w:val="00007E08"/>
    <w:rsid w:val="000104A5"/>
    <w:rsid w:val="000105CB"/>
    <w:rsid w:val="00010B27"/>
    <w:rsid w:val="00010FF9"/>
    <w:rsid w:val="0001108A"/>
    <w:rsid w:val="00011140"/>
    <w:rsid w:val="000115D2"/>
    <w:rsid w:val="0001184D"/>
    <w:rsid w:val="000118F8"/>
    <w:rsid w:val="00012012"/>
    <w:rsid w:val="00012C7D"/>
    <w:rsid w:val="00012CE7"/>
    <w:rsid w:val="00012FE1"/>
    <w:rsid w:val="00013000"/>
    <w:rsid w:val="000130E1"/>
    <w:rsid w:val="00013C7D"/>
    <w:rsid w:val="00013D6C"/>
    <w:rsid w:val="00014478"/>
    <w:rsid w:val="00014BB0"/>
    <w:rsid w:val="00014C96"/>
    <w:rsid w:val="00014D56"/>
    <w:rsid w:val="00014E2C"/>
    <w:rsid w:val="00014EC5"/>
    <w:rsid w:val="00015AD2"/>
    <w:rsid w:val="00015BA5"/>
    <w:rsid w:val="000162F8"/>
    <w:rsid w:val="00016979"/>
    <w:rsid w:val="00017183"/>
    <w:rsid w:val="000178A8"/>
    <w:rsid w:val="00017D69"/>
    <w:rsid w:val="00017E85"/>
    <w:rsid w:val="000202B9"/>
    <w:rsid w:val="000204A5"/>
    <w:rsid w:val="000209B8"/>
    <w:rsid w:val="00020DF7"/>
    <w:rsid w:val="00020E48"/>
    <w:rsid w:val="000215D3"/>
    <w:rsid w:val="00021654"/>
    <w:rsid w:val="000219F3"/>
    <w:rsid w:val="000225CE"/>
    <w:rsid w:val="0002283E"/>
    <w:rsid w:val="0002294E"/>
    <w:rsid w:val="00022976"/>
    <w:rsid w:val="00022CEA"/>
    <w:rsid w:val="000230FF"/>
    <w:rsid w:val="000232E6"/>
    <w:rsid w:val="000234BA"/>
    <w:rsid w:val="000236A4"/>
    <w:rsid w:val="00023A0A"/>
    <w:rsid w:val="00023CD7"/>
    <w:rsid w:val="00023D22"/>
    <w:rsid w:val="00023E12"/>
    <w:rsid w:val="00023FDD"/>
    <w:rsid w:val="0002409D"/>
    <w:rsid w:val="00024966"/>
    <w:rsid w:val="00024968"/>
    <w:rsid w:val="00024AAF"/>
    <w:rsid w:val="000250BF"/>
    <w:rsid w:val="000267B9"/>
    <w:rsid w:val="00026827"/>
    <w:rsid w:val="00026C15"/>
    <w:rsid w:val="00026DEA"/>
    <w:rsid w:val="00027665"/>
    <w:rsid w:val="000279BA"/>
    <w:rsid w:val="00027C9A"/>
    <w:rsid w:val="000301EC"/>
    <w:rsid w:val="000304B2"/>
    <w:rsid w:val="00030AFF"/>
    <w:rsid w:val="00030CDE"/>
    <w:rsid w:val="00031204"/>
    <w:rsid w:val="00031261"/>
    <w:rsid w:val="00031877"/>
    <w:rsid w:val="00032342"/>
    <w:rsid w:val="00032363"/>
    <w:rsid w:val="000325C7"/>
    <w:rsid w:val="00032996"/>
    <w:rsid w:val="00033174"/>
    <w:rsid w:val="000331AA"/>
    <w:rsid w:val="00033246"/>
    <w:rsid w:val="00033247"/>
    <w:rsid w:val="00033910"/>
    <w:rsid w:val="00033959"/>
    <w:rsid w:val="00033D67"/>
    <w:rsid w:val="00034100"/>
    <w:rsid w:val="0003412B"/>
    <w:rsid w:val="00034566"/>
    <w:rsid w:val="0003487E"/>
    <w:rsid w:val="00034969"/>
    <w:rsid w:val="00034BA8"/>
    <w:rsid w:val="000353CD"/>
    <w:rsid w:val="00035946"/>
    <w:rsid w:val="00035BEB"/>
    <w:rsid w:val="00035E51"/>
    <w:rsid w:val="000360C1"/>
    <w:rsid w:val="000360DB"/>
    <w:rsid w:val="00036127"/>
    <w:rsid w:val="00036201"/>
    <w:rsid w:val="00036241"/>
    <w:rsid w:val="00036266"/>
    <w:rsid w:val="00036F73"/>
    <w:rsid w:val="00037314"/>
    <w:rsid w:val="000373B6"/>
    <w:rsid w:val="00037536"/>
    <w:rsid w:val="00037553"/>
    <w:rsid w:val="00037CD8"/>
    <w:rsid w:val="000401FE"/>
    <w:rsid w:val="000402AC"/>
    <w:rsid w:val="0004062F"/>
    <w:rsid w:val="0004074A"/>
    <w:rsid w:val="00040996"/>
    <w:rsid w:val="00040FE4"/>
    <w:rsid w:val="00041394"/>
    <w:rsid w:val="00041C97"/>
    <w:rsid w:val="0004299E"/>
    <w:rsid w:val="00042B36"/>
    <w:rsid w:val="0004367E"/>
    <w:rsid w:val="000439F4"/>
    <w:rsid w:val="00043B33"/>
    <w:rsid w:val="00043EDB"/>
    <w:rsid w:val="00044433"/>
    <w:rsid w:val="00044590"/>
    <w:rsid w:val="000445A3"/>
    <w:rsid w:val="000445D5"/>
    <w:rsid w:val="000447FB"/>
    <w:rsid w:val="00044A24"/>
    <w:rsid w:val="00044CBF"/>
    <w:rsid w:val="000455D0"/>
    <w:rsid w:val="000459D1"/>
    <w:rsid w:val="00046168"/>
    <w:rsid w:val="00046D74"/>
    <w:rsid w:val="00047420"/>
    <w:rsid w:val="000475A8"/>
    <w:rsid w:val="00047622"/>
    <w:rsid w:val="00050CC9"/>
    <w:rsid w:val="00051DD0"/>
    <w:rsid w:val="000525EE"/>
    <w:rsid w:val="000527E3"/>
    <w:rsid w:val="00052EC7"/>
    <w:rsid w:val="000530F7"/>
    <w:rsid w:val="000532EA"/>
    <w:rsid w:val="00053523"/>
    <w:rsid w:val="00053B00"/>
    <w:rsid w:val="00053F08"/>
    <w:rsid w:val="00054027"/>
    <w:rsid w:val="00054043"/>
    <w:rsid w:val="00054484"/>
    <w:rsid w:val="00054CA9"/>
    <w:rsid w:val="0005545B"/>
    <w:rsid w:val="00055612"/>
    <w:rsid w:val="000559AB"/>
    <w:rsid w:val="00055E0B"/>
    <w:rsid w:val="00056424"/>
    <w:rsid w:val="000569CC"/>
    <w:rsid w:val="00057296"/>
    <w:rsid w:val="000572CF"/>
    <w:rsid w:val="00057931"/>
    <w:rsid w:val="0006036E"/>
    <w:rsid w:val="00060649"/>
    <w:rsid w:val="00060A92"/>
    <w:rsid w:val="00060B76"/>
    <w:rsid w:val="000611AE"/>
    <w:rsid w:val="00061973"/>
    <w:rsid w:val="00061AEC"/>
    <w:rsid w:val="00061DF4"/>
    <w:rsid w:val="00061F5B"/>
    <w:rsid w:val="000621BA"/>
    <w:rsid w:val="000621DE"/>
    <w:rsid w:val="00062450"/>
    <w:rsid w:val="00062536"/>
    <w:rsid w:val="0006283E"/>
    <w:rsid w:val="00062957"/>
    <w:rsid w:val="00062A47"/>
    <w:rsid w:val="00062AC4"/>
    <w:rsid w:val="00062F4B"/>
    <w:rsid w:val="00062F83"/>
    <w:rsid w:val="00063005"/>
    <w:rsid w:val="00063194"/>
    <w:rsid w:val="000631B5"/>
    <w:rsid w:val="00063E2D"/>
    <w:rsid w:val="000640A2"/>
    <w:rsid w:val="00064230"/>
    <w:rsid w:val="000646DF"/>
    <w:rsid w:val="00064BC8"/>
    <w:rsid w:val="00064D6A"/>
    <w:rsid w:val="00064F84"/>
    <w:rsid w:val="000652EB"/>
    <w:rsid w:val="00065952"/>
    <w:rsid w:val="00065B40"/>
    <w:rsid w:val="00065CC7"/>
    <w:rsid w:val="00065EBC"/>
    <w:rsid w:val="0006635D"/>
    <w:rsid w:val="0006652B"/>
    <w:rsid w:val="00066C00"/>
    <w:rsid w:val="00066DFE"/>
    <w:rsid w:val="0006779E"/>
    <w:rsid w:val="000677DA"/>
    <w:rsid w:val="000701A3"/>
    <w:rsid w:val="000703E7"/>
    <w:rsid w:val="000703F0"/>
    <w:rsid w:val="00070432"/>
    <w:rsid w:val="00070896"/>
    <w:rsid w:val="00070BCC"/>
    <w:rsid w:val="00070E58"/>
    <w:rsid w:val="00070EF7"/>
    <w:rsid w:val="00071286"/>
    <w:rsid w:val="000714BD"/>
    <w:rsid w:val="000714D0"/>
    <w:rsid w:val="00071BB3"/>
    <w:rsid w:val="00071CCB"/>
    <w:rsid w:val="00071DC2"/>
    <w:rsid w:val="000720DB"/>
    <w:rsid w:val="000724D5"/>
    <w:rsid w:val="000725A1"/>
    <w:rsid w:val="00072E69"/>
    <w:rsid w:val="000732A6"/>
    <w:rsid w:val="00073788"/>
    <w:rsid w:val="00073938"/>
    <w:rsid w:val="00073D9E"/>
    <w:rsid w:val="00074012"/>
    <w:rsid w:val="00074046"/>
    <w:rsid w:val="00074C66"/>
    <w:rsid w:val="00074EE0"/>
    <w:rsid w:val="00075CDD"/>
    <w:rsid w:val="0007624E"/>
    <w:rsid w:val="0007627C"/>
    <w:rsid w:val="000767C6"/>
    <w:rsid w:val="0007714E"/>
    <w:rsid w:val="000773CE"/>
    <w:rsid w:val="000773E6"/>
    <w:rsid w:val="00077500"/>
    <w:rsid w:val="0007756E"/>
    <w:rsid w:val="00077970"/>
    <w:rsid w:val="00077B6D"/>
    <w:rsid w:val="0008012C"/>
    <w:rsid w:val="0008035E"/>
    <w:rsid w:val="00080424"/>
    <w:rsid w:val="000808A7"/>
    <w:rsid w:val="00080B3F"/>
    <w:rsid w:val="00081257"/>
    <w:rsid w:val="000812F6"/>
    <w:rsid w:val="000812F7"/>
    <w:rsid w:val="0008145F"/>
    <w:rsid w:val="000824F1"/>
    <w:rsid w:val="000825CC"/>
    <w:rsid w:val="0008268A"/>
    <w:rsid w:val="00082B0C"/>
    <w:rsid w:val="00082B33"/>
    <w:rsid w:val="00082CEE"/>
    <w:rsid w:val="0008370B"/>
    <w:rsid w:val="00083FB8"/>
    <w:rsid w:val="00084F01"/>
    <w:rsid w:val="0008519F"/>
    <w:rsid w:val="000854D3"/>
    <w:rsid w:val="000861C0"/>
    <w:rsid w:val="0008643B"/>
    <w:rsid w:val="000866F9"/>
    <w:rsid w:val="00086A4B"/>
    <w:rsid w:val="00086B4F"/>
    <w:rsid w:val="00086FB7"/>
    <w:rsid w:val="00087288"/>
    <w:rsid w:val="000874AF"/>
    <w:rsid w:val="00090194"/>
    <w:rsid w:val="000904C3"/>
    <w:rsid w:val="00090505"/>
    <w:rsid w:val="0009066F"/>
    <w:rsid w:val="000914B1"/>
    <w:rsid w:val="00091CC7"/>
    <w:rsid w:val="00091D72"/>
    <w:rsid w:val="00091D99"/>
    <w:rsid w:val="000920F8"/>
    <w:rsid w:val="000921D3"/>
    <w:rsid w:val="0009226D"/>
    <w:rsid w:val="000925F9"/>
    <w:rsid w:val="000928C9"/>
    <w:rsid w:val="00092AC7"/>
    <w:rsid w:val="00092F27"/>
    <w:rsid w:val="00092FA1"/>
    <w:rsid w:val="000932AA"/>
    <w:rsid w:val="00093C72"/>
    <w:rsid w:val="00093DE9"/>
    <w:rsid w:val="00093E87"/>
    <w:rsid w:val="00094237"/>
    <w:rsid w:val="00094264"/>
    <w:rsid w:val="00094A01"/>
    <w:rsid w:val="00094C56"/>
    <w:rsid w:val="00094DE2"/>
    <w:rsid w:val="00095CC6"/>
    <w:rsid w:val="0009657D"/>
    <w:rsid w:val="0009659A"/>
    <w:rsid w:val="0009659F"/>
    <w:rsid w:val="0009660D"/>
    <w:rsid w:val="000969B4"/>
    <w:rsid w:val="00096A17"/>
    <w:rsid w:val="00096B7C"/>
    <w:rsid w:val="00097032"/>
    <w:rsid w:val="00097182"/>
    <w:rsid w:val="000976A7"/>
    <w:rsid w:val="00097ECF"/>
    <w:rsid w:val="000A023A"/>
    <w:rsid w:val="000A09CA"/>
    <w:rsid w:val="000A0A3B"/>
    <w:rsid w:val="000A0C21"/>
    <w:rsid w:val="000A0FF3"/>
    <w:rsid w:val="000A1226"/>
    <w:rsid w:val="000A1FF1"/>
    <w:rsid w:val="000A20ED"/>
    <w:rsid w:val="000A21E3"/>
    <w:rsid w:val="000A25F7"/>
    <w:rsid w:val="000A288E"/>
    <w:rsid w:val="000A2BF1"/>
    <w:rsid w:val="000A2D83"/>
    <w:rsid w:val="000A309F"/>
    <w:rsid w:val="000A381C"/>
    <w:rsid w:val="000A39D7"/>
    <w:rsid w:val="000A3B5D"/>
    <w:rsid w:val="000A3CC3"/>
    <w:rsid w:val="000A3DB5"/>
    <w:rsid w:val="000A3E52"/>
    <w:rsid w:val="000A3F9C"/>
    <w:rsid w:val="000A42A9"/>
    <w:rsid w:val="000A4455"/>
    <w:rsid w:val="000A445C"/>
    <w:rsid w:val="000A45CE"/>
    <w:rsid w:val="000A46B7"/>
    <w:rsid w:val="000A522E"/>
    <w:rsid w:val="000A5411"/>
    <w:rsid w:val="000A5462"/>
    <w:rsid w:val="000A57AD"/>
    <w:rsid w:val="000A57FC"/>
    <w:rsid w:val="000A5F1A"/>
    <w:rsid w:val="000A6444"/>
    <w:rsid w:val="000A6C16"/>
    <w:rsid w:val="000A715D"/>
    <w:rsid w:val="000A72FD"/>
    <w:rsid w:val="000A73BE"/>
    <w:rsid w:val="000A751D"/>
    <w:rsid w:val="000A7709"/>
    <w:rsid w:val="000A77C1"/>
    <w:rsid w:val="000B0040"/>
    <w:rsid w:val="000B0260"/>
    <w:rsid w:val="000B068A"/>
    <w:rsid w:val="000B0766"/>
    <w:rsid w:val="000B07B0"/>
    <w:rsid w:val="000B0B91"/>
    <w:rsid w:val="000B1029"/>
    <w:rsid w:val="000B1425"/>
    <w:rsid w:val="000B15CB"/>
    <w:rsid w:val="000B1692"/>
    <w:rsid w:val="000B1696"/>
    <w:rsid w:val="000B1A9E"/>
    <w:rsid w:val="000B1D4E"/>
    <w:rsid w:val="000B1FFF"/>
    <w:rsid w:val="000B21EB"/>
    <w:rsid w:val="000B286C"/>
    <w:rsid w:val="000B2A01"/>
    <w:rsid w:val="000B2A5E"/>
    <w:rsid w:val="000B2D23"/>
    <w:rsid w:val="000B2FD2"/>
    <w:rsid w:val="000B30B6"/>
    <w:rsid w:val="000B3C02"/>
    <w:rsid w:val="000B3C7F"/>
    <w:rsid w:val="000B3F3C"/>
    <w:rsid w:val="000B40E4"/>
    <w:rsid w:val="000B48B1"/>
    <w:rsid w:val="000B4911"/>
    <w:rsid w:val="000B4ADE"/>
    <w:rsid w:val="000B4D36"/>
    <w:rsid w:val="000B5071"/>
    <w:rsid w:val="000B5249"/>
    <w:rsid w:val="000B57AF"/>
    <w:rsid w:val="000B591B"/>
    <w:rsid w:val="000B618C"/>
    <w:rsid w:val="000B6280"/>
    <w:rsid w:val="000B637E"/>
    <w:rsid w:val="000B6393"/>
    <w:rsid w:val="000B6527"/>
    <w:rsid w:val="000B654B"/>
    <w:rsid w:val="000B6A7E"/>
    <w:rsid w:val="000B6B7A"/>
    <w:rsid w:val="000B6CD4"/>
    <w:rsid w:val="000B6D86"/>
    <w:rsid w:val="000B6E9D"/>
    <w:rsid w:val="000B6F10"/>
    <w:rsid w:val="000B7061"/>
    <w:rsid w:val="000B7809"/>
    <w:rsid w:val="000B7AA6"/>
    <w:rsid w:val="000C01CF"/>
    <w:rsid w:val="000C0532"/>
    <w:rsid w:val="000C152A"/>
    <w:rsid w:val="000C176A"/>
    <w:rsid w:val="000C1EA1"/>
    <w:rsid w:val="000C1EE1"/>
    <w:rsid w:val="000C1FDA"/>
    <w:rsid w:val="000C2349"/>
    <w:rsid w:val="000C2913"/>
    <w:rsid w:val="000C2D04"/>
    <w:rsid w:val="000C2D5F"/>
    <w:rsid w:val="000C3B4D"/>
    <w:rsid w:val="000C3EB1"/>
    <w:rsid w:val="000C42B7"/>
    <w:rsid w:val="000C4883"/>
    <w:rsid w:val="000C4BDB"/>
    <w:rsid w:val="000C4FA1"/>
    <w:rsid w:val="000C517B"/>
    <w:rsid w:val="000C5E1C"/>
    <w:rsid w:val="000C6082"/>
    <w:rsid w:val="000C60EA"/>
    <w:rsid w:val="000C6A35"/>
    <w:rsid w:val="000C6B13"/>
    <w:rsid w:val="000C71C4"/>
    <w:rsid w:val="000C7250"/>
    <w:rsid w:val="000C757D"/>
    <w:rsid w:val="000C7877"/>
    <w:rsid w:val="000C792E"/>
    <w:rsid w:val="000D01BE"/>
    <w:rsid w:val="000D0939"/>
    <w:rsid w:val="000D0DA1"/>
    <w:rsid w:val="000D0E8C"/>
    <w:rsid w:val="000D0EFE"/>
    <w:rsid w:val="000D1EB8"/>
    <w:rsid w:val="000D21AF"/>
    <w:rsid w:val="000D2380"/>
    <w:rsid w:val="000D2898"/>
    <w:rsid w:val="000D2E97"/>
    <w:rsid w:val="000D2FFB"/>
    <w:rsid w:val="000D327E"/>
    <w:rsid w:val="000D373E"/>
    <w:rsid w:val="000D390B"/>
    <w:rsid w:val="000D3E57"/>
    <w:rsid w:val="000D445B"/>
    <w:rsid w:val="000D45AB"/>
    <w:rsid w:val="000D47BC"/>
    <w:rsid w:val="000D49FA"/>
    <w:rsid w:val="000D4A17"/>
    <w:rsid w:val="000D4A1C"/>
    <w:rsid w:val="000D4EE0"/>
    <w:rsid w:val="000D4FBB"/>
    <w:rsid w:val="000D51A6"/>
    <w:rsid w:val="000D53BC"/>
    <w:rsid w:val="000D54E0"/>
    <w:rsid w:val="000D5557"/>
    <w:rsid w:val="000D5B6B"/>
    <w:rsid w:val="000D5DB6"/>
    <w:rsid w:val="000D6048"/>
    <w:rsid w:val="000D60F7"/>
    <w:rsid w:val="000D631F"/>
    <w:rsid w:val="000D6504"/>
    <w:rsid w:val="000D6B9F"/>
    <w:rsid w:val="000D6D50"/>
    <w:rsid w:val="000D6FE6"/>
    <w:rsid w:val="000D70C7"/>
    <w:rsid w:val="000D7296"/>
    <w:rsid w:val="000D7568"/>
    <w:rsid w:val="000D7840"/>
    <w:rsid w:val="000D7D72"/>
    <w:rsid w:val="000E0011"/>
    <w:rsid w:val="000E03A1"/>
    <w:rsid w:val="000E041D"/>
    <w:rsid w:val="000E06D1"/>
    <w:rsid w:val="000E07F6"/>
    <w:rsid w:val="000E0A76"/>
    <w:rsid w:val="000E0B95"/>
    <w:rsid w:val="000E1444"/>
    <w:rsid w:val="000E187E"/>
    <w:rsid w:val="000E18C5"/>
    <w:rsid w:val="000E18CA"/>
    <w:rsid w:val="000E1A23"/>
    <w:rsid w:val="000E1B9C"/>
    <w:rsid w:val="000E1FC9"/>
    <w:rsid w:val="000E23CA"/>
    <w:rsid w:val="000E2736"/>
    <w:rsid w:val="000E2D28"/>
    <w:rsid w:val="000E3035"/>
    <w:rsid w:val="000E326F"/>
    <w:rsid w:val="000E338D"/>
    <w:rsid w:val="000E4044"/>
    <w:rsid w:val="000E40DE"/>
    <w:rsid w:val="000E453A"/>
    <w:rsid w:val="000E4788"/>
    <w:rsid w:val="000E4A6D"/>
    <w:rsid w:val="000E4C37"/>
    <w:rsid w:val="000E4C84"/>
    <w:rsid w:val="000E4D92"/>
    <w:rsid w:val="000E544D"/>
    <w:rsid w:val="000E5BD0"/>
    <w:rsid w:val="000E62CE"/>
    <w:rsid w:val="000E6FB5"/>
    <w:rsid w:val="000E7403"/>
    <w:rsid w:val="000E746F"/>
    <w:rsid w:val="000E7BAA"/>
    <w:rsid w:val="000E7CEE"/>
    <w:rsid w:val="000F0231"/>
    <w:rsid w:val="000F0715"/>
    <w:rsid w:val="000F0B8F"/>
    <w:rsid w:val="000F0D9B"/>
    <w:rsid w:val="000F0F70"/>
    <w:rsid w:val="000F0FBF"/>
    <w:rsid w:val="000F11B8"/>
    <w:rsid w:val="000F13F1"/>
    <w:rsid w:val="000F14D6"/>
    <w:rsid w:val="000F2467"/>
    <w:rsid w:val="000F2576"/>
    <w:rsid w:val="000F2D88"/>
    <w:rsid w:val="000F3226"/>
    <w:rsid w:val="000F334B"/>
    <w:rsid w:val="000F37DF"/>
    <w:rsid w:val="000F40C4"/>
    <w:rsid w:val="000F431B"/>
    <w:rsid w:val="000F4C3C"/>
    <w:rsid w:val="000F4ECB"/>
    <w:rsid w:val="000F50D8"/>
    <w:rsid w:val="000F55B0"/>
    <w:rsid w:val="000F588F"/>
    <w:rsid w:val="000F5D72"/>
    <w:rsid w:val="000F6005"/>
    <w:rsid w:val="000F63E5"/>
    <w:rsid w:val="000F6406"/>
    <w:rsid w:val="000F674A"/>
    <w:rsid w:val="000F67F5"/>
    <w:rsid w:val="000F685B"/>
    <w:rsid w:val="000F6A7D"/>
    <w:rsid w:val="000F6F11"/>
    <w:rsid w:val="000F7218"/>
    <w:rsid w:val="000F75A5"/>
    <w:rsid w:val="000F764C"/>
    <w:rsid w:val="000F7906"/>
    <w:rsid w:val="000F7C09"/>
    <w:rsid w:val="000F7F19"/>
    <w:rsid w:val="0010027B"/>
    <w:rsid w:val="001004EE"/>
    <w:rsid w:val="001006C0"/>
    <w:rsid w:val="0010073F"/>
    <w:rsid w:val="0010078E"/>
    <w:rsid w:val="00100C47"/>
    <w:rsid w:val="00101370"/>
    <w:rsid w:val="0010144E"/>
    <w:rsid w:val="00101671"/>
    <w:rsid w:val="001016DC"/>
    <w:rsid w:val="00101959"/>
    <w:rsid w:val="00101AE4"/>
    <w:rsid w:val="00101AE6"/>
    <w:rsid w:val="00101DA6"/>
    <w:rsid w:val="00101E06"/>
    <w:rsid w:val="00101E45"/>
    <w:rsid w:val="0010204A"/>
    <w:rsid w:val="00102158"/>
    <w:rsid w:val="00102390"/>
    <w:rsid w:val="00102606"/>
    <w:rsid w:val="00102614"/>
    <w:rsid w:val="00102A18"/>
    <w:rsid w:val="00102AEF"/>
    <w:rsid w:val="00102F6B"/>
    <w:rsid w:val="00103055"/>
    <w:rsid w:val="001031DF"/>
    <w:rsid w:val="00103497"/>
    <w:rsid w:val="0010353E"/>
    <w:rsid w:val="00103EF1"/>
    <w:rsid w:val="00104348"/>
    <w:rsid w:val="00104BF1"/>
    <w:rsid w:val="00104F51"/>
    <w:rsid w:val="001050FD"/>
    <w:rsid w:val="00105308"/>
    <w:rsid w:val="001055C1"/>
    <w:rsid w:val="00105793"/>
    <w:rsid w:val="001058C9"/>
    <w:rsid w:val="00105A1B"/>
    <w:rsid w:val="00105C5D"/>
    <w:rsid w:val="00105D64"/>
    <w:rsid w:val="001061B1"/>
    <w:rsid w:val="001062CF"/>
    <w:rsid w:val="00106306"/>
    <w:rsid w:val="00106E46"/>
    <w:rsid w:val="0010715E"/>
    <w:rsid w:val="00107D9F"/>
    <w:rsid w:val="0011005E"/>
    <w:rsid w:val="00110083"/>
    <w:rsid w:val="00110249"/>
    <w:rsid w:val="00110328"/>
    <w:rsid w:val="001103D1"/>
    <w:rsid w:val="001105E4"/>
    <w:rsid w:val="0011091F"/>
    <w:rsid w:val="00110B78"/>
    <w:rsid w:val="00110BF5"/>
    <w:rsid w:val="00110C2D"/>
    <w:rsid w:val="00110F90"/>
    <w:rsid w:val="00111079"/>
    <w:rsid w:val="00111273"/>
    <w:rsid w:val="0011140A"/>
    <w:rsid w:val="001118B0"/>
    <w:rsid w:val="00111B3A"/>
    <w:rsid w:val="0011279A"/>
    <w:rsid w:val="00112C74"/>
    <w:rsid w:val="00112F11"/>
    <w:rsid w:val="00112FC4"/>
    <w:rsid w:val="00113254"/>
    <w:rsid w:val="001133E0"/>
    <w:rsid w:val="00113883"/>
    <w:rsid w:val="00113F5B"/>
    <w:rsid w:val="00114746"/>
    <w:rsid w:val="00114C71"/>
    <w:rsid w:val="00114E2A"/>
    <w:rsid w:val="00114FBA"/>
    <w:rsid w:val="001155C6"/>
    <w:rsid w:val="001157A3"/>
    <w:rsid w:val="0011581D"/>
    <w:rsid w:val="001158D4"/>
    <w:rsid w:val="00115D68"/>
    <w:rsid w:val="00116345"/>
    <w:rsid w:val="001164D3"/>
    <w:rsid w:val="001165CE"/>
    <w:rsid w:val="0011677D"/>
    <w:rsid w:val="00116E3E"/>
    <w:rsid w:val="00116F31"/>
    <w:rsid w:val="00116F40"/>
    <w:rsid w:val="00117622"/>
    <w:rsid w:val="001178A2"/>
    <w:rsid w:val="00120123"/>
    <w:rsid w:val="00120A0B"/>
    <w:rsid w:val="00120B37"/>
    <w:rsid w:val="00120C82"/>
    <w:rsid w:val="00120EA5"/>
    <w:rsid w:val="00120F00"/>
    <w:rsid w:val="001216CF"/>
    <w:rsid w:val="00122380"/>
    <w:rsid w:val="00122732"/>
    <w:rsid w:val="0012316F"/>
    <w:rsid w:val="0012349B"/>
    <w:rsid w:val="001235C5"/>
    <w:rsid w:val="00123690"/>
    <w:rsid w:val="00123A87"/>
    <w:rsid w:val="001242FC"/>
    <w:rsid w:val="00124445"/>
    <w:rsid w:val="0012446E"/>
    <w:rsid w:val="001244E6"/>
    <w:rsid w:val="00124514"/>
    <w:rsid w:val="00124654"/>
    <w:rsid w:val="001250AA"/>
    <w:rsid w:val="001252FA"/>
    <w:rsid w:val="001253EF"/>
    <w:rsid w:val="00125B6B"/>
    <w:rsid w:val="0012639D"/>
    <w:rsid w:val="00126889"/>
    <w:rsid w:val="00126BE0"/>
    <w:rsid w:val="001275CD"/>
    <w:rsid w:val="00127C7F"/>
    <w:rsid w:val="00130089"/>
    <w:rsid w:val="001302BA"/>
    <w:rsid w:val="00130431"/>
    <w:rsid w:val="001304B2"/>
    <w:rsid w:val="00130633"/>
    <w:rsid w:val="0013091A"/>
    <w:rsid w:val="00130A02"/>
    <w:rsid w:val="00130ADC"/>
    <w:rsid w:val="00130AF6"/>
    <w:rsid w:val="001311E4"/>
    <w:rsid w:val="00131286"/>
    <w:rsid w:val="001313E3"/>
    <w:rsid w:val="0013199A"/>
    <w:rsid w:val="00131B4F"/>
    <w:rsid w:val="00131B63"/>
    <w:rsid w:val="00131C9E"/>
    <w:rsid w:val="0013204C"/>
    <w:rsid w:val="001320B8"/>
    <w:rsid w:val="001323A7"/>
    <w:rsid w:val="00132435"/>
    <w:rsid w:val="0013247D"/>
    <w:rsid w:val="001327BA"/>
    <w:rsid w:val="00132B4A"/>
    <w:rsid w:val="00132ED4"/>
    <w:rsid w:val="00132EEC"/>
    <w:rsid w:val="00133069"/>
    <w:rsid w:val="00133C89"/>
    <w:rsid w:val="00133ED6"/>
    <w:rsid w:val="00133F56"/>
    <w:rsid w:val="001344C9"/>
    <w:rsid w:val="00134922"/>
    <w:rsid w:val="00135087"/>
    <w:rsid w:val="00135191"/>
    <w:rsid w:val="0013563A"/>
    <w:rsid w:val="001357EE"/>
    <w:rsid w:val="00135839"/>
    <w:rsid w:val="0013590C"/>
    <w:rsid w:val="0013618D"/>
    <w:rsid w:val="00136328"/>
    <w:rsid w:val="001363DA"/>
    <w:rsid w:val="001367C3"/>
    <w:rsid w:val="001367E5"/>
    <w:rsid w:val="00136A99"/>
    <w:rsid w:val="00136E90"/>
    <w:rsid w:val="00136F7F"/>
    <w:rsid w:val="001375AD"/>
    <w:rsid w:val="0014012F"/>
    <w:rsid w:val="001401A4"/>
    <w:rsid w:val="00140401"/>
    <w:rsid w:val="001404EC"/>
    <w:rsid w:val="00140B2B"/>
    <w:rsid w:val="00140B35"/>
    <w:rsid w:val="00140B9F"/>
    <w:rsid w:val="00140F8C"/>
    <w:rsid w:val="001410ED"/>
    <w:rsid w:val="001412FD"/>
    <w:rsid w:val="00141459"/>
    <w:rsid w:val="001418D3"/>
    <w:rsid w:val="00141B18"/>
    <w:rsid w:val="00141F04"/>
    <w:rsid w:val="0014258A"/>
    <w:rsid w:val="00142ED8"/>
    <w:rsid w:val="00143156"/>
    <w:rsid w:val="00143271"/>
    <w:rsid w:val="0014418F"/>
    <w:rsid w:val="00144A20"/>
    <w:rsid w:val="00144C4A"/>
    <w:rsid w:val="00144D15"/>
    <w:rsid w:val="00144F02"/>
    <w:rsid w:val="001455E0"/>
    <w:rsid w:val="0014678B"/>
    <w:rsid w:val="00146971"/>
    <w:rsid w:val="00147048"/>
    <w:rsid w:val="00147DDE"/>
    <w:rsid w:val="0015027D"/>
    <w:rsid w:val="001502CA"/>
    <w:rsid w:val="001503E1"/>
    <w:rsid w:val="0015083A"/>
    <w:rsid w:val="00150C97"/>
    <w:rsid w:val="00150DA2"/>
    <w:rsid w:val="001513E4"/>
    <w:rsid w:val="001513EB"/>
    <w:rsid w:val="00151516"/>
    <w:rsid w:val="001516FD"/>
    <w:rsid w:val="00151930"/>
    <w:rsid w:val="00151940"/>
    <w:rsid w:val="00151E55"/>
    <w:rsid w:val="00152350"/>
    <w:rsid w:val="001526D7"/>
    <w:rsid w:val="0015270B"/>
    <w:rsid w:val="001527D6"/>
    <w:rsid w:val="0015310E"/>
    <w:rsid w:val="001538FE"/>
    <w:rsid w:val="00153D94"/>
    <w:rsid w:val="00154261"/>
    <w:rsid w:val="00154289"/>
    <w:rsid w:val="0015475B"/>
    <w:rsid w:val="00154791"/>
    <w:rsid w:val="00155974"/>
    <w:rsid w:val="00155E61"/>
    <w:rsid w:val="001560BB"/>
    <w:rsid w:val="00156994"/>
    <w:rsid w:val="00156D8D"/>
    <w:rsid w:val="00156E05"/>
    <w:rsid w:val="00156E43"/>
    <w:rsid w:val="00156E5A"/>
    <w:rsid w:val="00156FC7"/>
    <w:rsid w:val="001571A5"/>
    <w:rsid w:val="001572BF"/>
    <w:rsid w:val="001572D0"/>
    <w:rsid w:val="00157886"/>
    <w:rsid w:val="00157C57"/>
    <w:rsid w:val="001601A1"/>
    <w:rsid w:val="001605A9"/>
    <w:rsid w:val="001608DC"/>
    <w:rsid w:val="00160ACF"/>
    <w:rsid w:val="00160BCA"/>
    <w:rsid w:val="00160E9A"/>
    <w:rsid w:val="001613DE"/>
    <w:rsid w:val="0016162F"/>
    <w:rsid w:val="00161634"/>
    <w:rsid w:val="00161D1C"/>
    <w:rsid w:val="00161DCC"/>
    <w:rsid w:val="00162379"/>
    <w:rsid w:val="0016248D"/>
    <w:rsid w:val="00162590"/>
    <w:rsid w:val="00162E5E"/>
    <w:rsid w:val="0016348D"/>
    <w:rsid w:val="00163940"/>
    <w:rsid w:val="00163BB5"/>
    <w:rsid w:val="00163CC0"/>
    <w:rsid w:val="00164960"/>
    <w:rsid w:val="00164E2F"/>
    <w:rsid w:val="00165146"/>
    <w:rsid w:val="001651E0"/>
    <w:rsid w:val="0016538C"/>
    <w:rsid w:val="0016557C"/>
    <w:rsid w:val="00165659"/>
    <w:rsid w:val="001657D9"/>
    <w:rsid w:val="00165A41"/>
    <w:rsid w:val="00165C44"/>
    <w:rsid w:val="0016603F"/>
    <w:rsid w:val="001666B3"/>
    <w:rsid w:val="00166953"/>
    <w:rsid w:val="00167339"/>
    <w:rsid w:val="00167885"/>
    <w:rsid w:val="00167CD9"/>
    <w:rsid w:val="00167D7E"/>
    <w:rsid w:val="00167DCD"/>
    <w:rsid w:val="00167FDB"/>
    <w:rsid w:val="00170076"/>
    <w:rsid w:val="00170432"/>
    <w:rsid w:val="00170486"/>
    <w:rsid w:val="001704BB"/>
    <w:rsid w:val="00170C4B"/>
    <w:rsid w:val="0017100B"/>
    <w:rsid w:val="00171277"/>
    <w:rsid w:val="001716C3"/>
    <w:rsid w:val="00171791"/>
    <w:rsid w:val="00171B38"/>
    <w:rsid w:val="00171EE3"/>
    <w:rsid w:val="00171F3A"/>
    <w:rsid w:val="00172D7B"/>
    <w:rsid w:val="001733BD"/>
    <w:rsid w:val="00173BD7"/>
    <w:rsid w:val="0017408E"/>
    <w:rsid w:val="00174102"/>
    <w:rsid w:val="00174143"/>
    <w:rsid w:val="00174A15"/>
    <w:rsid w:val="00174A7D"/>
    <w:rsid w:val="00174F6D"/>
    <w:rsid w:val="00175236"/>
    <w:rsid w:val="00175579"/>
    <w:rsid w:val="00175AB8"/>
    <w:rsid w:val="00176434"/>
    <w:rsid w:val="00176550"/>
    <w:rsid w:val="0017655D"/>
    <w:rsid w:val="00177156"/>
    <w:rsid w:val="00177795"/>
    <w:rsid w:val="00177D18"/>
    <w:rsid w:val="00177F33"/>
    <w:rsid w:val="001800FA"/>
    <w:rsid w:val="00180142"/>
    <w:rsid w:val="001804E5"/>
    <w:rsid w:val="00180F51"/>
    <w:rsid w:val="00181450"/>
    <w:rsid w:val="001815A9"/>
    <w:rsid w:val="00181616"/>
    <w:rsid w:val="00181A26"/>
    <w:rsid w:val="00182539"/>
    <w:rsid w:val="00182716"/>
    <w:rsid w:val="001828DD"/>
    <w:rsid w:val="001829C2"/>
    <w:rsid w:val="00182A84"/>
    <w:rsid w:val="00182B1A"/>
    <w:rsid w:val="00182CE4"/>
    <w:rsid w:val="001835BB"/>
    <w:rsid w:val="001839FB"/>
    <w:rsid w:val="001841D3"/>
    <w:rsid w:val="0018447B"/>
    <w:rsid w:val="001847B4"/>
    <w:rsid w:val="00184850"/>
    <w:rsid w:val="001851D5"/>
    <w:rsid w:val="0018592F"/>
    <w:rsid w:val="00185AC9"/>
    <w:rsid w:val="00185BD0"/>
    <w:rsid w:val="00186268"/>
    <w:rsid w:val="00186784"/>
    <w:rsid w:val="00187165"/>
    <w:rsid w:val="00187CCB"/>
    <w:rsid w:val="00187D7D"/>
    <w:rsid w:val="00187EB4"/>
    <w:rsid w:val="0019015A"/>
    <w:rsid w:val="0019048D"/>
    <w:rsid w:val="00190515"/>
    <w:rsid w:val="00190526"/>
    <w:rsid w:val="00190D90"/>
    <w:rsid w:val="00190F1C"/>
    <w:rsid w:val="001910E8"/>
    <w:rsid w:val="0019112C"/>
    <w:rsid w:val="00191220"/>
    <w:rsid w:val="0019149F"/>
    <w:rsid w:val="0019161B"/>
    <w:rsid w:val="0019172A"/>
    <w:rsid w:val="0019188E"/>
    <w:rsid w:val="001919D9"/>
    <w:rsid w:val="00191D29"/>
    <w:rsid w:val="00191D62"/>
    <w:rsid w:val="001923D7"/>
    <w:rsid w:val="00192713"/>
    <w:rsid w:val="00192B0F"/>
    <w:rsid w:val="00192BAF"/>
    <w:rsid w:val="001936EE"/>
    <w:rsid w:val="00193F01"/>
    <w:rsid w:val="0019410B"/>
    <w:rsid w:val="00194540"/>
    <w:rsid w:val="001950E4"/>
    <w:rsid w:val="00195107"/>
    <w:rsid w:val="0019537C"/>
    <w:rsid w:val="001955CA"/>
    <w:rsid w:val="00195B9E"/>
    <w:rsid w:val="00195C00"/>
    <w:rsid w:val="00195DF1"/>
    <w:rsid w:val="00195F6E"/>
    <w:rsid w:val="0019611B"/>
    <w:rsid w:val="00196211"/>
    <w:rsid w:val="001964C1"/>
    <w:rsid w:val="00196C2D"/>
    <w:rsid w:val="0019741B"/>
    <w:rsid w:val="0019753A"/>
    <w:rsid w:val="00197559"/>
    <w:rsid w:val="00197994"/>
    <w:rsid w:val="00197B15"/>
    <w:rsid w:val="001A001B"/>
    <w:rsid w:val="001A0046"/>
    <w:rsid w:val="001A025B"/>
    <w:rsid w:val="001A0682"/>
    <w:rsid w:val="001A0F66"/>
    <w:rsid w:val="001A10BF"/>
    <w:rsid w:val="001A121B"/>
    <w:rsid w:val="001A1517"/>
    <w:rsid w:val="001A169C"/>
    <w:rsid w:val="001A17A2"/>
    <w:rsid w:val="001A23BF"/>
    <w:rsid w:val="001A2466"/>
    <w:rsid w:val="001A256A"/>
    <w:rsid w:val="001A25F6"/>
    <w:rsid w:val="001A27A0"/>
    <w:rsid w:val="001A2AC6"/>
    <w:rsid w:val="001A2CC0"/>
    <w:rsid w:val="001A2D7F"/>
    <w:rsid w:val="001A398F"/>
    <w:rsid w:val="001A3A6C"/>
    <w:rsid w:val="001A3EC6"/>
    <w:rsid w:val="001A41E8"/>
    <w:rsid w:val="001A43A1"/>
    <w:rsid w:val="001A440D"/>
    <w:rsid w:val="001A4458"/>
    <w:rsid w:val="001A4736"/>
    <w:rsid w:val="001A48EF"/>
    <w:rsid w:val="001A4A2B"/>
    <w:rsid w:val="001A4ACA"/>
    <w:rsid w:val="001A5077"/>
    <w:rsid w:val="001A5D45"/>
    <w:rsid w:val="001A5F04"/>
    <w:rsid w:val="001A6144"/>
    <w:rsid w:val="001A6515"/>
    <w:rsid w:val="001A69D1"/>
    <w:rsid w:val="001A6A79"/>
    <w:rsid w:val="001A6DEE"/>
    <w:rsid w:val="001A742B"/>
    <w:rsid w:val="001A7C36"/>
    <w:rsid w:val="001A7D01"/>
    <w:rsid w:val="001B0265"/>
    <w:rsid w:val="001B02AD"/>
    <w:rsid w:val="001B113A"/>
    <w:rsid w:val="001B12E7"/>
    <w:rsid w:val="001B13B2"/>
    <w:rsid w:val="001B162A"/>
    <w:rsid w:val="001B184E"/>
    <w:rsid w:val="001B1A0E"/>
    <w:rsid w:val="001B1A1F"/>
    <w:rsid w:val="001B20FE"/>
    <w:rsid w:val="001B218F"/>
    <w:rsid w:val="001B2406"/>
    <w:rsid w:val="001B2644"/>
    <w:rsid w:val="001B2C94"/>
    <w:rsid w:val="001B2CED"/>
    <w:rsid w:val="001B2CF0"/>
    <w:rsid w:val="001B3994"/>
    <w:rsid w:val="001B3AA9"/>
    <w:rsid w:val="001B3D26"/>
    <w:rsid w:val="001B40AD"/>
    <w:rsid w:val="001B41A7"/>
    <w:rsid w:val="001B437B"/>
    <w:rsid w:val="001B46EA"/>
    <w:rsid w:val="001B47FD"/>
    <w:rsid w:val="001B4CE2"/>
    <w:rsid w:val="001B516A"/>
    <w:rsid w:val="001B55F7"/>
    <w:rsid w:val="001B59D3"/>
    <w:rsid w:val="001B5D07"/>
    <w:rsid w:val="001B66E7"/>
    <w:rsid w:val="001B695D"/>
    <w:rsid w:val="001B6CA3"/>
    <w:rsid w:val="001B7B47"/>
    <w:rsid w:val="001B7C88"/>
    <w:rsid w:val="001B7D66"/>
    <w:rsid w:val="001C00B9"/>
    <w:rsid w:val="001C07EF"/>
    <w:rsid w:val="001C0E25"/>
    <w:rsid w:val="001C11C3"/>
    <w:rsid w:val="001C2674"/>
    <w:rsid w:val="001C2726"/>
    <w:rsid w:val="001C283F"/>
    <w:rsid w:val="001C2C33"/>
    <w:rsid w:val="001C2D64"/>
    <w:rsid w:val="001C2F31"/>
    <w:rsid w:val="001C340C"/>
    <w:rsid w:val="001C347B"/>
    <w:rsid w:val="001C38CE"/>
    <w:rsid w:val="001C3A07"/>
    <w:rsid w:val="001C3DB7"/>
    <w:rsid w:val="001C466E"/>
    <w:rsid w:val="001C5037"/>
    <w:rsid w:val="001C51A6"/>
    <w:rsid w:val="001C5263"/>
    <w:rsid w:val="001C52EA"/>
    <w:rsid w:val="001C54A1"/>
    <w:rsid w:val="001C56B4"/>
    <w:rsid w:val="001C5835"/>
    <w:rsid w:val="001C5B03"/>
    <w:rsid w:val="001C5C51"/>
    <w:rsid w:val="001C5DB0"/>
    <w:rsid w:val="001C5E1D"/>
    <w:rsid w:val="001C6133"/>
    <w:rsid w:val="001C65C8"/>
    <w:rsid w:val="001C6C1A"/>
    <w:rsid w:val="001C7185"/>
    <w:rsid w:val="001D04B2"/>
    <w:rsid w:val="001D06EB"/>
    <w:rsid w:val="001D0A63"/>
    <w:rsid w:val="001D0DFE"/>
    <w:rsid w:val="001D0E75"/>
    <w:rsid w:val="001D1405"/>
    <w:rsid w:val="001D149B"/>
    <w:rsid w:val="001D1921"/>
    <w:rsid w:val="001D1DAF"/>
    <w:rsid w:val="001D23A5"/>
    <w:rsid w:val="001D24E6"/>
    <w:rsid w:val="001D2956"/>
    <w:rsid w:val="001D2E23"/>
    <w:rsid w:val="001D3105"/>
    <w:rsid w:val="001D3516"/>
    <w:rsid w:val="001D363D"/>
    <w:rsid w:val="001D3A50"/>
    <w:rsid w:val="001D3A53"/>
    <w:rsid w:val="001D3B33"/>
    <w:rsid w:val="001D409A"/>
    <w:rsid w:val="001D4799"/>
    <w:rsid w:val="001D47E2"/>
    <w:rsid w:val="001D4991"/>
    <w:rsid w:val="001D4B7E"/>
    <w:rsid w:val="001D4F35"/>
    <w:rsid w:val="001D555F"/>
    <w:rsid w:val="001D58C5"/>
    <w:rsid w:val="001D5BE1"/>
    <w:rsid w:val="001D5D2D"/>
    <w:rsid w:val="001D5ECF"/>
    <w:rsid w:val="001D622F"/>
    <w:rsid w:val="001D640E"/>
    <w:rsid w:val="001D6AEA"/>
    <w:rsid w:val="001D6BBB"/>
    <w:rsid w:val="001D6CDC"/>
    <w:rsid w:val="001D6DE7"/>
    <w:rsid w:val="001D70AA"/>
    <w:rsid w:val="001D70B8"/>
    <w:rsid w:val="001D7A54"/>
    <w:rsid w:val="001D7A8E"/>
    <w:rsid w:val="001D7B9C"/>
    <w:rsid w:val="001E0163"/>
    <w:rsid w:val="001E05D7"/>
    <w:rsid w:val="001E0DBE"/>
    <w:rsid w:val="001E153F"/>
    <w:rsid w:val="001E15A8"/>
    <w:rsid w:val="001E1842"/>
    <w:rsid w:val="001E18D7"/>
    <w:rsid w:val="001E1B26"/>
    <w:rsid w:val="001E1E5F"/>
    <w:rsid w:val="001E1EA9"/>
    <w:rsid w:val="001E1F16"/>
    <w:rsid w:val="001E209F"/>
    <w:rsid w:val="001E28CA"/>
    <w:rsid w:val="001E2B2B"/>
    <w:rsid w:val="001E2D49"/>
    <w:rsid w:val="001E31FF"/>
    <w:rsid w:val="001E35B0"/>
    <w:rsid w:val="001E3652"/>
    <w:rsid w:val="001E36D8"/>
    <w:rsid w:val="001E3CA1"/>
    <w:rsid w:val="001E4078"/>
    <w:rsid w:val="001E428D"/>
    <w:rsid w:val="001E479A"/>
    <w:rsid w:val="001E4932"/>
    <w:rsid w:val="001E4B40"/>
    <w:rsid w:val="001E5112"/>
    <w:rsid w:val="001E5455"/>
    <w:rsid w:val="001E5485"/>
    <w:rsid w:val="001E5A4E"/>
    <w:rsid w:val="001E5D7F"/>
    <w:rsid w:val="001E6200"/>
    <w:rsid w:val="001E6238"/>
    <w:rsid w:val="001E62D5"/>
    <w:rsid w:val="001E640D"/>
    <w:rsid w:val="001E6E9A"/>
    <w:rsid w:val="001E6FF8"/>
    <w:rsid w:val="001E751F"/>
    <w:rsid w:val="001E7950"/>
    <w:rsid w:val="001F042A"/>
    <w:rsid w:val="001F0895"/>
    <w:rsid w:val="001F0ACE"/>
    <w:rsid w:val="001F1046"/>
    <w:rsid w:val="001F1A7C"/>
    <w:rsid w:val="001F207B"/>
    <w:rsid w:val="001F21C4"/>
    <w:rsid w:val="001F2538"/>
    <w:rsid w:val="001F2C4C"/>
    <w:rsid w:val="001F2D17"/>
    <w:rsid w:val="001F3572"/>
    <w:rsid w:val="001F35F3"/>
    <w:rsid w:val="001F3C12"/>
    <w:rsid w:val="001F4070"/>
    <w:rsid w:val="001F40FA"/>
    <w:rsid w:val="001F47B6"/>
    <w:rsid w:val="001F4AF0"/>
    <w:rsid w:val="001F4FEE"/>
    <w:rsid w:val="001F5160"/>
    <w:rsid w:val="001F53DF"/>
    <w:rsid w:val="001F5623"/>
    <w:rsid w:val="001F5707"/>
    <w:rsid w:val="001F5786"/>
    <w:rsid w:val="001F5B03"/>
    <w:rsid w:val="001F5CD3"/>
    <w:rsid w:val="001F6505"/>
    <w:rsid w:val="001F6868"/>
    <w:rsid w:val="001F68A3"/>
    <w:rsid w:val="001F70E2"/>
    <w:rsid w:val="001F780A"/>
    <w:rsid w:val="001F7975"/>
    <w:rsid w:val="001F7FE4"/>
    <w:rsid w:val="00200B73"/>
    <w:rsid w:val="00201060"/>
    <w:rsid w:val="0020109B"/>
    <w:rsid w:val="00201612"/>
    <w:rsid w:val="00201B3A"/>
    <w:rsid w:val="00201BE5"/>
    <w:rsid w:val="00201DC0"/>
    <w:rsid w:val="0020233F"/>
    <w:rsid w:val="00202347"/>
    <w:rsid w:val="00202AA8"/>
    <w:rsid w:val="00203311"/>
    <w:rsid w:val="002035EF"/>
    <w:rsid w:val="00203956"/>
    <w:rsid w:val="00203EB3"/>
    <w:rsid w:val="002040D3"/>
    <w:rsid w:val="002041A7"/>
    <w:rsid w:val="00204342"/>
    <w:rsid w:val="002044C0"/>
    <w:rsid w:val="00204CB6"/>
    <w:rsid w:val="00204EEC"/>
    <w:rsid w:val="002050A0"/>
    <w:rsid w:val="002051B4"/>
    <w:rsid w:val="00205602"/>
    <w:rsid w:val="002057AE"/>
    <w:rsid w:val="00205D26"/>
    <w:rsid w:val="00205E55"/>
    <w:rsid w:val="00205E74"/>
    <w:rsid w:val="00205E9B"/>
    <w:rsid w:val="0020639D"/>
    <w:rsid w:val="002064D4"/>
    <w:rsid w:val="0020652A"/>
    <w:rsid w:val="00206636"/>
    <w:rsid w:val="002067A1"/>
    <w:rsid w:val="00206823"/>
    <w:rsid w:val="00207550"/>
    <w:rsid w:val="0020772B"/>
    <w:rsid w:val="00207F4A"/>
    <w:rsid w:val="00210063"/>
    <w:rsid w:val="00210109"/>
    <w:rsid w:val="0021010D"/>
    <w:rsid w:val="00210387"/>
    <w:rsid w:val="00210D0F"/>
    <w:rsid w:val="00211229"/>
    <w:rsid w:val="0021141F"/>
    <w:rsid w:val="002115B2"/>
    <w:rsid w:val="00211658"/>
    <w:rsid w:val="00211E5A"/>
    <w:rsid w:val="002127A4"/>
    <w:rsid w:val="002130D7"/>
    <w:rsid w:val="002136CF"/>
    <w:rsid w:val="00213845"/>
    <w:rsid w:val="00213E0E"/>
    <w:rsid w:val="002140EF"/>
    <w:rsid w:val="00214113"/>
    <w:rsid w:val="00214779"/>
    <w:rsid w:val="002149DD"/>
    <w:rsid w:val="00214A49"/>
    <w:rsid w:val="00214B50"/>
    <w:rsid w:val="00214B60"/>
    <w:rsid w:val="00215098"/>
    <w:rsid w:val="002155D5"/>
    <w:rsid w:val="002155F9"/>
    <w:rsid w:val="00215CB1"/>
    <w:rsid w:val="00215E2E"/>
    <w:rsid w:val="002162B2"/>
    <w:rsid w:val="002164AC"/>
    <w:rsid w:val="00216641"/>
    <w:rsid w:val="00216982"/>
    <w:rsid w:val="00216A12"/>
    <w:rsid w:val="00216B98"/>
    <w:rsid w:val="00216C66"/>
    <w:rsid w:val="002170BC"/>
    <w:rsid w:val="002172A3"/>
    <w:rsid w:val="00217A66"/>
    <w:rsid w:val="00220541"/>
    <w:rsid w:val="002205A3"/>
    <w:rsid w:val="00220BF5"/>
    <w:rsid w:val="00221761"/>
    <w:rsid w:val="00221A6C"/>
    <w:rsid w:val="00221E1A"/>
    <w:rsid w:val="00221ECA"/>
    <w:rsid w:val="0022258B"/>
    <w:rsid w:val="002227EF"/>
    <w:rsid w:val="00222887"/>
    <w:rsid w:val="00222C83"/>
    <w:rsid w:val="0022306B"/>
    <w:rsid w:val="00223369"/>
    <w:rsid w:val="00223484"/>
    <w:rsid w:val="00223BCE"/>
    <w:rsid w:val="00223C39"/>
    <w:rsid w:val="002241DE"/>
    <w:rsid w:val="0022421A"/>
    <w:rsid w:val="002242CB"/>
    <w:rsid w:val="002244D9"/>
    <w:rsid w:val="00224699"/>
    <w:rsid w:val="00224836"/>
    <w:rsid w:val="00224AF4"/>
    <w:rsid w:val="00224BD8"/>
    <w:rsid w:val="0022508B"/>
    <w:rsid w:val="00225582"/>
    <w:rsid w:val="00225934"/>
    <w:rsid w:val="00225FE5"/>
    <w:rsid w:val="00226429"/>
    <w:rsid w:val="002265BF"/>
    <w:rsid w:val="00226A7B"/>
    <w:rsid w:val="00226F17"/>
    <w:rsid w:val="00226FAE"/>
    <w:rsid w:val="00227256"/>
    <w:rsid w:val="00227F67"/>
    <w:rsid w:val="0023003E"/>
    <w:rsid w:val="002306E7"/>
    <w:rsid w:val="00230880"/>
    <w:rsid w:val="00230C31"/>
    <w:rsid w:val="00230EBA"/>
    <w:rsid w:val="00230F48"/>
    <w:rsid w:val="00231915"/>
    <w:rsid w:val="002319D2"/>
    <w:rsid w:val="00231AD8"/>
    <w:rsid w:val="00232305"/>
    <w:rsid w:val="00232352"/>
    <w:rsid w:val="002328ED"/>
    <w:rsid w:val="00232E18"/>
    <w:rsid w:val="00232FC0"/>
    <w:rsid w:val="0023318E"/>
    <w:rsid w:val="0023334D"/>
    <w:rsid w:val="00233922"/>
    <w:rsid w:val="00233E23"/>
    <w:rsid w:val="00233E55"/>
    <w:rsid w:val="00233EE5"/>
    <w:rsid w:val="00234038"/>
    <w:rsid w:val="00234273"/>
    <w:rsid w:val="002346BB"/>
    <w:rsid w:val="00234B55"/>
    <w:rsid w:val="00234E0D"/>
    <w:rsid w:val="00235068"/>
    <w:rsid w:val="0023534D"/>
    <w:rsid w:val="00235797"/>
    <w:rsid w:val="002359B0"/>
    <w:rsid w:val="00235B98"/>
    <w:rsid w:val="00236027"/>
    <w:rsid w:val="0023604D"/>
    <w:rsid w:val="00236A4B"/>
    <w:rsid w:val="00236A8E"/>
    <w:rsid w:val="00237137"/>
    <w:rsid w:val="00237308"/>
    <w:rsid w:val="0023749B"/>
    <w:rsid w:val="002378E0"/>
    <w:rsid w:val="00240476"/>
    <w:rsid w:val="002406CF"/>
    <w:rsid w:val="002408F8"/>
    <w:rsid w:val="0024098D"/>
    <w:rsid w:val="00240999"/>
    <w:rsid w:val="00240C81"/>
    <w:rsid w:val="00240E03"/>
    <w:rsid w:val="00240EB0"/>
    <w:rsid w:val="00241333"/>
    <w:rsid w:val="002419B2"/>
    <w:rsid w:val="00241D29"/>
    <w:rsid w:val="00241DB2"/>
    <w:rsid w:val="00241F94"/>
    <w:rsid w:val="00242458"/>
    <w:rsid w:val="00242BBB"/>
    <w:rsid w:val="00242C80"/>
    <w:rsid w:val="00243324"/>
    <w:rsid w:val="002436C5"/>
    <w:rsid w:val="002437D2"/>
    <w:rsid w:val="00243A71"/>
    <w:rsid w:val="00243BA1"/>
    <w:rsid w:val="00243D8D"/>
    <w:rsid w:val="002447FE"/>
    <w:rsid w:val="0024492A"/>
    <w:rsid w:val="002450EE"/>
    <w:rsid w:val="002453D8"/>
    <w:rsid w:val="00245464"/>
    <w:rsid w:val="00245742"/>
    <w:rsid w:val="00246400"/>
    <w:rsid w:val="0024657F"/>
    <w:rsid w:val="00246A99"/>
    <w:rsid w:val="00246B5F"/>
    <w:rsid w:val="00246E95"/>
    <w:rsid w:val="00247332"/>
    <w:rsid w:val="0024734C"/>
    <w:rsid w:val="00247CAA"/>
    <w:rsid w:val="002503B3"/>
    <w:rsid w:val="002507D4"/>
    <w:rsid w:val="00250A9B"/>
    <w:rsid w:val="0025111C"/>
    <w:rsid w:val="00251729"/>
    <w:rsid w:val="002518BC"/>
    <w:rsid w:val="00251DDD"/>
    <w:rsid w:val="00252040"/>
    <w:rsid w:val="00252840"/>
    <w:rsid w:val="002528E3"/>
    <w:rsid w:val="00252AE3"/>
    <w:rsid w:val="00252B6E"/>
    <w:rsid w:val="00252F1D"/>
    <w:rsid w:val="00253348"/>
    <w:rsid w:val="0025338C"/>
    <w:rsid w:val="00253967"/>
    <w:rsid w:val="0025412F"/>
    <w:rsid w:val="0025470F"/>
    <w:rsid w:val="00254B6F"/>
    <w:rsid w:val="00254ED7"/>
    <w:rsid w:val="00255439"/>
    <w:rsid w:val="00255543"/>
    <w:rsid w:val="002567CC"/>
    <w:rsid w:val="00256C98"/>
    <w:rsid w:val="00256EB9"/>
    <w:rsid w:val="00257231"/>
    <w:rsid w:val="002572BF"/>
    <w:rsid w:val="0025742A"/>
    <w:rsid w:val="00257D7C"/>
    <w:rsid w:val="002604B0"/>
    <w:rsid w:val="00260C06"/>
    <w:rsid w:val="00260E14"/>
    <w:rsid w:val="00260F90"/>
    <w:rsid w:val="00261272"/>
    <w:rsid w:val="00261445"/>
    <w:rsid w:val="0026148B"/>
    <w:rsid w:val="0026175E"/>
    <w:rsid w:val="0026187F"/>
    <w:rsid w:val="00261B01"/>
    <w:rsid w:val="00261CE2"/>
    <w:rsid w:val="00261D33"/>
    <w:rsid w:val="002622AA"/>
    <w:rsid w:val="00262907"/>
    <w:rsid w:val="00262BBF"/>
    <w:rsid w:val="002635A6"/>
    <w:rsid w:val="00263DB2"/>
    <w:rsid w:val="00263F50"/>
    <w:rsid w:val="002640B4"/>
    <w:rsid w:val="0026415A"/>
    <w:rsid w:val="002641B1"/>
    <w:rsid w:val="00264322"/>
    <w:rsid w:val="00264445"/>
    <w:rsid w:val="0026448C"/>
    <w:rsid w:val="00264507"/>
    <w:rsid w:val="0026458F"/>
    <w:rsid w:val="00264651"/>
    <w:rsid w:val="00264B9B"/>
    <w:rsid w:val="0026501F"/>
    <w:rsid w:val="0026566A"/>
    <w:rsid w:val="0026596E"/>
    <w:rsid w:val="00265D25"/>
    <w:rsid w:val="002663A9"/>
    <w:rsid w:val="00266457"/>
    <w:rsid w:val="002669BC"/>
    <w:rsid w:val="00266FF3"/>
    <w:rsid w:val="00267066"/>
    <w:rsid w:val="00267123"/>
    <w:rsid w:val="00267302"/>
    <w:rsid w:val="002673D0"/>
    <w:rsid w:val="00267AF6"/>
    <w:rsid w:val="00270218"/>
    <w:rsid w:val="00270648"/>
    <w:rsid w:val="002709DA"/>
    <w:rsid w:val="00271295"/>
    <w:rsid w:val="002714E0"/>
    <w:rsid w:val="002715C2"/>
    <w:rsid w:val="002716D0"/>
    <w:rsid w:val="00271838"/>
    <w:rsid w:val="00271AC7"/>
    <w:rsid w:val="00271CD8"/>
    <w:rsid w:val="00271DB2"/>
    <w:rsid w:val="00272ABD"/>
    <w:rsid w:val="00272BC4"/>
    <w:rsid w:val="00272CAC"/>
    <w:rsid w:val="00272EA5"/>
    <w:rsid w:val="00273393"/>
    <w:rsid w:val="00273593"/>
    <w:rsid w:val="00274047"/>
    <w:rsid w:val="00274215"/>
    <w:rsid w:val="002747D9"/>
    <w:rsid w:val="00274F1B"/>
    <w:rsid w:val="00274FF8"/>
    <w:rsid w:val="002752A1"/>
    <w:rsid w:val="0027534B"/>
    <w:rsid w:val="00275450"/>
    <w:rsid w:val="00275882"/>
    <w:rsid w:val="00276156"/>
    <w:rsid w:val="00276328"/>
    <w:rsid w:val="00276C3E"/>
    <w:rsid w:val="0027726D"/>
    <w:rsid w:val="00277409"/>
    <w:rsid w:val="00277CAC"/>
    <w:rsid w:val="00280318"/>
    <w:rsid w:val="002805A1"/>
    <w:rsid w:val="002805A4"/>
    <w:rsid w:val="00280675"/>
    <w:rsid w:val="0028086E"/>
    <w:rsid w:val="0028098E"/>
    <w:rsid w:val="00280A5D"/>
    <w:rsid w:val="00280C6F"/>
    <w:rsid w:val="00280D06"/>
    <w:rsid w:val="00281433"/>
    <w:rsid w:val="002814E3"/>
    <w:rsid w:val="00281B9E"/>
    <w:rsid w:val="00281C51"/>
    <w:rsid w:val="00281D3B"/>
    <w:rsid w:val="00282436"/>
    <w:rsid w:val="0028273C"/>
    <w:rsid w:val="00282A96"/>
    <w:rsid w:val="00282BF7"/>
    <w:rsid w:val="00283468"/>
    <w:rsid w:val="00283570"/>
    <w:rsid w:val="002839C6"/>
    <w:rsid w:val="00283FF0"/>
    <w:rsid w:val="00284214"/>
    <w:rsid w:val="00284376"/>
    <w:rsid w:val="00284574"/>
    <w:rsid w:val="00284882"/>
    <w:rsid w:val="00284DFA"/>
    <w:rsid w:val="002851E1"/>
    <w:rsid w:val="0028536E"/>
    <w:rsid w:val="00285A30"/>
    <w:rsid w:val="00285EE4"/>
    <w:rsid w:val="002861F5"/>
    <w:rsid w:val="00286222"/>
    <w:rsid w:val="0028636F"/>
    <w:rsid w:val="00287340"/>
    <w:rsid w:val="00287362"/>
    <w:rsid w:val="0028757C"/>
    <w:rsid w:val="002875DB"/>
    <w:rsid w:val="002875F2"/>
    <w:rsid w:val="00287C2F"/>
    <w:rsid w:val="00290142"/>
    <w:rsid w:val="002907E2"/>
    <w:rsid w:val="00290832"/>
    <w:rsid w:val="00290B6C"/>
    <w:rsid w:val="00290CAB"/>
    <w:rsid w:val="00290CDF"/>
    <w:rsid w:val="00290E6D"/>
    <w:rsid w:val="0029178D"/>
    <w:rsid w:val="00291F31"/>
    <w:rsid w:val="00291F7E"/>
    <w:rsid w:val="00291FDC"/>
    <w:rsid w:val="002920C1"/>
    <w:rsid w:val="0029269B"/>
    <w:rsid w:val="00292726"/>
    <w:rsid w:val="00292C3E"/>
    <w:rsid w:val="00292C94"/>
    <w:rsid w:val="00293037"/>
    <w:rsid w:val="00293247"/>
    <w:rsid w:val="00293271"/>
    <w:rsid w:val="00293819"/>
    <w:rsid w:val="0029418B"/>
    <w:rsid w:val="00294523"/>
    <w:rsid w:val="002949F3"/>
    <w:rsid w:val="00294D64"/>
    <w:rsid w:val="002958F2"/>
    <w:rsid w:val="00295B59"/>
    <w:rsid w:val="00295D78"/>
    <w:rsid w:val="002968A6"/>
    <w:rsid w:val="002973CB"/>
    <w:rsid w:val="002A0610"/>
    <w:rsid w:val="002A0A8D"/>
    <w:rsid w:val="002A0E67"/>
    <w:rsid w:val="002A1791"/>
    <w:rsid w:val="002A1CBB"/>
    <w:rsid w:val="002A2068"/>
    <w:rsid w:val="002A249E"/>
    <w:rsid w:val="002A272A"/>
    <w:rsid w:val="002A276D"/>
    <w:rsid w:val="002A2996"/>
    <w:rsid w:val="002A2CEC"/>
    <w:rsid w:val="002A2F6C"/>
    <w:rsid w:val="002A2F79"/>
    <w:rsid w:val="002A3287"/>
    <w:rsid w:val="002A380A"/>
    <w:rsid w:val="002A3822"/>
    <w:rsid w:val="002A3C17"/>
    <w:rsid w:val="002A3DC4"/>
    <w:rsid w:val="002A4527"/>
    <w:rsid w:val="002A4BC1"/>
    <w:rsid w:val="002A514B"/>
    <w:rsid w:val="002A5383"/>
    <w:rsid w:val="002A5B5B"/>
    <w:rsid w:val="002A5B87"/>
    <w:rsid w:val="002A5E4F"/>
    <w:rsid w:val="002A5E85"/>
    <w:rsid w:val="002A6142"/>
    <w:rsid w:val="002A72EF"/>
    <w:rsid w:val="002A7489"/>
    <w:rsid w:val="002A7C8D"/>
    <w:rsid w:val="002B0C70"/>
    <w:rsid w:val="002B0F65"/>
    <w:rsid w:val="002B174D"/>
    <w:rsid w:val="002B17B2"/>
    <w:rsid w:val="002B1831"/>
    <w:rsid w:val="002B1F04"/>
    <w:rsid w:val="002B3035"/>
    <w:rsid w:val="002B3258"/>
    <w:rsid w:val="002B3EFD"/>
    <w:rsid w:val="002B450D"/>
    <w:rsid w:val="002B5407"/>
    <w:rsid w:val="002B567A"/>
    <w:rsid w:val="002B5CE0"/>
    <w:rsid w:val="002B5D2B"/>
    <w:rsid w:val="002B5DF1"/>
    <w:rsid w:val="002B5EAE"/>
    <w:rsid w:val="002B649F"/>
    <w:rsid w:val="002B6794"/>
    <w:rsid w:val="002B67E4"/>
    <w:rsid w:val="002B69F7"/>
    <w:rsid w:val="002B6BFB"/>
    <w:rsid w:val="002B6EE0"/>
    <w:rsid w:val="002B720B"/>
    <w:rsid w:val="002B74F9"/>
    <w:rsid w:val="002B79DA"/>
    <w:rsid w:val="002B7AD6"/>
    <w:rsid w:val="002C02CD"/>
    <w:rsid w:val="002C02DA"/>
    <w:rsid w:val="002C0750"/>
    <w:rsid w:val="002C07B4"/>
    <w:rsid w:val="002C08C5"/>
    <w:rsid w:val="002C0A9E"/>
    <w:rsid w:val="002C0C64"/>
    <w:rsid w:val="002C0EFA"/>
    <w:rsid w:val="002C0FCD"/>
    <w:rsid w:val="002C1576"/>
    <w:rsid w:val="002C16F9"/>
    <w:rsid w:val="002C218D"/>
    <w:rsid w:val="002C2206"/>
    <w:rsid w:val="002C237E"/>
    <w:rsid w:val="002C2B3A"/>
    <w:rsid w:val="002C37AC"/>
    <w:rsid w:val="002C3AE7"/>
    <w:rsid w:val="002C423E"/>
    <w:rsid w:val="002C42E9"/>
    <w:rsid w:val="002C4B52"/>
    <w:rsid w:val="002C4B62"/>
    <w:rsid w:val="002C4E7B"/>
    <w:rsid w:val="002C4EAA"/>
    <w:rsid w:val="002C4F41"/>
    <w:rsid w:val="002C5E2A"/>
    <w:rsid w:val="002C6500"/>
    <w:rsid w:val="002C6503"/>
    <w:rsid w:val="002C6594"/>
    <w:rsid w:val="002C6A2B"/>
    <w:rsid w:val="002C7785"/>
    <w:rsid w:val="002C7F74"/>
    <w:rsid w:val="002C7FCF"/>
    <w:rsid w:val="002D032E"/>
    <w:rsid w:val="002D0D23"/>
    <w:rsid w:val="002D1086"/>
    <w:rsid w:val="002D1683"/>
    <w:rsid w:val="002D17C8"/>
    <w:rsid w:val="002D18A6"/>
    <w:rsid w:val="002D1C36"/>
    <w:rsid w:val="002D1E0C"/>
    <w:rsid w:val="002D1E61"/>
    <w:rsid w:val="002D1EBD"/>
    <w:rsid w:val="002D1F40"/>
    <w:rsid w:val="002D247D"/>
    <w:rsid w:val="002D25AC"/>
    <w:rsid w:val="002D303D"/>
    <w:rsid w:val="002D310E"/>
    <w:rsid w:val="002D357C"/>
    <w:rsid w:val="002D3FA3"/>
    <w:rsid w:val="002D410A"/>
    <w:rsid w:val="002D466E"/>
    <w:rsid w:val="002D479F"/>
    <w:rsid w:val="002D5496"/>
    <w:rsid w:val="002D564A"/>
    <w:rsid w:val="002D5AFC"/>
    <w:rsid w:val="002D62F6"/>
    <w:rsid w:val="002D65D9"/>
    <w:rsid w:val="002D7573"/>
    <w:rsid w:val="002D7D05"/>
    <w:rsid w:val="002D7DF6"/>
    <w:rsid w:val="002E074B"/>
    <w:rsid w:val="002E1893"/>
    <w:rsid w:val="002E1915"/>
    <w:rsid w:val="002E1BA9"/>
    <w:rsid w:val="002E1F79"/>
    <w:rsid w:val="002E389B"/>
    <w:rsid w:val="002E3B86"/>
    <w:rsid w:val="002E3C02"/>
    <w:rsid w:val="002E3E51"/>
    <w:rsid w:val="002E4128"/>
    <w:rsid w:val="002E418A"/>
    <w:rsid w:val="002E41CA"/>
    <w:rsid w:val="002E45B1"/>
    <w:rsid w:val="002E4DCE"/>
    <w:rsid w:val="002E51F7"/>
    <w:rsid w:val="002E58E6"/>
    <w:rsid w:val="002E592C"/>
    <w:rsid w:val="002E5BF5"/>
    <w:rsid w:val="002E6030"/>
    <w:rsid w:val="002E64A7"/>
    <w:rsid w:val="002E6964"/>
    <w:rsid w:val="002E7137"/>
    <w:rsid w:val="002E7200"/>
    <w:rsid w:val="002E7323"/>
    <w:rsid w:val="002E7444"/>
    <w:rsid w:val="002E74B8"/>
    <w:rsid w:val="002E7A0D"/>
    <w:rsid w:val="002F008C"/>
    <w:rsid w:val="002F0224"/>
    <w:rsid w:val="002F0B4B"/>
    <w:rsid w:val="002F1300"/>
    <w:rsid w:val="002F14C6"/>
    <w:rsid w:val="002F15F9"/>
    <w:rsid w:val="002F1AA3"/>
    <w:rsid w:val="002F1B1A"/>
    <w:rsid w:val="002F1E9D"/>
    <w:rsid w:val="002F283A"/>
    <w:rsid w:val="002F294C"/>
    <w:rsid w:val="002F2C70"/>
    <w:rsid w:val="002F3932"/>
    <w:rsid w:val="002F3E56"/>
    <w:rsid w:val="002F4217"/>
    <w:rsid w:val="002F496A"/>
    <w:rsid w:val="002F4EF9"/>
    <w:rsid w:val="002F4FE3"/>
    <w:rsid w:val="002F5107"/>
    <w:rsid w:val="002F51FA"/>
    <w:rsid w:val="002F5436"/>
    <w:rsid w:val="002F5572"/>
    <w:rsid w:val="002F5641"/>
    <w:rsid w:val="002F5647"/>
    <w:rsid w:val="002F5800"/>
    <w:rsid w:val="002F5E56"/>
    <w:rsid w:val="002F5E78"/>
    <w:rsid w:val="002F6028"/>
    <w:rsid w:val="002F60D7"/>
    <w:rsid w:val="002F70EA"/>
    <w:rsid w:val="002F719D"/>
    <w:rsid w:val="002F7621"/>
    <w:rsid w:val="002F7AFD"/>
    <w:rsid w:val="002F7B00"/>
    <w:rsid w:val="0030029D"/>
    <w:rsid w:val="00300F4F"/>
    <w:rsid w:val="0030187E"/>
    <w:rsid w:val="00301B2F"/>
    <w:rsid w:val="003020C8"/>
    <w:rsid w:val="003021C1"/>
    <w:rsid w:val="00302203"/>
    <w:rsid w:val="0030246A"/>
    <w:rsid w:val="0030262C"/>
    <w:rsid w:val="00302836"/>
    <w:rsid w:val="00302984"/>
    <w:rsid w:val="00302CEF"/>
    <w:rsid w:val="0030300A"/>
    <w:rsid w:val="00303492"/>
    <w:rsid w:val="003035F8"/>
    <w:rsid w:val="003039B0"/>
    <w:rsid w:val="00304474"/>
    <w:rsid w:val="00304637"/>
    <w:rsid w:val="00304889"/>
    <w:rsid w:val="00304CB4"/>
    <w:rsid w:val="00304F98"/>
    <w:rsid w:val="00304FF5"/>
    <w:rsid w:val="00305292"/>
    <w:rsid w:val="00305986"/>
    <w:rsid w:val="003060AB"/>
    <w:rsid w:val="003063E4"/>
    <w:rsid w:val="00306793"/>
    <w:rsid w:val="00306BE8"/>
    <w:rsid w:val="00306D20"/>
    <w:rsid w:val="00306FED"/>
    <w:rsid w:val="003116E6"/>
    <w:rsid w:val="00311840"/>
    <w:rsid w:val="00311BEB"/>
    <w:rsid w:val="00311E14"/>
    <w:rsid w:val="00312DE7"/>
    <w:rsid w:val="0031303B"/>
    <w:rsid w:val="003130EA"/>
    <w:rsid w:val="00313368"/>
    <w:rsid w:val="00313920"/>
    <w:rsid w:val="00313AA2"/>
    <w:rsid w:val="00313F5D"/>
    <w:rsid w:val="003145B1"/>
    <w:rsid w:val="00314BDB"/>
    <w:rsid w:val="00315449"/>
    <w:rsid w:val="0031579F"/>
    <w:rsid w:val="00315953"/>
    <w:rsid w:val="00316392"/>
    <w:rsid w:val="00316583"/>
    <w:rsid w:val="00316924"/>
    <w:rsid w:val="00317651"/>
    <w:rsid w:val="003209EE"/>
    <w:rsid w:val="00320C4B"/>
    <w:rsid w:val="00321642"/>
    <w:rsid w:val="00321803"/>
    <w:rsid w:val="0032199C"/>
    <w:rsid w:val="00321D60"/>
    <w:rsid w:val="0032210A"/>
    <w:rsid w:val="00322187"/>
    <w:rsid w:val="0032219D"/>
    <w:rsid w:val="0032223E"/>
    <w:rsid w:val="00322262"/>
    <w:rsid w:val="0032231B"/>
    <w:rsid w:val="003228A6"/>
    <w:rsid w:val="003228AC"/>
    <w:rsid w:val="00322957"/>
    <w:rsid w:val="00322BB7"/>
    <w:rsid w:val="003238FD"/>
    <w:rsid w:val="00323928"/>
    <w:rsid w:val="00323C10"/>
    <w:rsid w:val="00323DFB"/>
    <w:rsid w:val="00324357"/>
    <w:rsid w:val="00324498"/>
    <w:rsid w:val="00324624"/>
    <w:rsid w:val="003247A2"/>
    <w:rsid w:val="003247CB"/>
    <w:rsid w:val="0032482B"/>
    <w:rsid w:val="00324AAA"/>
    <w:rsid w:val="00324E65"/>
    <w:rsid w:val="0032525B"/>
    <w:rsid w:val="00325648"/>
    <w:rsid w:val="00325672"/>
    <w:rsid w:val="003256C1"/>
    <w:rsid w:val="003259C3"/>
    <w:rsid w:val="00325DE7"/>
    <w:rsid w:val="003261CD"/>
    <w:rsid w:val="0032659A"/>
    <w:rsid w:val="003268A4"/>
    <w:rsid w:val="003268FD"/>
    <w:rsid w:val="003270F4"/>
    <w:rsid w:val="003304E4"/>
    <w:rsid w:val="0033079F"/>
    <w:rsid w:val="003316BB"/>
    <w:rsid w:val="003318F2"/>
    <w:rsid w:val="00331917"/>
    <w:rsid w:val="00331C4E"/>
    <w:rsid w:val="00331D97"/>
    <w:rsid w:val="00331F2F"/>
    <w:rsid w:val="00331FD2"/>
    <w:rsid w:val="0033214C"/>
    <w:rsid w:val="00332972"/>
    <w:rsid w:val="00332A9F"/>
    <w:rsid w:val="00332F6B"/>
    <w:rsid w:val="003330C3"/>
    <w:rsid w:val="0033386B"/>
    <w:rsid w:val="00333B3A"/>
    <w:rsid w:val="00333D02"/>
    <w:rsid w:val="00333ECA"/>
    <w:rsid w:val="00333FA6"/>
    <w:rsid w:val="00334298"/>
    <w:rsid w:val="0033429B"/>
    <w:rsid w:val="003344E2"/>
    <w:rsid w:val="003345B0"/>
    <w:rsid w:val="00334869"/>
    <w:rsid w:val="00334F4B"/>
    <w:rsid w:val="00335271"/>
    <w:rsid w:val="003358EE"/>
    <w:rsid w:val="00335AC6"/>
    <w:rsid w:val="00335E8F"/>
    <w:rsid w:val="00336434"/>
    <w:rsid w:val="00336F65"/>
    <w:rsid w:val="00337098"/>
    <w:rsid w:val="003372DE"/>
    <w:rsid w:val="00337668"/>
    <w:rsid w:val="00337A28"/>
    <w:rsid w:val="00337D2D"/>
    <w:rsid w:val="00337E61"/>
    <w:rsid w:val="003404AF"/>
    <w:rsid w:val="00340A18"/>
    <w:rsid w:val="00340BF0"/>
    <w:rsid w:val="00340F71"/>
    <w:rsid w:val="00340F90"/>
    <w:rsid w:val="0034124A"/>
    <w:rsid w:val="0034150F"/>
    <w:rsid w:val="003417A6"/>
    <w:rsid w:val="00341C00"/>
    <w:rsid w:val="00341C2E"/>
    <w:rsid w:val="00341D19"/>
    <w:rsid w:val="00341D4E"/>
    <w:rsid w:val="003420C6"/>
    <w:rsid w:val="0034212B"/>
    <w:rsid w:val="00342180"/>
    <w:rsid w:val="00342319"/>
    <w:rsid w:val="003424DF"/>
    <w:rsid w:val="003426BA"/>
    <w:rsid w:val="003429CB"/>
    <w:rsid w:val="00342DC2"/>
    <w:rsid w:val="003430D3"/>
    <w:rsid w:val="0034349A"/>
    <w:rsid w:val="003437D8"/>
    <w:rsid w:val="00343906"/>
    <w:rsid w:val="00343E25"/>
    <w:rsid w:val="00343F4E"/>
    <w:rsid w:val="00344969"/>
    <w:rsid w:val="00344AE5"/>
    <w:rsid w:val="00344E17"/>
    <w:rsid w:val="00344F29"/>
    <w:rsid w:val="003450DF"/>
    <w:rsid w:val="00345379"/>
    <w:rsid w:val="003453F1"/>
    <w:rsid w:val="003454B4"/>
    <w:rsid w:val="003458E1"/>
    <w:rsid w:val="0034661F"/>
    <w:rsid w:val="00346E78"/>
    <w:rsid w:val="00346F6A"/>
    <w:rsid w:val="003509F1"/>
    <w:rsid w:val="00350A78"/>
    <w:rsid w:val="00350BFF"/>
    <w:rsid w:val="00350DFD"/>
    <w:rsid w:val="00350E04"/>
    <w:rsid w:val="00350EF7"/>
    <w:rsid w:val="00350F37"/>
    <w:rsid w:val="003510AF"/>
    <w:rsid w:val="003511BF"/>
    <w:rsid w:val="0035130F"/>
    <w:rsid w:val="00351474"/>
    <w:rsid w:val="003514A3"/>
    <w:rsid w:val="003517B4"/>
    <w:rsid w:val="00351CE8"/>
    <w:rsid w:val="00351E11"/>
    <w:rsid w:val="00351F6C"/>
    <w:rsid w:val="003524E9"/>
    <w:rsid w:val="0035273E"/>
    <w:rsid w:val="00352835"/>
    <w:rsid w:val="00353219"/>
    <w:rsid w:val="00353832"/>
    <w:rsid w:val="003542E0"/>
    <w:rsid w:val="0035452E"/>
    <w:rsid w:val="00354AE8"/>
    <w:rsid w:val="00354D5A"/>
    <w:rsid w:val="00354DB7"/>
    <w:rsid w:val="00354E6E"/>
    <w:rsid w:val="00354FEE"/>
    <w:rsid w:val="003553A2"/>
    <w:rsid w:val="0035572C"/>
    <w:rsid w:val="003557DB"/>
    <w:rsid w:val="00355AB8"/>
    <w:rsid w:val="00356122"/>
    <w:rsid w:val="00356470"/>
    <w:rsid w:val="003567C4"/>
    <w:rsid w:val="0035698D"/>
    <w:rsid w:val="00356AB0"/>
    <w:rsid w:val="00356DA5"/>
    <w:rsid w:val="00357340"/>
    <w:rsid w:val="00357483"/>
    <w:rsid w:val="0035770A"/>
    <w:rsid w:val="00357861"/>
    <w:rsid w:val="00357E33"/>
    <w:rsid w:val="00360058"/>
    <w:rsid w:val="00360E6D"/>
    <w:rsid w:val="00360F11"/>
    <w:rsid w:val="00361030"/>
    <w:rsid w:val="003611D0"/>
    <w:rsid w:val="0036143C"/>
    <w:rsid w:val="00361F10"/>
    <w:rsid w:val="00361F95"/>
    <w:rsid w:val="00362484"/>
    <w:rsid w:val="0036276F"/>
    <w:rsid w:val="00362806"/>
    <w:rsid w:val="00362E5A"/>
    <w:rsid w:val="0036385C"/>
    <w:rsid w:val="00363D5E"/>
    <w:rsid w:val="003640D6"/>
    <w:rsid w:val="00364192"/>
    <w:rsid w:val="0036441E"/>
    <w:rsid w:val="00364422"/>
    <w:rsid w:val="003647B1"/>
    <w:rsid w:val="00364936"/>
    <w:rsid w:val="00364BAB"/>
    <w:rsid w:val="00364DBB"/>
    <w:rsid w:val="00364EFC"/>
    <w:rsid w:val="00365146"/>
    <w:rsid w:val="003656D1"/>
    <w:rsid w:val="0036589B"/>
    <w:rsid w:val="00365D80"/>
    <w:rsid w:val="0036604D"/>
    <w:rsid w:val="0036608C"/>
    <w:rsid w:val="00366102"/>
    <w:rsid w:val="0036620E"/>
    <w:rsid w:val="00366957"/>
    <w:rsid w:val="003677C5"/>
    <w:rsid w:val="00370500"/>
    <w:rsid w:val="00370999"/>
    <w:rsid w:val="003709B0"/>
    <w:rsid w:val="00370A4E"/>
    <w:rsid w:val="00371067"/>
    <w:rsid w:val="00371B45"/>
    <w:rsid w:val="003722D0"/>
    <w:rsid w:val="003723A4"/>
    <w:rsid w:val="003723B5"/>
    <w:rsid w:val="00373C94"/>
    <w:rsid w:val="00374964"/>
    <w:rsid w:val="00374AB3"/>
    <w:rsid w:val="00374EEA"/>
    <w:rsid w:val="00375328"/>
    <w:rsid w:val="003758CF"/>
    <w:rsid w:val="00375E63"/>
    <w:rsid w:val="003768E1"/>
    <w:rsid w:val="00376D34"/>
    <w:rsid w:val="00376F8E"/>
    <w:rsid w:val="0037731F"/>
    <w:rsid w:val="00377BE5"/>
    <w:rsid w:val="00377F53"/>
    <w:rsid w:val="00380008"/>
    <w:rsid w:val="00380261"/>
    <w:rsid w:val="003803D2"/>
    <w:rsid w:val="00380572"/>
    <w:rsid w:val="00380752"/>
    <w:rsid w:val="00380A05"/>
    <w:rsid w:val="00380A42"/>
    <w:rsid w:val="00380E01"/>
    <w:rsid w:val="00380EC6"/>
    <w:rsid w:val="0038139B"/>
    <w:rsid w:val="00382049"/>
    <w:rsid w:val="0038264F"/>
    <w:rsid w:val="0038287D"/>
    <w:rsid w:val="00382B21"/>
    <w:rsid w:val="003832F4"/>
    <w:rsid w:val="00383417"/>
    <w:rsid w:val="0038348D"/>
    <w:rsid w:val="00383935"/>
    <w:rsid w:val="00383A55"/>
    <w:rsid w:val="00383B54"/>
    <w:rsid w:val="00384154"/>
    <w:rsid w:val="0038433A"/>
    <w:rsid w:val="00384489"/>
    <w:rsid w:val="003851CE"/>
    <w:rsid w:val="003857D2"/>
    <w:rsid w:val="00385CA9"/>
    <w:rsid w:val="00385F95"/>
    <w:rsid w:val="00386015"/>
    <w:rsid w:val="003865CA"/>
    <w:rsid w:val="003866E5"/>
    <w:rsid w:val="00386A65"/>
    <w:rsid w:val="00386CB0"/>
    <w:rsid w:val="00386ED5"/>
    <w:rsid w:val="00386FC5"/>
    <w:rsid w:val="003870C9"/>
    <w:rsid w:val="003871AF"/>
    <w:rsid w:val="003871B9"/>
    <w:rsid w:val="00387581"/>
    <w:rsid w:val="00387E50"/>
    <w:rsid w:val="00387EB0"/>
    <w:rsid w:val="00387FAF"/>
    <w:rsid w:val="00390202"/>
    <w:rsid w:val="00390D49"/>
    <w:rsid w:val="0039102B"/>
    <w:rsid w:val="00391B83"/>
    <w:rsid w:val="00391CDF"/>
    <w:rsid w:val="003920DE"/>
    <w:rsid w:val="00392425"/>
    <w:rsid w:val="003929B9"/>
    <w:rsid w:val="00392C12"/>
    <w:rsid w:val="00393266"/>
    <w:rsid w:val="0039396A"/>
    <w:rsid w:val="00393991"/>
    <w:rsid w:val="00393EEE"/>
    <w:rsid w:val="00393F0C"/>
    <w:rsid w:val="003942CA"/>
    <w:rsid w:val="0039474B"/>
    <w:rsid w:val="003949F8"/>
    <w:rsid w:val="00394B83"/>
    <w:rsid w:val="00395195"/>
    <w:rsid w:val="00396254"/>
    <w:rsid w:val="003968DE"/>
    <w:rsid w:val="00396BE4"/>
    <w:rsid w:val="00396D78"/>
    <w:rsid w:val="0039736B"/>
    <w:rsid w:val="00397611"/>
    <w:rsid w:val="00397630"/>
    <w:rsid w:val="00397792"/>
    <w:rsid w:val="00397BFA"/>
    <w:rsid w:val="00397EDF"/>
    <w:rsid w:val="003A03E4"/>
    <w:rsid w:val="003A0591"/>
    <w:rsid w:val="003A14F8"/>
    <w:rsid w:val="003A159E"/>
    <w:rsid w:val="003A1BD0"/>
    <w:rsid w:val="003A1DE6"/>
    <w:rsid w:val="003A1E5A"/>
    <w:rsid w:val="003A2A45"/>
    <w:rsid w:val="003A2ECD"/>
    <w:rsid w:val="003A32F1"/>
    <w:rsid w:val="003A3648"/>
    <w:rsid w:val="003A36C2"/>
    <w:rsid w:val="003A36E0"/>
    <w:rsid w:val="003A3719"/>
    <w:rsid w:val="003A3933"/>
    <w:rsid w:val="003A4074"/>
    <w:rsid w:val="003A42A9"/>
    <w:rsid w:val="003A493D"/>
    <w:rsid w:val="003A498A"/>
    <w:rsid w:val="003A4A56"/>
    <w:rsid w:val="003A4C17"/>
    <w:rsid w:val="003A50AC"/>
    <w:rsid w:val="003A5C77"/>
    <w:rsid w:val="003A5D84"/>
    <w:rsid w:val="003A6378"/>
    <w:rsid w:val="003A640E"/>
    <w:rsid w:val="003A6BB8"/>
    <w:rsid w:val="003A70F4"/>
    <w:rsid w:val="003A74D6"/>
    <w:rsid w:val="003A7781"/>
    <w:rsid w:val="003B02C2"/>
    <w:rsid w:val="003B0347"/>
    <w:rsid w:val="003B05D5"/>
    <w:rsid w:val="003B06E0"/>
    <w:rsid w:val="003B0CE0"/>
    <w:rsid w:val="003B106B"/>
    <w:rsid w:val="003B1948"/>
    <w:rsid w:val="003B1B52"/>
    <w:rsid w:val="003B2CC1"/>
    <w:rsid w:val="003B3609"/>
    <w:rsid w:val="003B3B50"/>
    <w:rsid w:val="003B4290"/>
    <w:rsid w:val="003B4600"/>
    <w:rsid w:val="003B4E92"/>
    <w:rsid w:val="003B521A"/>
    <w:rsid w:val="003B523B"/>
    <w:rsid w:val="003B5647"/>
    <w:rsid w:val="003B58A7"/>
    <w:rsid w:val="003B5945"/>
    <w:rsid w:val="003B6175"/>
    <w:rsid w:val="003B6386"/>
    <w:rsid w:val="003B66E9"/>
    <w:rsid w:val="003B67D2"/>
    <w:rsid w:val="003B6F62"/>
    <w:rsid w:val="003B72AF"/>
    <w:rsid w:val="003B7616"/>
    <w:rsid w:val="003B774B"/>
    <w:rsid w:val="003B7BF1"/>
    <w:rsid w:val="003C003D"/>
    <w:rsid w:val="003C01B0"/>
    <w:rsid w:val="003C02EF"/>
    <w:rsid w:val="003C039B"/>
    <w:rsid w:val="003C0B11"/>
    <w:rsid w:val="003C0C23"/>
    <w:rsid w:val="003C1197"/>
    <w:rsid w:val="003C15E9"/>
    <w:rsid w:val="003C1859"/>
    <w:rsid w:val="003C1990"/>
    <w:rsid w:val="003C1A58"/>
    <w:rsid w:val="003C1BDC"/>
    <w:rsid w:val="003C21C8"/>
    <w:rsid w:val="003C35D8"/>
    <w:rsid w:val="003C36C0"/>
    <w:rsid w:val="003C3737"/>
    <w:rsid w:val="003C40B2"/>
    <w:rsid w:val="003C4C2D"/>
    <w:rsid w:val="003C4FDD"/>
    <w:rsid w:val="003C5008"/>
    <w:rsid w:val="003C55C8"/>
    <w:rsid w:val="003C5619"/>
    <w:rsid w:val="003C5658"/>
    <w:rsid w:val="003C5673"/>
    <w:rsid w:val="003C5924"/>
    <w:rsid w:val="003C5B84"/>
    <w:rsid w:val="003C5C85"/>
    <w:rsid w:val="003C5D1E"/>
    <w:rsid w:val="003C635F"/>
    <w:rsid w:val="003C6408"/>
    <w:rsid w:val="003C68C5"/>
    <w:rsid w:val="003C6B51"/>
    <w:rsid w:val="003C7388"/>
    <w:rsid w:val="003C74EA"/>
    <w:rsid w:val="003C79A6"/>
    <w:rsid w:val="003C7AD0"/>
    <w:rsid w:val="003D0679"/>
    <w:rsid w:val="003D0FFD"/>
    <w:rsid w:val="003D10B4"/>
    <w:rsid w:val="003D142C"/>
    <w:rsid w:val="003D15D8"/>
    <w:rsid w:val="003D19CE"/>
    <w:rsid w:val="003D2029"/>
    <w:rsid w:val="003D20F7"/>
    <w:rsid w:val="003D2374"/>
    <w:rsid w:val="003D27F1"/>
    <w:rsid w:val="003D2915"/>
    <w:rsid w:val="003D2D65"/>
    <w:rsid w:val="003D30CF"/>
    <w:rsid w:val="003D32BA"/>
    <w:rsid w:val="003D33BB"/>
    <w:rsid w:val="003D33C1"/>
    <w:rsid w:val="003D36E9"/>
    <w:rsid w:val="003D3F60"/>
    <w:rsid w:val="003D3FD3"/>
    <w:rsid w:val="003D4220"/>
    <w:rsid w:val="003D437F"/>
    <w:rsid w:val="003D4419"/>
    <w:rsid w:val="003D485D"/>
    <w:rsid w:val="003D4881"/>
    <w:rsid w:val="003D4935"/>
    <w:rsid w:val="003D4CD6"/>
    <w:rsid w:val="003D50FE"/>
    <w:rsid w:val="003D51AA"/>
    <w:rsid w:val="003D5644"/>
    <w:rsid w:val="003D5918"/>
    <w:rsid w:val="003D5A80"/>
    <w:rsid w:val="003D60A1"/>
    <w:rsid w:val="003D6729"/>
    <w:rsid w:val="003D6734"/>
    <w:rsid w:val="003D684E"/>
    <w:rsid w:val="003D689C"/>
    <w:rsid w:val="003D6D10"/>
    <w:rsid w:val="003D6D5D"/>
    <w:rsid w:val="003D6DD5"/>
    <w:rsid w:val="003D71C4"/>
    <w:rsid w:val="003D71C9"/>
    <w:rsid w:val="003D78C9"/>
    <w:rsid w:val="003E019A"/>
    <w:rsid w:val="003E07D5"/>
    <w:rsid w:val="003E0A6C"/>
    <w:rsid w:val="003E0B40"/>
    <w:rsid w:val="003E1066"/>
    <w:rsid w:val="003E155E"/>
    <w:rsid w:val="003E15FC"/>
    <w:rsid w:val="003E1915"/>
    <w:rsid w:val="003E1A14"/>
    <w:rsid w:val="003E1D06"/>
    <w:rsid w:val="003E1DBD"/>
    <w:rsid w:val="003E1E54"/>
    <w:rsid w:val="003E25A5"/>
    <w:rsid w:val="003E3940"/>
    <w:rsid w:val="003E3B62"/>
    <w:rsid w:val="003E3D64"/>
    <w:rsid w:val="003E3DD5"/>
    <w:rsid w:val="003E3E03"/>
    <w:rsid w:val="003E3EA8"/>
    <w:rsid w:val="003E48A4"/>
    <w:rsid w:val="003E5084"/>
    <w:rsid w:val="003E534D"/>
    <w:rsid w:val="003E5469"/>
    <w:rsid w:val="003E5649"/>
    <w:rsid w:val="003E5BB3"/>
    <w:rsid w:val="003E61FF"/>
    <w:rsid w:val="003E7155"/>
    <w:rsid w:val="003E74F7"/>
    <w:rsid w:val="003E7A96"/>
    <w:rsid w:val="003F0133"/>
    <w:rsid w:val="003F023F"/>
    <w:rsid w:val="003F0B6C"/>
    <w:rsid w:val="003F1A9F"/>
    <w:rsid w:val="003F1AD0"/>
    <w:rsid w:val="003F1B25"/>
    <w:rsid w:val="003F1F19"/>
    <w:rsid w:val="003F20CF"/>
    <w:rsid w:val="003F223A"/>
    <w:rsid w:val="003F24DC"/>
    <w:rsid w:val="003F26A7"/>
    <w:rsid w:val="003F2A23"/>
    <w:rsid w:val="003F2E19"/>
    <w:rsid w:val="003F3865"/>
    <w:rsid w:val="003F38A9"/>
    <w:rsid w:val="003F38C0"/>
    <w:rsid w:val="003F428D"/>
    <w:rsid w:val="003F4291"/>
    <w:rsid w:val="003F4811"/>
    <w:rsid w:val="003F4854"/>
    <w:rsid w:val="003F4911"/>
    <w:rsid w:val="003F511E"/>
    <w:rsid w:val="003F5314"/>
    <w:rsid w:val="003F6270"/>
    <w:rsid w:val="003F6778"/>
    <w:rsid w:val="003F6D10"/>
    <w:rsid w:val="003F719F"/>
    <w:rsid w:val="003F71EB"/>
    <w:rsid w:val="003F7407"/>
    <w:rsid w:val="003F74E6"/>
    <w:rsid w:val="003F7556"/>
    <w:rsid w:val="003F7590"/>
    <w:rsid w:val="003F7CC0"/>
    <w:rsid w:val="003F7E3F"/>
    <w:rsid w:val="0040010E"/>
    <w:rsid w:val="004002BA"/>
    <w:rsid w:val="00400C11"/>
    <w:rsid w:val="00400F3D"/>
    <w:rsid w:val="00401144"/>
    <w:rsid w:val="00401398"/>
    <w:rsid w:val="00401AC7"/>
    <w:rsid w:val="00402294"/>
    <w:rsid w:val="00402675"/>
    <w:rsid w:val="004028C1"/>
    <w:rsid w:val="00402A03"/>
    <w:rsid w:val="00402B91"/>
    <w:rsid w:val="0040305D"/>
    <w:rsid w:val="004031BD"/>
    <w:rsid w:val="004033B7"/>
    <w:rsid w:val="00403423"/>
    <w:rsid w:val="00403CA0"/>
    <w:rsid w:val="00403DBE"/>
    <w:rsid w:val="00403F6F"/>
    <w:rsid w:val="00403F76"/>
    <w:rsid w:val="004042CB"/>
    <w:rsid w:val="004045A0"/>
    <w:rsid w:val="00405237"/>
    <w:rsid w:val="00405492"/>
    <w:rsid w:val="004057B2"/>
    <w:rsid w:val="00405D50"/>
    <w:rsid w:val="00406744"/>
    <w:rsid w:val="00406B09"/>
    <w:rsid w:val="00406B8E"/>
    <w:rsid w:val="004070F1"/>
    <w:rsid w:val="00407561"/>
    <w:rsid w:val="00407B48"/>
    <w:rsid w:val="00407BC2"/>
    <w:rsid w:val="00407C20"/>
    <w:rsid w:val="00407D35"/>
    <w:rsid w:val="004106B2"/>
    <w:rsid w:val="00410E08"/>
    <w:rsid w:val="004110CD"/>
    <w:rsid w:val="00411D05"/>
    <w:rsid w:val="004121C9"/>
    <w:rsid w:val="00413128"/>
    <w:rsid w:val="004132D7"/>
    <w:rsid w:val="004138E2"/>
    <w:rsid w:val="00413EF6"/>
    <w:rsid w:val="004144B9"/>
    <w:rsid w:val="00414735"/>
    <w:rsid w:val="004148CF"/>
    <w:rsid w:val="00414FB7"/>
    <w:rsid w:val="00415445"/>
    <w:rsid w:val="00415928"/>
    <w:rsid w:val="00415E23"/>
    <w:rsid w:val="0041615C"/>
    <w:rsid w:val="00416D58"/>
    <w:rsid w:val="00417586"/>
    <w:rsid w:val="004176AF"/>
    <w:rsid w:val="00417791"/>
    <w:rsid w:val="004178E4"/>
    <w:rsid w:val="00417A29"/>
    <w:rsid w:val="00421A3D"/>
    <w:rsid w:val="00422C25"/>
    <w:rsid w:val="0042309F"/>
    <w:rsid w:val="004235A5"/>
    <w:rsid w:val="0042363C"/>
    <w:rsid w:val="00423B33"/>
    <w:rsid w:val="004240A5"/>
    <w:rsid w:val="004243E2"/>
    <w:rsid w:val="0042486B"/>
    <w:rsid w:val="004249E3"/>
    <w:rsid w:val="00424A65"/>
    <w:rsid w:val="00425164"/>
    <w:rsid w:val="00425510"/>
    <w:rsid w:val="004256AB"/>
    <w:rsid w:val="00425C7E"/>
    <w:rsid w:val="004268BE"/>
    <w:rsid w:val="00426C50"/>
    <w:rsid w:val="0042788E"/>
    <w:rsid w:val="004303B0"/>
    <w:rsid w:val="00430717"/>
    <w:rsid w:val="00431141"/>
    <w:rsid w:val="004314EE"/>
    <w:rsid w:val="004315C3"/>
    <w:rsid w:val="00431654"/>
    <w:rsid w:val="00431964"/>
    <w:rsid w:val="00431C8C"/>
    <w:rsid w:val="00431DB6"/>
    <w:rsid w:val="00432795"/>
    <w:rsid w:val="00432BE5"/>
    <w:rsid w:val="00432CFB"/>
    <w:rsid w:val="004330C5"/>
    <w:rsid w:val="004334F0"/>
    <w:rsid w:val="00434144"/>
    <w:rsid w:val="0043441C"/>
    <w:rsid w:val="00434655"/>
    <w:rsid w:val="004352D7"/>
    <w:rsid w:val="0043568D"/>
    <w:rsid w:val="00435A88"/>
    <w:rsid w:val="00435BF1"/>
    <w:rsid w:val="00436084"/>
    <w:rsid w:val="004362C0"/>
    <w:rsid w:val="004364B9"/>
    <w:rsid w:val="0043695B"/>
    <w:rsid w:val="00437F9E"/>
    <w:rsid w:val="004408A6"/>
    <w:rsid w:val="00440901"/>
    <w:rsid w:val="00440C6C"/>
    <w:rsid w:val="00441052"/>
    <w:rsid w:val="0044150E"/>
    <w:rsid w:val="00441729"/>
    <w:rsid w:val="004417FF"/>
    <w:rsid w:val="00441943"/>
    <w:rsid w:val="00441CE9"/>
    <w:rsid w:val="004422A6"/>
    <w:rsid w:val="004424F3"/>
    <w:rsid w:val="004428B6"/>
    <w:rsid w:val="004429A0"/>
    <w:rsid w:val="004429F8"/>
    <w:rsid w:val="00442A0B"/>
    <w:rsid w:val="00442CD2"/>
    <w:rsid w:val="0044305C"/>
    <w:rsid w:val="004430EA"/>
    <w:rsid w:val="00443994"/>
    <w:rsid w:val="00444234"/>
    <w:rsid w:val="0044441C"/>
    <w:rsid w:val="004447AA"/>
    <w:rsid w:val="004447BB"/>
    <w:rsid w:val="00445B92"/>
    <w:rsid w:val="00445D11"/>
    <w:rsid w:val="00445FA2"/>
    <w:rsid w:val="00446374"/>
    <w:rsid w:val="00446428"/>
    <w:rsid w:val="004464AB"/>
    <w:rsid w:val="00446736"/>
    <w:rsid w:val="004468BE"/>
    <w:rsid w:val="00446A8A"/>
    <w:rsid w:val="00446C67"/>
    <w:rsid w:val="00446E7A"/>
    <w:rsid w:val="00446F62"/>
    <w:rsid w:val="00447590"/>
    <w:rsid w:val="0044767E"/>
    <w:rsid w:val="00447949"/>
    <w:rsid w:val="00447B64"/>
    <w:rsid w:val="00447C7A"/>
    <w:rsid w:val="00450B8A"/>
    <w:rsid w:val="00450DD8"/>
    <w:rsid w:val="0045137C"/>
    <w:rsid w:val="00451557"/>
    <w:rsid w:val="0045160C"/>
    <w:rsid w:val="0045161A"/>
    <w:rsid w:val="00451B2F"/>
    <w:rsid w:val="00451CE0"/>
    <w:rsid w:val="0045291E"/>
    <w:rsid w:val="00452DCB"/>
    <w:rsid w:val="0045333E"/>
    <w:rsid w:val="0045378F"/>
    <w:rsid w:val="004539EA"/>
    <w:rsid w:val="00453D17"/>
    <w:rsid w:val="004541A9"/>
    <w:rsid w:val="004549DA"/>
    <w:rsid w:val="00454ABC"/>
    <w:rsid w:val="00454D52"/>
    <w:rsid w:val="00454F20"/>
    <w:rsid w:val="0045512F"/>
    <w:rsid w:val="004559C2"/>
    <w:rsid w:val="00455AC5"/>
    <w:rsid w:val="00455CEA"/>
    <w:rsid w:val="00455D84"/>
    <w:rsid w:val="004562FE"/>
    <w:rsid w:val="0045673D"/>
    <w:rsid w:val="00457298"/>
    <w:rsid w:val="004574D3"/>
    <w:rsid w:val="004578FC"/>
    <w:rsid w:val="00457B92"/>
    <w:rsid w:val="00457BD1"/>
    <w:rsid w:val="00460D28"/>
    <w:rsid w:val="0046103E"/>
    <w:rsid w:val="0046118E"/>
    <w:rsid w:val="00461276"/>
    <w:rsid w:val="004613DE"/>
    <w:rsid w:val="00461B00"/>
    <w:rsid w:val="00461DC0"/>
    <w:rsid w:val="00461F3A"/>
    <w:rsid w:val="00462103"/>
    <w:rsid w:val="004629A5"/>
    <w:rsid w:val="00462E8F"/>
    <w:rsid w:val="00463217"/>
    <w:rsid w:val="00463B15"/>
    <w:rsid w:val="00464D43"/>
    <w:rsid w:val="00465484"/>
    <w:rsid w:val="004659D0"/>
    <w:rsid w:val="00465AF1"/>
    <w:rsid w:val="00465F4B"/>
    <w:rsid w:val="0046622D"/>
    <w:rsid w:val="0046628C"/>
    <w:rsid w:val="00466488"/>
    <w:rsid w:val="00467C49"/>
    <w:rsid w:val="00467EB7"/>
    <w:rsid w:val="0047050B"/>
    <w:rsid w:val="004708E0"/>
    <w:rsid w:val="00470C62"/>
    <w:rsid w:val="00470E31"/>
    <w:rsid w:val="0047159D"/>
    <w:rsid w:val="00471981"/>
    <w:rsid w:val="004719BE"/>
    <w:rsid w:val="00471A33"/>
    <w:rsid w:val="004721D1"/>
    <w:rsid w:val="00472353"/>
    <w:rsid w:val="0047248C"/>
    <w:rsid w:val="00472AE7"/>
    <w:rsid w:val="00473069"/>
    <w:rsid w:val="004730A3"/>
    <w:rsid w:val="0047389C"/>
    <w:rsid w:val="004738AC"/>
    <w:rsid w:val="00473A74"/>
    <w:rsid w:val="00473DB5"/>
    <w:rsid w:val="00473E00"/>
    <w:rsid w:val="00473E81"/>
    <w:rsid w:val="00473F81"/>
    <w:rsid w:val="0047406E"/>
    <w:rsid w:val="0047445B"/>
    <w:rsid w:val="00474605"/>
    <w:rsid w:val="00474F5F"/>
    <w:rsid w:val="00475005"/>
    <w:rsid w:val="004750F6"/>
    <w:rsid w:val="0047552B"/>
    <w:rsid w:val="004757B1"/>
    <w:rsid w:val="004759FF"/>
    <w:rsid w:val="00475B0C"/>
    <w:rsid w:val="00475CC2"/>
    <w:rsid w:val="00475DA7"/>
    <w:rsid w:val="004764DD"/>
    <w:rsid w:val="00476A30"/>
    <w:rsid w:val="004774E4"/>
    <w:rsid w:val="00477646"/>
    <w:rsid w:val="0047766C"/>
    <w:rsid w:val="0047780B"/>
    <w:rsid w:val="00477BAA"/>
    <w:rsid w:val="00477C37"/>
    <w:rsid w:val="00477E31"/>
    <w:rsid w:val="004800E5"/>
    <w:rsid w:val="00480518"/>
    <w:rsid w:val="00480F65"/>
    <w:rsid w:val="0048128A"/>
    <w:rsid w:val="00481466"/>
    <w:rsid w:val="004816A3"/>
    <w:rsid w:val="004817DE"/>
    <w:rsid w:val="00481A6D"/>
    <w:rsid w:val="00481CC4"/>
    <w:rsid w:val="00481EC6"/>
    <w:rsid w:val="00482487"/>
    <w:rsid w:val="004825B3"/>
    <w:rsid w:val="00482697"/>
    <w:rsid w:val="0048377C"/>
    <w:rsid w:val="0048392C"/>
    <w:rsid w:val="00484481"/>
    <w:rsid w:val="004844FA"/>
    <w:rsid w:val="00484A5B"/>
    <w:rsid w:val="00484C54"/>
    <w:rsid w:val="00485010"/>
    <w:rsid w:val="00485273"/>
    <w:rsid w:val="004858BF"/>
    <w:rsid w:val="00486576"/>
    <w:rsid w:val="00486B32"/>
    <w:rsid w:val="00486D69"/>
    <w:rsid w:val="00486E5C"/>
    <w:rsid w:val="00486F83"/>
    <w:rsid w:val="004871C8"/>
    <w:rsid w:val="00487361"/>
    <w:rsid w:val="00487895"/>
    <w:rsid w:val="0048791F"/>
    <w:rsid w:val="004879B9"/>
    <w:rsid w:val="00487B16"/>
    <w:rsid w:val="004902C4"/>
    <w:rsid w:val="00490655"/>
    <w:rsid w:val="00490992"/>
    <w:rsid w:val="00490FC8"/>
    <w:rsid w:val="00491AE3"/>
    <w:rsid w:val="00491B60"/>
    <w:rsid w:val="00491E0D"/>
    <w:rsid w:val="004920AE"/>
    <w:rsid w:val="00492190"/>
    <w:rsid w:val="00492510"/>
    <w:rsid w:val="00492915"/>
    <w:rsid w:val="004931C1"/>
    <w:rsid w:val="00493231"/>
    <w:rsid w:val="00493449"/>
    <w:rsid w:val="004939E5"/>
    <w:rsid w:val="00493F27"/>
    <w:rsid w:val="00494697"/>
    <w:rsid w:val="00494793"/>
    <w:rsid w:val="00495433"/>
    <w:rsid w:val="0049591F"/>
    <w:rsid w:val="00495CA0"/>
    <w:rsid w:val="004962A9"/>
    <w:rsid w:val="0049649B"/>
    <w:rsid w:val="00496639"/>
    <w:rsid w:val="00496A11"/>
    <w:rsid w:val="00496B58"/>
    <w:rsid w:val="00496C7E"/>
    <w:rsid w:val="00497086"/>
    <w:rsid w:val="00497178"/>
    <w:rsid w:val="004971B3"/>
    <w:rsid w:val="0049743F"/>
    <w:rsid w:val="004974F6"/>
    <w:rsid w:val="0049761A"/>
    <w:rsid w:val="00497DE8"/>
    <w:rsid w:val="004A057B"/>
    <w:rsid w:val="004A05FC"/>
    <w:rsid w:val="004A0857"/>
    <w:rsid w:val="004A0930"/>
    <w:rsid w:val="004A0CC3"/>
    <w:rsid w:val="004A0F4D"/>
    <w:rsid w:val="004A1506"/>
    <w:rsid w:val="004A1AC6"/>
    <w:rsid w:val="004A1C32"/>
    <w:rsid w:val="004A1E22"/>
    <w:rsid w:val="004A1E50"/>
    <w:rsid w:val="004A1FF8"/>
    <w:rsid w:val="004A2056"/>
    <w:rsid w:val="004A2267"/>
    <w:rsid w:val="004A279A"/>
    <w:rsid w:val="004A2F0C"/>
    <w:rsid w:val="004A3275"/>
    <w:rsid w:val="004A348F"/>
    <w:rsid w:val="004A357B"/>
    <w:rsid w:val="004A3627"/>
    <w:rsid w:val="004A3CDA"/>
    <w:rsid w:val="004A3D49"/>
    <w:rsid w:val="004A4951"/>
    <w:rsid w:val="004A49A1"/>
    <w:rsid w:val="004A4DBD"/>
    <w:rsid w:val="004A4E5F"/>
    <w:rsid w:val="004A5995"/>
    <w:rsid w:val="004A5CFE"/>
    <w:rsid w:val="004A67FC"/>
    <w:rsid w:val="004A6964"/>
    <w:rsid w:val="004A69B9"/>
    <w:rsid w:val="004A70CB"/>
    <w:rsid w:val="004A7403"/>
    <w:rsid w:val="004A753C"/>
    <w:rsid w:val="004A7D99"/>
    <w:rsid w:val="004A7EFE"/>
    <w:rsid w:val="004A7F84"/>
    <w:rsid w:val="004A7FC7"/>
    <w:rsid w:val="004B015F"/>
    <w:rsid w:val="004B02BA"/>
    <w:rsid w:val="004B02DC"/>
    <w:rsid w:val="004B06FF"/>
    <w:rsid w:val="004B0B1B"/>
    <w:rsid w:val="004B0C3E"/>
    <w:rsid w:val="004B0DBB"/>
    <w:rsid w:val="004B0EBC"/>
    <w:rsid w:val="004B1054"/>
    <w:rsid w:val="004B1515"/>
    <w:rsid w:val="004B1A88"/>
    <w:rsid w:val="004B1ED1"/>
    <w:rsid w:val="004B222F"/>
    <w:rsid w:val="004B22F1"/>
    <w:rsid w:val="004B2842"/>
    <w:rsid w:val="004B28DD"/>
    <w:rsid w:val="004B2A8B"/>
    <w:rsid w:val="004B2AF8"/>
    <w:rsid w:val="004B2B32"/>
    <w:rsid w:val="004B2C39"/>
    <w:rsid w:val="004B328C"/>
    <w:rsid w:val="004B33CA"/>
    <w:rsid w:val="004B365B"/>
    <w:rsid w:val="004B3BD5"/>
    <w:rsid w:val="004B3D3D"/>
    <w:rsid w:val="004B3F45"/>
    <w:rsid w:val="004B3F56"/>
    <w:rsid w:val="004B43A0"/>
    <w:rsid w:val="004B46CD"/>
    <w:rsid w:val="004B4AD4"/>
    <w:rsid w:val="004B4D33"/>
    <w:rsid w:val="004B4DC0"/>
    <w:rsid w:val="004B5925"/>
    <w:rsid w:val="004B61CE"/>
    <w:rsid w:val="004B632F"/>
    <w:rsid w:val="004B6737"/>
    <w:rsid w:val="004B67A4"/>
    <w:rsid w:val="004B6897"/>
    <w:rsid w:val="004B7468"/>
    <w:rsid w:val="004B75B1"/>
    <w:rsid w:val="004B77CC"/>
    <w:rsid w:val="004B7825"/>
    <w:rsid w:val="004B78FE"/>
    <w:rsid w:val="004B7B3D"/>
    <w:rsid w:val="004B7B97"/>
    <w:rsid w:val="004C00B9"/>
    <w:rsid w:val="004C0994"/>
    <w:rsid w:val="004C0D23"/>
    <w:rsid w:val="004C1185"/>
    <w:rsid w:val="004C1726"/>
    <w:rsid w:val="004C17DA"/>
    <w:rsid w:val="004C1996"/>
    <w:rsid w:val="004C1B72"/>
    <w:rsid w:val="004C1BB3"/>
    <w:rsid w:val="004C1E6A"/>
    <w:rsid w:val="004C304F"/>
    <w:rsid w:val="004C3695"/>
    <w:rsid w:val="004C41EF"/>
    <w:rsid w:val="004C42AE"/>
    <w:rsid w:val="004C44B4"/>
    <w:rsid w:val="004C4A07"/>
    <w:rsid w:val="004C4BA3"/>
    <w:rsid w:val="004C4E1F"/>
    <w:rsid w:val="004C567D"/>
    <w:rsid w:val="004C5884"/>
    <w:rsid w:val="004C5AF1"/>
    <w:rsid w:val="004C5BF8"/>
    <w:rsid w:val="004C5E92"/>
    <w:rsid w:val="004C5F63"/>
    <w:rsid w:val="004C61CA"/>
    <w:rsid w:val="004C6494"/>
    <w:rsid w:val="004C77AF"/>
    <w:rsid w:val="004C791E"/>
    <w:rsid w:val="004C794F"/>
    <w:rsid w:val="004C79EF"/>
    <w:rsid w:val="004C7CA1"/>
    <w:rsid w:val="004C7DCB"/>
    <w:rsid w:val="004D010D"/>
    <w:rsid w:val="004D02E8"/>
    <w:rsid w:val="004D0335"/>
    <w:rsid w:val="004D0397"/>
    <w:rsid w:val="004D04F6"/>
    <w:rsid w:val="004D05BA"/>
    <w:rsid w:val="004D096C"/>
    <w:rsid w:val="004D0BDA"/>
    <w:rsid w:val="004D0D39"/>
    <w:rsid w:val="004D0F3E"/>
    <w:rsid w:val="004D1252"/>
    <w:rsid w:val="004D15D6"/>
    <w:rsid w:val="004D1842"/>
    <w:rsid w:val="004D1911"/>
    <w:rsid w:val="004D1D03"/>
    <w:rsid w:val="004D1FA4"/>
    <w:rsid w:val="004D3363"/>
    <w:rsid w:val="004D37D6"/>
    <w:rsid w:val="004D3ABA"/>
    <w:rsid w:val="004D3F96"/>
    <w:rsid w:val="004D4425"/>
    <w:rsid w:val="004D470E"/>
    <w:rsid w:val="004D485C"/>
    <w:rsid w:val="004D4A30"/>
    <w:rsid w:val="004D4D28"/>
    <w:rsid w:val="004D56CA"/>
    <w:rsid w:val="004D5CFF"/>
    <w:rsid w:val="004D6508"/>
    <w:rsid w:val="004D65C4"/>
    <w:rsid w:val="004D65F8"/>
    <w:rsid w:val="004D6A80"/>
    <w:rsid w:val="004D6C98"/>
    <w:rsid w:val="004D715A"/>
    <w:rsid w:val="004D768B"/>
    <w:rsid w:val="004D76EA"/>
    <w:rsid w:val="004D7F7D"/>
    <w:rsid w:val="004D7F8C"/>
    <w:rsid w:val="004E0127"/>
    <w:rsid w:val="004E06E8"/>
    <w:rsid w:val="004E0856"/>
    <w:rsid w:val="004E1236"/>
    <w:rsid w:val="004E183A"/>
    <w:rsid w:val="004E1CBC"/>
    <w:rsid w:val="004E2123"/>
    <w:rsid w:val="004E2186"/>
    <w:rsid w:val="004E27CC"/>
    <w:rsid w:val="004E299E"/>
    <w:rsid w:val="004E29E1"/>
    <w:rsid w:val="004E2AC0"/>
    <w:rsid w:val="004E32B0"/>
    <w:rsid w:val="004E33B2"/>
    <w:rsid w:val="004E3AC0"/>
    <w:rsid w:val="004E44A5"/>
    <w:rsid w:val="004E45AA"/>
    <w:rsid w:val="004E496C"/>
    <w:rsid w:val="004E49A0"/>
    <w:rsid w:val="004E5068"/>
    <w:rsid w:val="004E5382"/>
    <w:rsid w:val="004E548B"/>
    <w:rsid w:val="004E59D6"/>
    <w:rsid w:val="004E623D"/>
    <w:rsid w:val="004E6545"/>
    <w:rsid w:val="004E6589"/>
    <w:rsid w:val="004E6763"/>
    <w:rsid w:val="004E6B79"/>
    <w:rsid w:val="004E6F8B"/>
    <w:rsid w:val="004E7C27"/>
    <w:rsid w:val="004F003E"/>
    <w:rsid w:val="004F043C"/>
    <w:rsid w:val="004F0F18"/>
    <w:rsid w:val="004F11FD"/>
    <w:rsid w:val="004F15D3"/>
    <w:rsid w:val="004F1C9B"/>
    <w:rsid w:val="004F1F5A"/>
    <w:rsid w:val="004F1F9C"/>
    <w:rsid w:val="004F217D"/>
    <w:rsid w:val="004F21DC"/>
    <w:rsid w:val="004F22FB"/>
    <w:rsid w:val="004F2300"/>
    <w:rsid w:val="004F25BC"/>
    <w:rsid w:val="004F2AAC"/>
    <w:rsid w:val="004F2BCF"/>
    <w:rsid w:val="004F31E9"/>
    <w:rsid w:val="004F392F"/>
    <w:rsid w:val="004F3DA1"/>
    <w:rsid w:val="004F4252"/>
    <w:rsid w:val="004F46FE"/>
    <w:rsid w:val="004F4856"/>
    <w:rsid w:val="004F4902"/>
    <w:rsid w:val="004F4976"/>
    <w:rsid w:val="004F4DD7"/>
    <w:rsid w:val="004F5F80"/>
    <w:rsid w:val="004F60FA"/>
    <w:rsid w:val="004F61FE"/>
    <w:rsid w:val="004F6535"/>
    <w:rsid w:val="004F7331"/>
    <w:rsid w:val="004F741C"/>
    <w:rsid w:val="004F7538"/>
    <w:rsid w:val="004F783C"/>
    <w:rsid w:val="004F7AC8"/>
    <w:rsid w:val="00500401"/>
    <w:rsid w:val="00500A68"/>
    <w:rsid w:val="005013D4"/>
    <w:rsid w:val="0050162A"/>
    <w:rsid w:val="00501697"/>
    <w:rsid w:val="005017E1"/>
    <w:rsid w:val="00502077"/>
    <w:rsid w:val="00502098"/>
    <w:rsid w:val="00502170"/>
    <w:rsid w:val="0050220C"/>
    <w:rsid w:val="00502756"/>
    <w:rsid w:val="00503194"/>
    <w:rsid w:val="005035F6"/>
    <w:rsid w:val="00503627"/>
    <w:rsid w:val="00503BB6"/>
    <w:rsid w:val="00503D86"/>
    <w:rsid w:val="005048DB"/>
    <w:rsid w:val="00504A54"/>
    <w:rsid w:val="00504CE8"/>
    <w:rsid w:val="00504E10"/>
    <w:rsid w:val="00504F04"/>
    <w:rsid w:val="005053B0"/>
    <w:rsid w:val="005055AC"/>
    <w:rsid w:val="00505661"/>
    <w:rsid w:val="0050609E"/>
    <w:rsid w:val="00506135"/>
    <w:rsid w:val="00506159"/>
    <w:rsid w:val="00506387"/>
    <w:rsid w:val="0050759B"/>
    <w:rsid w:val="0050761A"/>
    <w:rsid w:val="005076B2"/>
    <w:rsid w:val="00507C25"/>
    <w:rsid w:val="00507F6C"/>
    <w:rsid w:val="00507F81"/>
    <w:rsid w:val="00507F95"/>
    <w:rsid w:val="00510908"/>
    <w:rsid w:val="00510DB6"/>
    <w:rsid w:val="00511018"/>
    <w:rsid w:val="00511228"/>
    <w:rsid w:val="00511EE4"/>
    <w:rsid w:val="00512265"/>
    <w:rsid w:val="00512382"/>
    <w:rsid w:val="0051278C"/>
    <w:rsid w:val="00512A59"/>
    <w:rsid w:val="00512B95"/>
    <w:rsid w:val="00512E7D"/>
    <w:rsid w:val="0051312D"/>
    <w:rsid w:val="00513213"/>
    <w:rsid w:val="00513969"/>
    <w:rsid w:val="00513EAF"/>
    <w:rsid w:val="0051401E"/>
    <w:rsid w:val="00514054"/>
    <w:rsid w:val="005140BE"/>
    <w:rsid w:val="005142DB"/>
    <w:rsid w:val="005148A3"/>
    <w:rsid w:val="00514B35"/>
    <w:rsid w:val="005151C9"/>
    <w:rsid w:val="00515A55"/>
    <w:rsid w:val="00515A5D"/>
    <w:rsid w:val="005160EE"/>
    <w:rsid w:val="0051691E"/>
    <w:rsid w:val="005169AA"/>
    <w:rsid w:val="00516AC2"/>
    <w:rsid w:val="00516BD0"/>
    <w:rsid w:val="00516FBD"/>
    <w:rsid w:val="005174FC"/>
    <w:rsid w:val="005176C8"/>
    <w:rsid w:val="005178D8"/>
    <w:rsid w:val="00517FAB"/>
    <w:rsid w:val="005201CE"/>
    <w:rsid w:val="0052040A"/>
    <w:rsid w:val="00520FA6"/>
    <w:rsid w:val="00520FCE"/>
    <w:rsid w:val="005211B1"/>
    <w:rsid w:val="005217C9"/>
    <w:rsid w:val="00521F75"/>
    <w:rsid w:val="005221E7"/>
    <w:rsid w:val="00522EF4"/>
    <w:rsid w:val="005231D4"/>
    <w:rsid w:val="00523322"/>
    <w:rsid w:val="00523628"/>
    <w:rsid w:val="00523819"/>
    <w:rsid w:val="00523B69"/>
    <w:rsid w:val="005241F5"/>
    <w:rsid w:val="0052469C"/>
    <w:rsid w:val="0052497B"/>
    <w:rsid w:val="00524A5B"/>
    <w:rsid w:val="00524C9F"/>
    <w:rsid w:val="00524EE3"/>
    <w:rsid w:val="005254AC"/>
    <w:rsid w:val="0052554C"/>
    <w:rsid w:val="00525CCD"/>
    <w:rsid w:val="0052622E"/>
    <w:rsid w:val="00526503"/>
    <w:rsid w:val="00526995"/>
    <w:rsid w:val="00526DBB"/>
    <w:rsid w:val="00526DBD"/>
    <w:rsid w:val="00527056"/>
    <w:rsid w:val="00527186"/>
    <w:rsid w:val="005273F3"/>
    <w:rsid w:val="005278C4"/>
    <w:rsid w:val="00527C05"/>
    <w:rsid w:val="00527D2E"/>
    <w:rsid w:val="00530170"/>
    <w:rsid w:val="005305CE"/>
    <w:rsid w:val="00530B24"/>
    <w:rsid w:val="00530F31"/>
    <w:rsid w:val="005313C0"/>
    <w:rsid w:val="00532204"/>
    <w:rsid w:val="0053242D"/>
    <w:rsid w:val="00532683"/>
    <w:rsid w:val="00532929"/>
    <w:rsid w:val="00532B7A"/>
    <w:rsid w:val="00532CDC"/>
    <w:rsid w:val="00533345"/>
    <w:rsid w:val="005335E0"/>
    <w:rsid w:val="0053381C"/>
    <w:rsid w:val="00533C29"/>
    <w:rsid w:val="0053445B"/>
    <w:rsid w:val="005348E9"/>
    <w:rsid w:val="00534C7B"/>
    <w:rsid w:val="00534DB8"/>
    <w:rsid w:val="00535B34"/>
    <w:rsid w:val="005362A8"/>
    <w:rsid w:val="00536489"/>
    <w:rsid w:val="00536968"/>
    <w:rsid w:val="005372C9"/>
    <w:rsid w:val="00537589"/>
    <w:rsid w:val="005377D1"/>
    <w:rsid w:val="00537A63"/>
    <w:rsid w:val="00537A6E"/>
    <w:rsid w:val="00537F19"/>
    <w:rsid w:val="00540547"/>
    <w:rsid w:val="00540A40"/>
    <w:rsid w:val="00540E09"/>
    <w:rsid w:val="00541A3B"/>
    <w:rsid w:val="00541B72"/>
    <w:rsid w:val="0054229D"/>
    <w:rsid w:val="00542BB3"/>
    <w:rsid w:val="00543179"/>
    <w:rsid w:val="0054364B"/>
    <w:rsid w:val="00543ADA"/>
    <w:rsid w:val="005445AB"/>
    <w:rsid w:val="00544CE5"/>
    <w:rsid w:val="00545442"/>
    <w:rsid w:val="00545475"/>
    <w:rsid w:val="005457EB"/>
    <w:rsid w:val="0054590F"/>
    <w:rsid w:val="00545942"/>
    <w:rsid w:val="00545D89"/>
    <w:rsid w:val="00545DC7"/>
    <w:rsid w:val="00545EB3"/>
    <w:rsid w:val="005468AE"/>
    <w:rsid w:val="0054773E"/>
    <w:rsid w:val="0054799A"/>
    <w:rsid w:val="00550134"/>
    <w:rsid w:val="00550475"/>
    <w:rsid w:val="00550625"/>
    <w:rsid w:val="005508A3"/>
    <w:rsid w:val="00550934"/>
    <w:rsid w:val="00550A9C"/>
    <w:rsid w:val="00550DA6"/>
    <w:rsid w:val="005512E6"/>
    <w:rsid w:val="005517FB"/>
    <w:rsid w:val="00551B03"/>
    <w:rsid w:val="00551C96"/>
    <w:rsid w:val="005525EB"/>
    <w:rsid w:val="00552723"/>
    <w:rsid w:val="00552750"/>
    <w:rsid w:val="00552E1A"/>
    <w:rsid w:val="005537F6"/>
    <w:rsid w:val="005538DF"/>
    <w:rsid w:val="00553C1D"/>
    <w:rsid w:val="00553CA6"/>
    <w:rsid w:val="00553E86"/>
    <w:rsid w:val="005548FA"/>
    <w:rsid w:val="00554B67"/>
    <w:rsid w:val="00555102"/>
    <w:rsid w:val="00555399"/>
    <w:rsid w:val="00555696"/>
    <w:rsid w:val="00555947"/>
    <w:rsid w:val="00555A66"/>
    <w:rsid w:val="00555D48"/>
    <w:rsid w:val="005567BB"/>
    <w:rsid w:val="00557809"/>
    <w:rsid w:val="0055790C"/>
    <w:rsid w:val="005603FC"/>
    <w:rsid w:val="00560819"/>
    <w:rsid w:val="00560CD7"/>
    <w:rsid w:val="00560D16"/>
    <w:rsid w:val="00561DE3"/>
    <w:rsid w:val="005629D1"/>
    <w:rsid w:val="005629EE"/>
    <w:rsid w:val="00562EB4"/>
    <w:rsid w:val="005633FB"/>
    <w:rsid w:val="00563D80"/>
    <w:rsid w:val="00563D97"/>
    <w:rsid w:val="00563E0B"/>
    <w:rsid w:val="005647DA"/>
    <w:rsid w:val="0056490D"/>
    <w:rsid w:val="00564AFB"/>
    <w:rsid w:val="00564E91"/>
    <w:rsid w:val="00564ED0"/>
    <w:rsid w:val="0056519B"/>
    <w:rsid w:val="005655BA"/>
    <w:rsid w:val="0056567E"/>
    <w:rsid w:val="00565B60"/>
    <w:rsid w:val="00565B8D"/>
    <w:rsid w:val="00565C62"/>
    <w:rsid w:val="005660E6"/>
    <w:rsid w:val="00566661"/>
    <w:rsid w:val="005667DC"/>
    <w:rsid w:val="0056680F"/>
    <w:rsid w:val="00567379"/>
    <w:rsid w:val="005675B2"/>
    <w:rsid w:val="0056768B"/>
    <w:rsid w:val="00567AA0"/>
    <w:rsid w:val="0057054D"/>
    <w:rsid w:val="00570810"/>
    <w:rsid w:val="00570C00"/>
    <w:rsid w:val="005711E9"/>
    <w:rsid w:val="00571A49"/>
    <w:rsid w:val="00571D05"/>
    <w:rsid w:val="00571D6C"/>
    <w:rsid w:val="00571E8B"/>
    <w:rsid w:val="0057219F"/>
    <w:rsid w:val="00572369"/>
    <w:rsid w:val="00572C96"/>
    <w:rsid w:val="00572FC8"/>
    <w:rsid w:val="00572FF4"/>
    <w:rsid w:val="00573108"/>
    <w:rsid w:val="005733B4"/>
    <w:rsid w:val="005738A6"/>
    <w:rsid w:val="00573E58"/>
    <w:rsid w:val="00573ECE"/>
    <w:rsid w:val="00573F7A"/>
    <w:rsid w:val="005745F9"/>
    <w:rsid w:val="00574711"/>
    <w:rsid w:val="00574976"/>
    <w:rsid w:val="00574A51"/>
    <w:rsid w:val="00574E47"/>
    <w:rsid w:val="005752C1"/>
    <w:rsid w:val="0057557A"/>
    <w:rsid w:val="00575B3E"/>
    <w:rsid w:val="00575B5E"/>
    <w:rsid w:val="005764F4"/>
    <w:rsid w:val="0057660E"/>
    <w:rsid w:val="00576D58"/>
    <w:rsid w:val="00576F89"/>
    <w:rsid w:val="005773CB"/>
    <w:rsid w:val="005776A9"/>
    <w:rsid w:val="00577777"/>
    <w:rsid w:val="00577A1A"/>
    <w:rsid w:val="00577A74"/>
    <w:rsid w:val="005802A9"/>
    <w:rsid w:val="00580436"/>
    <w:rsid w:val="00580B6C"/>
    <w:rsid w:val="00581022"/>
    <w:rsid w:val="0058140D"/>
    <w:rsid w:val="005814D9"/>
    <w:rsid w:val="00581975"/>
    <w:rsid w:val="00581ADE"/>
    <w:rsid w:val="005822E2"/>
    <w:rsid w:val="005826E6"/>
    <w:rsid w:val="00582838"/>
    <w:rsid w:val="0058296F"/>
    <w:rsid w:val="00582CBA"/>
    <w:rsid w:val="00582EDA"/>
    <w:rsid w:val="0058344A"/>
    <w:rsid w:val="00583945"/>
    <w:rsid w:val="00583FCA"/>
    <w:rsid w:val="005840D8"/>
    <w:rsid w:val="00584A3B"/>
    <w:rsid w:val="00585353"/>
    <w:rsid w:val="00585889"/>
    <w:rsid w:val="00585E2E"/>
    <w:rsid w:val="00585FB9"/>
    <w:rsid w:val="00586642"/>
    <w:rsid w:val="00586C02"/>
    <w:rsid w:val="00587244"/>
    <w:rsid w:val="005874F2"/>
    <w:rsid w:val="00587848"/>
    <w:rsid w:val="00587865"/>
    <w:rsid w:val="0058790E"/>
    <w:rsid w:val="00587AAA"/>
    <w:rsid w:val="00587DE4"/>
    <w:rsid w:val="00587DFF"/>
    <w:rsid w:val="005900BF"/>
    <w:rsid w:val="0059016A"/>
    <w:rsid w:val="005902A6"/>
    <w:rsid w:val="005904C3"/>
    <w:rsid w:val="005906CE"/>
    <w:rsid w:val="00590C36"/>
    <w:rsid w:val="00590E28"/>
    <w:rsid w:val="00590EEE"/>
    <w:rsid w:val="00591067"/>
    <w:rsid w:val="0059163E"/>
    <w:rsid w:val="00591A94"/>
    <w:rsid w:val="00591B9E"/>
    <w:rsid w:val="005936E8"/>
    <w:rsid w:val="00593952"/>
    <w:rsid w:val="00593A7F"/>
    <w:rsid w:val="00593B2D"/>
    <w:rsid w:val="00593B59"/>
    <w:rsid w:val="00594265"/>
    <w:rsid w:val="0059503A"/>
    <w:rsid w:val="00595215"/>
    <w:rsid w:val="00595721"/>
    <w:rsid w:val="00595B5C"/>
    <w:rsid w:val="00595EC3"/>
    <w:rsid w:val="0059630A"/>
    <w:rsid w:val="00596C21"/>
    <w:rsid w:val="00596D94"/>
    <w:rsid w:val="00597228"/>
    <w:rsid w:val="00597477"/>
    <w:rsid w:val="00597591"/>
    <w:rsid w:val="00597636"/>
    <w:rsid w:val="005977BA"/>
    <w:rsid w:val="005A0BB9"/>
    <w:rsid w:val="005A1142"/>
    <w:rsid w:val="005A1925"/>
    <w:rsid w:val="005A19C9"/>
    <w:rsid w:val="005A1D2E"/>
    <w:rsid w:val="005A22F7"/>
    <w:rsid w:val="005A2514"/>
    <w:rsid w:val="005A2CD3"/>
    <w:rsid w:val="005A2FDB"/>
    <w:rsid w:val="005A3132"/>
    <w:rsid w:val="005A36C0"/>
    <w:rsid w:val="005A376C"/>
    <w:rsid w:val="005A377C"/>
    <w:rsid w:val="005A37E7"/>
    <w:rsid w:val="005A3B67"/>
    <w:rsid w:val="005A3D65"/>
    <w:rsid w:val="005A40C5"/>
    <w:rsid w:val="005A4137"/>
    <w:rsid w:val="005A43F7"/>
    <w:rsid w:val="005A4A35"/>
    <w:rsid w:val="005A4B3B"/>
    <w:rsid w:val="005A4E1B"/>
    <w:rsid w:val="005A5187"/>
    <w:rsid w:val="005A56DF"/>
    <w:rsid w:val="005A5BB7"/>
    <w:rsid w:val="005A651C"/>
    <w:rsid w:val="005A65D0"/>
    <w:rsid w:val="005A748B"/>
    <w:rsid w:val="005A74F1"/>
    <w:rsid w:val="005A750C"/>
    <w:rsid w:val="005A7DD1"/>
    <w:rsid w:val="005A7FEE"/>
    <w:rsid w:val="005B0296"/>
    <w:rsid w:val="005B0310"/>
    <w:rsid w:val="005B07F5"/>
    <w:rsid w:val="005B0974"/>
    <w:rsid w:val="005B10F0"/>
    <w:rsid w:val="005B183C"/>
    <w:rsid w:val="005B2613"/>
    <w:rsid w:val="005B2D71"/>
    <w:rsid w:val="005B3D08"/>
    <w:rsid w:val="005B40EB"/>
    <w:rsid w:val="005B4951"/>
    <w:rsid w:val="005B4E73"/>
    <w:rsid w:val="005B510B"/>
    <w:rsid w:val="005B51A9"/>
    <w:rsid w:val="005B5646"/>
    <w:rsid w:val="005B5982"/>
    <w:rsid w:val="005B5A8E"/>
    <w:rsid w:val="005B5B79"/>
    <w:rsid w:val="005B5E4D"/>
    <w:rsid w:val="005B6215"/>
    <w:rsid w:val="005B66AF"/>
    <w:rsid w:val="005B699F"/>
    <w:rsid w:val="005B6B5C"/>
    <w:rsid w:val="005B6FDB"/>
    <w:rsid w:val="005B75C4"/>
    <w:rsid w:val="005B76D1"/>
    <w:rsid w:val="005B7739"/>
    <w:rsid w:val="005C0040"/>
    <w:rsid w:val="005C019E"/>
    <w:rsid w:val="005C038E"/>
    <w:rsid w:val="005C10CC"/>
    <w:rsid w:val="005C10E1"/>
    <w:rsid w:val="005C1200"/>
    <w:rsid w:val="005C18FE"/>
    <w:rsid w:val="005C1BB5"/>
    <w:rsid w:val="005C3149"/>
    <w:rsid w:val="005C3586"/>
    <w:rsid w:val="005C3F5C"/>
    <w:rsid w:val="005C4493"/>
    <w:rsid w:val="005C4B84"/>
    <w:rsid w:val="005C4CA6"/>
    <w:rsid w:val="005C4F04"/>
    <w:rsid w:val="005C4F75"/>
    <w:rsid w:val="005C507D"/>
    <w:rsid w:val="005C51A8"/>
    <w:rsid w:val="005C55DD"/>
    <w:rsid w:val="005C5716"/>
    <w:rsid w:val="005C5DE9"/>
    <w:rsid w:val="005C5E11"/>
    <w:rsid w:val="005C6703"/>
    <w:rsid w:val="005C689B"/>
    <w:rsid w:val="005C6B90"/>
    <w:rsid w:val="005C6DB0"/>
    <w:rsid w:val="005C6DC8"/>
    <w:rsid w:val="005C70AF"/>
    <w:rsid w:val="005C7614"/>
    <w:rsid w:val="005C762C"/>
    <w:rsid w:val="005C7C3E"/>
    <w:rsid w:val="005C7D4D"/>
    <w:rsid w:val="005C7E22"/>
    <w:rsid w:val="005C7E92"/>
    <w:rsid w:val="005D03D1"/>
    <w:rsid w:val="005D09B5"/>
    <w:rsid w:val="005D0C29"/>
    <w:rsid w:val="005D107A"/>
    <w:rsid w:val="005D1600"/>
    <w:rsid w:val="005D17A7"/>
    <w:rsid w:val="005D1C06"/>
    <w:rsid w:val="005D2436"/>
    <w:rsid w:val="005D29DA"/>
    <w:rsid w:val="005D2C94"/>
    <w:rsid w:val="005D2DB5"/>
    <w:rsid w:val="005D2E83"/>
    <w:rsid w:val="005D2FE8"/>
    <w:rsid w:val="005D38F8"/>
    <w:rsid w:val="005D3D2B"/>
    <w:rsid w:val="005D3EA7"/>
    <w:rsid w:val="005D4075"/>
    <w:rsid w:val="005D433D"/>
    <w:rsid w:val="005D4716"/>
    <w:rsid w:val="005D48AA"/>
    <w:rsid w:val="005D4A5C"/>
    <w:rsid w:val="005D4B2E"/>
    <w:rsid w:val="005D5432"/>
    <w:rsid w:val="005D5551"/>
    <w:rsid w:val="005D575C"/>
    <w:rsid w:val="005D5DF6"/>
    <w:rsid w:val="005D5EFD"/>
    <w:rsid w:val="005D5F1C"/>
    <w:rsid w:val="005D66FF"/>
    <w:rsid w:val="005D69DC"/>
    <w:rsid w:val="005D6E25"/>
    <w:rsid w:val="005D76E5"/>
    <w:rsid w:val="005D7C16"/>
    <w:rsid w:val="005E09AD"/>
    <w:rsid w:val="005E0B83"/>
    <w:rsid w:val="005E0BCB"/>
    <w:rsid w:val="005E0CF1"/>
    <w:rsid w:val="005E0DC8"/>
    <w:rsid w:val="005E11F9"/>
    <w:rsid w:val="005E12F4"/>
    <w:rsid w:val="005E14B0"/>
    <w:rsid w:val="005E1A96"/>
    <w:rsid w:val="005E2449"/>
    <w:rsid w:val="005E2687"/>
    <w:rsid w:val="005E28E3"/>
    <w:rsid w:val="005E29DC"/>
    <w:rsid w:val="005E3199"/>
    <w:rsid w:val="005E3442"/>
    <w:rsid w:val="005E345A"/>
    <w:rsid w:val="005E367F"/>
    <w:rsid w:val="005E388D"/>
    <w:rsid w:val="005E39CF"/>
    <w:rsid w:val="005E39D7"/>
    <w:rsid w:val="005E3D27"/>
    <w:rsid w:val="005E3FF0"/>
    <w:rsid w:val="005E418C"/>
    <w:rsid w:val="005E4667"/>
    <w:rsid w:val="005E4774"/>
    <w:rsid w:val="005E4B7B"/>
    <w:rsid w:val="005E4F3E"/>
    <w:rsid w:val="005E4FEC"/>
    <w:rsid w:val="005E52FE"/>
    <w:rsid w:val="005E6498"/>
    <w:rsid w:val="005E6B8C"/>
    <w:rsid w:val="005E6F0B"/>
    <w:rsid w:val="005E70D1"/>
    <w:rsid w:val="005E72B2"/>
    <w:rsid w:val="005E75D8"/>
    <w:rsid w:val="005E7A36"/>
    <w:rsid w:val="005E7BE8"/>
    <w:rsid w:val="005E7E6D"/>
    <w:rsid w:val="005E7E9E"/>
    <w:rsid w:val="005F0577"/>
    <w:rsid w:val="005F0929"/>
    <w:rsid w:val="005F0A5D"/>
    <w:rsid w:val="005F0AD1"/>
    <w:rsid w:val="005F0BA1"/>
    <w:rsid w:val="005F1063"/>
    <w:rsid w:val="005F13EA"/>
    <w:rsid w:val="005F15FF"/>
    <w:rsid w:val="005F181F"/>
    <w:rsid w:val="005F183B"/>
    <w:rsid w:val="005F184F"/>
    <w:rsid w:val="005F2771"/>
    <w:rsid w:val="005F2B75"/>
    <w:rsid w:val="005F2F86"/>
    <w:rsid w:val="005F33BB"/>
    <w:rsid w:val="005F3431"/>
    <w:rsid w:val="005F344F"/>
    <w:rsid w:val="005F40FB"/>
    <w:rsid w:val="005F42EC"/>
    <w:rsid w:val="005F48D3"/>
    <w:rsid w:val="005F48F9"/>
    <w:rsid w:val="005F49DC"/>
    <w:rsid w:val="005F4A29"/>
    <w:rsid w:val="005F4C9B"/>
    <w:rsid w:val="005F5242"/>
    <w:rsid w:val="005F57E7"/>
    <w:rsid w:val="005F613C"/>
    <w:rsid w:val="005F6472"/>
    <w:rsid w:val="005F672E"/>
    <w:rsid w:val="005F6B0A"/>
    <w:rsid w:val="005F6DF4"/>
    <w:rsid w:val="005F70C1"/>
    <w:rsid w:val="005F74F8"/>
    <w:rsid w:val="005F7D3A"/>
    <w:rsid w:val="005F7EE7"/>
    <w:rsid w:val="006003BD"/>
    <w:rsid w:val="0060063A"/>
    <w:rsid w:val="00600718"/>
    <w:rsid w:val="00600ACA"/>
    <w:rsid w:val="00602220"/>
    <w:rsid w:val="0060231E"/>
    <w:rsid w:val="00602C5C"/>
    <w:rsid w:val="00602D11"/>
    <w:rsid w:val="006042AB"/>
    <w:rsid w:val="006049B1"/>
    <w:rsid w:val="00604E3B"/>
    <w:rsid w:val="0060548E"/>
    <w:rsid w:val="00605DA1"/>
    <w:rsid w:val="006062D2"/>
    <w:rsid w:val="00606330"/>
    <w:rsid w:val="006063DF"/>
    <w:rsid w:val="0060644E"/>
    <w:rsid w:val="006069F2"/>
    <w:rsid w:val="00606EC5"/>
    <w:rsid w:val="00606F01"/>
    <w:rsid w:val="00607031"/>
    <w:rsid w:val="0060749D"/>
    <w:rsid w:val="00607510"/>
    <w:rsid w:val="0060798B"/>
    <w:rsid w:val="00610146"/>
    <w:rsid w:val="00610BFC"/>
    <w:rsid w:val="00610C19"/>
    <w:rsid w:val="006114E5"/>
    <w:rsid w:val="00611621"/>
    <w:rsid w:val="00611818"/>
    <w:rsid w:val="00612008"/>
    <w:rsid w:val="00612157"/>
    <w:rsid w:val="006121FB"/>
    <w:rsid w:val="00612504"/>
    <w:rsid w:val="00612A43"/>
    <w:rsid w:val="00612A4E"/>
    <w:rsid w:val="00613568"/>
    <w:rsid w:val="00613667"/>
    <w:rsid w:val="0061389E"/>
    <w:rsid w:val="00613A56"/>
    <w:rsid w:val="00613C05"/>
    <w:rsid w:val="00614242"/>
    <w:rsid w:val="006142B5"/>
    <w:rsid w:val="00614435"/>
    <w:rsid w:val="00614D7F"/>
    <w:rsid w:val="00614E11"/>
    <w:rsid w:val="0061598E"/>
    <w:rsid w:val="00615B29"/>
    <w:rsid w:val="0061632A"/>
    <w:rsid w:val="00616BB4"/>
    <w:rsid w:val="00616D0A"/>
    <w:rsid w:val="00617090"/>
    <w:rsid w:val="00617452"/>
    <w:rsid w:val="00617616"/>
    <w:rsid w:val="00617661"/>
    <w:rsid w:val="00617D8A"/>
    <w:rsid w:val="00620393"/>
    <w:rsid w:val="00621B8E"/>
    <w:rsid w:val="006220FD"/>
    <w:rsid w:val="006220FE"/>
    <w:rsid w:val="00622FBE"/>
    <w:rsid w:val="006231E0"/>
    <w:rsid w:val="006235EF"/>
    <w:rsid w:val="006236D2"/>
    <w:rsid w:val="00623927"/>
    <w:rsid w:val="00623A7E"/>
    <w:rsid w:val="00623A9C"/>
    <w:rsid w:val="00623C3B"/>
    <w:rsid w:val="00623E47"/>
    <w:rsid w:val="00623FB9"/>
    <w:rsid w:val="0062412D"/>
    <w:rsid w:val="00624343"/>
    <w:rsid w:val="0062435D"/>
    <w:rsid w:val="006243B0"/>
    <w:rsid w:val="00624630"/>
    <w:rsid w:val="00624EA9"/>
    <w:rsid w:val="00624F97"/>
    <w:rsid w:val="00625016"/>
    <w:rsid w:val="0062522B"/>
    <w:rsid w:val="00625290"/>
    <w:rsid w:val="006257BF"/>
    <w:rsid w:val="0062583C"/>
    <w:rsid w:val="00625AE6"/>
    <w:rsid w:val="00625DF8"/>
    <w:rsid w:val="00626043"/>
    <w:rsid w:val="006262AA"/>
    <w:rsid w:val="006263F2"/>
    <w:rsid w:val="00627B1D"/>
    <w:rsid w:val="00627D7A"/>
    <w:rsid w:val="006300D2"/>
    <w:rsid w:val="006307EE"/>
    <w:rsid w:val="00630940"/>
    <w:rsid w:val="006309F2"/>
    <w:rsid w:val="00630CDD"/>
    <w:rsid w:val="0063151C"/>
    <w:rsid w:val="00632087"/>
    <w:rsid w:val="00632107"/>
    <w:rsid w:val="0063253C"/>
    <w:rsid w:val="00632695"/>
    <w:rsid w:val="00632AFC"/>
    <w:rsid w:val="00632F0F"/>
    <w:rsid w:val="00632F90"/>
    <w:rsid w:val="006337CF"/>
    <w:rsid w:val="00633963"/>
    <w:rsid w:val="00633CDC"/>
    <w:rsid w:val="006341F0"/>
    <w:rsid w:val="00634406"/>
    <w:rsid w:val="00634814"/>
    <w:rsid w:val="00634D1B"/>
    <w:rsid w:val="00634EC7"/>
    <w:rsid w:val="006351D8"/>
    <w:rsid w:val="00636652"/>
    <w:rsid w:val="0063680D"/>
    <w:rsid w:val="00636BA2"/>
    <w:rsid w:val="00636E36"/>
    <w:rsid w:val="00636ECF"/>
    <w:rsid w:val="00637075"/>
    <w:rsid w:val="0063782F"/>
    <w:rsid w:val="00637A53"/>
    <w:rsid w:val="00637F0A"/>
    <w:rsid w:val="006403A5"/>
    <w:rsid w:val="0064045F"/>
    <w:rsid w:val="00640F11"/>
    <w:rsid w:val="00641169"/>
    <w:rsid w:val="00641B3C"/>
    <w:rsid w:val="00641BA0"/>
    <w:rsid w:val="00641D67"/>
    <w:rsid w:val="00641F3C"/>
    <w:rsid w:val="00642476"/>
    <w:rsid w:val="00642891"/>
    <w:rsid w:val="00642D5C"/>
    <w:rsid w:val="00642DC4"/>
    <w:rsid w:val="00642F7A"/>
    <w:rsid w:val="00643991"/>
    <w:rsid w:val="006439A2"/>
    <w:rsid w:val="00643EF3"/>
    <w:rsid w:val="00644289"/>
    <w:rsid w:val="00644439"/>
    <w:rsid w:val="006445ED"/>
    <w:rsid w:val="00644710"/>
    <w:rsid w:val="00644CB9"/>
    <w:rsid w:val="00644D9F"/>
    <w:rsid w:val="00645132"/>
    <w:rsid w:val="006453B3"/>
    <w:rsid w:val="0064540A"/>
    <w:rsid w:val="00645626"/>
    <w:rsid w:val="00645939"/>
    <w:rsid w:val="00645FD1"/>
    <w:rsid w:val="0064617A"/>
    <w:rsid w:val="00646521"/>
    <w:rsid w:val="0064663F"/>
    <w:rsid w:val="006468F4"/>
    <w:rsid w:val="00647109"/>
    <w:rsid w:val="00647916"/>
    <w:rsid w:val="00647E1A"/>
    <w:rsid w:val="00650059"/>
    <w:rsid w:val="00650220"/>
    <w:rsid w:val="00650509"/>
    <w:rsid w:val="00650932"/>
    <w:rsid w:val="00651BF4"/>
    <w:rsid w:val="00651C31"/>
    <w:rsid w:val="006525F5"/>
    <w:rsid w:val="00652DEF"/>
    <w:rsid w:val="006535E9"/>
    <w:rsid w:val="00653C8B"/>
    <w:rsid w:val="00653C90"/>
    <w:rsid w:val="006541BD"/>
    <w:rsid w:val="00654CD9"/>
    <w:rsid w:val="00654F3F"/>
    <w:rsid w:val="006552CA"/>
    <w:rsid w:val="006553FC"/>
    <w:rsid w:val="00655BB3"/>
    <w:rsid w:val="00655CA2"/>
    <w:rsid w:val="00655CBC"/>
    <w:rsid w:val="00655CD0"/>
    <w:rsid w:val="006564D5"/>
    <w:rsid w:val="006566D5"/>
    <w:rsid w:val="006569C5"/>
    <w:rsid w:val="0065731C"/>
    <w:rsid w:val="006577FB"/>
    <w:rsid w:val="006579D4"/>
    <w:rsid w:val="00657C1F"/>
    <w:rsid w:val="006603DA"/>
    <w:rsid w:val="006603E2"/>
    <w:rsid w:val="00660C4D"/>
    <w:rsid w:val="00660C77"/>
    <w:rsid w:val="006612D7"/>
    <w:rsid w:val="00661913"/>
    <w:rsid w:val="00661AC8"/>
    <w:rsid w:val="0066244A"/>
    <w:rsid w:val="00662646"/>
    <w:rsid w:val="00662A14"/>
    <w:rsid w:val="00662D3B"/>
    <w:rsid w:val="00662E33"/>
    <w:rsid w:val="00662EB3"/>
    <w:rsid w:val="00662FB0"/>
    <w:rsid w:val="006632C7"/>
    <w:rsid w:val="006636D5"/>
    <w:rsid w:val="00663726"/>
    <w:rsid w:val="00663DA3"/>
    <w:rsid w:val="00663E14"/>
    <w:rsid w:val="00664211"/>
    <w:rsid w:val="0066426E"/>
    <w:rsid w:val="006642AC"/>
    <w:rsid w:val="00664DF1"/>
    <w:rsid w:val="0066512E"/>
    <w:rsid w:val="0066524F"/>
    <w:rsid w:val="00665419"/>
    <w:rsid w:val="006654BF"/>
    <w:rsid w:val="00665D65"/>
    <w:rsid w:val="00665F20"/>
    <w:rsid w:val="00666483"/>
    <w:rsid w:val="00666AEB"/>
    <w:rsid w:val="00666C03"/>
    <w:rsid w:val="00666C83"/>
    <w:rsid w:val="00666DFA"/>
    <w:rsid w:val="00666F36"/>
    <w:rsid w:val="00667066"/>
    <w:rsid w:val="00670090"/>
    <w:rsid w:val="006700F3"/>
    <w:rsid w:val="0067094D"/>
    <w:rsid w:val="006712F4"/>
    <w:rsid w:val="00671953"/>
    <w:rsid w:val="00672308"/>
    <w:rsid w:val="00672E69"/>
    <w:rsid w:val="00673256"/>
    <w:rsid w:val="006752BA"/>
    <w:rsid w:val="006755EB"/>
    <w:rsid w:val="006759C9"/>
    <w:rsid w:val="00675BA3"/>
    <w:rsid w:val="00676B7C"/>
    <w:rsid w:val="00676C7F"/>
    <w:rsid w:val="006774AF"/>
    <w:rsid w:val="006777F0"/>
    <w:rsid w:val="00677AA3"/>
    <w:rsid w:val="00677E3B"/>
    <w:rsid w:val="006819F3"/>
    <w:rsid w:val="00681E71"/>
    <w:rsid w:val="00681ED9"/>
    <w:rsid w:val="006826D5"/>
    <w:rsid w:val="00682D83"/>
    <w:rsid w:val="00683524"/>
    <w:rsid w:val="00683D23"/>
    <w:rsid w:val="00684A60"/>
    <w:rsid w:val="00684B43"/>
    <w:rsid w:val="00684FEC"/>
    <w:rsid w:val="006855D8"/>
    <w:rsid w:val="00685682"/>
    <w:rsid w:val="0068576E"/>
    <w:rsid w:val="006858F1"/>
    <w:rsid w:val="00685A6B"/>
    <w:rsid w:val="00685F6F"/>
    <w:rsid w:val="0068610D"/>
    <w:rsid w:val="00686213"/>
    <w:rsid w:val="006862B5"/>
    <w:rsid w:val="0068659C"/>
    <w:rsid w:val="00686B61"/>
    <w:rsid w:val="00686B91"/>
    <w:rsid w:val="00686E99"/>
    <w:rsid w:val="00687318"/>
    <w:rsid w:val="006874D0"/>
    <w:rsid w:val="0068765C"/>
    <w:rsid w:val="006876AA"/>
    <w:rsid w:val="006878E4"/>
    <w:rsid w:val="00687D61"/>
    <w:rsid w:val="00687FD8"/>
    <w:rsid w:val="00690801"/>
    <w:rsid w:val="00690E76"/>
    <w:rsid w:val="00691B8E"/>
    <w:rsid w:val="00692B80"/>
    <w:rsid w:val="00693103"/>
    <w:rsid w:val="00693175"/>
    <w:rsid w:val="00693436"/>
    <w:rsid w:val="00693AD2"/>
    <w:rsid w:val="00694290"/>
    <w:rsid w:val="006943A1"/>
    <w:rsid w:val="00694402"/>
    <w:rsid w:val="00694E00"/>
    <w:rsid w:val="006951EB"/>
    <w:rsid w:val="006953C7"/>
    <w:rsid w:val="00695428"/>
    <w:rsid w:val="0069558C"/>
    <w:rsid w:val="00695A15"/>
    <w:rsid w:val="00695CF8"/>
    <w:rsid w:val="00695E9B"/>
    <w:rsid w:val="00696192"/>
    <w:rsid w:val="00696230"/>
    <w:rsid w:val="00696748"/>
    <w:rsid w:val="00696907"/>
    <w:rsid w:val="00696FA6"/>
    <w:rsid w:val="00697323"/>
    <w:rsid w:val="006974B9"/>
    <w:rsid w:val="006975B3"/>
    <w:rsid w:val="00697FAE"/>
    <w:rsid w:val="006A04F3"/>
    <w:rsid w:val="006A05D6"/>
    <w:rsid w:val="006A0633"/>
    <w:rsid w:val="006A09BB"/>
    <w:rsid w:val="006A0D96"/>
    <w:rsid w:val="006A0EDE"/>
    <w:rsid w:val="006A1BD3"/>
    <w:rsid w:val="006A1EAF"/>
    <w:rsid w:val="006A2441"/>
    <w:rsid w:val="006A2B59"/>
    <w:rsid w:val="006A2E15"/>
    <w:rsid w:val="006A2F93"/>
    <w:rsid w:val="006A3003"/>
    <w:rsid w:val="006A30A4"/>
    <w:rsid w:val="006A3489"/>
    <w:rsid w:val="006A39DD"/>
    <w:rsid w:val="006A3DA8"/>
    <w:rsid w:val="006A3DE4"/>
    <w:rsid w:val="006A3DFE"/>
    <w:rsid w:val="006A4134"/>
    <w:rsid w:val="006A4A66"/>
    <w:rsid w:val="006A4B7E"/>
    <w:rsid w:val="006A4D11"/>
    <w:rsid w:val="006A5380"/>
    <w:rsid w:val="006A5B88"/>
    <w:rsid w:val="006A5C2F"/>
    <w:rsid w:val="006A5F70"/>
    <w:rsid w:val="006A6308"/>
    <w:rsid w:val="006A6554"/>
    <w:rsid w:val="006A66FD"/>
    <w:rsid w:val="006A67F4"/>
    <w:rsid w:val="006A7838"/>
    <w:rsid w:val="006A7BAA"/>
    <w:rsid w:val="006A7F00"/>
    <w:rsid w:val="006AC761"/>
    <w:rsid w:val="006B0819"/>
    <w:rsid w:val="006B0C6E"/>
    <w:rsid w:val="006B0CC4"/>
    <w:rsid w:val="006B109E"/>
    <w:rsid w:val="006B12AF"/>
    <w:rsid w:val="006B1E23"/>
    <w:rsid w:val="006B2B0A"/>
    <w:rsid w:val="006B2B76"/>
    <w:rsid w:val="006B2DC0"/>
    <w:rsid w:val="006B33D9"/>
    <w:rsid w:val="006B373D"/>
    <w:rsid w:val="006B3760"/>
    <w:rsid w:val="006B3D7D"/>
    <w:rsid w:val="006B3F0F"/>
    <w:rsid w:val="006B421C"/>
    <w:rsid w:val="006B4390"/>
    <w:rsid w:val="006B44B9"/>
    <w:rsid w:val="006B49E8"/>
    <w:rsid w:val="006B4A27"/>
    <w:rsid w:val="006B4AFE"/>
    <w:rsid w:val="006B4B4D"/>
    <w:rsid w:val="006B4E3D"/>
    <w:rsid w:val="006B51A9"/>
    <w:rsid w:val="006B5245"/>
    <w:rsid w:val="006B5748"/>
    <w:rsid w:val="006B58F7"/>
    <w:rsid w:val="006B594E"/>
    <w:rsid w:val="006B5BF5"/>
    <w:rsid w:val="006B60F5"/>
    <w:rsid w:val="006B6775"/>
    <w:rsid w:val="006B6A26"/>
    <w:rsid w:val="006B729F"/>
    <w:rsid w:val="006B7562"/>
    <w:rsid w:val="006B79A3"/>
    <w:rsid w:val="006B79CB"/>
    <w:rsid w:val="006B7BCA"/>
    <w:rsid w:val="006B7C7E"/>
    <w:rsid w:val="006C01EC"/>
    <w:rsid w:val="006C08DA"/>
    <w:rsid w:val="006C0976"/>
    <w:rsid w:val="006C0F58"/>
    <w:rsid w:val="006C0F90"/>
    <w:rsid w:val="006C11E1"/>
    <w:rsid w:val="006C144B"/>
    <w:rsid w:val="006C15C6"/>
    <w:rsid w:val="006C1764"/>
    <w:rsid w:val="006C2097"/>
    <w:rsid w:val="006C2530"/>
    <w:rsid w:val="006C2621"/>
    <w:rsid w:val="006C2949"/>
    <w:rsid w:val="006C2A67"/>
    <w:rsid w:val="006C2ED8"/>
    <w:rsid w:val="006C341E"/>
    <w:rsid w:val="006C38E1"/>
    <w:rsid w:val="006C4892"/>
    <w:rsid w:val="006C4C24"/>
    <w:rsid w:val="006C5013"/>
    <w:rsid w:val="006C5400"/>
    <w:rsid w:val="006C5899"/>
    <w:rsid w:val="006C5FC1"/>
    <w:rsid w:val="006C61DA"/>
    <w:rsid w:val="006C6B4D"/>
    <w:rsid w:val="006C7841"/>
    <w:rsid w:val="006D02F6"/>
    <w:rsid w:val="006D068F"/>
    <w:rsid w:val="006D1022"/>
    <w:rsid w:val="006D1AAD"/>
    <w:rsid w:val="006D1DBF"/>
    <w:rsid w:val="006D2433"/>
    <w:rsid w:val="006D289C"/>
    <w:rsid w:val="006D3A2A"/>
    <w:rsid w:val="006D3FA5"/>
    <w:rsid w:val="006D43C0"/>
    <w:rsid w:val="006D4616"/>
    <w:rsid w:val="006D4978"/>
    <w:rsid w:val="006D51AF"/>
    <w:rsid w:val="006D53C8"/>
    <w:rsid w:val="006D5B8A"/>
    <w:rsid w:val="006D5EC9"/>
    <w:rsid w:val="006D5FC5"/>
    <w:rsid w:val="006D696D"/>
    <w:rsid w:val="006D6A2A"/>
    <w:rsid w:val="006D6D5B"/>
    <w:rsid w:val="006D703B"/>
    <w:rsid w:val="006D7175"/>
    <w:rsid w:val="006D7188"/>
    <w:rsid w:val="006D758C"/>
    <w:rsid w:val="006D7DE7"/>
    <w:rsid w:val="006D7F07"/>
    <w:rsid w:val="006D7FFA"/>
    <w:rsid w:val="006E0553"/>
    <w:rsid w:val="006E0586"/>
    <w:rsid w:val="006E1264"/>
    <w:rsid w:val="006E1487"/>
    <w:rsid w:val="006E1896"/>
    <w:rsid w:val="006E1A00"/>
    <w:rsid w:val="006E1D2D"/>
    <w:rsid w:val="006E2A62"/>
    <w:rsid w:val="006E2A74"/>
    <w:rsid w:val="006E2DCD"/>
    <w:rsid w:val="006E313E"/>
    <w:rsid w:val="006E4367"/>
    <w:rsid w:val="006E466D"/>
    <w:rsid w:val="006E485B"/>
    <w:rsid w:val="006E4882"/>
    <w:rsid w:val="006E494D"/>
    <w:rsid w:val="006E4D1D"/>
    <w:rsid w:val="006E4D23"/>
    <w:rsid w:val="006E4ED8"/>
    <w:rsid w:val="006E5019"/>
    <w:rsid w:val="006E5148"/>
    <w:rsid w:val="006E543E"/>
    <w:rsid w:val="006E62C2"/>
    <w:rsid w:val="006E6339"/>
    <w:rsid w:val="006E6644"/>
    <w:rsid w:val="006E689C"/>
    <w:rsid w:val="006E6931"/>
    <w:rsid w:val="006E6AE7"/>
    <w:rsid w:val="006E6C52"/>
    <w:rsid w:val="006E71F9"/>
    <w:rsid w:val="006E72D6"/>
    <w:rsid w:val="006E7474"/>
    <w:rsid w:val="006F0345"/>
    <w:rsid w:val="006F0CE1"/>
    <w:rsid w:val="006F0E53"/>
    <w:rsid w:val="006F0F06"/>
    <w:rsid w:val="006F0F76"/>
    <w:rsid w:val="006F11CA"/>
    <w:rsid w:val="006F135D"/>
    <w:rsid w:val="006F1524"/>
    <w:rsid w:val="006F16C3"/>
    <w:rsid w:val="006F17A7"/>
    <w:rsid w:val="006F1B89"/>
    <w:rsid w:val="006F2071"/>
    <w:rsid w:val="006F2395"/>
    <w:rsid w:val="006F2686"/>
    <w:rsid w:val="006F2E91"/>
    <w:rsid w:val="006F3020"/>
    <w:rsid w:val="006F346A"/>
    <w:rsid w:val="006F3ADC"/>
    <w:rsid w:val="006F3BC2"/>
    <w:rsid w:val="006F3CA4"/>
    <w:rsid w:val="006F3DA7"/>
    <w:rsid w:val="006F4153"/>
    <w:rsid w:val="006F4632"/>
    <w:rsid w:val="006F47BB"/>
    <w:rsid w:val="006F4F06"/>
    <w:rsid w:val="006F4F45"/>
    <w:rsid w:val="006F55F8"/>
    <w:rsid w:val="006F5943"/>
    <w:rsid w:val="006F611D"/>
    <w:rsid w:val="006F6219"/>
    <w:rsid w:val="006F62C1"/>
    <w:rsid w:val="006F660E"/>
    <w:rsid w:val="006F6F6E"/>
    <w:rsid w:val="006F7224"/>
    <w:rsid w:val="00700358"/>
    <w:rsid w:val="00700BBB"/>
    <w:rsid w:val="00701049"/>
    <w:rsid w:val="00701230"/>
    <w:rsid w:val="00701704"/>
    <w:rsid w:val="00701908"/>
    <w:rsid w:val="00701C3A"/>
    <w:rsid w:val="00701D9B"/>
    <w:rsid w:val="00702335"/>
    <w:rsid w:val="00702352"/>
    <w:rsid w:val="00702842"/>
    <w:rsid w:val="00702A40"/>
    <w:rsid w:val="00702B5F"/>
    <w:rsid w:val="00702BE9"/>
    <w:rsid w:val="00702D43"/>
    <w:rsid w:val="00702FE9"/>
    <w:rsid w:val="0070380F"/>
    <w:rsid w:val="00703A7C"/>
    <w:rsid w:val="00703FF7"/>
    <w:rsid w:val="0070431E"/>
    <w:rsid w:val="00704746"/>
    <w:rsid w:val="00704A45"/>
    <w:rsid w:val="00704AE8"/>
    <w:rsid w:val="00704E23"/>
    <w:rsid w:val="00704E36"/>
    <w:rsid w:val="00704E47"/>
    <w:rsid w:val="007067E1"/>
    <w:rsid w:val="00706B9F"/>
    <w:rsid w:val="007070C9"/>
    <w:rsid w:val="00707A78"/>
    <w:rsid w:val="007101C2"/>
    <w:rsid w:val="0071065B"/>
    <w:rsid w:val="007109B7"/>
    <w:rsid w:val="00710D0E"/>
    <w:rsid w:val="0071110B"/>
    <w:rsid w:val="007115E6"/>
    <w:rsid w:val="00711689"/>
    <w:rsid w:val="0071262C"/>
    <w:rsid w:val="00712AC0"/>
    <w:rsid w:val="007133BC"/>
    <w:rsid w:val="007133C5"/>
    <w:rsid w:val="00713824"/>
    <w:rsid w:val="00713C55"/>
    <w:rsid w:val="00713E70"/>
    <w:rsid w:val="0071448B"/>
    <w:rsid w:val="00714A02"/>
    <w:rsid w:val="00714E4E"/>
    <w:rsid w:val="0071512B"/>
    <w:rsid w:val="00715259"/>
    <w:rsid w:val="007152D2"/>
    <w:rsid w:val="007158A8"/>
    <w:rsid w:val="00715C31"/>
    <w:rsid w:val="0071617F"/>
    <w:rsid w:val="00716724"/>
    <w:rsid w:val="0071685C"/>
    <w:rsid w:val="00716DEB"/>
    <w:rsid w:val="0071741C"/>
    <w:rsid w:val="0071757F"/>
    <w:rsid w:val="00717926"/>
    <w:rsid w:val="00717A08"/>
    <w:rsid w:val="00720136"/>
    <w:rsid w:val="0072031B"/>
    <w:rsid w:val="00720699"/>
    <w:rsid w:val="007211FF"/>
    <w:rsid w:val="007212D2"/>
    <w:rsid w:val="007218FE"/>
    <w:rsid w:val="00721FA7"/>
    <w:rsid w:val="00722258"/>
    <w:rsid w:val="00722BED"/>
    <w:rsid w:val="00722E47"/>
    <w:rsid w:val="00722E69"/>
    <w:rsid w:val="007232BE"/>
    <w:rsid w:val="00723593"/>
    <w:rsid w:val="007238AA"/>
    <w:rsid w:val="00723D07"/>
    <w:rsid w:val="00724358"/>
    <w:rsid w:val="00724629"/>
    <w:rsid w:val="007248DD"/>
    <w:rsid w:val="00724965"/>
    <w:rsid w:val="007251D5"/>
    <w:rsid w:val="0072522A"/>
    <w:rsid w:val="00725A8D"/>
    <w:rsid w:val="00725C73"/>
    <w:rsid w:val="00725D87"/>
    <w:rsid w:val="007266AC"/>
    <w:rsid w:val="00726A48"/>
    <w:rsid w:val="007271B5"/>
    <w:rsid w:val="00727361"/>
    <w:rsid w:val="007274D5"/>
    <w:rsid w:val="0072753D"/>
    <w:rsid w:val="007279D3"/>
    <w:rsid w:val="007279DD"/>
    <w:rsid w:val="00727A39"/>
    <w:rsid w:val="0073001A"/>
    <w:rsid w:val="0073091E"/>
    <w:rsid w:val="007313EB"/>
    <w:rsid w:val="00731E54"/>
    <w:rsid w:val="00731EC5"/>
    <w:rsid w:val="00732545"/>
    <w:rsid w:val="00732B08"/>
    <w:rsid w:val="00732DB2"/>
    <w:rsid w:val="007333F3"/>
    <w:rsid w:val="00733678"/>
    <w:rsid w:val="0073391D"/>
    <w:rsid w:val="00733AB9"/>
    <w:rsid w:val="00733FE3"/>
    <w:rsid w:val="00734208"/>
    <w:rsid w:val="007343AA"/>
    <w:rsid w:val="00734AB4"/>
    <w:rsid w:val="00734BD3"/>
    <w:rsid w:val="00734BDB"/>
    <w:rsid w:val="00734BFA"/>
    <w:rsid w:val="00735043"/>
    <w:rsid w:val="0073557A"/>
    <w:rsid w:val="00735C00"/>
    <w:rsid w:val="0073627F"/>
    <w:rsid w:val="0073644F"/>
    <w:rsid w:val="00736528"/>
    <w:rsid w:val="00736BF4"/>
    <w:rsid w:val="00736EB1"/>
    <w:rsid w:val="0073730D"/>
    <w:rsid w:val="0074094A"/>
    <w:rsid w:val="00740DE2"/>
    <w:rsid w:val="00740E23"/>
    <w:rsid w:val="00740E85"/>
    <w:rsid w:val="00740F4F"/>
    <w:rsid w:val="00741106"/>
    <w:rsid w:val="00741390"/>
    <w:rsid w:val="007416B5"/>
    <w:rsid w:val="00741FDB"/>
    <w:rsid w:val="0074220E"/>
    <w:rsid w:val="007423B6"/>
    <w:rsid w:val="00742479"/>
    <w:rsid w:val="00743201"/>
    <w:rsid w:val="0074332B"/>
    <w:rsid w:val="00743626"/>
    <w:rsid w:val="007436E0"/>
    <w:rsid w:val="00743C06"/>
    <w:rsid w:val="00743FD0"/>
    <w:rsid w:val="0074400F"/>
    <w:rsid w:val="00744204"/>
    <w:rsid w:val="007443BF"/>
    <w:rsid w:val="007446FB"/>
    <w:rsid w:val="0074515F"/>
    <w:rsid w:val="007454AD"/>
    <w:rsid w:val="00745A93"/>
    <w:rsid w:val="00745BB4"/>
    <w:rsid w:val="00745BD3"/>
    <w:rsid w:val="00745EBD"/>
    <w:rsid w:val="007460A2"/>
    <w:rsid w:val="00746490"/>
    <w:rsid w:val="0074653E"/>
    <w:rsid w:val="007466F2"/>
    <w:rsid w:val="00746718"/>
    <w:rsid w:val="00746A36"/>
    <w:rsid w:val="00747CCD"/>
    <w:rsid w:val="00750043"/>
    <w:rsid w:val="007503B8"/>
    <w:rsid w:val="007503CD"/>
    <w:rsid w:val="007504D2"/>
    <w:rsid w:val="007504F4"/>
    <w:rsid w:val="0075065F"/>
    <w:rsid w:val="00750E52"/>
    <w:rsid w:val="00750E56"/>
    <w:rsid w:val="00751777"/>
    <w:rsid w:val="00752000"/>
    <w:rsid w:val="00752795"/>
    <w:rsid w:val="00752956"/>
    <w:rsid w:val="00752AD8"/>
    <w:rsid w:val="00752BF9"/>
    <w:rsid w:val="00752CE9"/>
    <w:rsid w:val="00752D44"/>
    <w:rsid w:val="00752DDB"/>
    <w:rsid w:val="007536EA"/>
    <w:rsid w:val="007541D5"/>
    <w:rsid w:val="0075461F"/>
    <w:rsid w:val="00754933"/>
    <w:rsid w:val="00754C44"/>
    <w:rsid w:val="00754F46"/>
    <w:rsid w:val="007556EF"/>
    <w:rsid w:val="0075599A"/>
    <w:rsid w:val="0075599C"/>
    <w:rsid w:val="0075645F"/>
    <w:rsid w:val="00756A31"/>
    <w:rsid w:val="00756D32"/>
    <w:rsid w:val="00756D74"/>
    <w:rsid w:val="007572D5"/>
    <w:rsid w:val="0075795F"/>
    <w:rsid w:val="00757CC7"/>
    <w:rsid w:val="007600B9"/>
    <w:rsid w:val="00760683"/>
    <w:rsid w:val="007606D8"/>
    <w:rsid w:val="00760A3D"/>
    <w:rsid w:val="00760AEC"/>
    <w:rsid w:val="00760E1A"/>
    <w:rsid w:val="00760F2C"/>
    <w:rsid w:val="0076151B"/>
    <w:rsid w:val="007619C7"/>
    <w:rsid w:val="00761AF7"/>
    <w:rsid w:val="00762066"/>
    <w:rsid w:val="0076261D"/>
    <w:rsid w:val="00762765"/>
    <w:rsid w:val="00762A5C"/>
    <w:rsid w:val="00762B37"/>
    <w:rsid w:val="00762BA1"/>
    <w:rsid w:val="00762EAD"/>
    <w:rsid w:val="0076348A"/>
    <w:rsid w:val="00763776"/>
    <w:rsid w:val="00763B6F"/>
    <w:rsid w:val="00763B75"/>
    <w:rsid w:val="00764C2E"/>
    <w:rsid w:val="00764EE6"/>
    <w:rsid w:val="00765315"/>
    <w:rsid w:val="00765498"/>
    <w:rsid w:val="00765583"/>
    <w:rsid w:val="0076579B"/>
    <w:rsid w:val="00765A1F"/>
    <w:rsid w:val="00765A76"/>
    <w:rsid w:val="00765CF5"/>
    <w:rsid w:val="00765F15"/>
    <w:rsid w:val="007665F5"/>
    <w:rsid w:val="00766D3D"/>
    <w:rsid w:val="00766D59"/>
    <w:rsid w:val="0076716D"/>
    <w:rsid w:val="0076718B"/>
    <w:rsid w:val="0077015C"/>
    <w:rsid w:val="0077035A"/>
    <w:rsid w:val="00770735"/>
    <w:rsid w:val="0077088A"/>
    <w:rsid w:val="00770A8D"/>
    <w:rsid w:val="00770AE1"/>
    <w:rsid w:val="0077129F"/>
    <w:rsid w:val="00771458"/>
    <w:rsid w:val="00771577"/>
    <w:rsid w:val="007719DB"/>
    <w:rsid w:val="00771C11"/>
    <w:rsid w:val="00772117"/>
    <w:rsid w:val="007724C3"/>
    <w:rsid w:val="00772C9B"/>
    <w:rsid w:val="00772F2C"/>
    <w:rsid w:val="00773776"/>
    <w:rsid w:val="0077381E"/>
    <w:rsid w:val="0077391F"/>
    <w:rsid w:val="00773D9F"/>
    <w:rsid w:val="00773DFA"/>
    <w:rsid w:val="00774C99"/>
    <w:rsid w:val="00774C9A"/>
    <w:rsid w:val="00774DB6"/>
    <w:rsid w:val="00775203"/>
    <w:rsid w:val="00775348"/>
    <w:rsid w:val="00775600"/>
    <w:rsid w:val="00775977"/>
    <w:rsid w:val="00775A4B"/>
    <w:rsid w:val="00775C09"/>
    <w:rsid w:val="00775FBF"/>
    <w:rsid w:val="0077691C"/>
    <w:rsid w:val="00776C88"/>
    <w:rsid w:val="00776CF5"/>
    <w:rsid w:val="00777747"/>
    <w:rsid w:val="007777B3"/>
    <w:rsid w:val="007777BA"/>
    <w:rsid w:val="007777FC"/>
    <w:rsid w:val="00777932"/>
    <w:rsid w:val="00777BD0"/>
    <w:rsid w:val="00777C0A"/>
    <w:rsid w:val="007800B5"/>
    <w:rsid w:val="00780216"/>
    <w:rsid w:val="00780548"/>
    <w:rsid w:val="00780B2E"/>
    <w:rsid w:val="00780C65"/>
    <w:rsid w:val="00780DC0"/>
    <w:rsid w:val="00780E51"/>
    <w:rsid w:val="00781F4F"/>
    <w:rsid w:val="007823E6"/>
    <w:rsid w:val="00782431"/>
    <w:rsid w:val="00782A83"/>
    <w:rsid w:val="007833A8"/>
    <w:rsid w:val="00784202"/>
    <w:rsid w:val="007842C4"/>
    <w:rsid w:val="0078441D"/>
    <w:rsid w:val="00784B39"/>
    <w:rsid w:val="00784D17"/>
    <w:rsid w:val="007850CE"/>
    <w:rsid w:val="00785238"/>
    <w:rsid w:val="00785250"/>
    <w:rsid w:val="00785F37"/>
    <w:rsid w:val="007860FA"/>
    <w:rsid w:val="007862C8"/>
    <w:rsid w:val="00786D91"/>
    <w:rsid w:val="0078786C"/>
    <w:rsid w:val="0078787B"/>
    <w:rsid w:val="0079027E"/>
    <w:rsid w:val="007906DD"/>
    <w:rsid w:val="00790967"/>
    <w:rsid w:val="00790C23"/>
    <w:rsid w:val="00790D0C"/>
    <w:rsid w:val="00790D3F"/>
    <w:rsid w:val="0079127A"/>
    <w:rsid w:val="00791288"/>
    <w:rsid w:val="00791313"/>
    <w:rsid w:val="0079191B"/>
    <w:rsid w:val="00791E50"/>
    <w:rsid w:val="0079292F"/>
    <w:rsid w:val="0079328F"/>
    <w:rsid w:val="00793636"/>
    <w:rsid w:val="00793E7D"/>
    <w:rsid w:val="00793F47"/>
    <w:rsid w:val="007940C8"/>
    <w:rsid w:val="007946E3"/>
    <w:rsid w:val="007948CB"/>
    <w:rsid w:val="00795975"/>
    <w:rsid w:val="00795E20"/>
    <w:rsid w:val="00795EF0"/>
    <w:rsid w:val="0079674C"/>
    <w:rsid w:val="00796A9A"/>
    <w:rsid w:val="00796F85"/>
    <w:rsid w:val="00796FA9"/>
    <w:rsid w:val="00796FC5"/>
    <w:rsid w:val="007970A2"/>
    <w:rsid w:val="00797575"/>
    <w:rsid w:val="007979AF"/>
    <w:rsid w:val="007979B7"/>
    <w:rsid w:val="00797AAB"/>
    <w:rsid w:val="00797CC6"/>
    <w:rsid w:val="007A09D9"/>
    <w:rsid w:val="007A09FD"/>
    <w:rsid w:val="007A0A80"/>
    <w:rsid w:val="007A166F"/>
    <w:rsid w:val="007A1769"/>
    <w:rsid w:val="007A1914"/>
    <w:rsid w:val="007A222C"/>
    <w:rsid w:val="007A278E"/>
    <w:rsid w:val="007A2DA2"/>
    <w:rsid w:val="007A3119"/>
    <w:rsid w:val="007A36D1"/>
    <w:rsid w:val="007A38EF"/>
    <w:rsid w:val="007A3BA8"/>
    <w:rsid w:val="007A3CB4"/>
    <w:rsid w:val="007A3D72"/>
    <w:rsid w:val="007A3F00"/>
    <w:rsid w:val="007A4210"/>
    <w:rsid w:val="007A4439"/>
    <w:rsid w:val="007A466A"/>
    <w:rsid w:val="007A4CEF"/>
    <w:rsid w:val="007A577F"/>
    <w:rsid w:val="007A597D"/>
    <w:rsid w:val="007A5BEE"/>
    <w:rsid w:val="007A5C1D"/>
    <w:rsid w:val="007A6477"/>
    <w:rsid w:val="007A6D89"/>
    <w:rsid w:val="007A7721"/>
    <w:rsid w:val="007A7905"/>
    <w:rsid w:val="007A7E57"/>
    <w:rsid w:val="007B06DC"/>
    <w:rsid w:val="007B0C3F"/>
    <w:rsid w:val="007B0F97"/>
    <w:rsid w:val="007B1AE8"/>
    <w:rsid w:val="007B1C55"/>
    <w:rsid w:val="007B3002"/>
    <w:rsid w:val="007B3038"/>
    <w:rsid w:val="007B31F3"/>
    <w:rsid w:val="007B333A"/>
    <w:rsid w:val="007B373D"/>
    <w:rsid w:val="007B3847"/>
    <w:rsid w:val="007B411D"/>
    <w:rsid w:val="007B4469"/>
    <w:rsid w:val="007B4C57"/>
    <w:rsid w:val="007B4EF9"/>
    <w:rsid w:val="007B5221"/>
    <w:rsid w:val="007B555D"/>
    <w:rsid w:val="007B5DCF"/>
    <w:rsid w:val="007B5EA6"/>
    <w:rsid w:val="007B5FCC"/>
    <w:rsid w:val="007B5FF0"/>
    <w:rsid w:val="007B63AB"/>
    <w:rsid w:val="007B6479"/>
    <w:rsid w:val="007B669F"/>
    <w:rsid w:val="007B69C3"/>
    <w:rsid w:val="007B74B8"/>
    <w:rsid w:val="007B79D7"/>
    <w:rsid w:val="007B7AAB"/>
    <w:rsid w:val="007B7C35"/>
    <w:rsid w:val="007B7E3F"/>
    <w:rsid w:val="007B7FC3"/>
    <w:rsid w:val="007C0254"/>
    <w:rsid w:val="007C0CFF"/>
    <w:rsid w:val="007C16BF"/>
    <w:rsid w:val="007C19C4"/>
    <w:rsid w:val="007C1C57"/>
    <w:rsid w:val="007C1D18"/>
    <w:rsid w:val="007C1E81"/>
    <w:rsid w:val="007C1F34"/>
    <w:rsid w:val="007C2B08"/>
    <w:rsid w:val="007C3069"/>
    <w:rsid w:val="007C3B72"/>
    <w:rsid w:val="007C47B6"/>
    <w:rsid w:val="007C4A52"/>
    <w:rsid w:val="007C4B2E"/>
    <w:rsid w:val="007C4DC2"/>
    <w:rsid w:val="007C55BE"/>
    <w:rsid w:val="007C5A9D"/>
    <w:rsid w:val="007C6028"/>
    <w:rsid w:val="007C6104"/>
    <w:rsid w:val="007C644F"/>
    <w:rsid w:val="007C6550"/>
    <w:rsid w:val="007C6881"/>
    <w:rsid w:val="007C7108"/>
    <w:rsid w:val="007C7296"/>
    <w:rsid w:val="007C7498"/>
    <w:rsid w:val="007C7989"/>
    <w:rsid w:val="007D0168"/>
    <w:rsid w:val="007D0CFB"/>
    <w:rsid w:val="007D1D08"/>
    <w:rsid w:val="007D1D94"/>
    <w:rsid w:val="007D1EE9"/>
    <w:rsid w:val="007D1EF0"/>
    <w:rsid w:val="007D27FF"/>
    <w:rsid w:val="007D2AA2"/>
    <w:rsid w:val="007D2BE6"/>
    <w:rsid w:val="007D2C06"/>
    <w:rsid w:val="007D3869"/>
    <w:rsid w:val="007D4246"/>
    <w:rsid w:val="007D4289"/>
    <w:rsid w:val="007D443A"/>
    <w:rsid w:val="007D493C"/>
    <w:rsid w:val="007D5174"/>
    <w:rsid w:val="007D5439"/>
    <w:rsid w:val="007D552F"/>
    <w:rsid w:val="007D5607"/>
    <w:rsid w:val="007D5DB6"/>
    <w:rsid w:val="007D5FD0"/>
    <w:rsid w:val="007D6000"/>
    <w:rsid w:val="007D6119"/>
    <w:rsid w:val="007D6273"/>
    <w:rsid w:val="007D6B0D"/>
    <w:rsid w:val="007D6B86"/>
    <w:rsid w:val="007D729F"/>
    <w:rsid w:val="007D7677"/>
    <w:rsid w:val="007D785D"/>
    <w:rsid w:val="007D7F32"/>
    <w:rsid w:val="007D7F94"/>
    <w:rsid w:val="007E02AB"/>
    <w:rsid w:val="007E101A"/>
    <w:rsid w:val="007E1987"/>
    <w:rsid w:val="007E1B9B"/>
    <w:rsid w:val="007E1CC0"/>
    <w:rsid w:val="007E20B7"/>
    <w:rsid w:val="007E2C61"/>
    <w:rsid w:val="007E2E98"/>
    <w:rsid w:val="007E306A"/>
    <w:rsid w:val="007E3353"/>
    <w:rsid w:val="007E394F"/>
    <w:rsid w:val="007E3B9B"/>
    <w:rsid w:val="007E439F"/>
    <w:rsid w:val="007E49D3"/>
    <w:rsid w:val="007E4B07"/>
    <w:rsid w:val="007E51BE"/>
    <w:rsid w:val="007E5415"/>
    <w:rsid w:val="007E5743"/>
    <w:rsid w:val="007E5887"/>
    <w:rsid w:val="007E5A00"/>
    <w:rsid w:val="007E5ABC"/>
    <w:rsid w:val="007E603E"/>
    <w:rsid w:val="007E6496"/>
    <w:rsid w:val="007E658A"/>
    <w:rsid w:val="007E65C3"/>
    <w:rsid w:val="007E6A97"/>
    <w:rsid w:val="007E714C"/>
    <w:rsid w:val="007E7821"/>
    <w:rsid w:val="007E7E17"/>
    <w:rsid w:val="007E7F56"/>
    <w:rsid w:val="007F0403"/>
    <w:rsid w:val="007F084C"/>
    <w:rsid w:val="007F08E6"/>
    <w:rsid w:val="007F0AF9"/>
    <w:rsid w:val="007F1217"/>
    <w:rsid w:val="007F1C46"/>
    <w:rsid w:val="007F1F63"/>
    <w:rsid w:val="007F1FF3"/>
    <w:rsid w:val="007F2386"/>
    <w:rsid w:val="007F284B"/>
    <w:rsid w:val="007F3647"/>
    <w:rsid w:val="007F36C2"/>
    <w:rsid w:val="007F3C11"/>
    <w:rsid w:val="007F3DB8"/>
    <w:rsid w:val="007F42CD"/>
    <w:rsid w:val="007F4443"/>
    <w:rsid w:val="007F48C3"/>
    <w:rsid w:val="007F4B8A"/>
    <w:rsid w:val="007F4DB1"/>
    <w:rsid w:val="007F515E"/>
    <w:rsid w:val="007F5320"/>
    <w:rsid w:val="007F53EC"/>
    <w:rsid w:val="007F5F40"/>
    <w:rsid w:val="007F6390"/>
    <w:rsid w:val="007F6414"/>
    <w:rsid w:val="007F6783"/>
    <w:rsid w:val="007F68CC"/>
    <w:rsid w:val="007F6964"/>
    <w:rsid w:val="007F6A29"/>
    <w:rsid w:val="007F6DB7"/>
    <w:rsid w:val="007F6F62"/>
    <w:rsid w:val="007F7119"/>
    <w:rsid w:val="007F754C"/>
    <w:rsid w:val="007F76AF"/>
    <w:rsid w:val="007F7A28"/>
    <w:rsid w:val="00800516"/>
    <w:rsid w:val="00800772"/>
    <w:rsid w:val="00800787"/>
    <w:rsid w:val="00800A4E"/>
    <w:rsid w:val="00800B0A"/>
    <w:rsid w:val="00800BAA"/>
    <w:rsid w:val="00800C20"/>
    <w:rsid w:val="0080122E"/>
    <w:rsid w:val="008017DE"/>
    <w:rsid w:val="0080197D"/>
    <w:rsid w:val="00801A3F"/>
    <w:rsid w:val="00801B26"/>
    <w:rsid w:val="00801CBC"/>
    <w:rsid w:val="00801FA4"/>
    <w:rsid w:val="008023B6"/>
    <w:rsid w:val="00802FAC"/>
    <w:rsid w:val="00803027"/>
    <w:rsid w:val="00803B32"/>
    <w:rsid w:val="00803C10"/>
    <w:rsid w:val="00803DB8"/>
    <w:rsid w:val="00804020"/>
    <w:rsid w:val="0080404E"/>
    <w:rsid w:val="008040D1"/>
    <w:rsid w:val="008058C5"/>
    <w:rsid w:val="008062FD"/>
    <w:rsid w:val="00806D45"/>
    <w:rsid w:val="00806F8D"/>
    <w:rsid w:val="00807A8E"/>
    <w:rsid w:val="00807C5E"/>
    <w:rsid w:val="00807C74"/>
    <w:rsid w:val="00807CF2"/>
    <w:rsid w:val="00810392"/>
    <w:rsid w:val="00810400"/>
    <w:rsid w:val="008108AB"/>
    <w:rsid w:val="008108FC"/>
    <w:rsid w:val="00810F03"/>
    <w:rsid w:val="00811158"/>
    <w:rsid w:val="008112F7"/>
    <w:rsid w:val="0081159A"/>
    <w:rsid w:val="008117D7"/>
    <w:rsid w:val="008119F0"/>
    <w:rsid w:val="00811B62"/>
    <w:rsid w:val="0081245B"/>
    <w:rsid w:val="008125A0"/>
    <w:rsid w:val="00812D03"/>
    <w:rsid w:val="00813570"/>
    <w:rsid w:val="0081399F"/>
    <w:rsid w:val="00813B27"/>
    <w:rsid w:val="008149D9"/>
    <w:rsid w:val="00814E76"/>
    <w:rsid w:val="00816798"/>
    <w:rsid w:val="00816952"/>
    <w:rsid w:val="00816A81"/>
    <w:rsid w:val="00816C00"/>
    <w:rsid w:val="00816C5E"/>
    <w:rsid w:val="0081758F"/>
    <w:rsid w:val="008176A1"/>
    <w:rsid w:val="00817700"/>
    <w:rsid w:val="0081784D"/>
    <w:rsid w:val="0081792F"/>
    <w:rsid w:val="00817BB1"/>
    <w:rsid w:val="00817BD6"/>
    <w:rsid w:val="00817F79"/>
    <w:rsid w:val="00817F8C"/>
    <w:rsid w:val="00820623"/>
    <w:rsid w:val="00820754"/>
    <w:rsid w:val="00820BA7"/>
    <w:rsid w:val="0082166D"/>
    <w:rsid w:val="008217F2"/>
    <w:rsid w:val="0082184F"/>
    <w:rsid w:val="008218B5"/>
    <w:rsid w:val="00821C34"/>
    <w:rsid w:val="00821ED8"/>
    <w:rsid w:val="008223AF"/>
    <w:rsid w:val="008224C3"/>
    <w:rsid w:val="0082336A"/>
    <w:rsid w:val="00823D7A"/>
    <w:rsid w:val="008245CB"/>
    <w:rsid w:val="00824688"/>
    <w:rsid w:val="008248AD"/>
    <w:rsid w:val="00824BF5"/>
    <w:rsid w:val="00825044"/>
    <w:rsid w:val="0082514D"/>
    <w:rsid w:val="00825B61"/>
    <w:rsid w:val="00826012"/>
    <w:rsid w:val="008264E7"/>
    <w:rsid w:val="00826719"/>
    <w:rsid w:val="0082685C"/>
    <w:rsid w:val="00826A92"/>
    <w:rsid w:val="008272AA"/>
    <w:rsid w:val="008302A1"/>
    <w:rsid w:val="00830383"/>
    <w:rsid w:val="0083075B"/>
    <w:rsid w:val="00830845"/>
    <w:rsid w:val="00830893"/>
    <w:rsid w:val="008308C5"/>
    <w:rsid w:val="0083096B"/>
    <w:rsid w:val="00830E2A"/>
    <w:rsid w:val="0083158A"/>
    <w:rsid w:val="00831803"/>
    <w:rsid w:val="008319A9"/>
    <w:rsid w:val="0083210A"/>
    <w:rsid w:val="00832361"/>
    <w:rsid w:val="0083254F"/>
    <w:rsid w:val="0083255A"/>
    <w:rsid w:val="00832AA0"/>
    <w:rsid w:val="00832D57"/>
    <w:rsid w:val="008331BD"/>
    <w:rsid w:val="0083333B"/>
    <w:rsid w:val="00833A02"/>
    <w:rsid w:val="00834138"/>
    <w:rsid w:val="008342FB"/>
    <w:rsid w:val="008343D1"/>
    <w:rsid w:val="00834526"/>
    <w:rsid w:val="00834862"/>
    <w:rsid w:val="008349DB"/>
    <w:rsid w:val="00834AF6"/>
    <w:rsid w:val="008354B2"/>
    <w:rsid w:val="008357AF"/>
    <w:rsid w:val="00835CA8"/>
    <w:rsid w:val="00835E50"/>
    <w:rsid w:val="0083613F"/>
    <w:rsid w:val="00836B4D"/>
    <w:rsid w:val="008372B5"/>
    <w:rsid w:val="008377EB"/>
    <w:rsid w:val="00840D0E"/>
    <w:rsid w:val="008419D4"/>
    <w:rsid w:val="00841E06"/>
    <w:rsid w:val="00842725"/>
    <w:rsid w:val="00842C09"/>
    <w:rsid w:val="008432BF"/>
    <w:rsid w:val="00843557"/>
    <w:rsid w:val="0084361F"/>
    <w:rsid w:val="00843745"/>
    <w:rsid w:val="00843BE1"/>
    <w:rsid w:val="00843DE2"/>
    <w:rsid w:val="00844338"/>
    <w:rsid w:val="00844342"/>
    <w:rsid w:val="008446AD"/>
    <w:rsid w:val="0084484A"/>
    <w:rsid w:val="00844D03"/>
    <w:rsid w:val="00844F17"/>
    <w:rsid w:val="0084542D"/>
    <w:rsid w:val="00845691"/>
    <w:rsid w:val="00845809"/>
    <w:rsid w:val="00845858"/>
    <w:rsid w:val="00845B3F"/>
    <w:rsid w:val="0084650C"/>
    <w:rsid w:val="0084680E"/>
    <w:rsid w:val="00846967"/>
    <w:rsid w:val="00846B37"/>
    <w:rsid w:val="00846B4F"/>
    <w:rsid w:val="00846C1F"/>
    <w:rsid w:val="00846E09"/>
    <w:rsid w:val="00847239"/>
    <w:rsid w:val="008474D3"/>
    <w:rsid w:val="0084761B"/>
    <w:rsid w:val="0084764E"/>
    <w:rsid w:val="00847B03"/>
    <w:rsid w:val="00847CAD"/>
    <w:rsid w:val="008509C4"/>
    <w:rsid w:val="00850AC8"/>
    <w:rsid w:val="00850B18"/>
    <w:rsid w:val="00850FC7"/>
    <w:rsid w:val="00851138"/>
    <w:rsid w:val="008516F5"/>
    <w:rsid w:val="008518E6"/>
    <w:rsid w:val="00851C51"/>
    <w:rsid w:val="00851CD6"/>
    <w:rsid w:val="0085207D"/>
    <w:rsid w:val="00852248"/>
    <w:rsid w:val="0085239A"/>
    <w:rsid w:val="008523B0"/>
    <w:rsid w:val="00852832"/>
    <w:rsid w:val="00852CB8"/>
    <w:rsid w:val="00852FD7"/>
    <w:rsid w:val="0085345B"/>
    <w:rsid w:val="00853770"/>
    <w:rsid w:val="00853CFE"/>
    <w:rsid w:val="00854B94"/>
    <w:rsid w:val="00854BA5"/>
    <w:rsid w:val="00854D9B"/>
    <w:rsid w:val="008556A3"/>
    <w:rsid w:val="00855C84"/>
    <w:rsid w:val="00856828"/>
    <w:rsid w:val="00856BA1"/>
    <w:rsid w:val="00856EC7"/>
    <w:rsid w:val="00856ECE"/>
    <w:rsid w:val="00856EF2"/>
    <w:rsid w:val="008573C5"/>
    <w:rsid w:val="00857BDD"/>
    <w:rsid w:val="00857D5B"/>
    <w:rsid w:val="00860A77"/>
    <w:rsid w:val="00861150"/>
    <w:rsid w:val="00861841"/>
    <w:rsid w:val="0086214F"/>
    <w:rsid w:val="008621EA"/>
    <w:rsid w:val="008626F9"/>
    <w:rsid w:val="0086281A"/>
    <w:rsid w:val="00862C1D"/>
    <w:rsid w:val="00862D5F"/>
    <w:rsid w:val="00863A1B"/>
    <w:rsid w:val="00863AB9"/>
    <w:rsid w:val="00863B52"/>
    <w:rsid w:val="00863F2B"/>
    <w:rsid w:val="00863F7A"/>
    <w:rsid w:val="0086444C"/>
    <w:rsid w:val="00864AD6"/>
    <w:rsid w:val="00864C95"/>
    <w:rsid w:val="00864D1B"/>
    <w:rsid w:val="00865113"/>
    <w:rsid w:val="008656E0"/>
    <w:rsid w:val="0086581B"/>
    <w:rsid w:val="00865953"/>
    <w:rsid w:val="00865BD4"/>
    <w:rsid w:val="00865BDA"/>
    <w:rsid w:val="008664A2"/>
    <w:rsid w:val="00866C91"/>
    <w:rsid w:val="00867306"/>
    <w:rsid w:val="0086757F"/>
    <w:rsid w:val="00867604"/>
    <w:rsid w:val="008676F5"/>
    <w:rsid w:val="008679E8"/>
    <w:rsid w:val="00871094"/>
    <w:rsid w:val="00871143"/>
    <w:rsid w:val="008716E9"/>
    <w:rsid w:val="00871764"/>
    <w:rsid w:val="008718B7"/>
    <w:rsid w:val="00871A7F"/>
    <w:rsid w:val="00871D45"/>
    <w:rsid w:val="00871FA3"/>
    <w:rsid w:val="008720A0"/>
    <w:rsid w:val="008720D6"/>
    <w:rsid w:val="008722BC"/>
    <w:rsid w:val="00873673"/>
    <w:rsid w:val="0087381D"/>
    <w:rsid w:val="00874119"/>
    <w:rsid w:val="0087450B"/>
    <w:rsid w:val="00874556"/>
    <w:rsid w:val="0087483E"/>
    <w:rsid w:val="008748A0"/>
    <w:rsid w:val="008749BA"/>
    <w:rsid w:val="00874E52"/>
    <w:rsid w:val="00874F10"/>
    <w:rsid w:val="00874F64"/>
    <w:rsid w:val="00874FC3"/>
    <w:rsid w:val="0087510A"/>
    <w:rsid w:val="008752EC"/>
    <w:rsid w:val="00875550"/>
    <w:rsid w:val="00875B76"/>
    <w:rsid w:val="00875D25"/>
    <w:rsid w:val="008767B9"/>
    <w:rsid w:val="008767EC"/>
    <w:rsid w:val="00876B3E"/>
    <w:rsid w:val="00876E3D"/>
    <w:rsid w:val="008771EC"/>
    <w:rsid w:val="00877355"/>
    <w:rsid w:val="008774A7"/>
    <w:rsid w:val="0087763E"/>
    <w:rsid w:val="00877958"/>
    <w:rsid w:val="0088007C"/>
    <w:rsid w:val="00880F9F"/>
    <w:rsid w:val="00881380"/>
    <w:rsid w:val="008815CB"/>
    <w:rsid w:val="00881C5E"/>
    <w:rsid w:val="00881D61"/>
    <w:rsid w:val="00881EF7"/>
    <w:rsid w:val="0088203E"/>
    <w:rsid w:val="008825AA"/>
    <w:rsid w:val="008829A9"/>
    <w:rsid w:val="00882D47"/>
    <w:rsid w:val="00882F6C"/>
    <w:rsid w:val="00883242"/>
    <w:rsid w:val="0088326D"/>
    <w:rsid w:val="0088362A"/>
    <w:rsid w:val="00883ABF"/>
    <w:rsid w:val="00883EAF"/>
    <w:rsid w:val="00884061"/>
    <w:rsid w:val="008844D8"/>
    <w:rsid w:val="008847E8"/>
    <w:rsid w:val="00884CC8"/>
    <w:rsid w:val="00884EEA"/>
    <w:rsid w:val="00884FC7"/>
    <w:rsid w:val="008858F0"/>
    <w:rsid w:val="00885B91"/>
    <w:rsid w:val="00885D9B"/>
    <w:rsid w:val="00885E8A"/>
    <w:rsid w:val="00886364"/>
    <w:rsid w:val="00886396"/>
    <w:rsid w:val="00886CDF"/>
    <w:rsid w:val="0088700D"/>
    <w:rsid w:val="00887B20"/>
    <w:rsid w:val="00890326"/>
    <w:rsid w:val="0089059C"/>
    <w:rsid w:val="00890B4D"/>
    <w:rsid w:val="00890BB6"/>
    <w:rsid w:val="00890E56"/>
    <w:rsid w:val="00891040"/>
    <w:rsid w:val="008915DB"/>
    <w:rsid w:val="00891A47"/>
    <w:rsid w:val="00891BD2"/>
    <w:rsid w:val="00891BD5"/>
    <w:rsid w:val="008927C9"/>
    <w:rsid w:val="00892D5E"/>
    <w:rsid w:val="00892E03"/>
    <w:rsid w:val="008938DA"/>
    <w:rsid w:val="008938DC"/>
    <w:rsid w:val="008941D9"/>
    <w:rsid w:val="008942D8"/>
    <w:rsid w:val="0089434F"/>
    <w:rsid w:val="008945FC"/>
    <w:rsid w:val="00894D49"/>
    <w:rsid w:val="00894DC8"/>
    <w:rsid w:val="008955D5"/>
    <w:rsid w:val="00896711"/>
    <w:rsid w:val="0089690D"/>
    <w:rsid w:val="00897B86"/>
    <w:rsid w:val="00897FD5"/>
    <w:rsid w:val="008A0044"/>
    <w:rsid w:val="008A0240"/>
    <w:rsid w:val="008A0363"/>
    <w:rsid w:val="008A0813"/>
    <w:rsid w:val="008A0BC6"/>
    <w:rsid w:val="008A103A"/>
    <w:rsid w:val="008A109F"/>
    <w:rsid w:val="008A13CD"/>
    <w:rsid w:val="008A1C06"/>
    <w:rsid w:val="008A24BD"/>
    <w:rsid w:val="008A2990"/>
    <w:rsid w:val="008A2B5A"/>
    <w:rsid w:val="008A2EC8"/>
    <w:rsid w:val="008A2F1B"/>
    <w:rsid w:val="008A2FC1"/>
    <w:rsid w:val="008A31F8"/>
    <w:rsid w:val="008A36F5"/>
    <w:rsid w:val="008A3963"/>
    <w:rsid w:val="008A4961"/>
    <w:rsid w:val="008A4A90"/>
    <w:rsid w:val="008A4D67"/>
    <w:rsid w:val="008A4E7B"/>
    <w:rsid w:val="008A52B6"/>
    <w:rsid w:val="008A53EF"/>
    <w:rsid w:val="008A546D"/>
    <w:rsid w:val="008A58B4"/>
    <w:rsid w:val="008A5A5D"/>
    <w:rsid w:val="008A5AB1"/>
    <w:rsid w:val="008A5BF9"/>
    <w:rsid w:val="008A5DD3"/>
    <w:rsid w:val="008A64D8"/>
    <w:rsid w:val="008A6CF0"/>
    <w:rsid w:val="008A6D0A"/>
    <w:rsid w:val="008A6D2B"/>
    <w:rsid w:val="008A6E3F"/>
    <w:rsid w:val="008A7679"/>
    <w:rsid w:val="008A771E"/>
    <w:rsid w:val="008A7951"/>
    <w:rsid w:val="008A7F30"/>
    <w:rsid w:val="008A7F34"/>
    <w:rsid w:val="008B0125"/>
    <w:rsid w:val="008B012B"/>
    <w:rsid w:val="008B09AC"/>
    <w:rsid w:val="008B0C0F"/>
    <w:rsid w:val="008B0E06"/>
    <w:rsid w:val="008B11AD"/>
    <w:rsid w:val="008B173D"/>
    <w:rsid w:val="008B1B36"/>
    <w:rsid w:val="008B1D60"/>
    <w:rsid w:val="008B26BD"/>
    <w:rsid w:val="008B2A82"/>
    <w:rsid w:val="008B2C84"/>
    <w:rsid w:val="008B3509"/>
    <w:rsid w:val="008B366E"/>
    <w:rsid w:val="008B3BF6"/>
    <w:rsid w:val="008B3D31"/>
    <w:rsid w:val="008B3D6B"/>
    <w:rsid w:val="008B42C9"/>
    <w:rsid w:val="008B549F"/>
    <w:rsid w:val="008B5538"/>
    <w:rsid w:val="008B6092"/>
    <w:rsid w:val="008B6469"/>
    <w:rsid w:val="008B650D"/>
    <w:rsid w:val="008B666C"/>
    <w:rsid w:val="008B6A02"/>
    <w:rsid w:val="008B6F35"/>
    <w:rsid w:val="008B7033"/>
    <w:rsid w:val="008B73F1"/>
    <w:rsid w:val="008B78EC"/>
    <w:rsid w:val="008B7E05"/>
    <w:rsid w:val="008B7E59"/>
    <w:rsid w:val="008C0832"/>
    <w:rsid w:val="008C0CA2"/>
    <w:rsid w:val="008C0D02"/>
    <w:rsid w:val="008C0E6A"/>
    <w:rsid w:val="008C1855"/>
    <w:rsid w:val="008C1CDC"/>
    <w:rsid w:val="008C2063"/>
    <w:rsid w:val="008C2077"/>
    <w:rsid w:val="008C21ED"/>
    <w:rsid w:val="008C237F"/>
    <w:rsid w:val="008C29FC"/>
    <w:rsid w:val="008C2B9A"/>
    <w:rsid w:val="008C325A"/>
    <w:rsid w:val="008C36D0"/>
    <w:rsid w:val="008C3B32"/>
    <w:rsid w:val="008C3B3A"/>
    <w:rsid w:val="008C3BBB"/>
    <w:rsid w:val="008C3F1C"/>
    <w:rsid w:val="008C411B"/>
    <w:rsid w:val="008C4F23"/>
    <w:rsid w:val="008C53BB"/>
    <w:rsid w:val="008C5EE4"/>
    <w:rsid w:val="008C6020"/>
    <w:rsid w:val="008C6124"/>
    <w:rsid w:val="008C66EB"/>
    <w:rsid w:val="008C691C"/>
    <w:rsid w:val="008C6E0C"/>
    <w:rsid w:val="008C71A0"/>
    <w:rsid w:val="008C7427"/>
    <w:rsid w:val="008C784E"/>
    <w:rsid w:val="008C7A6A"/>
    <w:rsid w:val="008C7D07"/>
    <w:rsid w:val="008C7F19"/>
    <w:rsid w:val="008D00B4"/>
    <w:rsid w:val="008D0101"/>
    <w:rsid w:val="008D050A"/>
    <w:rsid w:val="008D0B9C"/>
    <w:rsid w:val="008D0BCB"/>
    <w:rsid w:val="008D0C77"/>
    <w:rsid w:val="008D10BD"/>
    <w:rsid w:val="008D112F"/>
    <w:rsid w:val="008D1423"/>
    <w:rsid w:val="008D142D"/>
    <w:rsid w:val="008D1558"/>
    <w:rsid w:val="008D1942"/>
    <w:rsid w:val="008D1AA0"/>
    <w:rsid w:val="008D1E0B"/>
    <w:rsid w:val="008D2081"/>
    <w:rsid w:val="008D24B7"/>
    <w:rsid w:val="008D3154"/>
    <w:rsid w:val="008D31B5"/>
    <w:rsid w:val="008D33C3"/>
    <w:rsid w:val="008D3D7F"/>
    <w:rsid w:val="008D3F94"/>
    <w:rsid w:val="008D46D8"/>
    <w:rsid w:val="008D4885"/>
    <w:rsid w:val="008D4AC6"/>
    <w:rsid w:val="008D5C69"/>
    <w:rsid w:val="008D6219"/>
    <w:rsid w:val="008D67EA"/>
    <w:rsid w:val="008D6C18"/>
    <w:rsid w:val="008D74BA"/>
    <w:rsid w:val="008D798D"/>
    <w:rsid w:val="008D7DA7"/>
    <w:rsid w:val="008E030A"/>
    <w:rsid w:val="008E08FB"/>
    <w:rsid w:val="008E0C0B"/>
    <w:rsid w:val="008E0EBA"/>
    <w:rsid w:val="008E144E"/>
    <w:rsid w:val="008E1983"/>
    <w:rsid w:val="008E1AEB"/>
    <w:rsid w:val="008E1C80"/>
    <w:rsid w:val="008E2243"/>
    <w:rsid w:val="008E2829"/>
    <w:rsid w:val="008E2948"/>
    <w:rsid w:val="008E31D9"/>
    <w:rsid w:val="008E3518"/>
    <w:rsid w:val="008E371C"/>
    <w:rsid w:val="008E3F89"/>
    <w:rsid w:val="008E4865"/>
    <w:rsid w:val="008E49FC"/>
    <w:rsid w:val="008E4A17"/>
    <w:rsid w:val="008E4AAC"/>
    <w:rsid w:val="008E4B72"/>
    <w:rsid w:val="008E4D8C"/>
    <w:rsid w:val="008E50B3"/>
    <w:rsid w:val="008E51C5"/>
    <w:rsid w:val="008E53AA"/>
    <w:rsid w:val="008E5473"/>
    <w:rsid w:val="008E547C"/>
    <w:rsid w:val="008E5F26"/>
    <w:rsid w:val="008E5FB6"/>
    <w:rsid w:val="008E68DC"/>
    <w:rsid w:val="008E6959"/>
    <w:rsid w:val="008E6AAF"/>
    <w:rsid w:val="008E6BD1"/>
    <w:rsid w:val="008E6CC0"/>
    <w:rsid w:val="008E739B"/>
    <w:rsid w:val="008E778F"/>
    <w:rsid w:val="008E7CD8"/>
    <w:rsid w:val="008F03F7"/>
    <w:rsid w:val="008F11D1"/>
    <w:rsid w:val="008F1495"/>
    <w:rsid w:val="008F1511"/>
    <w:rsid w:val="008F1632"/>
    <w:rsid w:val="008F1ADC"/>
    <w:rsid w:val="008F1F6F"/>
    <w:rsid w:val="008F2093"/>
    <w:rsid w:val="008F21C9"/>
    <w:rsid w:val="008F25B9"/>
    <w:rsid w:val="008F26FD"/>
    <w:rsid w:val="008F281C"/>
    <w:rsid w:val="008F2852"/>
    <w:rsid w:val="008F2B7D"/>
    <w:rsid w:val="008F2FA7"/>
    <w:rsid w:val="008F321A"/>
    <w:rsid w:val="008F3244"/>
    <w:rsid w:val="008F3634"/>
    <w:rsid w:val="008F3B19"/>
    <w:rsid w:val="008F3B84"/>
    <w:rsid w:val="008F3BC7"/>
    <w:rsid w:val="008F3C3C"/>
    <w:rsid w:val="008F3C3F"/>
    <w:rsid w:val="008F445A"/>
    <w:rsid w:val="008F4660"/>
    <w:rsid w:val="008F4719"/>
    <w:rsid w:val="008F49E8"/>
    <w:rsid w:val="008F5270"/>
    <w:rsid w:val="008F52D1"/>
    <w:rsid w:val="008F53C3"/>
    <w:rsid w:val="008F5469"/>
    <w:rsid w:val="008F584D"/>
    <w:rsid w:val="008F59AF"/>
    <w:rsid w:val="008F5B11"/>
    <w:rsid w:val="008F5B34"/>
    <w:rsid w:val="008F5C89"/>
    <w:rsid w:val="008F5C90"/>
    <w:rsid w:val="008F6215"/>
    <w:rsid w:val="008F6301"/>
    <w:rsid w:val="008F70C3"/>
    <w:rsid w:val="008F769A"/>
    <w:rsid w:val="00900BF5"/>
    <w:rsid w:val="00900CE0"/>
    <w:rsid w:val="00900F63"/>
    <w:rsid w:val="0090126F"/>
    <w:rsid w:val="009014C5"/>
    <w:rsid w:val="009016FB"/>
    <w:rsid w:val="00901F23"/>
    <w:rsid w:val="0090233B"/>
    <w:rsid w:val="00902421"/>
    <w:rsid w:val="00902938"/>
    <w:rsid w:val="00902BD6"/>
    <w:rsid w:val="0090302A"/>
    <w:rsid w:val="009035C3"/>
    <w:rsid w:val="00903800"/>
    <w:rsid w:val="00903C44"/>
    <w:rsid w:val="0090473D"/>
    <w:rsid w:val="0090510F"/>
    <w:rsid w:val="009052C1"/>
    <w:rsid w:val="0090556C"/>
    <w:rsid w:val="00905917"/>
    <w:rsid w:val="00905BBB"/>
    <w:rsid w:val="00905E67"/>
    <w:rsid w:val="009060DE"/>
    <w:rsid w:val="00906161"/>
    <w:rsid w:val="0090625F"/>
    <w:rsid w:val="00906338"/>
    <w:rsid w:val="00906996"/>
    <w:rsid w:val="00906B51"/>
    <w:rsid w:val="00906E50"/>
    <w:rsid w:val="00907432"/>
    <w:rsid w:val="009077BE"/>
    <w:rsid w:val="00910757"/>
    <w:rsid w:val="00910C3C"/>
    <w:rsid w:val="0091124C"/>
    <w:rsid w:val="00911422"/>
    <w:rsid w:val="009114AD"/>
    <w:rsid w:val="00911572"/>
    <w:rsid w:val="009117CD"/>
    <w:rsid w:val="00912006"/>
    <w:rsid w:val="00912071"/>
    <w:rsid w:val="009126C6"/>
    <w:rsid w:val="00912BF8"/>
    <w:rsid w:val="00912DA2"/>
    <w:rsid w:val="00912E6D"/>
    <w:rsid w:val="009149A1"/>
    <w:rsid w:val="00914C05"/>
    <w:rsid w:val="00914F5E"/>
    <w:rsid w:val="009155DF"/>
    <w:rsid w:val="009156FA"/>
    <w:rsid w:val="00915A30"/>
    <w:rsid w:val="00915EA5"/>
    <w:rsid w:val="00916315"/>
    <w:rsid w:val="009166A2"/>
    <w:rsid w:val="009166FF"/>
    <w:rsid w:val="0091691A"/>
    <w:rsid w:val="00916DB5"/>
    <w:rsid w:val="00917242"/>
    <w:rsid w:val="0091758B"/>
    <w:rsid w:val="00917A55"/>
    <w:rsid w:val="00917D37"/>
    <w:rsid w:val="009200F2"/>
    <w:rsid w:val="00920DD6"/>
    <w:rsid w:val="00921547"/>
    <w:rsid w:val="00921805"/>
    <w:rsid w:val="00921CB1"/>
    <w:rsid w:val="00921E7B"/>
    <w:rsid w:val="00922159"/>
    <w:rsid w:val="009223FD"/>
    <w:rsid w:val="00922AC9"/>
    <w:rsid w:val="0092347C"/>
    <w:rsid w:val="00923867"/>
    <w:rsid w:val="00923869"/>
    <w:rsid w:val="00923F93"/>
    <w:rsid w:val="00924603"/>
    <w:rsid w:val="00924658"/>
    <w:rsid w:val="00924D3D"/>
    <w:rsid w:val="00924D56"/>
    <w:rsid w:val="0092516F"/>
    <w:rsid w:val="009254BF"/>
    <w:rsid w:val="009264EC"/>
    <w:rsid w:val="0092667B"/>
    <w:rsid w:val="009269A1"/>
    <w:rsid w:val="00926CF1"/>
    <w:rsid w:val="009276E7"/>
    <w:rsid w:val="0092771D"/>
    <w:rsid w:val="009277B3"/>
    <w:rsid w:val="0092782B"/>
    <w:rsid w:val="00927CF4"/>
    <w:rsid w:val="0093017F"/>
    <w:rsid w:val="00930BF1"/>
    <w:rsid w:val="00930C66"/>
    <w:rsid w:val="00930CEF"/>
    <w:rsid w:val="00930D6B"/>
    <w:rsid w:val="00931500"/>
    <w:rsid w:val="00931683"/>
    <w:rsid w:val="009319E0"/>
    <w:rsid w:val="00931AB7"/>
    <w:rsid w:val="00931BF2"/>
    <w:rsid w:val="0093221C"/>
    <w:rsid w:val="00932B57"/>
    <w:rsid w:val="00932DDB"/>
    <w:rsid w:val="0093319B"/>
    <w:rsid w:val="009336F3"/>
    <w:rsid w:val="0093385B"/>
    <w:rsid w:val="009340E4"/>
    <w:rsid w:val="00934501"/>
    <w:rsid w:val="00934589"/>
    <w:rsid w:val="009345BE"/>
    <w:rsid w:val="00934A24"/>
    <w:rsid w:val="00935C19"/>
    <w:rsid w:val="00936526"/>
    <w:rsid w:val="00936EF6"/>
    <w:rsid w:val="009375D0"/>
    <w:rsid w:val="00937AE2"/>
    <w:rsid w:val="00937BF5"/>
    <w:rsid w:val="00937E9E"/>
    <w:rsid w:val="00937F0F"/>
    <w:rsid w:val="0094035C"/>
    <w:rsid w:val="00940569"/>
    <w:rsid w:val="00940D3F"/>
    <w:rsid w:val="00940EBA"/>
    <w:rsid w:val="00940FD7"/>
    <w:rsid w:val="00941468"/>
    <w:rsid w:val="0094150E"/>
    <w:rsid w:val="00942310"/>
    <w:rsid w:val="00942459"/>
    <w:rsid w:val="0094290E"/>
    <w:rsid w:val="009429E6"/>
    <w:rsid w:val="009433F4"/>
    <w:rsid w:val="00943622"/>
    <w:rsid w:val="009437A4"/>
    <w:rsid w:val="00943A2D"/>
    <w:rsid w:val="00943A79"/>
    <w:rsid w:val="00944368"/>
    <w:rsid w:val="0094482A"/>
    <w:rsid w:val="009449EC"/>
    <w:rsid w:val="00944AE6"/>
    <w:rsid w:val="00944B25"/>
    <w:rsid w:val="00944E87"/>
    <w:rsid w:val="00945844"/>
    <w:rsid w:val="009459FF"/>
    <w:rsid w:val="00945FF9"/>
    <w:rsid w:val="00946B00"/>
    <w:rsid w:val="00946B51"/>
    <w:rsid w:val="009475A7"/>
    <w:rsid w:val="00947C28"/>
    <w:rsid w:val="00947C83"/>
    <w:rsid w:val="00947DDC"/>
    <w:rsid w:val="00947F85"/>
    <w:rsid w:val="0095029C"/>
    <w:rsid w:val="00950DE4"/>
    <w:rsid w:val="00950E14"/>
    <w:rsid w:val="00950EF4"/>
    <w:rsid w:val="00950FAE"/>
    <w:rsid w:val="0095136F"/>
    <w:rsid w:val="00951552"/>
    <w:rsid w:val="009517A4"/>
    <w:rsid w:val="009517FF"/>
    <w:rsid w:val="00951F40"/>
    <w:rsid w:val="00952C87"/>
    <w:rsid w:val="00953192"/>
    <w:rsid w:val="0095355A"/>
    <w:rsid w:val="009538B1"/>
    <w:rsid w:val="00953C59"/>
    <w:rsid w:val="00953F19"/>
    <w:rsid w:val="0095406C"/>
    <w:rsid w:val="0095406F"/>
    <w:rsid w:val="0095520E"/>
    <w:rsid w:val="009554A8"/>
    <w:rsid w:val="0095571E"/>
    <w:rsid w:val="00956162"/>
    <w:rsid w:val="009569F5"/>
    <w:rsid w:val="00956C4F"/>
    <w:rsid w:val="00957333"/>
    <w:rsid w:val="00957744"/>
    <w:rsid w:val="00957A80"/>
    <w:rsid w:val="00957AB6"/>
    <w:rsid w:val="00957C7D"/>
    <w:rsid w:val="00957F17"/>
    <w:rsid w:val="00957F25"/>
    <w:rsid w:val="00957F8C"/>
    <w:rsid w:val="00960579"/>
    <w:rsid w:val="00960E9D"/>
    <w:rsid w:val="009610B7"/>
    <w:rsid w:val="009614E0"/>
    <w:rsid w:val="00961544"/>
    <w:rsid w:val="009617AB"/>
    <w:rsid w:val="00961906"/>
    <w:rsid w:val="00962076"/>
    <w:rsid w:val="009621BC"/>
    <w:rsid w:val="00962209"/>
    <w:rsid w:val="00962536"/>
    <w:rsid w:val="0096288D"/>
    <w:rsid w:val="00962952"/>
    <w:rsid w:val="009633B6"/>
    <w:rsid w:val="00963634"/>
    <w:rsid w:val="00963694"/>
    <w:rsid w:val="00963807"/>
    <w:rsid w:val="009639B4"/>
    <w:rsid w:val="00963D10"/>
    <w:rsid w:val="0096469B"/>
    <w:rsid w:val="009649E6"/>
    <w:rsid w:val="00964B4A"/>
    <w:rsid w:val="00964F01"/>
    <w:rsid w:val="00965DAD"/>
    <w:rsid w:val="0096602F"/>
    <w:rsid w:val="00966407"/>
    <w:rsid w:val="009665D8"/>
    <w:rsid w:val="00966D17"/>
    <w:rsid w:val="00966FA8"/>
    <w:rsid w:val="0096734F"/>
    <w:rsid w:val="00967582"/>
    <w:rsid w:val="00967C65"/>
    <w:rsid w:val="00970114"/>
    <w:rsid w:val="00970241"/>
    <w:rsid w:val="00970387"/>
    <w:rsid w:val="009705A3"/>
    <w:rsid w:val="009705E5"/>
    <w:rsid w:val="00970D3A"/>
    <w:rsid w:val="009713C3"/>
    <w:rsid w:val="0097185F"/>
    <w:rsid w:val="009718BD"/>
    <w:rsid w:val="00971D6F"/>
    <w:rsid w:val="00971EAC"/>
    <w:rsid w:val="00972749"/>
    <w:rsid w:val="009728E8"/>
    <w:rsid w:val="00972B8A"/>
    <w:rsid w:val="009731B1"/>
    <w:rsid w:val="00973403"/>
    <w:rsid w:val="009736C0"/>
    <w:rsid w:val="00973AA2"/>
    <w:rsid w:val="00973AE8"/>
    <w:rsid w:val="00973FC0"/>
    <w:rsid w:val="00974420"/>
    <w:rsid w:val="0097455F"/>
    <w:rsid w:val="00974A02"/>
    <w:rsid w:val="00974A77"/>
    <w:rsid w:val="00975131"/>
    <w:rsid w:val="00975292"/>
    <w:rsid w:val="009755EC"/>
    <w:rsid w:val="00975640"/>
    <w:rsid w:val="009756E4"/>
    <w:rsid w:val="0097570E"/>
    <w:rsid w:val="00975780"/>
    <w:rsid w:val="00975AC1"/>
    <w:rsid w:val="00975BE4"/>
    <w:rsid w:val="00976746"/>
    <w:rsid w:val="00976936"/>
    <w:rsid w:val="00976B19"/>
    <w:rsid w:val="009776B5"/>
    <w:rsid w:val="00977941"/>
    <w:rsid w:val="00980298"/>
    <w:rsid w:val="00980B67"/>
    <w:rsid w:val="0098112B"/>
    <w:rsid w:val="00981269"/>
    <w:rsid w:val="009819E9"/>
    <w:rsid w:val="00981C99"/>
    <w:rsid w:val="00982708"/>
    <w:rsid w:val="00982FAC"/>
    <w:rsid w:val="00983320"/>
    <w:rsid w:val="0098336F"/>
    <w:rsid w:val="009836C1"/>
    <w:rsid w:val="009838E9"/>
    <w:rsid w:val="009839DF"/>
    <w:rsid w:val="00983A77"/>
    <w:rsid w:val="00983E68"/>
    <w:rsid w:val="00983E91"/>
    <w:rsid w:val="00983EE5"/>
    <w:rsid w:val="00984796"/>
    <w:rsid w:val="009847DC"/>
    <w:rsid w:val="00984A2C"/>
    <w:rsid w:val="00985300"/>
    <w:rsid w:val="009856D1"/>
    <w:rsid w:val="00985A3F"/>
    <w:rsid w:val="00985B4D"/>
    <w:rsid w:val="00985CBE"/>
    <w:rsid w:val="0098608C"/>
    <w:rsid w:val="009860F5"/>
    <w:rsid w:val="00986476"/>
    <w:rsid w:val="00986CD2"/>
    <w:rsid w:val="00986DA8"/>
    <w:rsid w:val="009879EA"/>
    <w:rsid w:val="00987C29"/>
    <w:rsid w:val="00990181"/>
    <w:rsid w:val="009901B1"/>
    <w:rsid w:val="00990460"/>
    <w:rsid w:val="00990701"/>
    <w:rsid w:val="00990A08"/>
    <w:rsid w:val="00991519"/>
    <w:rsid w:val="00991739"/>
    <w:rsid w:val="009917FA"/>
    <w:rsid w:val="00991CB2"/>
    <w:rsid w:val="00991CE1"/>
    <w:rsid w:val="00991EA9"/>
    <w:rsid w:val="00991FC5"/>
    <w:rsid w:val="00992133"/>
    <w:rsid w:val="009932DF"/>
    <w:rsid w:val="00994288"/>
    <w:rsid w:val="0099432E"/>
    <w:rsid w:val="009944AB"/>
    <w:rsid w:val="009946E3"/>
    <w:rsid w:val="00994A13"/>
    <w:rsid w:val="00994A31"/>
    <w:rsid w:val="00994DC6"/>
    <w:rsid w:val="00994EF5"/>
    <w:rsid w:val="00994F8F"/>
    <w:rsid w:val="00995585"/>
    <w:rsid w:val="00995A9E"/>
    <w:rsid w:val="009960A5"/>
    <w:rsid w:val="009960D4"/>
    <w:rsid w:val="0099634B"/>
    <w:rsid w:val="00996518"/>
    <w:rsid w:val="009965E5"/>
    <w:rsid w:val="00996675"/>
    <w:rsid w:val="009966E3"/>
    <w:rsid w:val="00996754"/>
    <w:rsid w:val="009967DF"/>
    <w:rsid w:val="00996995"/>
    <w:rsid w:val="009969EB"/>
    <w:rsid w:val="00996E39"/>
    <w:rsid w:val="0099709B"/>
    <w:rsid w:val="009972E6"/>
    <w:rsid w:val="0099769C"/>
    <w:rsid w:val="009976B2"/>
    <w:rsid w:val="00997811"/>
    <w:rsid w:val="009978DF"/>
    <w:rsid w:val="00997D82"/>
    <w:rsid w:val="009A008F"/>
    <w:rsid w:val="009A065D"/>
    <w:rsid w:val="009A0667"/>
    <w:rsid w:val="009A0CEC"/>
    <w:rsid w:val="009A1963"/>
    <w:rsid w:val="009A1ACC"/>
    <w:rsid w:val="009A1D1F"/>
    <w:rsid w:val="009A1DBF"/>
    <w:rsid w:val="009A1E8C"/>
    <w:rsid w:val="009A2163"/>
    <w:rsid w:val="009A216E"/>
    <w:rsid w:val="009A23A2"/>
    <w:rsid w:val="009A24B0"/>
    <w:rsid w:val="009A279E"/>
    <w:rsid w:val="009A3A43"/>
    <w:rsid w:val="009A3CCC"/>
    <w:rsid w:val="009A4307"/>
    <w:rsid w:val="009A4308"/>
    <w:rsid w:val="009A485A"/>
    <w:rsid w:val="009A4D3A"/>
    <w:rsid w:val="009A5078"/>
    <w:rsid w:val="009A539D"/>
    <w:rsid w:val="009A5669"/>
    <w:rsid w:val="009A5FDB"/>
    <w:rsid w:val="009A6753"/>
    <w:rsid w:val="009A67A2"/>
    <w:rsid w:val="009A69E5"/>
    <w:rsid w:val="009A6B78"/>
    <w:rsid w:val="009A753B"/>
    <w:rsid w:val="009A7579"/>
    <w:rsid w:val="009B04F6"/>
    <w:rsid w:val="009B081B"/>
    <w:rsid w:val="009B09F6"/>
    <w:rsid w:val="009B0A14"/>
    <w:rsid w:val="009B11EB"/>
    <w:rsid w:val="009B178E"/>
    <w:rsid w:val="009B1AD4"/>
    <w:rsid w:val="009B260D"/>
    <w:rsid w:val="009B2727"/>
    <w:rsid w:val="009B290C"/>
    <w:rsid w:val="009B2E2C"/>
    <w:rsid w:val="009B346B"/>
    <w:rsid w:val="009B3AC7"/>
    <w:rsid w:val="009B3DC6"/>
    <w:rsid w:val="009B3E81"/>
    <w:rsid w:val="009B46EC"/>
    <w:rsid w:val="009B479C"/>
    <w:rsid w:val="009B4D34"/>
    <w:rsid w:val="009B50EA"/>
    <w:rsid w:val="009B5DD1"/>
    <w:rsid w:val="009B614B"/>
    <w:rsid w:val="009B64E1"/>
    <w:rsid w:val="009B7089"/>
    <w:rsid w:val="009B7154"/>
    <w:rsid w:val="009B71AF"/>
    <w:rsid w:val="009B756D"/>
    <w:rsid w:val="009B7837"/>
    <w:rsid w:val="009B7A4F"/>
    <w:rsid w:val="009B7F50"/>
    <w:rsid w:val="009C09D8"/>
    <w:rsid w:val="009C0DA4"/>
    <w:rsid w:val="009C1BB8"/>
    <w:rsid w:val="009C1EA8"/>
    <w:rsid w:val="009C22E1"/>
    <w:rsid w:val="009C23DB"/>
    <w:rsid w:val="009C2477"/>
    <w:rsid w:val="009C2548"/>
    <w:rsid w:val="009C26B3"/>
    <w:rsid w:val="009C2843"/>
    <w:rsid w:val="009C28D9"/>
    <w:rsid w:val="009C2A31"/>
    <w:rsid w:val="009C2C2E"/>
    <w:rsid w:val="009C3150"/>
    <w:rsid w:val="009C33CA"/>
    <w:rsid w:val="009C38B9"/>
    <w:rsid w:val="009C39A0"/>
    <w:rsid w:val="009C3A26"/>
    <w:rsid w:val="009C3A92"/>
    <w:rsid w:val="009C3E82"/>
    <w:rsid w:val="009C3FB8"/>
    <w:rsid w:val="009C4143"/>
    <w:rsid w:val="009C4975"/>
    <w:rsid w:val="009C4BD0"/>
    <w:rsid w:val="009C4DD1"/>
    <w:rsid w:val="009C4E3D"/>
    <w:rsid w:val="009C5058"/>
    <w:rsid w:val="009C5403"/>
    <w:rsid w:val="009C664C"/>
    <w:rsid w:val="009C6819"/>
    <w:rsid w:val="009C6848"/>
    <w:rsid w:val="009C6D7C"/>
    <w:rsid w:val="009C71BC"/>
    <w:rsid w:val="009C71C5"/>
    <w:rsid w:val="009C75BA"/>
    <w:rsid w:val="009C79E0"/>
    <w:rsid w:val="009D0008"/>
    <w:rsid w:val="009D0995"/>
    <w:rsid w:val="009D099D"/>
    <w:rsid w:val="009D0EF6"/>
    <w:rsid w:val="009D0F72"/>
    <w:rsid w:val="009D1093"/>
    <w:rsid w:val="009D1421"/>
    <w:rsid w:val="009D1662"/>
    <w:rsid w:val="009D1F27"/>
    <w:rsid w:val="009D1FA3"/>
    <w:rsid w:val="009D2722"/>
    <w:rsid w:val="009D2799"/>
    <w:rsid w:val="009D2A54"/>
    <w:rsid w:val="009D2B6F"/>
    <w:rsid w:val="009D2E5F"/>
    <w:rsid w:val="009D3069"/>
    <w:rsid w:val="009D31FC"/>
    <w:rsid w:val="009D3305"/>
    <w:rsid w:val="009D363D"/>
    <w:rsid w:val="009D39B6"/>
    <w:rsid w:val="009D4337"/>
    <w:rsid w:val="009D4419"/>
    <w:rsid w:val="009D46BA"/>
    <w:rsid w:val="009D4D4A"/>
    <w:rsid w:val="009D4E58"/>
    <w:rsid w:val="009D5611"/>
    <w:rsid w:val="009D5749"/>
    <w:rsid w:val="009D5754"/>
    <w:rsid w:val="009D58A0"/>
    <w:rsid w:val="009D5B5E"/>
    <w:rsid w:val="009D5EE7"/>
    <w:rsid w:val="009D5FB0"/>
    <w:rsid w:val="009D6375"/>
    <w:rsid w:val="009D6604"/>
    <w:rsid w:val="009D662A"/>
    <w:rsid w:val="009D6AC0"/>
    <w:rsid w:val="009D6B34"/>
    <w:rsid w:val="009D6DFC"/>
    <w:rsid w:val="009D6E2B"/>
    <w:rsid w:val="009D6E76"/>
    <w:rsid w:val="009D7236"/>
    <w:rsid w:val="009D753C"/>
    <w:rsid w:val="009D7A8B"/>
    <w:rsid w:val="009D7D34"/>
    <w:rsid w:val="009D7E3F"/>
    <w:rsid w:val="009D7F80"/>
    <w:rsid w:val="009E03B9"/>
    <w:rsid w:val="009E04FB"/>
    <w:rsid w:val="009E053B"/>
    <w:rsid w:val="009E08C1"/>
    <w:rsid w:val="009E0B56"/>
    <w:rsid w:val="009E140F"/>
    <w:rsid w:val="009E18CE"/>
    <w:rsid w:val="009E1A0E"/>
    <w:rsid w:val="009E25EB"/>
    <w:rsid w:val="009E2892"/>
    <w:rsid w:val="009E2BD8"/>
    <w:rsid w:val="009E2D47"/>
    <w:rsid w:val="009E2EBB"/>
    <w:rsid w:val="009E30FA"/>
    <w:rsid w:val="009E34BB"/>
    <w:rsid w:val="009E352E"/>
    <w:rsid w:val="009E3F90"/>
    <w:rsid w:val="009E48EB"/>
    <w:rsid w:val="009E4B01"/>
    <w:rsid w:val="009E4F23"/>
    <w:rsid w:val="009E538E"/>
    <w:rsid w:val="009E5958"/>
    <w:rsid w:val="009E5B13"/>
    <w:rsid w:val="009E6CDD"/>
    <w:rsid w:val="009E6DD4"/>
    <w:rsid w:val="009E74EE"/>
    <w:rsid w:val="009E75D0"/>
    <w:rsid w:val="009E763C"/>
    <w:rsid w:val="009E7BB0"/>
    <w:rsid w:val="009E7F6C"/>
    <w:rsid w:val="009F0494"/>
    <w:rsid w:val="009F063D"/>
    <w:rsid w:val="009F0711"/>
    <w:rsid w:val="009F09CA"/>
    <w:rsid w:val="009F0CB2"/>
    <w:rsid w:val="009F0CBA"/>
    <w:rsid w:val="009F1932"/>
    <w:rsid w:val="009F204F"/>
    <w:rsid w:val="009F2777"/>
    <w:rsid w:val="009F281C"/>
    <w:rsid w:val="009F2D48"/>
    <w:rsid w:val="009F381C"/>
    <w:rsid w:val="009F4E85"/>
    <w:rsid w:val="009F50C5"/>
    <w:rsid w:val="009F57DD"/>
    <w:rsid w:val="009F59BC"/>
    <w:rsid w:val="009F5AED"/>
    <w:rsid w:val="009F61D5"/>
    <w:rsid w:val="009F64E3"/>
    <w:rsid w:val="009F6D69"/>
    <w:rsid w:val="009F7797"/>
    <w:rsid w:val="009F7847"/>
    <w:rsid w:val="009F7C16"/>
    <w:rsid w:val="00A002DD"/>
    <w:rsid w:val="00A003D9"/>
    <w:rsid w:val="00A009AB"/>
    <w:rsid w:val="00A00C26"/>
    <w:rsid w:val="00A00CA5"/>
    <w:rsid w:val="00A01211"/>
    <w:rsid w:val="00A01320"/>
    <w:rsid w:val="00A01AC6"/>
    <w:rsid w:val="00A01B28"/>
    <w:rsid w:val="00A01CB3"/>
    <w:rsid w:val="00A01E7D"/>
    <w:rsid w:val="00A01FC1"/>
    <w:rsid w:val="00A02C76"/>
    <w:rsid w:val="00A02E46"/>
    <w:rsid w:val="00A031C3"/>
    <w:rsid w:val="00A0365B"/>
    <w:rsid w:val="00A03A2F"/>
    <w:rsid w:val="00A044CE"/>
    <w:rsid w:val="00A0462F"/>
    <w:rsid w:val="00A04C19"/>
    <w:rsid w:val="00A04E99"/>
    <w:rsid w:val="00A0605E"/>
    <w:rsid w:val="00A06145"/>
    <w:rsid w:val="00A0623F"/>
    <w:rsid w:val="00A06351"/>
    <w:rsid w:val="00A066B6"/>
    <w:rsid w:val="00A0695B"/>
    <w:rsid w:val="00A06DA9"/>
    <w:rsid w:val="00A070EA"/>
    <w:rsid w:val="00A07611"/>
    <w:rsid w:val="00A07D5D"/>
    <w:rsid w:val="00A07DB8"/>
    <w:rsid w:val="00A07F8B"/>
    <w:rsid w:val="00A10BC2"/>
    <w:rsid w:val="00A10BFA"/>
    <w:rsid w:val="00A10EA8"/>
    <w:rsid w:val="00A10FB8"/>
    <w:rsid w:val="00A11746"/>
    <w:rsid w:val="00A1297B"/>
    <w:rsid w:val="00A12B7A"/>
    <w:rsid w:val="00A12BF1"/>
    <w:rsid w:val="00A12D00"/>
    <w:rsid w:val="00A13562"/>
    <w:rsid w:val="00A136CE"/>
    <w:rsid w:val="00A137ED"/>
    <w:rsid w:val="00A148E0"/>
    <w:rsid w:val="00A15068"/>
    <w:rsid w:val="00A15D0C"/>
    <w:rsid w:val="00A15D4A"/>
    <w:rsid w:val="00A15D61"/>
    <w:rsid w:val="00A1619B"/>
    <w:rsid w:val="00A166DD"/>
    <w:rsid w:val="00A167D0"/>
    <w:rsid w:val="00A169D9"/>
    <w:rsid w:val="00A16FBC"/>
    <w:rsid w:val="00A173FF"/>
    <w:rsid w:val="00A1793A"/>
    <w:rsid w:val="00A20AC5"/>
    <w:rsid w:val="00A20B36"/>
    <w:rsid w:val="00A20FB9"/>
    <w:rsid w:val="00A21170"/>
    <w:rsid w:val="00A21248"/>
    <w:rsid w:val="00A21260"/>
    <w:rsid w:val="00A2138D"/>
    <w:rsid w:val="00A2172A"/>
    <w:rsid w:val="00A217C3"/>
    <w:rsid w:val="00A218B0"/>
    <w:rsid w:val="00A22C55"/>
    <w:rsid w:val="00A236F7"/>
    <w:rsid w:val="00A237FF"/>
    <w:rsid w:val="00A23E2C"/>
    <w:rsid w:val="00A2407C"/>
    <w:rsid w:val="00A242EC"/>
    <w:rsid w:val="00A2440B"/>
    <w:rsid w:val="00A24B76"/>
    <w:rsid w:val="00A24BE3"/>
    <w:rsid w:val="00A250E5"/>
    <w:rsid w:val="00A253E1"/>
    <w:rsid w:val="00A25410"/>
    <w:rsid w:val="00A2557E"/>
    <w:rsid w:val="00A25A1A"/>
    <w:rsid w:val="00A25B1D"/>
    <w:rsid w:val="00A25CB6"/>
    <w:rsid w:val="00A26DA3"/>
    <w:rsid w:val="00A2713B"/>
    <w:rsid w:val="00A272A9"/>
    <w:rsid w:val="00A27383"/>
    <w:rsid w:val="00A27950"/>
    <w:rsid w:val="00A27A5D"/>
    <w:rsid w:val="00A30929"/>
    <w:rsid w:val="00A30DA6"/>
    <w:rsid w:val="00A30FEF"/>
    <w:rsid w:val="00A310E4"/>
    <w:rsid w:val="00A31698"/>
    <w:rsid w:val="00A31942"/>
    <w:rsid w:val="00A32036"/>
    <w:rsid w:val="00A32C4C"/>
    <w:rsid w:val="00A330B3"/>
    <w:rsid w:val="00A33EFB"/>
    <w:rsid w:val="00A3400A"/>
    <w:rsid w:val="00A340C2"/>
    <w:rsid w:val="00A3471C"/>
    <w:rsid w:val="00A34ED5"/>
    <w:rsid w:val="00A3513C"/>
    <w:rsid w:val="00A35201"/>
    <w:rsid w:val="00A35696"/>
    <w:rsid w:val="00A3576F"/>
    <w:rsid w:val="00A35800"/>
    <w:rsid w:val="00A36152"/>
    <w:rsid w:val="00A36580"/>
    <w:rsid w:val="00A36ADE"/>
    <w:rsid w:val="00A36D94"/>
    <w:rsid w:val="00A370EA"/>
    <w:rsid w:val="00A374BA"/>
    <w:rsid w:val="00A376B1"/>
    <w:rsid w:val="00A37956"/>
    <w:rsid w:val="00A3795F"/>
    <w:rsid w:val="00A379B6"/>
    <w:rsid w:val="00A37B11"/>
    <w:rsid w:val="00A37D19"/>
    <w:rsid w:val="00A4040D"/>
    <w:rsid w:val="00A407EB"/>
    <w:rsid w:val="00A40A8B"/>
    <w:rsid w:val="00A410E8"/>
    <w:rsid w:val="00A41189"/>
    <w:rsid w:val="00A4121A"/>
    <w:rsid w:val="00A41718"/>
    <w:rsid w:val="00A418FF"/>
    <w:rsid w:val="00A4190A"/>
    <w:rsid w:val="00A41CA5"/>
    <w:rsid w:val="00A4222E"/>
    <w:rsid w:val="00A42297"/>
    <w:rsid w:val="00A425D0"/>
    <w:rsid w:val="00A42F97"/>
    <w:rsid w:val="00A431A2"/>
    <w:rsid w:val="00A4329B"/>
    <w:rsid w:val="00A43618"/>
    <w:rsid w:val="00A43A7A"/>
    <w:rsid w:val="00A43C85"/>
    <w:rsid w:val="00A43F51"/>
    <w:rsid w:val="00A44AE7"/>
    <w:rsid w:val="00A45223"/>
    <w:rsid w:val="00A4586A"/>
    <w:rsid w:val="00A45930"/>
    <w:rsid w:val="00A45BAB"/>
    <w:rsid w:val="00A45BFD"/>
    <w:rsid w:val="00A465F3"/>
    <w:rsid w:val="00A46A5C"/>
    <w:rsid w:val="00A46D4C"/>
    <w:rsid w:val="00A46D68"/>
    <w:rsid w:val="00A47047"/>
    <w:rsid w:val="00A4711C"/>
    <w:rsid w:val="00A477B3"/>
    <w:rsid w:val="00A502A8"/>
    <w:rsid w:val="00A50423"/>
    <w:rsid w:val="00A50A49"/>
    <w:rsid w:val="00A50DC1"/>
    <w:rsid w:val="00A51011"/>
    <w:rsid w:val="00A518BC"/>
    <w:rsid w:val="00A51B1D"/>
    <w:rsid w:val="00A51B35"/>
    <w:rsid w:val="00A51C81"/>
    <w:rsid w:val="00A52727"/>
    <w:rsid w:val="00A52BA2"/>
    <w:rsid w:val="00A531D5"/>
    <w:rsid w:val="00A532D8"/>
    <w:rsid w:val="00A53309"/>
    <w:rsid w:val="00A5343C"/>
    <w:rsid w:val="00A53B3E"/>
    <w:rsid w:val="00A53D28"/>
    <w:rsid w:val="00A54062"/>
    <w:rsid w:val="00A54075"/>
    <w:rsid w:val="00A54249"/>
    <w:rsid w:val="00A5462A"/>
    <w:rsid w:val="00A559F6"/>
    <w:rsid w:val="00A55B46"/>
    <w:rsid w:val="00A55BD8"/>
    <w:rsid w:val="00A55F1E"/>
    <w:rsid w:val="00A56290"/>
    <w:rsid w:val="00A56352"/>
    <w:rsid w:val="00A5655F"/>
    <w:rsid w:val="00A5688C"/>
    <w:rsid w:val="00A577AF"/>
    <w:rsid w:val="00A57E4F"/>
    <w:rsid w:val="00A57FCD"/>
    <w:rsid w:val="00A60AFE"/>
    <w:rsid w:val="00A610DE"/>
    <w:rsid w:val="00A616F8"/>
    <w:rsid w:val="00A619B6"/>
    <w:rsid w:val="00A61C60"/>
    <w:rsid w:val="00A61D9A"/>
    <w:rsid w:val="00A61DE7"/>
    <w:rsid w:val="00A61E70"/>
    <w:rsid w:val="00A62376"/>
    <w:rsid w:val="00A626D0"/>
    <w:rsid w:val="00A62B9D"/>
    <w:rsid w:val="00A63291"/>
    <w:rsid w:val="00A632CF"/>
    <w:rsid w:val="00A632F9"/>
    <w:rsid w:val="00A63437"/>
    <w:rsid w:val="00A644B5"/>
    <w:rsid w:val="00A645DF"/>
    <w:rsid w:val="00A64864"/>
    <w:rsid w:val="00A64AED"/>
    <w:rsid w:val="00A64CB7"/>
    <w:rsid w:val="00A65184"/>
    <w:rsid w:val="00A659CE"/>
    <w:rsid w:val="00A65B8B"/>
    <w:rsid w:val="00A65CDC"/>
    <w:rsid w:val="00A66463"/>
    <w:rsid w:val="00A66522"/>
    <w:rsid w:val="00A666AB"/>
    <w:rsid w:val="00A66A91"/>
    <w:rsid w:val="00A671A1"/>
    <w:rsid w:val="00A6723A"/>
    <w:rsid w:val="00A67563"/>
    <w:rsid w:val="00A679A6"/>
    <w:rsid w:val="00A67FBF"/>
    <w:rsid w:val="00A70197"/>
    <w:rsid w:val="00A703DB"/>
    <w:rsid w:val="00A70534"/>
    <w:rsid w:val="00A70A67"/>
    <w:rsid w:val="00A70CD6"/>
    <w:rsid w:val="00A70CF6"/>
    <w:rsid w:val="00A70E0D"/>
    <w:rsid w:val="00A70FBF"/>
    <w:rsid w:val="00A710D3"/>
    <w:rsid w:val="00A71179"/>
    <w:rsid w:val="00A7138D"/>
    <w:rsid w:val="00A7181E"/>
    <w:rsid w:val="00A71E6A"/>
    <w:rsid w:val="00A72524"/>
    <w:rsid w:val="00A72645"/>
    <w:rsid w:val="00A726E2"/>
    <w:rsid w:val="00A72F39"/>
    <w:rsid w:val="00A731F9"/>
    <w:rsid w:val="00A734BE"/>
    <w:rsid w:val="00A73C48"/>
    <w:rsid w:val="00A73C85"/>
    <w:rsid w:val="00A740B0"/>
    <w:rsid w:val="00A743B3"/>
    <w:rsid w:val="00A744B8"/>
    <w:rsid w:val="00A74945"/>
    <w:rsid w:val="00A75B22"/>
    <w:rsid w:val="00A75CB8"/>
    <w:rsid w:val="00A75D60"/>
    <w:rsid w:val="00A75FAF"/>
    <w:rsid w:val="00A76010"/>
    <w:rsid w:val="00A76095"/>
    <w:rsid w:val="00A76201"/>
    <w:rsid w:val="00A76391"/>
    <w:rsid w:val="00A76572"/>
    <w:rsid w:val="00A77177"/>
    <w:rsid w:val="00A771C6"/>
    <w:rsid w:val="00A77D51"/>
    <w:rsid w:val="00A77F2A"/>
    <w:rsid w:val="00A77FCC"/>
    <w:rsid w:val="00A804DF"/>
    <w:rsid w:val="00A80780"/>
    <w:rsid w:val="00A807D7"/>
    <w:rsid w:val="00A80A8E"/>
    <w:rsid w:val="00A81521"/>
    <w:rsid w:val="00A815E8"/>
    <w:rsid w:val="00A816B2"/>
    <w:rsid w:val="00A81F8F"/>
    <w:rsid w:val="00A82005"/>
    <w:rsid w:val="00A82398"/>
    <w:rsid w:val="00A823A2"/>
    <w:rsid w:val="00A82958"/>
    <w:rsid w:val="00A82C96"/>
    <w:rsid w:val="00A82E8C"/>
    <w:rsid w:val="00A82EF6"/>
    <w:rsid w:val="00A8304E"/>
    <w:rsid w:val="00A83471"/>
    <w:rsid w:val="00A834C8"/>
    <w:rsid w:val="00A838CD"/>
    <w:rsid w:val="00A83ACE"/>
    <w:rsid w:val="00A83EC9"/>
    <w:rsid w:val="00A83FF2"/>
    <w:rsid w:val="00A846DE"/>
    <w:rsid w:val="00A84F6E"/>
    <w:rsid w:val="00A854B0"/>
    <w:rsid w:val="00A855AC"/>
    <w:rsid w:val="00A8567B"/>
    <w:rsid w:val="00A85C47"/>
    <w:rsid w:val="00A85C52"/>
    <w:rsid w:val="00A862BE"/>
    <w:rsid w:val="00A86CBB"/>
    <w:rsid w:val="00A86D5D"/>
    <w:rsid w:val="00A86DCC"/>
    <w:rsid w:val="00A87889"/>
    <w:rsid w:val="00A87A07"/>
    <w:rsid w:val="00A87D1C"/>
    <w:rsid w:val="00A90F18"/>
    <w:rsid w:val="00A912BC"/>
    <w:rsid w:val="00A91B16"/>
    <w:rsid w:val="00A91E47"/>
    <w:rsid w:val="00A926C8"/>
    <w:rsid w:val="00A92822"/>
    <w:rsid w:val="00A93BE7"/>
    <w:rsid w:val="00A9443A"/>
    <w:rsid w:val="00A94776"/>
    <w:rsid w:val="00A94868"/>
    <w:rsid w:val="00A94AA2"/>
    <w:rsid w:val="00A94C56"/>
    <w:rsid w:val="00A95396"/>
    <w:rsid w:val="00A954FD"/>
    <w:rsid w:val="00A9673E"/>
    <w:rsid w:val="00A96997"/>
    <w:rsid w:val="00A96F5A"/>
    <w:rsid w:val="00A979A9"/>
    <w:rsid w:val="00A97F71"/>
    <w:rsid w:val="00AA043E"/>
    <w:rsid w:val="00AA08DE"/>
    <w:rsid w:val="00AA15AE"/>
    <w:rsid w:val="00AA15E5"/>
    <w:rsid w:val="00AA187C"/>
    <w:rsid w:val="00AA19AF"/>
    <w:rsid w:val="00AA1C5D"/>
    <w:rsid w:val="00AA1FA2"/>
    <w:rsid w:val="00AA23AC"/>
    <w:rsid w:val="00AA27C0"/>
    <w:rsid w:val="00AA27D5"/>
    <w:rsid w:val="00AA289C"/>
    <w:rsid w:val="00AA29C2"/>
    <w:rsid w:val="00AA2ABF"/>
    <w:rsid w:val="00AA2BB7"/>
    <w:rsid w:val="00AA2C9F"/>
    <w:rsid w:val="00AA2E4A"/>
    <w:rsid w:val="00AA3209"/>
    <w:rsid w:val="00AA368A"/>
    <w:rsid w:val="00AA3E5D"/>
    <w:rsid w:val="00AA4A39"/>
    <w:rsid w:val="00AA4C3C"/>
    <w:rsid w:val="00AA4CA4"/>
    <w:rsid w:val="00AA4D78"/>
    <w:rsid w:val="00AA5328"/>
    <w:rsid w:val="00AA541C"/>
    <w:rsid w:val="00AA56E9"/>
    <w:rsid w:val="00AA5893"/>
    <w:rsid w:val="00AA6430"/>
    <w:rsid w:val="00AA65A7"/>
    <w:rsid w:val="00AA68D5"/>
    <w:rsid w:val="00AA6B4A"/>
    <w:rsid w:val="00AA7542"/>
    <w:rsid w:val="00AB030B"/>
    <w:rsid w:val="00AB082B"/>
    <w:rsid w:val="00AB0BDE"/>
    <w:rsid w:val="00AB0C1B"/>
    <w:rsid w:val="00AB0FE9"/>
    <w:rsid w:val="00AB10FD"/>
    <w:rsid w:val="00AB14DF"/>
    <w:rsid w:val="00AB14E9"/>
    <w:rsid w:val="00AB2067"/>
    <w:rsid w:val="00AB210E"/>
    <w:rsid w:val="00AB22F3"/>
    <w:rsid w:val="00AB239C"/>
    <w:rsid w:val="00AB24A6"/>
    <w:rsid w:val="00AB26A0"/>
    <w:rsid w:val="00AB2830"/>
    <w:rsid w:val="00AB2B47"/>
    <w:rsid w:val="00AB2F16"/>
    <w:rsid w:val="00AB30EB"/>
    <w:rsid w:val="00AB32BD"/>
    <w:rsid w:val="00AB33B2"/>
    <w:rsid w:val="00AB3417"/>
    <w:rsid w:val="00AB34BC"/>
    <w:rsid w:val="00AB35FE"/>
    <w:rsid w:val="00AB360C"/>
    <w:rsid w:val="00AB362B"/>
    <w:rsid w:val="00AB3E21"/>
    <w:rsid w:val="00AB3EDD"/>
    <w:rsid w:val="00AB3FC0"/>
    <w:rsid w:val="00AB43CC"/>
    <w:rsid w:val="00AB5208"/>
    <w:rsid w:val="00AB564E"/>
    <w:rsid w:val="00AB5679"/>
    <w:rsid w:val="00AB66A0"/>
    <w:rsid w:val="00AB6962"/>
    <w:rsid w:val="00AB70E8"/>
    <w:rsid w:val="00AC010D"/>
    <w:rsid w:val="00AC0174"/>
    <w:rsid w:val="00AC0A67"/>
    <w:rsid w:val="00AC10D0"/>
    <w:rsid w:val="00AC136C"/>
    <w:rsid w:val="00AC15E5"/>
    <w:rsid w:val="00AC1622"/>
    <w:rsid w:val="00AC1A88"/>
    <w:rsid w:val="00AC1B28"/>
    <w:rsid w:val="00AC1C4D"/>
    <w:rsid w:val="00AC1FBD"/>
    <w:rsid w:val="00AC21FA"/>
    <w:rsid w:val="00AC2250"/>
    <w:rsid w:val="00AC2269"/>
    <w:rsid w:val="00AC262E"/>
    <w:rsid w:val="00AC28DE"/>
    <w:rsid w:val="00AC3046"/>
    <w:rsid w:val="00AC379F"/>
    <w:rsid w:val="00AC4356"/>
    <w:rsid w:val="00AC461B"/>
    <w:rsid w:val="00AC47B7"/>
    <w:rsid w:val="00AC4FE4"/>
    <w:rsid w:val="00AC504F"/>
    <w:rsid w:val="00AC5F86"/>
    <w:rsid w:val="00AC691C"/>
    <w:rsid w:val="00AC6EC9"/>
    <w:rsid w:val="00AC7178"/>
    <w:rsid w:val="00AD0233"/>
    <w:rsid w:val="00AD06AE"/>
    <w:rsid w:val="00AD070A"/>
    <w:rsid w:val="00AD08CA"/>
    <w:rsid w:val="00AD0B20"/>
    <w:rsid w:val="00AD121B"/>
    <w:rsid w:val="00AD137A"/>
    <w:rsid w:val="00AD1656"/>
    <w:rsid w:val="00AD16EC"/>
    <w:rsid w:val="00AD1DF4"/>
    <w:rsid w:val="00AD2398"/>
    <w:rsid w:val="00AD2571"/>
    <w:rsid w:val="00AD26B0"/>
    <w:rsid w:val="00AD294F"/>
    <w:rsid w:val="00AD2AD2"/>
    <w:rsid w:val="00AD2E02"/>
    <w:rsid w:val="00AD2EC6"/>
    <w:rsid w:val="00AD301C"/>
    <w:rsid w:val="00AD301F"/>
    <w:rsid w:val="00AD37D6"/>
    <w:rsid w:val="00AD3D49"/>
    <w:rsid w:val="00AD3E87"/>
    <w:rsid w:val="00AD3E99"/>
    <w:rsid w:val="00AD48A8"/>
    <w:rsid w:val="00AD4F01"/>
    <w:rsid w:val="00AD5141"/>
    <w:rsid w:val="00AD5BAF"/>
    <w:rsid w:val="00AD613E"/>
    <w:rsid w:val="00AD6479"/>
    <w:rsid w:val="00AD6508"/>
    <w:rsid w:val="00AD6F01"/>
    <w:rsid w:val="00AD704A"/>
    <w:rsid w:val="00AD7814"/>
    <w:rsid w:val="00AE059E"/>
    <w:rsid w:val="00AE05DE"/>
    <w:rsid w:val="00AE0635"/>
    <w:rsid w:val="00AE0A40"/>
    <w:rsid w:val="00AE13DA"/>
    <w:rsid w:val="00AE1641"/>
    <w:rsid w:val="00AE1948"/>
    <w:rsid w:val="00AE1C6E"/>
    <w:rsid w:val="00AE1EB6"/>
    <w:rsid w:val="00AE1F85"/>
    <w:rsid w:val="00AE21F7"/>
    <w:rsid w:val="00AE269D"/>
    <w:rsid w:val="00AE27F7"/>
    <w:rsid w:val="00AE2A3B"/>
    <w:rsid w:val="00AE2A57"/>
    <w:rsid w:val="00AE2B95"/>
    <w:rsid w:val="00AE2DBB"/>
    <w:rsid w:val="00AE32A9"/>
    <w:rsid w:val="00AE37FE"/>
    <w:rsid w:val="00AE3BC0"/>
    <w:rsid w:val="00AE49C0"/>
    <w:rsid w:val="00AE4E0C"/>
    <w:rsid w:val="00AE4EBA"/>
    <w:rsid w:val="00AE5904"/>
    <w:rsid w:val="00AE5F1A"/>
    <w:rsid w:val="00AE6452"/>
    <w:rsid w:val="00AE64A6"/>
    <w:rsid w:val="00AE660F"/>
    <w:rsid w:val="00AE6802"/>
    <w:rsid w:val="00AE6A0D"/>
    <w:rsid w:val="00AE6DDD"/>
    <w:rsid w:val="00AE6F3E"/>
    <w:rsid w:val="00AE7109"/>
    <w:rsid w:val="00AE7474"/>
    <w:rsid w:val="00AE7C7C"/>
    <w:rsid w:val="00AE7C9A"/>
    <w:rsid w:val="00AE7FB5"/>
    <w:rsid w:val="00AF017F"/>
    <w:rsid w:val="00AF0608"/>
    <w:rsid w:val="00AF0AF7"/>
    <w:rsid w:val="00AF0DCC"/>
    <w:rsid w:val="00AF1461"/>
    <w:rsid w:val="00AF153E"/>
    <w:rsid w:val="00AF15AA"/>
    <w:rsid w:val="00AF182A"/>
    <w:rsid w:val="00AF1D9F"/>
    <w:rsid w:val="00AF1FBA"/>
    <w:rsid w:val="00AF21AA"/>
    <w:rsid w:val="00AF2847"/>
    <w:rsid w:val="00AF2977"/>
    <w:rsid w:val="00AF2AB5"/>
    <w:rsid w:val="00AF2E4B"/>
    <w:rsid w:val="00AF3199"/>
    <w:rsid w:val="00AF36CE"/>
    <w:rsid w:val="00AF3A3E"/>
    <w:rsid w:val="00AF419B"/>
    <w:rsid w:val="00AF42AC"/>
    <w:rsid w:val="00AF4491"/>
    <w:rsid w:val="00AF4826"/>
    <w:rsid w:val="00AF4A9C"/>
    <w:rsid w:val="00AF5058"/>
    <w:rsid w:val="00AF55CD"/>
    <w:rsid w:val="00AF5756"/>
    <w:rsid w:val="00AF5D85"/>
    <w:rsid w:val="00AF5E25"/>
    <w:rsid w:val="00AF5EC9"/>
    <w:rsid w:val="00AF602A"/>
    <w:rsid w:val="00AF63BA"/>
    <w:rsid w:val="00AF6A3E"/>
    <w:rsid w:val="00AF6FBA"/>
    <w:rsid w:val="00AF70D1"/>
    <w:rsid w:val="00AF70D6"/>
    <w:rsid w:val="00AF70D7"/>
    <w:rsid w:val="00AF713F"/>
    <w:rsid w:val="00AF77AA"/>
    <w:rsid w:val="00AF7A4F"/>
    <w:rsid w:val="00AF7D5D"/>
    <w:rsid w:val="00B0132D"/>
    <w:rsid w:val="00B0139F"/>
    <w:rsid w:val="00B0154D"/>
    <w:rsid w:val="00B01AE3"/>
    <w:rsid w:val="00B01FF3"/>
    <w:rsid w:val="00B0226E"/>
    <w:rsid w:val="00B02304"/>
    <w:rsid w:val="00B026C4"/>
    <w:rsid w:val="00B02A18"/>
    <w:rsid w:val="00B02C9E"/>
    <w:rsid w:val="00B04283"/>
    <w:rsid w:val="00B0470C"/>
    <w:rsid w:val="00B049AA"/>
    <w:rsid w:val="00B04A4E"/>
    <w:rsid w:val="00B04C38"/>
    <w:rsid w:val="00B0500F"/>
    <w:rsid w:val="00B050CE"/>
    <w:rsid w:val="00B0512E"/>
    <w:rsid w:val="00B059B3"/>
    <w:rsid w:val="00B0633A"/>
    <w:rsid w:val="00B065A3"/>
    <w:rsid w:val="00B0683F"/>
    <w:rsid w:val="00B069BB"/>
    <w:rsid w:val="00B069F4"/>
    <w:rsid w:val="00B06B17"/>
    <w:rsid w:val="00B070B9"/>
    <w:rsid w:val="00B10194"/>
    <w:rsid w:val="00B10310"/>
    <w:rsid w:val="00B1054E"/>
    <w:rsid w:val="00B10C2B"/>
    <w:rsid w:val="00B1104A"/>
    <w:rsid w:val="00B1107D"/>
    <w:rsid w:val="00B1135B"/>
    <w:rsid w:val="00B115EA"/>
    <w:rsid w:val="00B117B2"/>
    <w:rsid w:val="00B11A98"/>
    <w:rsid w:val="00B11B10"/>
    <w:rsid w:val="00B11CD0"/>
    <w:rsid w:val="00B12585"/>
    <w:rsid w:val="00B136DB"/>
    <w:rsid w:val="00B1397C"/>
    <w:rsid w:val="00B13B5A"/>
    <w:rsid w:val="00B13F28"/>
    <w:rsid w:val="00B140D1"/>
    <w:rsid w:val="00B14907"/>
    <w:rsid w:val="00B149BA"/>
    <w:rsid w:val="00B149EF"/>
    <w:rsid w:val="00B1556B"/>
    <w:rsid w:val="00B15A65"/>
    <w:rsid w:val="00B15C0A"/>
    <w:rsid w:val="00B166F6"/>
    <w:rsid w:val="00B16A36"/>
    <w:rsid w:val="00B16F1E"/>
    <w:rsid w:val="00B17217"/>
    <w:rsid w:val="00B173A9"/>
    <w:rsid w:val="00B1771B"/>
    <w:rsid w:val="00B17A64"/>
    <w:rsid w:val="00B17D10"/>
    <w:rsid w:val="00B17D6C"/>
    <w:rsid w:val="00B17D87"/>
    <w:rsid w:val="00B20C31"/>
    <w:rsid w:val="00B2182A"/>
    <w:rsid w:val="00B21FD9"/>
    <w:rsid w:val="00B22277"/>
    <w:rsid w:val="00B223BF"/>
    <w:rsid w:val="00B223EC"/>
    <w:rsid w:val="00B22DEC"/>
    <w:rsid w:val="00B2311F"/>
    <w:rsid w:val="00B2322C"/>
    <w:rsid w:val="00B232C1"/>
    <w:rsid w:val="00B238CE"/>
    <w:rsid w:val="00B23928"/>
    <w:rsid w:val="00B23A8D"/>
    <w:rsid w:val="00B246FF"/>
    <w:rsid w:val="00B25136"/>
    <w:rsid w:val="00B253F7"/>
    <w:rsid w:val="00B2589F"/>
    <w:rsid w:val="00B25B7B"/>
    <w:rsid w:val="00B25CB5"/>
    <w:rsid w:val="00B262F0"/>
    <w:rsid w:val="00B26995"/>
    <w:rsid w:val="00B269B0"/>
    <w:rsid w:val="00B26D71"/>
    <w:rsid w:val="00B27141"/>
    <w:rsid w:val="00B2739F"/>
    <w:rsid w:val="00B2768F"/>
    <w:rsid w:val="00B277BE"/>
    <w:rsid w:val="00B31B66"/>
    <w:rsid w:val="00B322A0"/>
    <w:rsid w:val="00B32347"/>
    <w:rsid w:val="00B32368"/>
    <w:rsid w:val="00B32788"/>
    <w:rsid w:val="00B32E64"/>
    <w:rsid w:val="00B333C9"/>
    <w:rsid w:val="00B33844"/>
    <w:rsid w:val="00B33A21"/>
    <w:rsid w:val="00B34215"/>
    <w:rsid w:val="00B3433F"/>
    <w:rsid w:val="00B34458"/>
    <w:rsid w:val="00B349A1"/>
    <w:rsid w:val="00B34C37"/>
    <w:rsid w:val="00B3518C"/>
    <w:rsid w:val="00B3538F"/>
    <w:rsid w:val="00B35647"/>
    <w:rsid w:val="00B3570C"/>
    <w:rsid w:val="00B35B31"/>
    <w:rsid w:val="00B35FB2"/>
    <w:rsid w:val="00B364B8"/>
    <w:rsid w:val="00B365CC"/>
    <w:rsid w:val="00B3665F"/>
    <w:rsid w:val="00B36A6F"/>
    <w:rsid w:val="00B36AF0"/>
    <w:rsid w:val="00B37077"/>
    <w:rsid w:val="00B3728A"/>
    <w:rsid w:val="00B3765E"/>
    <w:rsid w:val="00B37CEA"/>
    <w:rsid w:val="00B37D0A"/>
    <w:rsid w:val="00B37D1A"/>
    <w:rsid w:val="00B37E19"/>
    <w:rsid w:val="00B37E2E"/>
    <w:rsid w:val="00B40B34"/>
    <w:rsid w:val="00B4172E"/>
    <w:rsid w:val="00B41991"/>
    <w:rsid w:val="00B41A48"/>
    <w:rsid w:val="00B41DF7"/>
    <w:rsid w:val="00B42552"/>
    <w:rsid w:val="00B42560"/>
    <w:rsid w:val="00B4282C"/>
    <w:rsid w:val="00B4344E"/>
    <w:rsid w:val="00B435C1"/>
    <w:rsid w:val="00B440D3"/>
    <w:rsid w:val="00B4441C"/>
    <w:rsid w:val="00B449E9"/>
    <w:rsid w:val="00B45E46"/>
    <w:rsid w:val="00B4616F"/>
    <w:rsid w:val="00B461C3"/>
    <w:rsid w:val="00B464FC"/>
    <w:rsid w:val="00B4689D"/>
    <w:rsid w:val="00B46B9D"/>
    <w:rsid w:val="00B473E9"/>
    <w:rsid w:val="00B47586"/>
    <w:rsid w:val="00B47DCA"/>
    <w:rsid w:val="00B500DC"/>
    <w:rsid w:val="00B501CE"/>
    <w:rsid w:val="00B50202"/>
    <w:rsid w:val="00B505F6"/>
    <w:rsid w:val="00B50942"/>
    <w:rsid w:val="00B50C18"/>
    <w:rsid w:val="00B50DF0"/>
    <w:rsid w:val="00B51498"/>
    <w:rsid w:val="00B5195E"/>
    <w:rsid w:val="00B51AE6"/>
    <w:rsid w:val="00B51DEB"/>
    <w:rsid w:val="00B51E7A"/>
    <w:rsid w:val="00B51FB8"/>
    <w:rsid w:val="00B526F6"/>
    <w:rsid w:val="00B52932"/>
    <w:rsid w:val="00B5317B"/>
    <w:rsid w:val="00B53BCD"/>
    <w:rsid w:val="00B53BDF"/>
    <w:rsid w:val="00B53C21"/>
    <w:rsid w:val="00B53CF5"/>
    <w:rsid w:val="00B54220"/>
    <w:rsid w:val="00B54D9E"/>
    <w:rsid w:val="00B553C9"/>
    <w:rsid w:val="00B554F3"/>
    <w:rsid w:val="00B559E5"/>
    <w:rsid w:val="00B55C2A"/>
    <w:rsid w:val="00B55E31"/>
    <w:rsid w:val="00B562DC"/>
    <w:rsid w:val="00B569FC"/>
    <w:rsid w:val="00B56CF0"/>
    <w:rsid w:val="00B56E22"/>
    <w:rsid w:val="00B56E86"/>
    <w:rsid w:val="00B56F14"/>
    <w:rsid w:val="00B571A6"/>
    <w:rsid w:val="00B571DE"/>
    <w:rsid w:val="00B572E2"/>
    <w:rsid w:val="00B57720"/>
    <w:rsid w:val="00B57760"/>
    <w:rsid w:val="00B57BDC"/>
    <w:rsid w:val="00B57C0B"/>
    <w:rsid w:val="00B60023"/>
    <w:rsid w:val="00B60FF4"/>
    <w:rsid w:val="00B61042"/>
    <w:rsid w:val="00B6109C"/>
    <w:rsid w:val="00B610A3"/>
    <w:rsid w:val="00B611CF"/>
    <w:rsid w:val="00B6160B"/>
    <w:rsid w:val="00B616D1"/>
    <w:rsid w:val="00B61ADE"/>
    <w:rsid w:val="00B623C2"/>
    <w:rsid w:val="00B625C6"/>
    <w:rsid w:val="00B62937"/>
    <w:rsid w:val="00B62F3E"/>
    <w:rsid w:val="00B630D7"/>
    <w:rsid w:val="00B635E2"/>
    <w:rsid w:val="00B642FA"/>
    <w:rsid w:val="00B64648"/>
    <w:rsid w:val="00B648D5"/>
    <w:rsid w:val="00B64AE3"/>
    <w:rsid w:val="00B64B42"/>
    <w:rsid w:val="00B64FF8"/>
    <w:rsid w:val="00B65B65"/>
    <w:rsid w:val="00B65DA3"/>
    <w:rsid w:val="00B66293"/>
    <w:rsid w:val="00B666EE"/>
    <w:rsid w:val="00B6690F"/>
    <w:rsid w:val="00B66A70"/>
    <w:rsid w:val="00B66FB1"/>
    <w:rsid w:val="00B670F1"/>
    <w:rsid w:val="00B671CC"/>
    <w:rsid w:val="00B6756D"/>
    <w:rsid w:val="00B676BE"/>
    <w:rsid w:val="00B67712"/>
    <w:rsid w:val="00B702BB"/>
    <w:rsid w:val="00B703F9"/>
    <w:rsid w:val="00B706E1"/>
    <w:rsid w:val="00B718E3"/>
    <w:rsid w:val="00B71E6D"/>
    <w:rsid w:val="00B723E8"/>
    <w:rsid w:val="00B7257F"/>
    <w:rsid w:val="00B726E6"/>
    <w:rsid w:val="00B72CF1"/>
    <w:rsid w:val="00B73814"/>
    <w:rsid w:val="00B738E7"/>
    <w:rsid w:val="00B73A00"/>
    <w:rsid w:val="00B743D4"/>
    <w:rsid w:val="00B747E8"/>
    <w:rsid w:val="00B74831"/>
    <w:rsid w:val="00B7485B"/>
    <w:rsid w:val="00B74AA3"/>
    <w:rsid w:val="00B753DC"/>
    <w:rsid w:val="00B75A48"/>
    <w:rsid w:val="00B75A6F"/>
    <w:rsid w:val="00B75F9C"/>
    <w:rsid w:val="00B760E1"/>
    <w:rsid w:val="00B767F4"/>
    <w:rsid w:val="00B76AF7"/>
    <w:rsid w:val="00B76F97"/>
    <w:rsid w:val="00B7737F"/>
    <w:rsid w:val="00B7765C"/>
    <w:rsid w:val="00B77AAB"/>
    <w:rsid w:val="00B77B1F"/>
    <w:rsid w:val="00B77B4A"/>
    <w:rsid w:val="00B77D5E"/>
    <w:rsid w:val="00B77D98"/>
    <w:rsid w:val="00B77EB1"/>
    <w:rsid w:val="00B8023B"/>
    <w:rsid w:val="00B802C2"/>
    <w:rsid w:val="00B80410"/>
    <w:rsid w:val="00B8070E"/>
    <w:rsid w:val="00B80795"/>
    <w:rsid w:val="00B8098F"/>
    <w:rsid w:val="00B816FC"/>
    <w:rsid w:val="00B81955"/>
    <w:rsid w:val="00B81AA3"/>
    <w:rsid w:val="00B81B8F"/>
    <w:rsid w:val="00B81CBC"/>
    <w:rsid w:val="00B82430"/>
    <w:rsid w:val="00B83010"/>
    <w:rsid w:val="00B8337C"/>
    <w:rsid w:val="00B83E12"/>
    <w:rsid w:val="00B83F9D"/>
    <w:rsid w:val="00B843DC"/>
    <w:rsid w:val="00B846A3"/>
    <w:rsid w:val="00B84ACE"/>
    <w:rsid w:val="00B84AF8"/>
    <w:rsid w:val="00B854AD"/>
    <w:rsid w:val="00B8567F"/>
    <w:rsid w:val="00B85A9C"/>
    <w:rsid w:val="00B85BB7"/>
    <w:rsid w:val="00B85D9D"/>
    <w:rsid w:val="00B85FF6"/>
    <w:rsid w:val="00B86007"/>
    <w:rsid w:val="00B86841"/>
    <w:rsid w:val="00B879B8"/>
    <w:rsid w:val="00B87AD1"/>
    <w:rsid w:val="00B87CA3"/>
    <w:rsid w:val="00B9019B"/>
    <w:rsid w:val="00B903E3"/>
    <w:rsid w:val="00B90A51"/>
    <w:rsid w:val="00B90A8E"/>
    <w:rsid w:val="00B90E19"/>
    <w:rsid w:val="00B90E95"/>
    <w:rsid w:val="00B91802"/>
    <w:rsid w:val="00B91B50"/>
    <w:rsid w:val="00B92079"/>
    <w:rsid w:val="00B92431"/>
    <w:rsid w:val="00B924A8"/>
    <w:rsid w:val="00B92510"/>
    <w:rsid w:val="00B92D6D"/>
    <w:rsid w:val="00B9396A"/>
    <w:rsid w:val="00B93CD9"/>
    <w:rsid w:val="00B93E48"/>
    <w:rsid w:val="00B9477B"/>
    <w:rsid w:val="00B94E40"/>
    <w:rsid w:val="00B95ADF"/>
    <w:rsid w:val="00B95D29"/>
    <w:rsid w:val="00B95E39"/>
    <w:rsid w:val="00B965F4"/>
    <w:rsid w:val="00B96B3A"/>
    <w:rsid w:val="00B97259"/>
    <w:rsid w:val="00B977EA"/>
    <w:rsid w:val="00B9794D"/>
    <w:rsid w:val="00B97B3C"/>
    <w:rsid w:val="00B97DB7"/>
    <w:rsid w:val="00BA0303"/>
    <w:rsid w:val="00BA09DB"/>
    <w:rsid w:val="00BA0A2C"/>
    <w:rsid w:val="00BA0E52"/>
    <w:rsid w:val="00BA0EE3"/>
    <w:rsid w:val="00BA0FFA"/>
    <w:rsid w:val="00BA1547"/>
    <w:rsid w:val="00BA19D5"/>
    <w:rsid w:val="00BA1EE2"/>
    <w:rsid w:val="00BA2513"/>
    <w:rsid w:val="00BA2789"/>
    <w:rsid w:val="00BA2980"/>
    <w:rsid w:val="00BA2DB6"/>
    <w:rsid w:val="00BA3424"/>
    <w:rsid w:val="00BA3555"/>
    <w:rsid w:val="00BA364D"/>
    <w:rsid w:val="00BA3722"/>
    <w:rsid w:val="00BA3849"/>
    <w:rsid w:val="00BA3A92"/>
    <w:rsid w:val="00BA40EF"/>
    <w:rsid w:val="00BA47F0"/>
    <w:rsid w:val="00BA4D78"/>
    <w:rsid w:val="00BA5946"/>
    <w:rsid w:val="00BA5A84"/>
    <w:rsid w:val="00BA60A2"/>
    <w:rsid w:val="00BA6258"/>
    <w:rsid w:val="00BA658A"/>
    <w:rsid w:val="00BA67D8"/>
    <w:rsid w:val="00BA6929"/>
    <w:rsid w:val="00BA6C3A"/>
    <w:rsid w:val="00BA6C99"/>
    <w:rsid w:val="00BA6F43"/>
    <w:rsid w:val="00BA7158"/>
    <w:rsid w:val="00BA71D0"/>
    <w:rsid w:val="00BA79BF"/>
    <w:rsid w:val="00BA7D5A"/>
    <w:rsid w:val="00BA7E63"/>
    <w:rsid w:val="00BA7F46"/>
    <w:rsid w:val="00BB0DAE"/>
    <w:rsid w:val="00BB138D"/>
    <w:rsid w:val="00BB166E"/>
    <w:rsid w:val="00BB1723"/>
    <w:rsid w:val="00BB176E"/>
    <w:rsid w:val="00BB2389"/>
    <w:rsid w:val="00BB24C9"/>
    <w:rsid w:val="00BB2605"/>
    <w:rsid w:val="00BB26DC"/>
    <w:rsid w:val="00BB276F"/>
    <w:rsid w:val="00BB2896"/>
    <w:rsid w:val="00BB2E10"/>
    <w:rsid w:val="00BB3813"/>
    <w:rsid w:val="00BB3846"/>
    <w:rsid w:val="00BB3874"/>
    <w:rsid w:val="00BB3CAB"/>
    <w:rsid w:val="00BB40E5"/>
    <w:rsid w:val="00BB4C88"/>
    <w:rsid w:val="00BB4DFB"/>
    <w:rsid w:val="00BB4F11"/>
    <w:rsid w:val="00BB50B4"/>
    <w:rsid w:val="00BB542B"/>
    <w:rsid w:val="00BB5D97"/>
    <w:rsid w:val="00BB6087"/>
    <w:rsid w:val="00BB687F"/>
    <w:rsid w:val="00BB6C47"/>
    <w:rsid w:val="00BB6C83"/>
    <w:rsid w:val="00BB7091"/>
    <w:rsid w:val="00BB719A"/>
    <w:rsid w:val="00BB756F"/>
    <w:rsid w:val="00BB7E77"/>
    <w:rsid w:val="00BB7FF7"/>
    <w:rsid w:val="00BC000E"/>
    <w:rsid w:val="00BC08EB"/>
    <w:rsid w:val="00BC09E7"/>
    <w:rsid w:val="00BC104D"/>
    <w:rsid w:val="00BC10DF"/>
    <w:rsid w:val="00BC16AB"/>
    <w:rsid w:val="00BC181B"/>
    <w:rsid w:val="00BC1ABC"/>
    <w:rsid w:val="00BC1FC5"/>
    <w:rsid w:val="00BC21FF"/>
    <w:rsid w:val="00BC225B"/>
    <w:rsid w:val="00BC23DF"/>
    <w:rsid w:val="00BC2A3E"/>
    <w:rsid w:val="00BC2B78"/>
    <w:rsid w:val="00BC2E1D"/>
    <w:rsid w:val="00BC31CF"/>
    <w:rsid w:val="00BC35BE"/>
    <w:rsid w:val="00BC3ECF"/>
    <w:rsid w:val="00BC3EE2"/>
    <w:rsid w:val="00BC430E"/>
    <w:rsid w:val="00BC48ED"/>
    <w:rsid w:val="00BC4B8A"/>
    <w:rsid w:val="00BC5238"/>
    <w:rsid w:val="00BC57B4"/>
    <w:rsid w:val="00BC5A8A"/>
    <w:rsid w:val="00BC5AC0"/>
    <w:rsid w:val="00BC5D85"/>
    <w:rsid w:val="00BC5E44"/>
    <w:rsid w:val="00BC6140"/>
    <w:rsid w:val="00BC6679"/>
    <w:rsid w:val="00BC6C06"/>
    <w:rsid w:val="00BC7015"/>
    <w:rsid w:val="00BC7980"/>
    <w:rsid w:val="00BD071B"/>
    <w:rsid w:val="00BD0888"/>
    <w:rsid w:val="00BD095B"/>
    <w:rsid w:val="00BD1048"/>
    <w:rsid w:val="00BD1315"/>
    <w:rsid w:val="00BD191A"/>
    <w:rsid w:val="00BD1ACB"/>
    <w:rsid w:val="00BD1FAB"/>
    <w:rsid w:val="00BD231E"/>
    <w:rsid w:val="00BD2321"/>
    <w:rsid w:val="00BD24F3"/>
    <w:rsid w:val="00BD2F50"/>
    <w:rsid w:val="00BD3D8B"/>
    <w:rsid w:val="00BD48B6"/>
    <w:rsid w:val="00BD4C6A"/>
    <w:rsid w:val="00BD4E86"/>
    <w:rsid w:val="00BD4F68"/>
    <w:rsid w:val="00BD52F8"/>
    <w:rsid w:val="00BD5764"/>
    <w:rsid w:val="00BD5924"/>
    <w:rsid w:val="00BD596D"/>
    <w:rsid w:val="00BD610C"/>
    <w:rsid w:val="00BD638E"/>
    <w:rsid w:val="00BD697B"/>
    <w:rsid w:val="00BD6DB3"/>
    <w:rsid w:val="00BD6E92"/>
    <w:rsid w:val="00BD7275"/>
    <w:rsid w:val="00BD763C"/>
    <w:rsid w:val="00BD7653"/>
    <w:rsid w:val="00BD777A"/>
    <w:rsid w:val="00BD78D9"/>
    <w:rsid w:val="00BD7C17"/>
    <w:rsid w:val="00BD7DD0"/>
    <w:rsid w:val="00BD7E49"/>
    <w:rsid w:val="00BE03AD"/>
    <w:rsid w:val="00BE0840"/>
    <w:rsid w:val="00BE0B83"/>
    <w:rsid w:val="00BE0B92"/>
    <w:rsid w:val="00BE0F91"/>
    <w:rsid w:val="00BE12B9"/>
    <w:rsid w:val="00BE22B4"/>
    <w:rsid w:val="00BE291A"/>
    <w:rsid w:val="00BE2C17"/>
    <w:rsid w:val="00BE2D17"/>
    <w:rsid w:val="00BE33FF"/>
    <w:rsid w:val="00BE340D"/>
    <w:rsid w:val="00BE369C"/>
    <w:rsid w:val="00BE39A0"/>
    <w:rsid w:val="00BE3AC9"/>
    <w:rsid w:val="00BE3B10"/>
    <w:rsid w:val="00BE3C09"/>
    <w:rsid w:val="00BE3D4C"/>
    <w:rsid w:val="00BE590D"/>
    <w:rsid w:val="00BE596B"/>
    <w:rsid w:val="00BE5CFB"/>
    <w:rsid w:val="00BE5E6E"/>
    <w:rsid w:val="00BE6103"/>
    <w:rsid w:val="00BE6E1D"/>
    <w:rsid w:val="00BE705E"/>
    <w:rsid w:val="00BE734A"/>
    <w:rsid w:val="00BE75D5"/>
    <w:rsid w:val="00BE790F"/>
    <w:rsid w:val="00BE7D42"/>
    <w:rsid w:val="00BE7FF8"/>
    <w:rsid w:val="00BF05B3"/>
    <w:rsid w:val="00BF06C5"/>
    <w:rsid w:val="00BF0CE5"/>
    <w:rsid w:val="00BF1782"/>
    <w:rsid w:val="00BF1B2B"/>
    <w:rsid w:val="00BF1D32"/>
    <w:rsid w:val="00BF1E5D"/>
    <w:rsid w:val="00BF2167"/>
    <w:rsid w:val="00BF2AB0"/>
    <w:rsid w:val="00BF2D2F"/>
    <w:rsid w:val="00BF2F11"/>
    <w:rsid w:val="00BF313F"/>
    <w:rsid w:val="00BF3226"/>
    <w:rsid w:val="00BF397E"/>
    <w:rsid w:val="00BF4073"/>
    <w:rsid w:val="00BF44B6"/>
    <w:rsid w:val="00BF4AAC"/>
    <w:rsid w:val="00BF4AE9"/>
    <w:rsid w:val="00BF4E30"/>
    <w:rsid w:val="00BF554C"/>
    <w:rsid w:val="00BF5A44"/>
    <w:rsid w:val="00BF5CBA"/>
    <w:rsid w:val="00BF6235"/>
    <w:rsid w:val="00BF668F"/>
    <w:rsid w:val="00BF6AD4"/>
    <w:rsid w:val="00BF6AEF"/>
    <w:rsid w:val="00BF73F7"/>
    <w:rsid w:val="00BF74AC"/>
    <w:rsid w:val="00BF7BA5"/>
    <w:rsid w:val="00C005A8"/>
    <w:rsid w:val="00C007E1"/>
    <w:rsid w:val="00C007FB"/>
    <w:rsid w:val="00C00DD5"/>
    <w:rsid w:val="00C00EE3"/>
    <w:rsid w:val="00C00F90"/>
    <w:rsid w:val="00C01217"/>
    <w:rsid w:val="00C0159F"/>
    <w:rsid w:val="00C01C97"/>
    <w:rsid w:val="00C01DED"/>
    <w:rsid w:val="00C01E95"/>
    <w:rsid w:val="00C01F49"/>
    <w:rsid w:val="00C02321"/>
    <w:rsid w:val="00C02463"/>
    <w:rsid w:val="00C028FD"/>
    <w:rsid w:val="00C030FD"/>
    <w:rsid w:val="00C03CD8"/>
    <w:rsid w:val="00C03E67"/>
    <w:rsid w:val="00C04B9B"/>
    <w:rsid w:val="00C04E04"/>
    <w:rsid w:val="00C053DB"/>
    <w:rsid w:val="00C05419"/>
    <w:rsid w:val="00C05C13"/>
    <w:rsid w:val="00C05D0D"/>
    <w:rsid w:val="00C060A7"/>
    <w:rsid w:val="00C0618C"/>
    <w:rsid w:val="00C062C2"/>
    <w:rsid w:val="00C06C93"/>
    <w:rsid w:val="00C07150"/>
    <w:rsid w:val="00C078C6"/>
    <w:rsid w:val="00C1021D"/>
    <w:rsid w:val="00C104F9"/>
    <w:rsid w:val="00C10BD6"/>
    <w:rsid w:val="00C10C83"/>
    <w:rsid w:val="00C10CCB"/>
    <w:rsid w:val="00C11410"/>
    <w:rsid w:val="00C11628"/>
    <w:rsid w:val="00C1172F"/>
    <w:rsid w:val="00C11F52"/>
    <w:rsid w:val="00C122A9"/>
    <w:rsid w:val="00C1282C"/>
    <w:rsid w:val="00C12987"/>
    <w:rsid w:val="00C12F70"/>
    <w:rsid w:val="00C13218"/>
    <w:rsid w:val="00C1406C"/>
    <w:rsid w:val="00C142BD"/>
    <w:rsid w:val="00C14DBF"/>
    <w:rsid w:val="00C15281"/>
    <w:rsid w:val="00C15302"/>
    <w:rsid w:val="00C153E4"/>
    <w:rsid w:val="00C15833"/>
    <w:rsid w:val="00C1586E"/>
    <w:rsid w:val="00C16038"/>
    <w:rsid w:val="00C162E0"/>
    <w:rsid w:val="00C16720"/>
    <w:rsid w:val="00C16B82"/>
    <w:rsid w:val="00C16E26"/>
    <w:rsid w:val="00C16EFC"/>
    <w:rsid w:val="00C16FA1"/>
    <w:rsid w:val="00C17492"/>
    <w:rsid w:val="00C17505"/>
    <w:rsid w:val="00C17D29"/>
    <w:rsid w:val="00C17FAE"/>
    <w:rsid w:val="00C2064D"/>
    <w:rsid w:val="00C20710"/>
    <w:rsid w:val="00C208FF"/>
    <w:rsid w:val="00C20C13"/>
    <w:rsid w:val="00C20EAE"/>
    <w:rsid w:val="00C21E5D"/>
    <w:rsid w:val="00C21E6D"/>
    <w:rsid w:val="00C21EB7"/>
    <w:rsid w:val="00C21ED8"/>
    <w:rsid w:val="00C21FC5"/>
    <w:rsid w:val="00C227F5"/>
    <w:rsid w:val="00C2290D"/>
    <w:rsid w:val="00C22C12"/>
    <w:rsid w:val="00C23431"/>
    <w:rsid w:val="00C23813"/>
    <w:rsid w:val="00C24A9A"/>
    <w:rsid w:val="00C24AB2"/>
    <w:rsid w:val="00C25848"/>
    <w:rsid w:val="00C2597D"/>
    <w:rsid w:val="00C266DD"/>
    <w:rsid w:val="00C270AD"/>
    <w:rsid w:val="00C2757A"/>
    <w:rsid w:val="00C27585"/>
    <w:rsid w:val="00C27735"/>
    <w:rsid w:val="00C27939"/>
    <w:rsid w:val="00C2796A"/>
    <w:rsid w:val="00C30276"/>
    <w:rsid w:val="00C306E9"/>
    <w:rsid w:val="00C30753"/>
    <w:rsid w:val="00C30A54"/>
    <w:rsid w:val="00C3136D"/>
    <w:rsid w:val="00C32162"/>
    <w:rsid w:val="00C326B1"/>
    <w:rsid w:val="00C32898"/>
    <w:rsid w:val="00C32C97"/>
    <w:rsid w:val="00C32D3F"/>
    <w:rsid w:val="00C33656"/>
    <w:rsid w:val="00C337EA"/>
    <w:rsid w:val="00C341E4"/>
    <w:rsid w:val="00C34642"/>
    <w:rsid w:val="00C3484A"/>
    <w:rsid w:val="00C34AA7"/>
    <w:rsid w:val="00C34D39"/>
    <w:rsid w:val="00C34DD8"/>
    <w:rsid w:val="00C35062"/>
    <w:rsid w:val="00C35218"/>
    <w:rsid w:val="00C35586"/>
    <w:rsid w:val="00C3580E"/>
    <w:rsid w:val="00C35B4A"/>
    <w:rsid w:val="00C35CCB"/>
    <w:rsid w:val="00C35D8C"/>
    <w:rsid w:val="00C3645C"/>
    <w:rsid w:val="00C36900"/>
    <w:rsid w:val="00C36C22"/>
    <w:rsid w:val="00C36CD2"/>
    <w:rsid w:val="00C373E0"/>
    <w:rsid w:val="00C379FE"/>
    <w:rsid w:val="00C37E5E"/>
    <w:rsid w:val="00C37EF2"/>
    <w:rsid w:val="00C40A2E"/>
    <w:rsid w:val="00C40B6A"/>
    <w:rsid w:val="00C40C54"/>
    <w:rsid w:val="00C417F7"/>
    <w:rsid w:val="00C4190E"/>
    <w:rsid w:val="00C41D42"/>
    <w:rsid w:val="00C42398"/>
    <w:rsid w:val="00C42425"/>
    <w:rsid w:val="00C424B3"/>
    <w:rsid w:val="00C428B8"/>
    <w:rsid w:val="00C42C26"/>
    <w:rsid w:val="00C43137"/>
    <w:rsid w:val="00C43DB3"/>
    <w:rsid w:val="00C43E85"/>
    <w:rsid w:val="00C44008"/>
    <w:rsid w:val="00C442DE"/>
    <w:rsid w:val="00C447FC"/>
    <w:rsid w:val="00C44A41"/>
    <w:rsid w:val="00C44B57"/>
    <w:rsid w:val="00C45277"/>
    <w:rsid w:val="00C45659"/>
    <w:rsid w:val="00C46332"/>
    <w:rsid w:val="00C464B3"/>
    <w:rsid w:val="00C468AE"/>
    <w:rsid w:val="00C46D71"/>
    <w:rsid w:val="00C46ED6"/>
    <w:rsid w:val="00C470E6"/>
    <w:rsid w:val="00C47D46"/>
    <w:rsid w:val="00C502B1"/>
    <w:rsid w:val="00C505C9"/>
    <w:rsid w:val="00C50617"/>
    <w:rsid w:val="00C50B62"/>
    <w:rsid w:val="00C50E28"/>
    <w:rsid w:val="00C510BE"/>
    <w:rsid w:val="00C51123"/>
    <w:rsid w:val="00C5130B"/>
    <w:rsid w:val="00C51494"/>
    <w:rsid w:val="00C51498"/>
    <w:rsid w:val="00C51627"/>
    <w:rsid w:val="00C522B4"/>
    <w:rsid w:val="00C528C4"/>
    <w:rsid w:val="00C536D3"/>
    <w:rsid w:val="00C53772"/>
    <w:rsid w:val="00C53AD5"/>
    <w:rsid w:val="00C53E8B"/>
    <w:rsid w:val="00C54CAE"/>
    <w:rsid w:val="00C54D95"/>
    <w:rsid w:val="00C54F56"/>
    <w:rsid w:val="00C550DE"/>
    <w:rsid w:val="00C554BB"/>
    <w:rsid w:val="00C55E54"/>
    <w:rsid w:val="00C55FA2"/>
    <w:rsid w:val="00C56120"/>
    <w:rsid w:val="00C56402"/>
    <w:rsid w:val="00C56603"/>
    <w:rsid w:val="00C56A5A"/>
    <w:rsid w:val="00C56A7C"/>
    <w:rsid w:val="00C56B04"/>
    <w:rsid w:val="00C56F5A"/>
    <w:rsid w:val="00C57249"/>
    <w:rsid w:val="00C572B2"/>
    <w:rsid w:val="00C57365"/>
    <w:rsid w:val="00C57430"/>
    <w:rsid w:val="00C57613"/>
    <w:rsid w:val="00C5768E"/>
    <w:rsid w:val="00C577EE"/>
    <w:rsid w:val="00C57B40"/>
    <w:rsid w:val="00C57DF6"/>
    <w:rsid w:val="00C604B6"/>
    <w:rsid w:val="00C61795"/>
    <w:rsid w:val="00C63A75"/>
    <w:rsid w:val="00C63AC5"/>
    <w:rsid w:val="00C63FA7"/>
    <w:rsid w:val="00C6456F"/>
    <w:rsid w:val="00C648C6"/>
    <w:rsid w:val="00C64A3F"/>
    <w:rsid w:val="00C64F45"/>
    <w:rsid w:val="00C6579D"/>
    <w:rsid w:val="00C65A92"/>
    <w:rsid w:val="00C65DE4"/>
    <w:rsid w:val="00C65EC0"/>
    <w:rsid w:val="00C65FD9"/>
    <w:rsid w:val="00C6610D"/>
    <w:rsid w:val="00C667EA"/>
    <w:rsid w:val="00C66A59"/>
    <w:rsid w:val="00C66D7B"/>
    <w:rsid w:val="00C67098"/>
    <w:rsid w:val="00C67367"/>
    <w:rsid w:val="00C67684"/>
    <w:rsid w:val="00C67C5E"/>
    <w:rsid w:val="00C70337"/>
    <w:rsid w:val="00C70A33"/>
    <w:rsid w:val="00C70B83"/>
    <w:rsid w:val="00C712E7"/>
    <w:rsid w:val="00C71422"/>
    <w:rsid w:val="00C71868"/>
    <w:rsid w:val="00C71FE1"/>
    <w:rsid w:val="00C724D2"/>
    <w:rsid w:val="00C7284B"/>
    <w:rsid w:val="00C72880"/>
    <w:rsid w:val="00C72A4A"/>
    <w:rsid w:val="00C73110"/>
    <w:rsid w:val="00C73613"/>
    <w:rsid w:val="00C73B2D"/>
    <w:rsid w:val="00C73E3B"/>
    <w:rsid w:val="00C73EB8"/>
    <w:rsid w:val="00C73EF8"/>
    <w:rsid w:val="00C74058"/>
    <w:rsid w:val="00C74756"/>
    <w:rsid w:val="00C74BC5"/>
    <w:rsid w:val="00C7553A"/>
    <w:rsid w:val="00C75D1E"/>
    <w:rsid w:val="00C7622D"/>
    <w:rsid w:val="00C76274"/>
    <w:rsid w:val="00C76B35"/>
    <w:rsid w:val="00C76E0A"/>
    <w:rsid w:val="00C7711A"/>
    <w:rsid w:val="00C77571"/>
    <w:rsid w:val="00C778AE"/>
    <w:rsid w:val="00C8035C"/>
    <w:rsid w:val="00C804B2"/>
    <w:rsid w:val="00C8069E"/>
    <w:rsid w:val="00C807A7"/>
    <w:rsid w:val="00C80D7D"/>
    <w:rsid w:val="00C80DEA"/>
    <w:rsid w:val="00C81221"/>
    <w:rsid w:val="00C81E73"/>
    <w:rsid w:val="00C82245"/>
    <w:rsid w:val="00C82770"/>
    <w:rsid w:val="00C827C8"/>
    <w:rsid w:val="00C828AD"/>
    <w:rsid w:val="00C82FAF"/>
    <w:rsid w:val="00C839E5"/>
    <w:rsid w:val="00C83C58"/>
    <w:rsid w:val="00C83F62"/>
    <w:rsid w:val="00C83FDF"/>
    <w:rsid w:val="00C84008"/>
    <w:rsid w:val="00C843F4"/>
    <w:rsid w:val="00C84583"/>
    <w:rsid w:val="00C847A9"/>
    <w:rsid w:val="00C85064"/>
    <w:rsid w:val="00C851D3"/>
    <w:rsid w:val="00C857FF"/>
    <w:rsid w:val="00C85812"/>
    <w:rsid w:val="00C859FB"/>
    <w:rsid w:val="00C85D69"/>
    <w:rsid w:val="00C85F05"/>
    <w:rsid w:val="00C860A2"/>
    <w:rsid w:val="00C86936"/>
    <w:rsid w:val="00C870E8"/>
    <w:rsid w:val="00C871EC"/>
    <w:rsid w:val="00C8744D"/>
    <w:rsid w:val="00C87ACE"/>
    <w:rsid w:val="00C87FA3"/>
    <w:rsid w:val="00C902CD"/>
    <w:rsid w:val="00C907B2"/>
    <w:rsid w:val="00C90846"/>
    <w:rsid w:val="00C90E62"/>
    <w:rsid w:val="00C9146E"/>
    <w:rsid w:val="00C91858"/>
    <w:rsid w:val="00C91ACF"/>
    <w:rsid w:val="00C91B99"/>
    <w:rsid w:val="00C91C56"/>
    <w:rsid w:val="00C92169"/>
    <w:rsid w:val="00C922DD"/>
    <w:rsid w:val="00C928DA"/>
    <w:rsid w:val="00C929DB"/>
    <w:rsid w:val="00C93044"/>
    <w:rsid w:val="00C93436"/>
    <w:rsid w:val="00C9386B"/>
    <w:rsid w:val="00C93AB5"/>
    <w:rsid w:val="00C94349"/>
    <w:rsid w:val="00C943FD"/>
    <w:rsid w:val="00C9481C"/>
    <w:rsid w:val="00C94BFF"/>
    <w:rsid w:val="00C94C25"/>
    <w:rsid w:val="00C950FC"/>
    <w:rsid w:val="00C95183"/>
    <w:rsid w:val="00C95286"/>
    <w:rsid w:val="00C9535C"/>
    <w:rsid w:val="00C95AD6"/>
    <w:rsid w:val="00C95BC9"/>
    <w:rsid w:val="00C96009"/>
    <w:rsid w:val="00C963AC"/>
    <w:rsid w:val="00C96981"/>
    <w:rsid w:val="00C96A9D"/>
    <w:rsid w:val="00C97291"/>
    <w:rsid w:val="00C9795A"/>
    <w:rsid w:val="00C97AC4"/>
    <w:rsid w:val="00C97BE9"/>
    <w:rsid w:val="00C97CC1"/>
    <w:rsid w:val="00CA077C"/>
    <w:rsid w:val="00CA0B65"/>
    <w:rsid w:val="00CA0D3E"/>
    <w:rsid w:val="00CA1433"/>
    <w:rsid w:val="00CA1451"/>
    <w:rsid w:val="00CA1586"/>
    <w:rsid w:val="00CA2153"/>
    <w:rsid w:val="00CA222F"/>
    <w:rsid w:val="00CA2995"/>
    <w:rsid w:val="00CA2B15"/>
    <w:rsid w:val="00CA3F10"/>
    <w:rsid w:val="00CA40A8"/>
    <w:rsid w:val="00CA4CD8"/>
    <w:rsid w:val="00CA4D80"/>
    <w:rsid w:val="00CA4F6B"/>
    <w:rsid w:val="00CA509E"/>
    <w:rsid w:val="00CA56DC"/>
    <w:rsid w:val="00CA5BCA"/>
    <w:rsid w:val="00CA5E89"/>
    <w:rsid w:val="00CA5EE9"/>
    <w:rsid w:val="00CA5F1D"/>
    <w:rsid w:val="00CA6019"/>
    <w:rsid w:val="00CA6097"/>
    <w:rsid w:val="00CA65FD"/>
    <w:rsid w:val="00CA68B0"/>
    <w:rsid w:val="00CA6A32"/>
    <w:rsid w:val="00CA6A6F"/>
    <w:rsid w:val="00CA6F61"/>
    <w:rsid w:val="00CA7046"/>
    <w:rsid w:val="00CA70E4"/>
    <w:rsid w:val="00CA74C3"/>
    <w:rsid w:val="00CA76D5"/>
    <w:rsid w:val="00CA7C30"/>
    <w:rsid w:val="00CB064D"/>
    <w:rsid w:val="00CB08CE"/>
    <w:rsid w:val="00CB0CC1"/>
    <w:rsid w:val="00CB10D4"/>
    <w:rsid w:val="00CB1592"/>
    <w:rsid w:val="00CB1620"/>
    <w:rsid w:val="00CB186E"/>
    <w:rsid w:val="00CB198F"/>
    <w:rsid w:val="00CB1A40"/>
    <w:rsid w:val="00CB1ED7"/>
    <w:rsid w:val="00CB210F"/>
    <w:rsid w:val="00CB2310"/>
    <w:rsid w:val="00CB26B8"/>
    <w:rsid w:val="00CB270D"/>
    <w:rsid w:val="00CB2BB5"/>
    <w:rsid w:val="00CB2C9C"/>
    <w:rsid w:val="00CB2E9B"/>
    <w:rsid w:val="00CB3665"/>
    <w:rsid w:val="00CB3B33"/>
    <w:rsid w:val="00CB3EB8"/>
    <w:rsid w:val="00CB3F5E"/>
    <w:rsid w:val="00CB3F98"/>
    <w:rsid w:val="00CB4155"/>
    <w:rsid w:val="00CB4294"/>
    <w:rsid w:val="00CB47E0"/>
    <w:rsid w:val="00CB4810"/>
    <w:rsid w:val="00CB485B"/>
    <w:rsid w:val="00CB48BB"/>
    <w:rsid w:val="00CB4B21"/>
    <w:rsid w:val="00CB50D7"/>
    <w:rsid w:val="00CB518B"/>
    <w:rsid w:val="00CB535B"/>
    <w:rsid w:val="00CB54CA"/>
    <w:rsid w:val="00CB5588"/>
    <w:rsid w:val="00CB55D9"/>
    <w:rsid w:val="00CB56BF"/>
    <w:rsid w:val="00CB5C86"/>
    <w:rsid w:val="00CB61B1"/>
    <w:rsid w:val="00CB6435"/>
    <w:rsid w:val="00CB6B64"/>
    <w:rsid w:val="00CB7087"/>
    <w:rsid w:val="00CB7230"/>
    <w:rsid w:val="00CB7764"/>
    <w:rsid w:val="00CB78D5"/>
    <w:rsid w:val="00CB7AB5"/>
    <w:rsid w:val="00CB7AB7"/>
    <w:rsid w:val="00CB7CB5"/>
    <w:rsid w:val="00CB7FED"/>
    <w:rsid w:val="00CC0395"/>
    <w:rsid w:val="00CC03CF"/>
    <w:rsid w:val="00CC0521"/>
    <w:rsid w:val="00CC0624"/>
    <w:rsid w:val="00CC0724"/>
    <w:rsid w:val="00CC1241"/>
    <w:rsid w:val="00CC14A1"/>
    <w:rsid w:val="00CC16A5"/>
    <w:rsid w:val="00CC1955"/>
    <w:rsid w:val="00CC1C89"/>
    <w:rsid w:val="00CC1D3D"/>
    <w:rsid w:val="00CC2234"/>
    <w:rsid w:val="00CC2820"/>
    <w:rsid w:val="00CC28A1"/>
    <w:rsid w:val="00CC2B72"/>
    <w:rsid w:val="00CC303E"/>
    <w:rsid w:val="00CC307A"/>
    <w:rsid w:val="00CC3378"/>
    <w:rsid w:val="00CC349B"/>
    <w:rsid w:val="00CC3CDB"/>
    <w:rsid w:val="00CC4804"/>
    <w:rsid w:val="00CC5FE3"/>
    <w:rsid w:val="00CC6836"/>
    <w:rsid w:val="00CC72D7"/>
    <w:rsid w:val="00CC76CB"/>
    <w:rsid w:val="00CC7C16"/>
    <w:rsid w:val="00CD036F"/>
    <w:rsid w:val="00CD085F"/>
    <w:rsid w:val="00CD0CAE"/>
    <w:rsid w:val="00CD11E1"/>
    <w:rsid w:val="00CD1839"/>
    <w:rsid w:val="00CD1B6D"/>
    <w:rsid w:val="00CD1FE4"/>
    <w:rsid w:val="00CD202D"/>
    <w:rsid w:val="00CD2141"/>
    <w:rsid w:val="00CD2164"/>
    <w:rsid w:val="00CD2316"/>
    <w:rsid w:val="00CD2432"/>
    <w:rsid w:val="00CD25C4"/>
    <w:rsid w:val="00CD2732"/>
    <w:rsid w:val="00CD2C7E"/>
    <w:rsid w:val="00CD2E69"/>
    <w:rsid w:val="00CD2FDD"/>
    <w:rsid w:val="00CD3037"/>
    <w:rsid w:val="00CD369D"/>
    <w:rsid w:val="00CD3806"/>
    <w:rsid w:val="00CD3F65"/>
    <w:rsid w:val="00CD3FA2"/>
    <w:rsid w:val="00CD4340"/>
    <w:rsid w:val="00CD49D1"/>
    <w:rsid w:val="00CD5716"/>
    <w:rsid w:val="00CD57A3"/>
    <w:rsid w:val="00CD5AFA"/>
    <w:rsid w:val="00CD5F14"/>
    <w:rsid w:val="00CD6448"/>
    <w:rsid w:val="00CD646A"/>
    <w:rsid w:val="00CD6498"/>
    <w:rsid w:val="00CD66FF"/>
    <w:rsid w:val="00CD68E5"/>
    <w:rsid w:val="00CD699F"/>
    <w:rsid w:val="00CD6BD7"/>
    <w:rsid w:val="00CD6FDD"/>
    <w:rsid w:val="00CD70A1"/>
    <w:rsid w:val="00CD73F3"/>
    <w:rsid w:val="00CD7505"/>
    <w:rsid w:val="00CD79AC"/>
    <w:rsid w:val="00CD7E99"/>
    <w:rsid w:val="00CD7EDE"/>
    <w:rsid w:val="00CE06A2"/>
    <w:rsid w:val="00CE07CB"/>
    <w:rsid w:val="00CE08B7"/>
    <w:rsid w:val="00CE0D61"/>
    <w:rsid w:val="00CE1339"/>
    <w:rsid w:val="00CE180C"/>
    <w:rsid w:val="00CE1CF1"/>
    <w:rsid w:val="00CE1D25"/>
    <w:rsid w:val="00CE1E6E"/>
    <w:rsid w:val="00CE2257"/>
    <w:rsid w:val="00CE28EF"/>
    <w:rsid w:val="00CE2C4A"/>
    <w:rsid w:val="00CE2FD0"/>
    <w:rsid w:val="00CE310C"/>
    <w:rsid w:val="00CE374B"/>
    <w:rsid w:val="00CE37E9"/>
    <w:rsid w:val="00CE3A6F"/>
    <w:rsid w:val="00CE3EC6"/>
    <w:rsid w:val="00CE4411"/>
    <w:rsid w:val="00CE5202"/>
    <w:rsid w:val="00CE5AC1"/>
    <w:rsid w:val="00CE6F5E"/>
    <w:rsid w:val="00CE7350"/>
    <w:rsid w:val="00CE77BC"/>
    <w:rsid w:val="00CE79BE"/>
    <w:rsid w:val="00CE7A64"/>
    <w:rsid w:val="00CE7EA7"/>
    <w:rsid w:val="00CE7F14"/>
    <w:rsid w:val="00CE7FB7"/>
    <w:rsid w:val="00CF0018"/>
    <w:rsid w:val="00CF0198"/>
    <w:rsid w:val="00CF01D6"/>
    <w:rsid w:val="00CF026B"/>
    <w:rsid w:val="00CF03D0"/>
    <w:rsid w:val="00CF0568"/>
    <w:rsid w:val="00CF08C6"/>
    <w:rsid w:val="00CF0B05"/>
    <w:rsid w:val="00CF1110"/>
    <w:rsid w:val="00CF1A30"/>
    <w:rsid w:val="00CF1AC1"/>
    <w:rsid w:val="00CF251E"/>
    <w:rsid w:val="00CF265A"/>
    <w:rsid w:val="00CF27B9"/>
    <w:rsid w:val="00CF2A3A"/>
    <w:rsid w:val="00CF2AEE"/>
    <w:rsid w:val="00CF4020"/>
    <w:rsid w:val="00CF4514"/>
    <w:rsid w:val="00CF4594"/>
    <w:rsid w:val="00CF4629"/>
    <w:rsid w:val="00CF46ED"/>
    <w:rsid w:val="00CF49C1"/>
    <w:rsid w:val="00CF530E"/>
    <w:rsid w:val="00CF6832"/>
    <w:rsid w:val="00CF6DF2"/>
    <w:rsid w:val="00CF7350"/>
    <w:rsid w:val="00CF7A9B"/>
    <w:rsid w:val="00CF7C46"/>
    <w:rsid w:val="00CF7DF6"/>
    <w:rsid w:val="00D0015F"/>
    <w:rsid w:val="00D0026B"/>
    <w:rsid w:val="00D00ACD"/>
    <w:rsid w:val="00D00B0C"/>
    <w:rsid w:val="00D01A8C"/>
    <w:rsid w:val="00D01AAF"/>
    <w:rsid w:val="00D01B10"/>
    <w:rsid w:val="00D01B49"/>
    <w:rsid w:val="00D01EF4"/>
    <w:rsid w:val="00D0258F"/>
    <w:rsid w:val="00D025C9"/>
    <w:rsid w:val="00D02783"/>
    <w:rsid w:val="00D02BA8"/>
    <w:rsid w:val="00D02F43"/>
    <w:rsid w:val="00D03439"/>
    <w:rsid w:val="00D0369E"/>
    <w:rsid w:val="00D03783"/>
    <w:rsid w:val="00D040A1"/>
    <w:rsid w:val="00D04AC3"/>
    <w:rsid w:val="00D04B94"/>
    <w:rsid w:val="00D04CDB"/>
    <w:rsid w:val="00D052FD"/>
    <w:rsid w:val="00D054E6"/>
    <w:rsid w:val="00D05786"/>
    <w:rsid w:val="00D05BE7"/>
    <w:rsid w:val="00D06933"/>
    <w:rsid w:val="00D06C1A"/>
    <w:rsid w:val="00D06E92"/>
    <w:rsid w:val="00D07027"/>
    <w:rsid w:val="00D0763D"/>
    <w:rsid w:val="00D07750"/>
    <w:rsid w:val="00D078E9"/>
    <w:rsid w:val="00D07911"/>
    <w:rsid w:val="00D07D37"/>
    <w:rsid w:val="00D07E05"/>
    <w:rsid w:val="00D10079"/>
    <w:rsid w:val="00D1011C"/>
    <w:rsid w:val="00D101CE"/>
    <w:rsid w:val="00D105DD"/>
    <w:rsid w:val="00D10B63"/>
    <w:rsid w:val="00D10F90"/>
    <w:rsid w:val="00D111C7"/>
    <w:rsid w:val="00D111E7"/>
    <w:rsid w:val="00D11C47"/>
    <w:rsid w:val="00D12369"/>
    <w:rsid w:val="00D12410"/>
    <w:rsid w:val="00D1251A"/>
    <w:rsid w:val="00D127B4"/>
    <w:rsid w:val="00D12BD9"/>
    <w:rsid w:val="00D1328B"/>
    <w:rsid w:val="00D1341C"/>
    <w:rsid w:val="00D13EC0"/>
    <w:rsid w:val="00D1477A"/>
    <w:rsid w:val="00D14868"/>
    <w:rsid w:val="00D14C21"/>
    <w:rsid w:val="00D15196"/>
    <w:rsid w:val="00D15235"/>
    <w:rsid w:val="00D15834"/>
    <w:rsid w:val="00D15DDF"/>
    <w:rsid w:val="00D16101"/>
    <w:rsid w:val="00D161BA"/>
    <w:rsid w:val="00D1666D"/>
    <w:rsid w:val="00D169EC"/>
    <w:rsid w:val="00D16A29"/>
    <w:rsid w:val="00D16AD5"/>
    <w:rsid w:val="00D16B7D"/>
    <w:rsid w:val="00D170C9"/>
    <w:rsid w:val="00D170D5"/>
    <w:rsid w:val="00D1714C"/>
    <w:rsid w:val="00D1732E"/>
    <w:rsid w:val="00D17447"/>
    <w:rsid w:val="00D17E5F"/>
    <w:rsid w:val="00D201D7"/>
    <w:rsid w:val="00D202D5"/>
    <w:rsid w:val="00D20468"/>
    <w:rsid w:val="00D2049D"/>
    <w:rsid w:val="00D2053D"/>
    <w:rsid w:val="00D20FFE"/>
    <w:rsid w:val="00D21036"/>
    <w:rsid w:val="00D2105E"/>
    <w:rsid w:val="00D210A8"/>
    <w:rsid w:val="00D213FC"/>
    <w:rsid w:val="00D215C6"/>
    <w:rsid w:val="00D22145"/>
    <w:rsid w:val="00D224D1"/>
    <w:rsid w:val="00D231FE"/>
    <w:rsid w:val="00D233D7"/>
    <w:rsid w:val="00D242C4"/>
    <w:rsid w:val="00D243B2"/>
    <w:rsid w:val="00D24C4C"/>
    <w:rsid w:val="00D25063"/>
    <w:rsid w:val="00D25471"/>
    <w:rsid w:val="00D2555C"/>
    <w:rsid w:val="00D2565C"/>
    <w:rsid w:val="00D257AF"/>
    <w:rsid w:val="00D25880"/>
    <w:rsid w:val="00D25DDF"/>
    <w:rsid w:val="00D260F2"/>
    <w:rsid w:val="00D26B65"/>
    <w:rsid w:val="00D26B71"/>
    <w:rsid w:val="00D26D2B"/>
    <w:rsid w:val="00D26E81"/>
    <w:rsid w:val="00D27323"/>
    <w:rsid w:val="00D27420"/>
    <w:rsid w:val="00D27572"/>
    <w:rsid w:val="00D27C8A"/>
    <w:rsid w:val="00D27D20"/>
    <w:rsid w:val="00D302C3"/>
    <w:rsid w:val="00D302D5"/>
    <w:rsid w:val="00D310C3"/>
    <w:rsid w:val="00D31120"/>
    <w:rsid w:val="00D314B2"/>
    <w:rsid w:val="00D319A4"/>
    <w:rsid w:val="00D31B3D"/>
    <w:rsid w:val="00D32074"/>
    <w:rsid w:val="00D3232B"/>
    <w:rsid w:val="00D324F7"/>
    <w:rsid w:val="00D32810"/>
    <w:rsid w:val="00D33118"/>
    <w:rsid w:val="00D331A8"/>
    <w:rsid w:val="00D331CB"/>
    <w:rsid w:val="00D33A03"/>
    <w:rsid w:val="00D33AB9"/>
    <w:rsid w:val="00D348D1"/>
    <w:rsid w:val="00D3494A"/>
    <w:rsid w:val="00D3497C"/>
    <w:rsid w:val="00D34A46"/>
    <w:rsid w:val="00D34DC1"/>
    <w:rsid w:val="00D35229"/>
    <w:rsid w:val="00D35732"/>
    <w:rsid w:val="00D363E2"/>
    <w:rsid w:val="00D3662F"/>
    <w:rsid w:val="00D36DAF"/>
    <w:rsid w:val="00D36DEA"/>
    <w:rsid w:val="00D36FE9"/>
    <w:rsid w:val="00D377CA"/>
    <w:rsid w:val="00D37B8B"/>
    <w:rsid w:val="00D37C92"/>
    <w:rsid w:val="00D40ECD"/>
    <w:rsid w:val="00D40F37"/>
    <w:rsid w:val="00D412DE"/>
    <w:rsid w:val="00D413E2"/>
    <w:rsid w:val="00D414B7"/>
    <w:rsid w:val="00D418C6"/>
    <w:rsid w:val="00D41DE5"/>
    <w:rsid w:val="00D42836"/>
    <w:rsid w:val="00D42B05"/>
    <w:rsid w:val="00D43203"/>
    <w:rsid w:val="00D4327A"/>
    <w:rsid w:val="00D4343F"/>
    <w:rsid w:val="00D435EE"/>
    <w:rsid w:val="00D4379B"/>
    <w:rsid w:val="00D437DA"/>
    <w:rsid w:val="00D43B7D"/>
    <w:rsid w:val="00D43D46"/>
    <w:rsid w:val="00D44131"/>
    <w:rsid w:val="00D447A5"/>
    <w:rsid w:val="00D44B17"/>
    <w:rsid w:val="00D454CE"/>
    <w:rsid w:val="00D455D4"/>
    <w:rsid w:val="00D45862"/>
    <w:rsid w:val="00D46B19"/>
    <w:rsid w:val="00D46C00"/>
    <w:rsid w:val="00D4724D"/>
    <w:rsid w:val="00D477DC"/>
    <w:rsid w:val="00D478AC"/>
    <w:rsid w:val="00D478D4"/>
    <w:rsid w:val="00D47BB7"/>
    <w:rsid w:val="00D47D7A"/>
    <w:rsid w:val="00D500DE"/>
    <w:rsid w:val="00D5068E"/>
    <w:rsid w:val="00D50D78"/>
    <w:rsid w:val="00D50F22"/>
    <w:rsid w:val="00D51311"/>
    <w:rsid w:val="00D51EE6"/>
    <w:rsid w:val="00D51F87"/>
    <w:rsid w:val="00D520B0"/>
    <w:rsid w:val="00D52301"/>
    <w:rsid w:val="00D52313"/>
    <w:rsid w:val="00D52520"/>
    <w:rsid w:val="00D52894"/>
    <w:rsid w:val="00D5302F"/>
    <w:rsid w:val="00D5323A"/>
    <w:rsid w:val="00D535DB"/>
    <w:rsid w:val="00D536E9"/>
    <w:rsid w:val="00D53EE0"/>
    <w:rsid w:val="00D54998"/>
    <w:rsid w:val="00D54BD9"/>
    <w:rsid w:val="00D54F3D"/>
    <w:rsid w:val="00D5507D"/>
    <w:rsid w:val="00D551C4"/>
    <w:rsid w:val="00D55201"/>
    <w:rsid w:val="00D55D9F"/>
    <w:rsid w:val="00D5625E"/>
    <w:rsid w:val="00D562D2"/>
    <w:rsid w:val="00D56B29"/>
    <w:rsid w:val="00D5702A"/>
    <w:rsid w:val="00D57326"/>
    <w:rsid w:val="00D573C5"/>
    <w:rsid w:val="00D57463"/>
    <w:rsid w:val="00D5774F"/>
    <w:rsid w:val="00D578BE"/>
    <w:rsid w:val="00D57960"/>
    <w:rsid w:val="00D57AFA"/>
    <w:rsid w:val="00D60402"/>
    <w:rsid w:val="00D604F3"/>
    <w:rsid w:val="00D60571"/>
    <w:rsid w:val="00D60840"/>
    <w:rsid w:val="00D60BE1"/>
    <w:rsid w:val="00D60CDC"/>
    <w:rsid w:val="00D60D85"/>
    <w:rsid w:val="00D60E56"/>
    <w:rsid w:val="00D60EFD"/>
    <w:rsid w:val="00D61006"/>
    <w:rsid w:val="00D6102A"/>
    <w:rsid w:val="00D6169E"/>
    <w:rsid w:val="00D616D6"/>
    <w:rsid w:val="00D61763"/>
    <w:rsid w:val="00D618C6"/>
    <w:rsid w:val="00D61AC2"/>
    <w:rsid w:val="00D61E38"/>
    <w:rsid w:val="00D624DE"/>
    <w:rsid w:val="00D625A7"/>
    <w:rsid w:val="00D6264A"/>
    <w:rsid w:val="00D62718"/>
    <w:rsid w:val="00D62E12"/>
    <w:rsid w:val="00D6372D"/>
    <w:rsid w:val="00D637E0"/>
    <w:rsid w:val="00D63EDF"/>
    <w:rsid w:val="00D6443D"/>
    <w:rsid w:val="00D64782"/>
    <w:rsid w:val="00D648FA"/>
    <w:rsid w:val="00D64FD5"/>
    <w:rsid w:val="00D653C1"/>
    <w:rsid w:val="00D6640E"/>
    <w:rsid w:val="00D6675F"/>
    <w:rsid w:val="00D67589"/>
    <w:rsid w:val="00D678A9"/>
    <w:rsid w:val="00D67FFA"/>
    <w:rsid w:val="00D7019D"/>
    <w:rsid w:val="00D70505"/>
    <w:rsid w:val="00D705E7"/>
    <w:rsid w:val="00D707BF"/>
    <w:rsid w:val="00D708C9"/>
    <w:rsid w:val="00D70941"/>
    <w:rsid w:val="00D70B65"/>
    <w:rsid w:val="00D70B68"/>
    <w:rsid w:val="00D70D61"/>
    <w:rsid w:val="00D70F78"/>
    <w:rsid w:val="00D7103D"/>
    <w:rsid w:val="00D7125F"/>
    <w:rsid w:val="00D712F2"/>
    <w:rsid w:val="00D71A04"/>
    <w:rsid w:val="00D72099"/>
    <w:rsid w:val="00D723AA"/>
    <w:rsid w:val="00D7252B"/>
    <w:rsid w:val="00D72753"/>
    <w:rsid w:val="00D72793"/>
    <w:rsid w:val="00D72848"/>
    <w:rsid w:val="00D7289B"/>
    <w:rsid w:val="00D72991"/>
    <w:rsid w:val="00D72B06"/>
    <w:rsid w:val="00D72D2C"/>
    <w:rsid w:val="00D72D56"/>
    <w:rsid w:val="00D72DF8"/>
    <w:rsid w:val="00D72E3E"/>
    <w:rsid w:val="00D72FFF"/>
    <w:rsid w:val="00D73039"/>
    <w:rsid w:val="00D73330"/>
    <w:rsid w:val="00D73AE5"/>
    <w:rsid w:val="00D74787"/>
    <w:rsid w:val="00D74D12"/>
    <w:rsid w:val="00D75399"/>
    <w:rsid w:val="00D7539B"/>
    <w:rsid w:val="00D7551D"/>
    <w:rsid w:val="00D755EE"/>
    <w:rsid w:val="00D75DA7"/>
    <w:rsid w:val="00D75E56"/>
    <w:rsid w:val="00D75F0E"/>
    <w:rsid w:val="00D76193"/>
    <w:rsid w:val="00D76300"/>
    <w:rsid w:val="00D7670C"/>
    <w:rsid w:val="00D76B1B"/>
    <w:rsid w:val="00D76F6D"/>
    <w:rsid w:val="00D776E9"/>
    <w:rsid w:val="00D77F3E"/>
    <w:rsid w:val="00D8007C"/>
    <w:rsid w:val="00D80172"/>
    <w:rsid w:val="00D804A7"/>
    <w:rsid w:val="00D80A9D"/>
    <w:rsid w:val="00D80D91"/>
    <w:rsid w:val="00D81411"/>
    <w:rsid w:val="00D823FF"/>
    <w:rsid w:val="00D82A3A"/>
    <w:rsid w:val="00D82F51"/>
    <w:rsid w:val="00D83421"/>
    <w:rsid w:val="00D83545"/>
    <w:rsid w:val="00D8376E"/>
    <w:rsid w:val="00D84204"/>
    <w:rsid w:val="00D84588"/>
    <w:rsid w:val="00D848C0"/>
    <w:rsid w:val="00D849F1"/>
    <w:rsid w:val="00D84CCD"/>
    <w:rsid w:val="00D855DD"/>
    <w:rsid w:val="00D85EA1"/>
    <w:rsid w:val="00D86098"/>
    <w:rsid w:val="00D86245"/>
    <w:rsid w:val="00D866D6"/>
    <w:rsid w:val="00D8683C"/>
    <w:rsid w:val="00D86A97"/>
    <w:rsid w:val="00D871F0"/>
    <w:rsid w:val="00D87781"/>
    <w:rsid w:val="00D9092B"/>
    <w:rsid w:val="00D90ACB"/>
    <w:rsid w:val="00D912B6"/>
    <w:rsid w:val="00D9134E"/>
    <w:rsid w:val="00D9165E"/>
    <w:rsid w:val="00D91AC1"/>
    <w:rsid w:val="00D91C44"/>
    <w:rsid w:val="00D92173"/>
    <w:rsid w:val="00D92E3B"/>
    <w:rsid w:val="00D93034"/>
    <w:rsid w:val="00D93457"/>
    <w:rsid w:val="00D93C84"/>
    <w:rsid w:val="00D94068"/>
    <w:rsid w:val="00D94AAC"/>
    <w:rsid w:val="00D94B0E"/>
    <w:rsid w:val="00D94CE0"/>
    <w:rsid w:val="00D94DEC"/>
    <w:rsid w:val="00D94F15"/>
    <w:rsid w:val="00D956A4"/>
    <w:rsid w:val="00D957E8"/>
    <w:rsid w:val="00D959CB"/>
    <w:rsid w:val="00D95AFE"/>
    <w:rsid w:val="00D95BA0"/>
    <w:rsid w:val="00D96727"/>
    <w:rsid w:val="00D97000"/>
    <w:rsid w:val="00D972D9"/>
    <w:rsid w:val="00D979B9"/>
    <w:rsid w:val="00D97BF9"/>
    <w:rsid w:val="00D97EE5"/>
    <w:rsid w:val="00DA028A"/>
    <w:rsid w:val="00DA04B2"/>
    <w:rsid w:val="00DA0C78"/>
    <w:rsid w:val="00DA123B"/>
    <w:rsid w:val="00DA1807"/>
    <w:rsid w:val="00DA25FB"/>
    <w:rsid w:val="00DA26CF"/>
    <w:rsid w:val="00DA2B85"/>
    <w:rsid w:val="00DA351D"/>
    <w:rsid w:val="00DA396C"/>
    <w:rsid w:val="00DA39FC"/>
    <w:rsid w:val="00DA3BB8"/>
    <w:rsid w:val="00DA3DC5"/>
    <w:rsid w:val="00DA40C8"/>
    <w:rsid w:val="00DA436B"/>
    <w:rsid w:val="00DA44D8"/>
    <w:rsid w:val="00DA45BF"/>
    <w:rsid w:val="00DA53F8"/>
    <w:rsid w:val="00DA54A8"/>
    <w:rsid w:val="00DA55F5"/>
    <w:rsid w:val="00DA57FB"/>
    <w:rsid w:val="00DA5A2D"/>
    <w:rsid w:val="00DA5F95"/>
    <w:rsid w:val="00DA6BFB"/>
    <w:rsid w:val="00DA71FB"/>
    <w:rsid w:val="00DA75EC"/>
    <w:rsid w:val="00DA7A07"/>
    <w:rsid w:val="00DA7BF0"/>
    <w:rsid w:val="00DB061B"/>
    <w:rsid w:val="00DB0764"/>
    <w:rsid w:val="00DB08CE"/>
    <w:rsid w:val="00DB094B"/>
    <w:rsid w:val="00DB0B35"/>
    <w:rsid w:val="00DB0E8D"/>
    <w:rsid w:val="00DB1117"/>
    <w:rsid w:val="00DB1147"/>
    <w:rsid w:val="00DB15DB"/>
    <w:rsid w:val="00DB1CC1"/>
    <w:rsid w:val="00DB1F13"/>
    <w:rsid w:val="00DB20F3"/>
    <w:rsid w:val="00DB2220"/>
    <w:rsid w:val="00DB227C"/>
    <w:rsid w:val="00DB26C6"/>
    <w:rsid w:val="00DB2CB9"/>
    <w:rsid w:val="00DB3115"/>
    <w:rsid w:val="00DB311B"/>
    <w:rsid w:val="00DB33F8"/>
    <w:rsid w:val="00DB3CF0"/>
    <w:rsid w:val="00DB3EAE"/>
    <w:rsid w:val="00DB45CC"/>
    <w:rsid w:val="00DB45FB"/>
    <w:rsid w:val="00DB4B67"/>
    <w:rsid w:val="00DB4C6D"/>
    <w:rsid w:val="00DB519B"/>
    <w:rsid w:val="00DB5854"/>
    <w:rsid w:val="00DB5AB6"/>
    <w:rsid w:val="00DB6322"/>
    <w:rsid w:val="00DB6422"/>
    <w:rsid w:val="00DB74C2"/>
    <w:rsid w:val="00DB7993"/>
    <w:rsid w:val="00DB7A69"/>
    <w:rsid w:val="00DC0005"/>
    <w:rsid w:val="00DC0204"/>
    <w:rsid w:val="00DC03AC"/>
    <w:rsid w:val="00DC0458"/>
    <w:rsid w:val="00DC0568"/>
    <w:rsid w:val="00DC0A45"/>
    <w:rsid w:val="00DC11CC"/>
    <w:rsid w:val="00DC136C"/>
    <w:rsid w:val="00DC19C1"/>
    <w:rsid w:val="00DC1C27"/>
    <w:rsid w:val="00DC1E2A"/>
    <w:rsid w:val="00DC1E34"/>
    <w:rsid w:val="00DC2052"/>
    <w:rsid w:val="00DC26C1"/>
    <w:rsid w:val="00DC2A22"/>
    <w:rsid w:val="00DC2CA0"/>
    <w:rsid w:val="00DC2E07"/>
    <w:rsid w:val="00DC2EEB"/>
    <w:rsid w:val="00DC3032"/>
    <w:rsid w:val="00DC3A57"/>
    <w:rsid w:val="00DC4767"/>
    <w:rsid w:val="00DC4783"/>
    <w:rsid w:val="00DC4B25"/>
    <w:rsid w:val="00DC4D8A"/>
    <w:rsid w:val="00DC4DAB"/>
    <w:rsid w:val="00DC5084"/>
    <w:rsid w:val="00DC5528"/>
    <w:rsid w:val="00DC5954"/>
    <w:rsid w:val="00DC5A63"/>
    <w:rsid w:val="00DC5F5F"/>
    <w:rsid w:val="00DC651F"/>
    <w:rsid w:val="00DC6577"/>
    <w:rsid w:val="00DC6923"/>
    <w:rsid w:val="00DC6AAB"/>
    <w:rsid w:val="00DC7180"/>
    <w:rsid w:val="00DC720F"/>
    <w:rsid w:val="00DC75CC"/>
    <w:rsid w:val="00DC7862"/>
    <w:rsid w:val="00DC7C6B"/>
    <w:rsid w:val="00DC7DE0"/>
    <w:rsid w:val="00DC7E9E"/>
    <w:rsid w:val="00DD045F"/>
    <w:rsid w:val="00DD0628"/>
    <w:rsid w:val="00DD2004"/>
    <w:rsid w:val="00DD223C"/>
    <w:rsid w:val="00DD274E"/>
    <w:rsid w:val="00DD2899"/>
    <w:rsid w:val="00DD2C3D"/>
    <w:rsid w:val="00DD3755"/>
    <w:rsid w:val="00DD3A14"/>
    <w:rsid w:val="00DD3D7A"/>
    <w:rsid w:val="00DD3ED2"/>
    <w:rsid w:val="00DD4930"/>
    <w:rsid w:val="00DD4A3F"/>
    <w:rsid w:val="00DD5466"/>
    <w:rsid w:val="00DD5581"/>
    <w:rsid w:val="00DD5712"/>
    <w:rsid w:val="00DD62B1"/>
    <w:rsid w:val="00DD6B1C"/>
    <w:rsid w:val="00DD6BF2"/>
    <w:rsid w:val="00DD73EA"/>
    <w:rsid w:val="00DD7B11"/>
    <w:rsid w:val="00DD7F1D"/>
    <w:rsid w:val="00DE0330"/>
    <w:rsid w:val="00DE04C2"/>
    <w:rsid w:val="00DE06AC"/>
    <w:rsid w:val="00DE0863"/>
    <w:rsid w:val="00DE0B0B"/>
    <w:rsid w:val="00DE0FCC"/>
    <w:rsid w:val="00DE0FE5"/>
    <w:rsid w:val="00DE10B1"/>
    <w:rsid w:val="00DE1201"/>
    <w:rsid w:val="00DE1550"/>
    <w:rsid w:val="00DE1B61"/>
    <w:rsid w:val="00DE1BC9"/>
    <w:rsid w:val="00DE1C8E"/>
    <w:rsid w:val="00DE2F03"/>
    <w:rsid w:val="00DE2FC3"/>
    <w:rsid w:val="00DE378F"/>
    <w:rsid w:val="00DE3805"/>
    <w:rsid w:val="00DE3A96"/>
    <w:rsid w:val="00DE3B07"/>
    <w:rsid w:val="00DE3CC1"/>
    <w:rsid w:val="00DE40A0"/>
    <w:rsid w:val="00DE41EB"/>
    <w:rsid w:val="00DE42A2"/>
    <w:rsid w:val="00DE43D0"/>
    <w:rsid w:val="00DE44F7"/>
    <w:rsid w:val="00DE455C"/>
    <w:rsid w:val="00DE47C2"/>
    <w:rsid w:val="00DE47EB"/>
    <w:rsid w:val="00DE4F84"/>
    <w:rsid w:val="00DE5513"/>
    <w:rsid w:val="00DE5709"/>
    <w:rsid w:val="00DE5CEC"/>
    <w:rsid w:val="00DE676C"/>
    <w:rsid w:val="00DE6F51"/>
    <w:rsid w:val="00DE72A2"/>
    <w:rsid w:val="00DE7322"/>
    <w:rsid w:val="00DE768B"/>
    <w:rsid w:val="00DE76FF"/>
    <w:rsid w:val="00DF037C"/>
    <w:rsid w:val="00DF0622"/>
    <w:rsid w:val="00DF09AD"/>
    <w:rsid w:val="00DF0D1E"/>
    <w:rsid w:val="00DF150A"/>
    <w:rsid w:val="00DF1616"/>
    <w:rsid w:val="00DF18E2"/>
    <w:rsid w:val="00DF1D51"/>
    <w:rsid w:val="00DF1D62"/>
    <w:rsid w:val="00DF2556"/>
    <w:rsid w:val="00DF28AC"/>
    <w:rsid w:val="00DF2E0B"/>
    <w:rsid w:val="00DF2F80"/>
    <w:rsid w:val="00DF31C5"/>
    <w:rsid w:val="00DF3301"/>
    <w:rsid w:val="00DF3942"/>
    <w:rsid w:val="00DF3A11"/>
    <w:rsid w:val="00DF3A78"/>
    <w:rsid w:val="00DF3DB2"/>
    <w:rsid w:val="00DF3F1C"/>
    <w:rsid w:val="00DF3F67"/>
    <w:rsid w:val="00DF4376"/>
    <w:rsid w:val="00DF4756"/>
    <w:rsid w:val="00DF4FA4"/>
    <w:rsid w:val="00DF4FAB"/>
    <w:rsid w:val="00DF5349"/>
    <w:rsid w:val="00DF5437"/>
    <w:rsid w:val="00DF5B58"/>
    <w:rsid w:val="00DF635D"/>
    <w:rsid w:val="00DF6A8E"/>
    <w:rsid w:val="00DF6C1E"/>
    <w:rsid w:val="00DF6FD2"/>
    <w:rsid w:val="00DF79C9"/>
    <w:rsid w:val="00DF7A3E"/>
    <w:rsid w:val="00DF7A69"/>
    <w:rsid w:val="00DF7C14"/>
    <w:rsid w:val="00DF7D0A"/>
    <w:rsid w:val="00E00516"/>
    <w:rsid w:val="00E00ABC"/>
    <w:rsid w:val="00E00AF0"/>
    <w:rsid w:val="00E00F31"/>
    <w:rsid w:val="00E00F70"/>
    <w:rsid w:val="00E01135"/>
    <w:rsid w:val="00E0119A"/>
    <w:rsid w:val="00E0149E"/>
    <w:rsid w:val="00E01604"/>
    <w:rsid w:val="00E017CA"/>
    <w:rsid w:val="00E01C4F"/>
    <w:rsid w:val="00E01E9A"/>
    <w:rsid w:val="00E01EA3"/>
    <w:rsid w:val="00E01EB0"/>
    <w:rsid w:val="00E0202D"/>
    <w:rsid w:val="00E0219E"/>
    <w:rsid w:val="00E0237C"/>
    <w:rsid w:val="00E023B5"/>
    <w:rsid w:val="00E0292A"/>
    <w:rsid w:val="00E02ADD"/>
    <w:rsid w:val="00E02B41"/>
    <w:rsid w:val="00E02B7F"/>
    <w:rsid w:val="00E03517"/>
    <w:rsid w:val="00E03692"/>
    <w:rsid w:val="00E037E2"/>
    <w:rsid w:val="00E03830"/>
    <w:rsid w:val="00E0403F"/>
    <w:rsid w:val="00E041B4"/>
    <w:rsid w:val="00E04364"/>
    <w:rsid w:val="00E043E9"/>
    <w:rsid w:val="00E0443F"/>
    <w:rsid w:val="00E045AF"/>
    <w:rsid w:val="00E0484A"/>
    <w:rsid w:val="00E0484F"/>
    <w:rsid w:val="00E04DD7"/>
    <w:rsid w:val="00E0501B"/>
    <w:rsid w:val="00E051AD"/>
    <w:rsid w:val="00E059BA"/>
    <w:rsid w:val="00E05F37"/>
    <w:rsid w:val="00E061CC"/>
    <w:rsid w:val="00E06AC3"/>
    <w:rsid w:val="00E06CE4"/>
    <w:rsid w:val="00E06E00"/>
    <w:rsid w:val="00E07419"/>
    <w:rsid w:val="00E074C0"/>
    <w:rsid w:val="00E0760C"/>
    <w:rsid w:val="00E0762F"/>
    <w:rsid w:val="00E076D5"/>
    <w:rsid w:val="00E07C8E"/>
    <w:rsid w:val="00E104B8"/>
    <w:rsid w:val="00E10EC6"/>
    <w:rsid w:val="00E112C0"/>
    <w:rsid w:val="00E12931"/>
    <w:rsid w:val="00E12FB1"/>
    <w:rsid w:val="00E13997"/>
    <w:rsid w:val="00E13C94"/>
    <w:rsid w:val="00E13DC0"/>
    <w:rsid w:val="00E13EDB"/>
    <w:rsid w:val="00E141EB"/>
    <w:rsid w:val="00E1563D"/>
    <w:rsid w:val="00E1568C"/>
    <w:rsid w:val="00E16233"/>
    <w:rsid w:val="00E163E7"/>
    <w:rsid w:val="00E169EF"/>
    <w:rsid w:val="00E16BF4"/>
    <w:rsid w:val="00E16E38"/>
    <w:rsid w:val="00E170C2"/>
    <w:rsid w:val="00E170E8"/>
    <w:rsid w:val="00E1727A"/>
    <w:rsid w:val="00E17298"/>
    <w:rsid w:val="00E17356"/>
    <w:rsid w:val="00E17BCA"/>
    <w:rsid w:val="00E17FCF"/>
    <w:rsid w:val="00E208B8"/>
    <w:rsid w:val="00E20942"/>
    <w:rsid w:val="00E20D02"/>
    <w:rsid w:val="00E20E6C"/>
    <w:rsid w:val="00E21038"/>
    <w:rsid w:val="00E21969"/>
    <w:rsid w:val="00E21A1D"/>
    <w:rsid w:val="00E21A32"/>
    <w:rsid w:val="00E21D8E"/>
    <w:rsid w:val="00E21DA6"/>
    <w:rsid w:val="00E21E3B"/>
    <w:rsid w:val="00E2204E"/>
    <w:rsid w:val="00E22090"/>
    <w:rsid w:val="00E22563"/>
    <w:rsid w:val="00E2285F"/>
    <w:rsid w:val="00E228F9"/>
    <w:rsid w:val="00E22B69"/>
    <w:rsid w:val="00E23467"/>
    <w:rsid w:val="00E2379D"/>
    <w:rsid w:val="00E23C8B"/>
    <w:rsid w:val="00E23CD6"/>
    <w:rsid w:val="00E23D71"/>
    <w:rsid w:val="00E241D4"/>
    <w:rsid w:val="00E24350"/>
    <w:rsid w:val="00E249F6"/>
    <w:rsid w:val="00E24C91"/>
    <w:rsid w:val="00E24F72"/>
    <w:rsid w:val="00E25030"/>
    <w:rsid w:val="00E25116"/>
    <w:rsid w:val="00E253F6"/>
    <w:rsid w:val="00E25879"/>
    <w:rsid w:val="00E25B52"/>
    <w:rsid w:val="00E26B83"/>
    <w:rsid w:val="00E26B8C"/>
    <w:rsid w:val="00E26EBC"/>
    <w:rsid w:val="00E270D7"/>
    <w:rsid w:val="00E2753F"/>
    <w:rsid w:val="00E27557"/>
    <w:rsid w:val="00E2787A"/>
    <w:rsid w:val="00E27B8E"/>
    <w:rsid w:val="00E27C4E"/>
    <w:rsid w:val="00E27CA0"/>
    <w:rsid w:val="00E27DE1"/>
    <w:rsid w:val="00E27F7C"/>
    <w:rsid w:val="00E3001F"/>
    <w:rsid w:val="00E30588"/>
    <w:rsid w:val="00E30596"/>
    <w:rsid w:val="00E30BC8"/>
    <w:rsid w:val="00E30EF4"/>
    <w:rsid w:val="00E30FD1"/>
    <w:rsid w:val="00E3147D"/>
    <w:rsid w:val="00E31525"/>
    <w:rsid w:val="00E31DB3"/>
    <w:rsid w:val="00E31FF1"/>
    <w:rsid w:val="00E3201C"/>
    <w:rsid w:val="00E3229B"/>
    <w:rsid w:val="00E3243B"/>
    <w:rsid w:val="00E32B96"/>
    <w:rsid w:val="00E32BB5"/>
    <w:rsid w:val="00E32BF1"/>
    <w:rsid w:val="00E32C49"/>
    <w:rsid w:val="00E33208"/>
    <w:rsid w:val="00E33575"/>
    <w:rsid w:val="00E338FA"/>
    <w:rsid w:val="00E341D4"/>
    <w:rsid w:val="00E34837"/>
    <w:rsid w:val="00E348E1"/>
    <w:rsid w:val="00E34E5E"/>
    <w:rsid w:val="00E356CF"/>
    <w:rsid w:val="00E35880"/>
    <w:rsid w:val="00E3664D"/>
    <w:rsid w:val="00E36D40"/>
    <w:rsid w:val="00E36DAA"/>
    <w:rsid w:val="00E372AF"/>
    <w:rsid w:val="00E377D1"/>
    <w:rsid w:val="00E404DE"/>
    <w:rsid w:val="00E40822"/>
    <w:rsid w:val="00E408C0"/>
    <w:rsid w:val="00E40E50"/>
    <w:rsid w:val="00E41149"/>
    <w:rsid w:val="00E4144E"/>
    <w:rsid w:val="00E416BE"/>
    <w:rsid w:val="00E41D32"/>
    <w:rsid w:val="00E4245B"/>
    <w:rsid w:val="00E42A89"/>
    <w:rsid w:val="00E42E75"/>
    <w:rsid w:val="00E4337A"/>
    <w:rsid w:val="00E434A1"/>
    <w:rsid w:val="00E43A57"/>
    <w:rsid w:val="00E441BB"/>
    <w:rsid w:val="00E44A99"/>
    <w:rsid w:val="00E44E9F"/>
    <w:rsid w:val="00E450A6"/>
    <w:rsid w:val="00E45111"/>
    <w:rsid w:val="00E4568F"/>
    <w:rsid w:val="00E457AA"/>
    <w:rsid w:val="00E46107"/>
    <w:rsid w:val="00E46B09"/>
    <w:rsid w:val="00E46B88"/>
    <w:rsid w:val="00E46E54"/>
    <w:rsid w:val="00E474E9"/>
    <w:rsid w:val="00E4752A"/>
    <w:rsid w:val="00E4760D"/>
    <w:rsid w:val="00E47639"/>
    <w:rsid w:val="00E4763E"/>
    <w:rsid w:val="00E47E12"/>
    <w:rsid w:val="00E504F2"/>
    <w:rsid w:val="00E50C80"/>
    <w:rsid w:val="00E510D4"/>
    <w:rsid w:val="00E51216"/>
    <w:rsid w:val="00E51346"/>
    <w:rsid w:val="00E515E5"/>
    <w:rsid w:val="00E51690"/>
    <w:rsid w:val="00E51886"/>
    <w:rsid w:val="00E5194A"/>
    <w:rsid w:val="00E51E66"/>
    <w:rsid w:val="00E52874"/>
    <w:rsid w:val="00E52A07"/>
    <w:rsid w:val="00E52B4D"/>
    <w:rsid w:val="00E52C88"/>
    <w:rsid w:val="00E52CA4"/>
    <w:rsid w:val="00E52E28"/>
    <w:rsid w:val="00E53290"/>
    <w:rsid w:val="00E532D4"/>
    <w:rsid w:val="00E5448B"/>
    <w:rsid w:val="00E544E7"/>
    <w:rsid w:val="00E5476C"/>
    <w:rsid w:val="00E54B67"/>
    <w:rsid w:val="00E54BFE"/>
    <w:rsid w:val="00E54E3A"/>
    <w:rsid w:val="00E55300"/>
    <w:rsid w:val="00E55F2F"/>
    <w:rsid w:val="00E56150"/>
    <w:rsid w:val="00E5686B"/>
    <w:rsid w:val="00E57782"/>
    <w:rsid w:val="00E57BE9"/>
    <w:rsid w:val="00E57C32"/>
    <w:rsid w:val="00E57DA6"/>
    <w:rsid w:val="00E6018D"/>
    <w:rsid w:val="00E60757"/>
    <w:rsid w:val="00E608F5"/>
    <w:rsid w:val="00E609C8"/>
    <w:rsid w:val="00E6113A"/>
    <w:rsid w:val="00E61419"/>
    <w:rsid w:val="00E614FD"/>
    <w:rsid w:val="00E61771"/>
    <w:rsid w:val="00E61A4D"/>
    <w:rsid w:val="00E61D03"/>
    <w:rsid w:val="00E628F5"/>
    <w:rsid w:val="00E62B28"/>
    <w:rsid w:val="00E62BCA"/>
    <w:rsid w:val="00E62D1D"/>
    <w:rsid w:val="00E630CE"/>
    <w:rsid w:val="00E63316"/>
    <w:rsid w:val="00E633BD"/>
    <w:rsid w:val="00E63B0E"/>
    <w:rsid w:val="00E63BB4"/>
    <w:rsid w:val="00E63D86"/>
    <w:rsid w:val="00E63D92"/>
    <w:rsid w:val="00E63F35"/>
    <w:rsid w:val="00E6409E"/>
    <w:rsid w:val="00E643D0"/>
    <w:rsid w:val="00E6491B"/>
    <w:rsid w:val="00E6493F"/>
    <w:rsid w:val="00E655F2"/>
    <w:rsid w:val="00E659AD"/>
    <w:rsid w:val="00E66531"/>
    <w:rsid w:val="00E666F3"/>
    <w:rsid w:val="00E66A16"/>
    <w:rsid w:val="00E66E98"/>
    <w:rsid w:val="00E66FE4"/>
    <w:rsid w:val="00E678F1"/>
    <w:rsid w:val="00E678F4"/>
    <w:rsid w:val="00E67E0A"/>
    <w:rsid w:val="00E701AF"/>
    <w:rsid w:val="00E70C3B"/>
    <w:rsid w:val="00E70EA6"/>
    <w:rsid w:val="00E70FA5"/>
    <w:rsid w:val="00E70FF9"/>
    <w:rsid w:val="00E7101C"/>
    <w:rsid w:val="00E71235"/>
    <w:rsid w:val="00E7150D"/>
    <w:rsid w:val="00E71D5B"/>
    <w:rsid w:val="00E71E2F"/>
    <w:rsid w:val="00E726B9"/>
    <w:rsid w:val="00E7291C"/>
    <w:rsid w:val="00E72A32"/>
    <w:rsid w:val="00E72C4D"/>
    <w:rsid w:val="00E73095"/>
    <w:rsid w:val="00E731E1"/>
    <w:rsid w:val="00E73225"/>
    <w:rsid w:val="00E7387E"/>
    <w:rsid w:val="00E741CE"/>
    <w:rsid w:val="00E74A12"/>
    <w:rsid w:val="00E74CD2"/>
    <w:rsid w:val="00E74F6B"/>
    <w:rsid w:val="00E74F84"/>
    <w:rsid w:val="00E75282"/>
    <w:rsid w:val="00E753D9"/>
    <w:rsid w:val="00E75835"/>
    <w:rsid w:val="00E75DB6"/>
    <w:rsid w:val="00E76078"/>
    <w:rsid w:val="00E76086"/>
    <w:rsid w:val="00E7663E"/>
    <w:rsid w:val="00E76AE6"/>
    <w:rsid w:val="00E76B6A"/>
    <w:rsid w:val="00E76BDA"/>
    <w:rsid w:val="00E7704D"/>
    <w:rsid w:val="00E7724B"/>
    <w:rsid w:val="00E77730"/>
    <w:rsid w:val="00E77D6A"/>
    <w:rsid w:val="00E80431"/>
    <w:rsid w:val="00E805FA"/>
    <w:rsid w:val="00E808EC"/>
    <w:rsid w:val="00E809DB"/>
    <w:rsid w:val="00E810CE"/>
    <w:rsid w:val="00E8155D"/>
    <w:rsid w:val="00E81843"/>
    <w:rsid w:val="00E8186B"/>
    <w:rsid w:val="00E81907"/>
    <w:rsid w:val="00E81DE2"/>
    <w:rsid w:val="00E821B0"/>
    <w:rsid w:val="00E8236C"/>
    <w:rsid w:val="00E82576"/>
    <w:rsid w:val="00E82A26"/>
    <w:rsid w:val="00E8316F"/>
    <w:rsid w:val="00E832EE"/>
    <w:rsid w:val="00E8377E"/>
    <w:rsid w:val="00E83C65"/>
    <w:rsid w:val="00E844BE"/>
    <w:rsid w:val="00E84778"/>
    <w:rsid w:val="00E84BF9"/>
    <w:rsid w:val="00E84CF9"/>
    <w:rsid w:val="00E84E5B"/>
    <w:rsid w:val="00E85066"/>
    <w:rsid w:val="00E8517A"/>
    <w:rsid w:val="00E8542E"/>
    <w:rsid w:val="00E85529"/>
    <w:rsid w:val="00E85748"/>
    <w:rsid w:val="00E8575E"/>
    <w:rsid w:val="00E85DB3"/>
    <w:rsid w:val="00E85DC6"/>
    <w:rsid w:val="00E85EC1"/>
    <w:rsid w:val="00E85F2F"/>
    <w:rsid w:val="00E85F4B"/>
    <w:rsid w:val="00E85F91"/>
    <w:rsid w:val="00E85FA6"/>
    <w:rsid w:val="00E86299"/>
    <w:rsid w:val="00E862C8"/>
    <w:rsid w:val="00E86E32"/>
    <w:rsid w:val="00E870EC"/>
    <w:rsid w:val="00E874A8"/>
    <w:rsid w:val="00E87BF6"/>
    <w:rsid w:val="00E87D0D"/>
    <w:rsid w:val="00E90598"/>
    <w:rsid w:val="00E909C3"/>
    <w:rsid w:val="00E9106E"/>
    <w:rsid w:val="00E91752"/>
    <w:rsid w:val="00E92593"/>
    <w:rsid w:val="00E925C2"/>
    <w:rsid w:val="00E92653"/>
    <w:rsid w:val="00E926BC"/>
    <w:rsid w:val="00E92896"/>
    <w:rsid w:val="00E9314E"/>
    <w:rsid w:val="00E939F4"/>
    <w:rsid w:val="00E93FB9"/>
    <w:rsid w:val="00E94927"/>
    <w:rsid w:val="00E9498A"/>
    <w:rsid w:val="00E94B39"/>
    <w:rsid w:val="00E94BC6"/>
    <w:rsid w:val="00E95143"/>
    <w:rsid w:val="00E95163"/>
    <w:rsid w:val="00E95204"/>
    <w:rsid w:val="00E95334"/>
    <w:rsid w:val="00E95BB8"/>
    <w:rsid w:val="00E95E45"/>
    <w:rsid w:val="00E965D8"/>
    <w:rsid w:val="00E9681C"/>
    <w:rsid w:val="00E96A11"/>
    <w:rsid w:val="00E96AB3"/>
    <w:rsid w:val="00E96E8D"/>
    <w:rsid w:val="00E9709E"/>
    <w:rsid w:val="00E9763D"/>
    <w:rsid w:val="00E97A7C"/>
    <w:rsid w:val="00E97F66"/>
    <w:rsid w:val="00E97FAC"/>
    <w:rsid w:val="00EA075A"/>
    <w:rsid w:val="00EA081B"/>
    <w:rsid w:val="00EA0CB9"/>
    <w:rsid w:val="00EA13B4"/>
    <w:rsid w:val="00EA151E"/>
    <w:rsid w:val="00EA1BD7"/>
    <w:rsid w:val="00EA2C5D"/>
    <w:rsid w:val="00EA2F27"/>
    <w:rsid w:val="00EA2FEC"/>
    <w:rsid w:val="00EA3553"/>
    <w:rsid w:val="00EA3A8E"/>
    <w:rsid w:val="00EA3BE9"/>
    <w:rsid w:val="00EA3E3B"/>
    <w:rsid w:val="00EA413F"/>
    <w:rsid w:val="00EA451D"/>
    <w:rsid w:val="00EA459B"/>
    <w:rsid w:val="00EA4AF8"/>
    <w:rsid w:val="00EA508A"/>
    <w:rsid w:val="00EA52B3"/>
    <w:rsid w:val="00EA52F5"/>
    <w:rsid w:val="00EA5791"/>
    <w:rsid w:val="00EA5B95"/>
    <w:rsid w:val="00EA5D8D"/>
    <w:rsid w:val="00EA6084"/>
    <w:rsid w:val="00EA618C"/>
    <w:rsid w:val="00EA6D3C"/>
    <w:rsid w:val="00EA6D5F"/>
    <w:rsid w:val="00EA7D28"/>
    <w:rsid w:val="00EA7D6B"/>
    <w:rsid w:val="00EA7E9B"/>
    <w:rsid w:val="00EA7FC1"/>
    <w:rsid w:val="00EB02AA"/>
    <w:rsid w:val="00EB07F3"/>
    <w:rsid w:val="00EB090A"/>
    <w:rsid w:val="00EB0E7F"/>
    <w:rsid w:val="00EB0FCB"/>
    <w:rsid w:val="00EB16DD"/>
    <w:rsid w:val="00EB1760"/>
    <w:rsid w:val="00EB2EC1"/>
    <w:rsid w:val="00EB3F20"/>
    <w:rsid w:val="00EB4670"/>
    <w:rsid w:val="00EB5A53"/>
    <w:rsid w:val="00EB5DF4"/>
    <w:rsid w:val="00EB72E7"/>
    <w:rsid w:val="00EB7599"/>
    <w:rsid w:val="00EB782F"/>
    <w:rsid w:val="00EC0513"/>
    <w:rsid w:val="00EC0857"/>
    <w:rsid w:val="00EC0B0A"/>
    <w:rsid w:val="00EC119C"/>
    <w:rsid w:val="00EC1397"/>
    <w:rsid w:val="00EC1936"/>
    <w:rsid w:val="00EC20A7"/>
    <w:rsid w:val="00EC2171"/>
    <w:rsid w:val="00EC2886"/>
    <w:rsid w:val="00EC2CB5"/>
    <w:rsid w:val="00EC3212"/>
    <w:rsid w:val="00EC3679"/>
    <w:rsid w:val="00EC3972"/>
    <w:rsid w:val="00EC3D50"/>
    <w:rsid w:val="00EC4217"/>
    <w:rsid w:val="00EC4365"/>
    <w:rsid w:val="00EC4AC4"/>
    <w:rsid w:val="00EC539C"/>
    <w:rsid w:val="00EC5B24"/>
    <w:rsid w:val="00EC5FAD"/>
    <w:rsid w:val="00EC65E4"/>
    <w:rsid w:val="00EC6E87"/>
    <w:rsid w:val="00EC6F97"/>
    <w:rsid w:val="00EC71A3"/>
    <w:rsid w:val="00EC73DA"/>
    <w:rsid w:val="00EC78B5"/>
    <w:rsid w:val="00EC7A3D"/>
    <w:rsid w:val="00EC7D22"/>
    <w:rsid w:val="00EC7F56"/>
    <w:rsid w:val="00ED0158"/>
    <w:rsid w:val="00ED02FD"/>
    <w:rsid w:val="00ED056A"/>
    <w:rsid w:val="00ED07FD"/>
    <w:rsid w:val="00ED0B2D"/>
    <w:rsid w:val="00ED0CAC"/>
    <w:rsid w:val="00ED1139"/>
    <w:rsid w:val="00ED1315"/>
    <w:rsid w:val="00ED1458"/>
    <w:rsid w:val="00ED18A5"/>
    <w:rsid w:val="00ED18B1"/>
    <w:rsid w:val="00ED1A3D"/>
    <w:rsid w:val="00ED1CE1"/>
    <w:rsid w:val="00ED1F9E"/>
    <w:rsid w:val="00ED20BA"/>
    <w:rsid w:val="00ED2184"/>
    <w:rsid w:val="00ED22D2"/>
    <w:rsid w:val="00ED2B12"/>
    <w:rsid w:val="00ED2D00"/>
    <w:rsid w:val="00ED2E03"/>
    <w:rsid w:val="00ED319E"/>
    <w:rsid w:val="00ED36F3"/>
    <w:rsid w:val="00ED39C3"/>
    <w:rsid w:val="00ED3C55"/>
    <w:rsid w:val="00ED3CEF"/>
    <w:rsid w:val="00ED421E"/>
    <w:rsid w:val="00ED4667"/>
    <w:rsid w:val="00ED4701"/>
    <w:rsid w:val="00ED477C"/>
    <w:rsid w:val="00ED4C16"/>
    <w:rsid w:val="00ED4F50"/>
    <w:rsid w:val="00ED5331"/>
    <w:rsid w:val="00ED5576"/>
    <w:rsid w:val="00ED5DE6"/>
    <w:rsid w:val="00ED5F9F"/>
    <w:rsid w:val="00ED69DD"/>
    <w:rsid w:val="00ED715B"/>
    <w:rsid w:val="00ED73A6"/>
    <w:rsid w:val="00ED7432"/>
    <w:rsid w:val="00ED76C9"/>
    <w:rsid w:val="00ED7892"/>
    <w:rsid w:val="00ED791B"/>
    <w:rsid w:val="00ED7E21"/>
    <w:rsid w:val="00EE02AE"/>
    <w:rsid w:val="00EE0542"/>
    <w:rsid w:val="00EE05EE"/>
    <w:rsid w:val="00EE0B6F"/>
    <w:rsid w:val="00EE0BAB"/>
    <w:rsid w:val="00EE1A68"/>
    <w:rsid w:val="00EE1ACC"/>
    <w:rsid w:val="00EE1BC6"/>
    <w:rsid w:val="00EE2931"/>
    <w:rsid w:val="00EE30EB"/>
    <w:rsid w:val="00EE381A"/>
    <w:rsid w:val="00EE3838"/>
    <w:rsid w:val="00EE39FD"/>
    <w:rsid w:val="00EE3D13"/>
    <w:rsid w:val="00EE432B"/>
    <w:rsid w:val="00EE48D4"/>
    <w:rsid w:val="00EE4DD0"/>
    <w:rsid w:val="00EE50F1"/>
    <w:rsid w:val="00EE531B"/>
    <w:rsid w:val="00EE5710"/>
    <w:rsid w:val="00EE595B"/>
    <w:rsid w:val="00EE5B0F"/>
    <w:rsid w:val="00EE64E0"/>
    <w:rsid w:val="00EE6776"/>
    <w:rsid w:val="00EE6BE4"/>
    <w:rsid w:val="00EE71EF"/>
    <w:rsid w:val="00EE7241"/>
    <w:rsid w:val="00EE7337"/>
    <w:rsid w:val="00EE7468"/>
    <w:rsid w:val="00EE79E2"/>
    <w:rsid w:val="00EE7DFE"/>
    <w:rsid w:val="00EF03FB"/>
    <w:rsid w:val="00EF0A5C"/>
    <w:rsid w:val="00EF13F2"/>
    <w:rsid w:val="00EF19F7"/>
    <w:rsid w:val="00EF1DF3"/>
    <w:rsid w:val="00EF257B"/>
    <w:rsid w:val="00EF258F"/>
    <w:rsid w:val="00EF276A"/>
    <w:rsid w:val="00EF27F4"/>
    <w:rsid w:val="00EF2C1A"/>
    <w:rsid w:val="00EF2D57"/>
    <w:rsid w:val="00EF2E37"/>
    <w:rsid w:val="00EF3022"/>
    <w:rsid w:val="00EF31F1"/>
    <w:rsid w:val="00EF3939"/>
    <w:rsid w:val="00EF3D28"/>
    <w:rsid w:val="00EF3DA5"/>
    <w:rsid w:val="00EF3DAB"/>
    <w:rsid w:val="00EF3E25"/>
    <w:rsid w:val="00EF3E59"/>
    <w:rsid w:val="00EF3FEB"/>
    <w:rsid w:val="00EF48AD"/>
    <w:rsid w:val="00EF4E36"/>
    <w:rsid w:val="00EF529D"/>
    <w:rsid w:val="00EF5B0E"/>
    <w:rsid w:val="00EF5F26"/>
    <w:rsid w:val="00EF6EAA"/>
    <w:rsid w:val="00EF7116"/>
    <w:rsid w:val="00EF73EC"/>
    <w:rsid w:val="00EF761A"/>
    <w:rsid w:val="00EF78E6"/>
    <w:rsid w:val="00EF7B93"/>
    <w:rsid w:val="00EF7C88"/>
    <w:rsid w:val="00EF7E8B"/>
    <w:rsid w:val="00F00287"/>
    <w:rsid w:val="00F00370"/>
    <w:rsid w:val="00F004AF"/>
    <w:rsid w:val="00F006B0"/>
    <w:rsid w:val="00F0087D"/>
    <w:rsid w:val="00F0142B"/>
    <w:rsid w:val="00F0183B"/>
    <w:rsid w:val="00F01872"/>
    <w:rsid w:val="00F01B08"/>
    <w:rsid w:val="00F02474"/>
    <w:rsid w:val="00F02B95"/>
    <w:rsid w:val="00F034A6"/>
    <w:rsid w:val="00F0361E"/>
    <w:rsid w:val="00F038DD"/>
    <w:rsid w:val="00F03A99"/>
    <w:rsid w:val="00F03C71"/>
    <w:rsid w:val="00F0434B"/>
    <w:rsid w:val="00F04385"/>
    <w:rsid w:val="00F04854"/>
    <w:rsid w:val="00F049F0"/>
    <w:rsid w:val="00F04CF8"/>
    <w:rsid w:val="00F04DB4"/>
    <w:rsid w:val="00F04E53"/>
    <w:rsid w:val="00F04E80"/>
    <w:rsid w:val="00F0527F"/>
    <w:rsid w:val="00F0540E"/>
    <w:rsid w:val="00F0547E"/>
    <w:rsid w:val="00F0587C"/>
    <w:rsid w:val="00F05BBD"/>
    <w:rsid w:val="00F05D4E"/>
    <w:rsid w:val="00F07217"/>
    <w:rsid w:val="00F07439"/>
    <w:rsid w:val="00F07B38"/>
    <w:rsid w:val="00F07F60"/>
    <w:rsid w:val="00F1002E"/>
    <w:rsid w:val="00F1013F"/>
    <w:rsid w:val="00F104C9"/>
    <w:rsid w:val="00F1074A"/>
    <w:rsid w:val="00F1106B"/>
    <w:rsid w:val="00F11084"/>
    <w:rsid w:val="00F11FC4"/>
    <w:rsid w:val="00F127BB"/>
    <w:rsid w:val="00F12803"/>
    <w:rsid w:val="00F131BE"/>
    <w:rsid w:val="00F13429"/>
    <w:rsid w:val="00F13A19"/>
    <w:rsid w:val="00F13A7A"/>
    <w:rsid w:val="00F13AD6"/>
    <w:rsid w:val="00F13D45"/>
    <w:rsid w:val="00F13EBD"/>
    <w:rsid w:val="00F14412"/>
    <w:rsid w:val="00F14916"/>
    <w:rsid w:val="00F14B8C"/>
    <w:rsid w:val="00F153E3"/>
    <w:rsid w:val="00F155F8"/>
    <w:rsid w:val="00F15B36"/>
    <w:rsid w:val="00F16708"/>
    <w:rsid w:val="00F167DB"/>
    <w:rsid w:val="00F16B0A"/>
    <w:rsid w:val="00F16DC4"/>
    <w:rsid w:val="00F16E8E"/>
    <w:rsid w:val="00F16F48"/>
    <w:rsid w:val="00F16FDF"/>
    <w:rsid w:val="00F17220"/>
    <w:rsid w:val="00F174E1"/>
    <w:rsid w:val="00F174E3"/>
    <w:rsid w:val="00F17F8D"/>
    <w:rsid w:val="00F17FA3"/>
    <w:rsid w:val="00F2022C"/>
    <w:rsid w:val="00F206B7"/>
    <w:rsid w:val="00F2074B"/>
    <w:rsid w:val="00F20A16"/>
    <w:rsid w:val="00F20ACE"/>
    <w:rsid w:val="00F2130A"/>
    <w:rsid w:val="00F21923"/>
    <w:rsid w:val="00F21DCB"/>
    <w:rsid w:val="00F21F9A"/>
    <w:rsid w:val="00F22203"/>
    <w:rsid w:val="00F226F7"/>
    <w:rsid w:val="00F232B2"/>
    <w:rsid w:val="00F23300"/>
    <w:rsid w:val="00F2337F"/>
    <w:rsid w:val="00F2339D"/>
    <w:rsid w:val="00F23491"/>
    <w:rsid w:val="00F23646"/>
    <w:rsid w:val="00F239FC"/>
    <w:rsid w:val="00F23CCB"/>
    <w:rsid w:val="00F24A7A"/>
    <w:rsid w:val="00F24A86"/>
    <w:rsid w:val="00F25081"/>
    <w:rsid w:val="00F258D7"/>
    <w:rsid w:val="00F25B4C"/>
    <w:rsid w:val="00F26028"/>
    <w:rsid w:val="00F26427"/>
    <w:rsid w:val="00F266F7"/>
    <w:rsid w:val="00F26B31"/>
    <w:rsid w:val="00F26DB3"/>
    <w:rsid w:val="00F26FFF"/>
    <w:rsid w:val="00F27389"/>
    <w:rsid w:val="00F27478"/>
    <w:rsid w:val="00F275A1"/>
    <w:rsid w:val="00F276EF"/>
    <w:rsid w:val="00F27B49"/>
    <w:rsid w:val="00F27CE5"/>
    <w:rsid w:val="00F27DC3"/>
    <w:rsid w:val="00F302CA"/>
    <w:rsid w:val="00F309F1"/>
    <w:rsid w:val="00F30F5C"/>
    <w:rsid w:val="00F310A7"/>
    <w:rsid w:val="00F31353"/>
    <w:rsid w:val="00F31385"/>
    <w:rsid w:val="00F31B9D"/>
    <w:rsid w:val="00F31BD0"/>
    <w:rsid w:val="00F31D77"/>
    <w:rsid w:val="00F31FDD"/>
    <w:rsid w:val="00F32029"/>
    <w:rsid w:val="00F32AFB"/>
    <w:rsid w:val="00F32D95"/>
    <w:rsid w:val="00F335E2"/>
    <w:rsid w:val="00F3390F"/>
    <w:rsid w:val="00F33D66"/>
    <w:rsid w:val="00F3441D"/>
    <w:rsid w:val="00F345DC"/>
    <w:rsid w:val="00F34912"/>
    <w:rsid w:val="00F34AF4"/>
    <w:rsid w:val="00F34C8D"/>
    <w:rsid w:val="00F34D18"/>
    <w:rsid w:val="00F35402"/>
    <w:rsid w:val="00F35F5F"/>
    <w:rsid w:val="00F3695B"/>
    <w:rsid w:val="00F36B77"/>
    <w:rsid w:val="00F36F68"/>
    <w:rsid w:val="00F370A2"/>
    <w:rsid w:val="00F3722A"/>
    <w:rsid w:val="00F376AC"/>
    <w:rsid w:val="00F3794E"/>
    <w:rsid w:val="00F37C38"/>
    <w:rsid w:val="00F37C63"/>
    <w:rsid w:val="00F37F58"/>
    <w:rsid w:val="00F406F5"/>
    <w:rsid w:val="00F409DF"/>
    <w:rsid w:val="00F40AFC"/>
    <w:rsid w:val="00F40CF8"/>
    <w:rsid w:val="00F40E89"/>
    <w:rsid w:val="00F41759"/>
    <w:rsid w:val="00F41DAF"/>
    <w:rsid w:val="00F41E3D"/>
    <w:rsid w:val="00F42368"/>
    <w:rsid w:val="00F423D2"/>
    <w:rsid w:val="00F4261F"/>
    <w:rsid w:val="00F4267E"/>
    <w:rsid w:val="00F42918"/>
    <w:rsid w:val="00F42D00"/>
    <w:rsid w:val="00F434BF"/>
    <w:rsid w:val="00F435F7"/>
    <w:rsid w:val="00F4423E"/>
    <w:rsid w:val="00F44A41"/>
    <w:rsid w:val="00F4511F"/>
    <w:rsid w:val="00F45243"/>
    <w:rsid w:val="00F454E5"/>
    <w:rsid w:val="00F46270"/>
    <w:rsid w:val="00F4690D"/>
    <w:rsid w:val="00F4692E"/>
    <w:rsid w:val="00F47352"/>
    <w:rsid w:val="00F476E7"/>
    <w:rsid w:val="00F47952"/>
    <w:rsid w:val="00F47F01"/>
    <w:rsid w:val="00F47FDF"/>
    <w:rsid w:val="00F50085"/>
    <w:rsid w:val="00F50987"/>
    <w:rsid w:val="00F51A17"/>
    <w:rsid w:val="00F51B30"/>
    <w:rsid w:val="00F51C29"/>
    <w:rsid w:val="00F51D99"/>
    <w:rsid w:val="00F5206E"/>
    <w:rsid w:val="00F521D3"/>
    <w:rsid w:val="00F52215"/>
    <w:rsid w:val="00F52421"/>
    <w:rsid w:val="00F52CEC"/>
    <w:rsid w:val="00F52DBB"/>
    <w:rsid w:val="00F53019"/>
    <w:rsid w:val="00F5301A"/>
    <w:rsid w:val="00F53052"/>
    <w:rsid w:val="00F53054"/>
    <w:rsid w:val="00F53376"/>
    <w:rsid w:val="00F53449"/>
    <w:rsid w:val="00F538CE"/>
    <w:rsid w:val="00F53F69"/>
    <w:rsid w:val="00F540DB"/>
    <w:rsid w:val="00F5455F"/>
    <w:rsid w:val="00F545D3"/>
    <w:rsid w:val="00F54720"/>
    <w:rsid w:val="00F54B2F"/>
    <w:rsid w:val="00F5530D"/>
    <w:rsid w:val="00F55507"/>
    <w:rsid w:val="00F55699"/>
    <w:rsid w:val="00F55932"/>
    <w:rsid w:val="00F55957"/>
    <w:rsid w:val="00F55D51"/>
    <w:rsid w:val="00F5644A"/>
    <w:rsid w:val="00F564BF"/>
    <w:rsid w:val="00F56DA4"/>
    <w:rsid w:val="00F56DF0"/>
    <w:rsid w:val="00F56F71"/>
    <w:rsid w:val="00F575B2"/>
    <w:rsid w:val="00F57831"/>
    <w:rsid w:val="00F57CA7"/>
    <w:rsid w:val="00F60125"/>
    <w:rsid w:val="00F60136"/>
    <w:rsid w:val="00F60A70"/>
    <w:rsid w:val="00F60D5A"/>
    <w:rsid w:val="00F6153F"/>
    <w:rsid w:val="00F61ADC"/>
    <w:rsid w:val="00F61B2F"/>
    <w:rsid w:val="00F61F68"/>
    <w:rsid w:val="00F62830"/>
    <w:rsid w:val="00F628EF"/>
    <w:rsid w:val="00F62949"/>
    <w:rsid w:val="00F62D2F"/>
    <w:rsid w:val="00F62F3B"/>
    <w:rsid w:val="00F62FCB"/>
    <w:rsid w:val="00F6349A"/>
    <w:rsid w:val="00F64527"/>
    <w:rsid w:val="00F64839"/>
    <w:rsid w:val="00F64ADF"/>
    <w:rsid w:val="00F64E50"/>
    <w:rsid w:val="00F655E4"/>
    <w:rsid w:val="00F65A12"/>
    <w:rsid w:val="00F66030"/>
    <w:rsid w:val="00F664FB"/>
    <w:rsid w:val="00F6663C"/>
    <w:rsid w:val="00F6742D"/>
    <w:rsid w:val="00F67516"/>
    <w:rsid w:val="00F67B50"/>
    <w:rsid w:val="00F70001"/>
    <w:rsid w:val="00F70122"/>
    <w:rsid w:val="00F7056D"/>
    <w:rsid w:val="00F707EA"/>
    <w:rsid w:val="00F707F3"/>
    <w:rsid w:val="00F70A05"/>
    <w:rsid w:val="00F70D03"/>
    <w:rsid w:val="00F70F9D"/>
    <w:rsid w:val="00F71124"/>
    <w:rsid w:val="00F71366"/>
    <w:rsid w:val="00F715FC"/>
    <w:rsid w:val="00F71C82"/>
    <w:rsid w:val="00F721F2"/>
    <w:rsid w:val="00F72287"/>
    <w:rsid w:val="00F72809"/>
    <w:rsid w:val="00F72BB3"/>
    <w:rsid w:val="00F72C96"/>
    <w:rsid w:val="00F72E84"/>
    <w:rsid w:val="00F72F52"/>
    <w:rsid w:val="00F731FC"/>
    <w:rsid w:val="00F731FF"/>
    <w:rsid w:val="00F7399E"/>
    <w:rsid w:val="00F73C0C"/>
    <w:rsid w:val="00F74046"/>
    <w:rsid w:val="00F741BB"/>
    <w:rsid w:val="00F7477E"/>
    <w:rsid w:val="00F7479F"/>
    <w:rsid w:val="00F74802"/>
    <w:rsid w:val="00F74889"/>
    <w:rsid w:val="00F74CAF"/>
    <w:rsid w:val="00F75965"/>
    <w:rsid w:val="00F75B40"/>
    <w:rsid w:val="00F75D5D"/>
    <w:rsid w:val="00F76850"/>
    <w:rsid w:val="00F7688F"/>
    <w:rsid w:val="00F76929"/>
    <w:rsid w:val="00F771BD"/>
    <w:rsid w:val="00F77AE5"/>
    <w:rsid w:val="00F77F6F"/>
    <w:rsid w:val="00F80F34"/>
    <w:rsid w:val="00F812A2"/>
    <w:rsid w:val="00F82245"/>
    <w:rsid w:val="00F82271"/>
    <w:rsid w:val="00F82E6C"/>
    <w:rsid w:val="00F82F0D"/>
    <w:rsid w:val="00F83370"/>
    <w:rsid w:val="00F8339B"/>
    <w:rsid w:val="00F833ED"/>
    <w:rsid w:val="00F835CA"/>
    <w:rsid w:val="00F835E0"/>
    <w:rsid w:val="00F83BBF"/>
    <w:rsid w:val="00F83EF7"/>
    <w:rsid w:val="00F83FAF"/>
    <w:rsid w:val="00F847A7"/>
    <w:rsid w:val="00F849B6"/>
    <w:rsid w:val="00F84F19"/>
    <w:rsid w:val="00F84FB7"/>
    <w:rsid w:val="00F852E1"/>
    <w:rsid w:val="00F85A32"/>
    <w:rsid w:val="00F85AAC"/>
    <w:rsid w:val="00F86081"/>
    <w:rsid w:val="00F86219"/>
    <w:rsid w:val="00F8633B"/>
    <w:rsid w:val="00F86C31"/>
    <w:rsid w:val="00F875F1"/>
    <w:rsid w:val="00F877E6"/>
    <w:rsid w:val="00F9022B"/>
    <w:rsid w:val="00F90809"/>
    <w:rsid w:val="00F90883"/>
    <w:rsid w:val="00F90B51"/>
    <w:rsid w:val="00F91C67"/>
    <w:rsid w:val="00F91CF9"/>
    <w:rsid w:val="00F92084"/>
    <w:rsid w:val="00F92312"/>
    <w:rsid w:val="00F92762"/>
    <w:rsid w:val="00F9344E"/>
    <w:rsid w:val="00F93852"/>
    <w:rsid w:val="00F93884"/>
    <w:rsid w:val="00F93A1C"/>
    <w:rsid w:val="00F93C29"/>
    <w:rsid w:val="00F93C9E"/>
    <w:rsid w:val="00F93EF1"/>
    <w:rsid w:val="00F94279"/>
    <w:rsid w:val="00F94996"/>
    <w:rsid w:val="00F94BB8"/>
    <w:rsid w:val="00F94E1B"/>
    <w:rsid w:val="00F950C8"/>
    <w:rsid w:val="00F9547F"/>
    <w:rsid w:val="00F958D8"/>
    <w:rsid w:val="00F95EFC"/>
    <w:rsid w:val="00F95F88"/>
    <w:rsid w:val="00F96F87"/>
    <w:rsid w:val="00F977D3"/>
    <w:rsid w:val="00F978E0"/>
    <w:rsid w:val="00F97F0C"/>
    <w:rsid w:val="00FA02E2"/>
    <w:rsid w:val="00FA036E"/>
    <w:rsid w:val="00FA1175"/>
    <w:rsid w:val="00FA11F0"/>
    <w:rsid w:val="00FA1251"/>
    <w:rsid w:val="00FA182A"/>
    <w:rsid w:val="00FA19E7"/>
    <w:rsid w:val="00FA251B"/>
    <w:rsid w:val="00FA2674"/>
    <w:rsid w:val="00FA29B9"/>
    <w:rsid w:val="00FA2B3A"/>
    <w:rsid w:val="00FA2C52"/>
    <w:rsid w:val="00FA2C6F"/>
    <w:rsid w:val="00FA2CA0"/>
    <w:rsid w:val="00FA305D"/>
    <w:rsid w:val="00FA30C0"/>
    <w:rsid w:val="00FA312C"/>
    <w:rsid w:val="00FA3615"/>
    <w:rsid w:val="00FA36D3"/>
    <w:rsid w:val="00FA52DD"/>
    <w:rsid w:val="00FA5E6F"/>
    <w:rsid w:val="00FA5FB2"/>
    <w:rsid w:val="00FA64C6"/>
    <w:rsid w:val="00FA68CA"/>
    <w:rsid w:val="00FA6C1A"/>
    <w:rsid w:val="00FB00B3"/>
    <w:rsid w:val="00FB0B42"/>
    <w:rsid w:val="00FB0EC0"/>
    <w:rsid w:val="00FB218E"/>
    <w:rsid w:val="00FB260B"/>
    <w:rsid w:val="00FB2628"/>
    <w:rsid w:val="00FB28C7"/>
    <w:rsid w:val="00FB2AB1"/>
    <w:rsid w:val="00FB2F4E"/>
    <w:rsid w:val="00FB3054"/>
    <w:rsid w:val="00FB3166"/>
    <w:rsid w:val="00FB31EA"/>
    <w:rsid w:val="00FB3233"/>
    <w:rsid w:val="00FB3B10"/>
    <w:rsid w:val="00FB3B60"/>
    <w:rsid w:val="00FB3C16"/>
    <w:rsid w:val="00FB3C1F"/>
    <w:rsid w:val="00FB3E9D"/>
    <w:rsid w:val="00FB4711"/>
    <w:rsid w:val="00FB488F"/>
    <w:rsid w:val="00FB48D4"/>
    <w:rsid w:val="00FB4900"/>
    <w:rsid w:val="00FB5FBD"/>
    <w:rsid w:val="00FB60B3"/>
    <w:rsid w:val="00FB6215"/>
    <w:rsid w:val="00FB651E"/>
    <w:rsid w:val="00FB6826"/>
    <w:rsid w:val="00FB6905"/>
    <w:rsid w:val="00FB6916"/>
    <w:rsid w:val="00FB69E3"/>
    <w:rsid w:val="00FB6AB5"/>
    <w:rsid w:val="00FB6EE4"/>
    <w:rsid w:val="00FB6EE9"/>
    <w:rsid w:val="00FB78B8"/>
    <w:rsid w:val="00FB7E66"/>
    <w:rsid w:val="00FC0524"/>
    <w:rsid w:val="00FC0A72"/>
    <w:rsid w:val="00FC0EFC"/>
    <w:rsid w:val="00FC2063"/>
    <w:rsid w:val="00FC20EF"/>
    <w:rsid w:val="00FC2253"/>
    <w:rsid w:val="00FC2973"/>
    <w:rsid w:val="00FC2A1C"/>
    <w:rsid w:val="00FC3CFA"/>
    <w:rsid w:val="00FC3D81"/>
    <w:rsid w:val="00FC3EB9"/>
    <w:rsid w:val="00FC47D8"/>
    <w:rsid w:val="00FC4F14"/>
    <w:rsid w:val="00FC4F99"/>
    <w:rsid w:val="00FC5440"/>
    <w:rsid w:val="00FC552B"/>
    <w:rsid w:val="00FC55E5"/>
    <w:rsid w:val="00FC5E94"/>
    <w:rsid w:val="00FC63E2"/>
    <w:rsid w:val="00FC6B0B"/>
    <w:rsid w:val="00FC6E69"/>
    <w:rsid w:val="00FC708D"/>
    <w:rsid w:val="00FD08E8"/>
    <w:rsid w:val="00FD0E9F"/>
    <w:rsid w:val="00FD128F"/>
    <w:rsid w:val="00FD14B2"/>
    <w:rsid w:val="00FD166D"/>
    <w:rsid w:val="00FD1BCD"/>
    <w:rsid w:val="00FD1CB5"/>
    <w:rsid w:val="00FD2AA7"/>
    <w:rsid w:val="00FD34D4"/>
    <w:rsid w:val="00FD34E0"/>
    <w:rsid w:val="00FD3826"/>
    <w:rsid w:val="00FD406F"/>
    <w:rsid w:val="00FD4662"/>
    <w:rsid w:val="00FD4D77"/>
    <w:rsid w:val="00FD51BE"/>
    <w:rsid w:val="00FD5753"/>
    <w:rsid w:val="00FD5975"/>
    <w:rsid w:val="00FD6342"/>
    <w:rsid w:val="00FD63CB"/>
    <w:rsid w:val="00FD6863"/>
    <w:rsid w:val="00FD696B"/>
    <w:rsid w:val="00FD6A97"/>
    <w:rsid w:val="00FD6DF6"/>
    <w:rsid w:val="00FD713F"/>
    <w:rsid w:val="00FD71F4"/>
    <w:rsid w:val="00FD727B"/>
    <w:rsid w:val="00FD7731"/>
    <w:rsid w:val="00FD7923"/>
    <w:rsid w:val="00FD7A2E"/>
    <w:rsid w:val="00FE0141"/>
    <w:rsid w:val="00FE02E7"/>
    <w:rsid w:val="00FE0458"/>
    <w:rsid w:val="00FE062A"/>
    <w:rsid w:val="00FE07A2"/>
    <w:rsid w:val="00FE0AA5"/>
    <w:rsid w:val="00FE0F24"/>
    <w:rsid w:val="00FE0F49"/>
    <w:rsid w:val="00FE0F4A"/>
    <w:rsid w:val="00FE0FC5"/>
    <w:rsid w:val="00FE1097"/>
    <w:rsid w:val="00FE166A"/>
    <w:rsid w:val="00FE182D"/>
    <w:rsid w:val="00FE1FFE"/>
    <w:rsid w:val="00FE27C8"/>
    <w:rsid w:val="00FE27FF"/>
    <w:rsid w:val="00FE2C89"/>
    <w:rsid w:val="00FE2CDC"/>
    <w:rsid w:val="00FE2DA4"/>
    <w:rsid w:val="00FE334C"/>
    <w:rsid w:val="00FE3858"/>
    <w:rsid w:val="00FE3C6C"/>
    <w:rsid w:val="00FE45C8"/>
    <w:rsid w:val="00FE4869"/>
    <w:rsid w:val="00FE48C8"/>
    <w:rsid w:val="00FE4D3F"/>
    <w:rsid w:val="00FE535D"/>
    <w:rsid w:val="00FE555D"/>
    <w:rsid w:val="00FE6328"/>
    <w:rsid w:val="00FE65C6"/>
    <w:rsid w:val="00FE67EB"/>
    <w:rsid w:val="00FE69F6"/>
    <w:rsid w:val="00FE6EF1"/>
    <w:rsid w:val="00FE7672"/>
    <w:rsid w:val="00FF0426"/>
    <w:rsid w:val="00FF067F"/>
    <w:rsid w:val="00FF07C9"/>
    <w:rsid w:val="00FF0AD4"/>
    <w:rsid w:val="00FF0B0E"/>
    <w:rsid w:val="00FF127B"/>
    <w:rsid w:val="00FF1287"/>
    <w:rsid w:val="00FF1626"/>
    <w:rsid w:val="00FF1B1E"/>
    <w:rsid w:val="00FF1BD9"/>
    <w:rsid w:val="00FF23CE"/>
    <w:rsid w:val="00FF294A"/>
    <w:rsid w:val="00FF2C73"/>
    <w:rsid w:val="00FF2E42"/>
    <w:rsid w:val="00FF39C9"/>
    <w:rsid w:val="00FF3B4D"/>
    <w:rsid w:val="00FF4265"/>
    <w:rsid w:val="00FF4911"/>
    <w:rsid w:val="00FF4C71"/>
    <w:rsid w:val="00FF4D0B"/>
    <w:rsid w:val="00FF5106"/>
    <w:rsid w:val="00FF529E"/>
    <w:rsid w:val="00FF54B1"/>
    <w:rsid w:val="00FF60AE"/>
    <w:rsid w:val="00FF66D7"/>
    <w:rsid w:val="00FF674F"/>
    <w:rsid w:val="00FF6C9C"/>
    <w:rsid w:val="00FF6EEE"/>
    <w:rsid w:val="00FF73EB"/>
    <w:rsid w:val="00FF752E"/>
    <w:rsid w:val="00FF7BCA"/>
    <w:rsid w:val="00FF7C1E"/>
    <w:rsid w:val="081AAE4A"/>
    <w:rsid w:val="0FA26512"/>
    <w:rsid w:val="1065E451"/>
    <w:rsid w:val="131AA498"/>
    <w:rsid w:val="18C833E0"/>
    <w:rsid w:val="23C175C1"/>
    <w:rsid w:val="3C76A1FC"/>
    <w:rsid w:val="5E6516AD"/>
    <w:rsid w:val="636EC501"/>
    <w:rsid w:val="6734094E"/>
    <w:rsid w:val="673C8077"/>
    <w:rsid w:val="68FE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D25BB8F"/>
  <w15:docId w15:val="{BFCC03C6-41C9-4A37-B17E-FCC99BE8C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 w:qFormat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9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semiHidden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qFormat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22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A254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A2541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410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A25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5410"/>
    <w:rPr>
      <w:rFonts w:ascii="Arial" w:hAnsi="Arial"/>
      <w:b/>
      <w:bCs/>
      <w:szCs w:val="25"/>
      <w:lang w:eastAsia="en-GB"/>
    </w:rPr>
  </w:style>
  <w:style w:type="paragraph" w:customStyle="1" w:styleId="a7">
    <w:name w:val="เนื้อเรื่อง"/>
    <w:basedOn w:val="Normal"/>
    <w:rsid w:val="00DF1D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  <w:lang w:eastAsia="en-US"/>
    </w:rPr>
  </w:style>
  <w:style w:type="paragraph" w:customStyle="1" w:styleId="LetterFooter">
    <w:name w:val="Letter Footer"/>
    <w:uiPriority w:val="9"/>
    <w:semiHidden/>
    <w:rsid w:val="005C4CA6"/>
    <w:pPr>
      <w:spacing w:line="140" w:lineRule="atLeast"/>
    </w:pPr>
    <w:rPr>
      <w:rFonts w:ascii="Arial Narrow" w:hAnsi="Arial Narrow" w:cs="Arial"/>
      <w:sz w:val="12"/>
      <w:lang w:val="en-GB" w:bidi="ar-SA"/>
    </w:rPr>
  </w:style>
  <w:style w:type="paragraph" w:styleId="NormalWeb">
    <w:name w:val="Normal (Web)"/>
    <w:basedOn w:val="Normal"/>
    <w:uiPriority w:val="99"/>
    <w:unhideWhenUsed/>
    <w:locked/>
    <w:rsid w:val="001455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E03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77E3B"/>
  </w:style>
  <w:style w:type="character" w:customStyle="1" w:styleId="eop">
    <w:name w:val="eop"/>
    <w:basedOn w:val="DefaultParagraphFont"/>
    <w:rsid w:val="00677E3B"/>
  </w:style>
  <w:style w:type="character" w:customStyle="1" w:styleId="ListParagraphChar">
    <w:name w:val="List Paragraph Char"/>
    <w:link w:val="ListParagraph"/>
    <w:uiPriority w:val="34"/>
    <w:locked/>
    <w:rsid w:val="00FF294A"/>
    <w:rPr>
      <w:rFonts w:ascii="Arial" w:hAnsi="Arial"/>
      <w:sz w:val="18"/>
      <w:szCs w:val="22"/>
      <w:lang w:eastAsia="en-GB"/>
    </w:rPr>
  </w:style>
  <w:style w:type="paragraph" w:customStyle="1" w:styleId="paragraph">
    <w:name w:val="paragraph"/>
    <w:basedOn w:val="Normal"/>
    <w:rsid w:val="00E25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72522A"/>
    <w:rPr>
      <w:rFonts w:ascii="Arial" w:hAnsi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06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65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40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266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4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77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5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8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6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1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3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5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2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43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0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3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5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93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32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0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9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0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60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3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2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2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16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3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63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9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70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4" ma:contentTypeDescription="Create a new document." ma:contentTypeScope="" ma:versionID="816f6602e52eb1bc9c19f257e7876376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ed620756dac3d75972cbb6fd46ecc279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EA4F0-F086-444A-82FE-A62C3FE05E76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2FE82FB8-F564-46E1-B916-70856B5984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EE7472-680B-4B2D-98AD-7B6C23DAAD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90CBF2-B897-4DE9-B010-A75A7E281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657</TotalTime>
  <Pages>12</Pages>
  <Words>3096</Words>
  <Characters>13333</Characters>
  <Application>Microsoft Office Word</Application>
  <DocSecurity>0</DocSecurity>
  <Lines>111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16397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dc:description/>
  <cp:lastModifiedBy>Pornarin Jarudech</cp:lastModifiedBy>
  <cp:revision>166</cp:revision>
  <cp:lastPrinted>2024-05-14T10:10:00Z</cp:lastPrinted>
  <dcterms:created xsi:type="dcterms:W3CDTF">2024-05-03T01:32:00Z</dcterms:created>
  <dcterms:modified xsi:type="dcterms:W3CDTF">2024-05-15T05:34:00Z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  <property fmtid="{D5CDD505-2E9C-101B-9397-08002B2CF9AE}" pid="3" name="MediaServiceImageTags">
    <vt:lpwstr/>
  </property>
</Properties>
</file>