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A6C5F6" w14:textId="6C7A6EB7" w:rsidR="004B7601" w:rsidRPr="00E97C60" w:rsidRDefault="004B760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1.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9C43EB" w:rsidRPr="00E97C60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05054C8E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2F93EAB6" w14:textId="6B4179C7" w:rsidR="009C43EB" w:rsidRPr="00E97C60" w:rsidRDefault="00C53A51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 ซีแพนเนล จำกัด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(มหาชน) </w:t>
      </w:r>
      <w:r w:rsidR="009C43EB" w:rsidRPr="00E97C60">
        <w:rPr>
          <w:rFonts w:ascii="Angsana New" w:hAnsi="Angsana New" w:hint="cs"/>
          <w:sz w:val="26"/>
          <w:szCs w:val="26"/>
        </w:rPr>
        <w:t>(“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</w:t>
      </w:r>
      <w:r w:rsidR="009C43EB" w:rsidRPr="00E97C60">
        <w:rPr>
          <w:rFonts w:ascii="Angsana New" w:hAnsi="Angsana New" w:hint="cs"/>
          <w:sz w:val="26"/>
          <w:szCs w:val="26"/>
        </w:rPr>
        <w:t xml:space="preserve">”) </w:t>
      </w:r>
      <w:r w:rsidR="009C43EB" w:rsidRPr="00E97C60">
        <w:rPr>
          <w:rFonts w:ascii="Angsana New" w:hAnsi="Angsana New" w:hint="cs"/>
          <w:sz w:val="26"/>
          <w:szCs w:val="26"/>
          <w:cs/>
        </w:rPr>
        <w:t>จดทะเบียนเป็น</w:t>
      </w:r>
      <w:r w:rsidR="0040776F" w:rsidRPr="00E97C60">
        <w:rPr>
          <w:rFonts w:ascii="Angsana New" w:hAnsi="Angsana New" w:hint="cs"/>
          <w:sz w:val="26"/>
          <w:szCs w:val="26"/>
          <w:cs/>
        </w:rPr>
        <w:t>นิติบุคคล</w:t>
      </w:r>
      <w:r w:rsidR="009C43EB" w:rsidRPr="00E97C60">
        <w:rPr>
          <w:rFonts w:ascii="Angsana New" w:hAnsi="Angsana New" w:hint="cs"/>
          <w:sz w:val="26"/>
          <w:szCs w:val="26"/>
          <w:cs/>
        </w:rPr>
        <w:t>ในประเทศไทย</w:t>
      </w:r>
      <w:r w:rsidR="001162DE">
        <w:rPr>
          <w:rFonts w:ascii="Angsana New" w:hAnsi="Angsana New"/>
          <w:sz w:val="26"/>
          <w:szCs w:val="26"/>
        </w:rPr>
        <w:t xml:space="preserve"> 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</w:t>
      </w:r>
      <w:r w:rsidR="00E035C7" w:rsidRPr="00E97C60">
        <w:rPr>
          <w:rFonts w:ascii="Angsana New" w:hAnsi="Angsana New"/>
          <w:sz w:val="26"/>
          <w:szCs w:val="26"/>
        </w:rPr>
        <w:t xml:space="preserve">        </w:t>
      </w:r>
      <w:r w:rsidR="009C43EB" w:rsidRPr="00E97C60">
        <w:rPr>
          <w:rFonts w:ascii="Angsana New" w:hAnsi="Angsana New" w:hint="cs"/>
          <w:sz w:val="26"/>
          <w:szCs w:val="26"/>
          <w:cs/>
        </w:rPr>
        <w:t>ผนังคอนกรีตสำเร็จรูปสำหรับงานก่อสร้างทุกประเภท</w:t>
      </w:r>
    </w:p>
    <w:p w14:paraId="06E9D561" w14:textId="77777777" w:rsidR="0040776F" w:rsidRPr="00E97C60" w:rsidRDefault="0040776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0226D67F" w14:textId="755D503A" w:rsidR="00661E11" w:rsidRPr="00E97C60" w:rsidRDefault="00662872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E035C7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7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035C7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6</w:t>
      </w:r>
      <w:r w:rsidR="00E035C7" w:rsidRPr="00E97C60">
        <w:rPr>
          <w:rFonts w:ascii="Angsana New" w:hAnsi="Angsana New"/>
          <w:sz w:val="26"/>
          <w:szCs w:val="26"/>
        </w:rPr>
        <w:t xml:space="preserve"> </w:t>
      </w:r>
      <w:r w:rsidR="00661E11" w:rsidRPr="00E97C60">
        <w:rPr>
          <w:rFonts w:ascii="Angsana New" w:hAnsi="Angsana New" w:hint="cs"/>
          <w:sz w:val="26"/>
          <w:szCs w:val="26"/>
          <w:cs/>
        </w:rPr>
        <w:t>ผู้ถือหุ้น</w:t>
      </w:r>
      <w:r w:rsidR="006E2D8F" w:rsidRPr="00E97C60">
        <w:rPr>
          <w:rFonts w:ascii="Angsana New" w:hAnsi="Angsana New" w:hint="cs"/>
          <w:sz w:val="26"/>
          <w:szCs w:val="26"/>
          <w:cs/>
        </w:rPr>
        <w:t>รายใหญ่</w:t>
      </w:r>
      <w:r w:rsidR="00661E11" w:rsidRPr="00E97C60">
        <w:rPr>
          <w:rFonts w:ascii="Angsana New" w:hAnsi="Angsana New" w:hint="cs"/>
          <w:sz w:val="26"/>
          <w:szCs w:val="26"/>
          <w:cs/>
        </w:rPr>
        <w:t>ของบริษัท</w:t>
      </w:r>
      <w:r w:rsidR="006E2D8F" w:rsidRPr="00E97C60">
        <w:rPr>
          <w:rFonts w:ascii="Angsana New" w:hAnsi="Angsana New" w:hint="cs"/>
          <w:sz w:val="26"/>
          <w:szCs w:val="26"/>
          <w:cs/>
        </w:rPr>
        <w:t>คือ นายชาคริต ทีปกรสุขเกษม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E97C60">
        <w:rPr>
          <w:rFonts w:ascii="Angsana New" w:hAnsi="Angsana New" w:hint="cs"/>
          <w:sz w:val="26"/>
          <w:szCs w:val="26"/>
          <w:cs/>
        </w:rPr>
        <w:t>และ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นางสาวทซู หยวน หวั่ง </w:t>
      </w:r>
      <w:r w:rsidR="006E2D8F" w:rsidRPr="00E97C60">
        <w:rPr>
          <w:rFonts w:ascii="Angsana New" w:hAnsi="Angsana New" w:hint="cs"/>
          <w:sz w:val="26"/>
          <w:szCs w:val="26"/>
          <w:cs/>
        </w:rPr>
        <w:t>ซึ่งถือหุ้นรวมร้อย</w:t>
      </w:r>
      <w:r w:rsidR="006E2D8F" w:rsidRPr="00534EEC">
        <w:rPr>
          <w:rFonts w:ascii="Angsana New" w:hAnsi="Angsana New" w:hint="cs"/>
          <w:sz w:val="26"/>
          <w:szCs w:val="26"/>
          <w:cs/>
        </w:rPr>
        <w:t>ละ</w:t>
      </w:r>
      <w:r w:rsidR="006E2D8F" w:rsidRPr="00534EEC">
        <w:rPr>
          <w:rFonts w:ascii="Angsana New" w:hAnsi="Angsana New" w:hint="cs"/>
          <w:sz w:val="26"/>
          <w:szCs w:val="26"/>
        </w:rPr>
        <w:t xml:space="preserve"> </w:t>
      </w:r>
      <w:r w:rsidR="00E36729" w:rsidRPr="00534EEC">
        <w:rPr>
          <w:rFonts w:ascii="Angsana New" w:hAnsi="Angsana New"/>
          <w:sz w:val="26"/>
          <w:szCs w:val="26"/>
        </w:rPr>
        <w:t xml:space="preserve">46.80 </w:t>
      </w:r>
      <w:r w:rsidR="006E2D8F" w:rsidRPr="00534EEC">
        <w:rPr>
          <w:rFonts w:ascii="Angsana New" w:hAnsi="Angsana New" w:hint="cs"/>
          <w:sz w:val="26"/>
          <w:szCs w:val="26"/>
          <w:cs/>
        </w:rPr>
        <w:t>ของ</w:t>
      </w:r>
      <w:r w:rsidR="006E2D8F" w:rsidRPr="00E97C60">
        <w:rPr>
          <w:rFonts w:ascii="Angsana New" w:hAnsi="Angsana New" w:hint="cs"/>
          <w:sz w:val="26"/>
          <w:szCs w:val="26"/>
          <w:cs/>
        </w:rPr>
        <w:t>ทุนจดทะเบียนของบริษัท</w:t>
      </w:r>
    </w:p>
    <w:p w14:paraId="568A3673" w14:textId="77777777" w:rsidR="006E2D8F" w:rsidRPr="00E97C60" w:rsidRDefault="006E2D8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1E6F5E47" w14:textId="453AD44C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CC4BDD" w:rsidRPr="00E97C60">
        <w:rPr>
          <w:rFonts w:ascii="Angsana New" w:hAnsi="Angsana New" w:hint="cs"/>
          <w:sz w:val="26"/>
          <w:szCs w:val="26"/>
        </w:rPr>
        <w:t xml:space="preserve">85 </w:t>
      </w:r>
      <w:r w:rsidR="00CC4BDD" w:rsidRPr="00E97C60">
        <w:rPr>
          <w:rFonts w:ascii="Angsana New" w:hAnsi="Angsana New" w:hint="cs"/>
          <w:sz w:val="26"/>
          <w:szCs w:val="26"/>
          <w:cs/>
        </w:rPr>
        <w:t xml:space="preserve">หมู่ </w:t>
      </w:r>
      <w:r w:rsidR="00CC4BDD" w:rsidRPr="00E97C60">
        <w:rPr>
          <w:rFonts w:ascii="Angsana New" w:hAnsi="Angsana New" w:hint="cs"/>
          <w:sz w:val="26"/>
          <w:szCs w:val="26"/>
        </w:rPr>
        <w:t xml:space="preserve">9 </w:t>
      </w:r>
      <w:r w:rsidR="00CC4BDD" w:rsidRPr="00E97C60">
        <w:rPr>
          <w:rFonts w:ascii="Angsana New" w:hAnsi="Angsana New" w:hint="cs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3756A36D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11C85D26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EAA3865" w14:textId="1F2E38CB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E97C60">
        <w:rPr>
          <w:rFonts w:ascii="Angsana New" w:hAnsi="Angsana New" w:hint="cs"/>
          <w:sz w:val="26"/>
          <w:szCs w:val="26"/>
        </w:rPr>
        <w:t xml:space="preserve">31 </w:t>
      </w:r>
      <w:r w:rsidR="00E70D22" w:rsidRPr="00E97C6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E97C60">
        <w:rPr>
          <w:rFonts w:ascii="Angsana New" w:hAnsi="Angsana New" w:hint="cs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6</w:t>
      </w:r>
      <w:r w:rsidR="00C70F34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E97C60">
        <w:rPr>
          <w:rFonts w:ascii="Angsana New" w:hAnsi="Angsana New" w:hint="cs"/>
          <w:sz w:val="26"/>
          <w:szCs w:val="26"/>
          <w:cs/>
        </w:rPr>
        <w:t>ซ้อนกับข้อมูลที่ได้รายงานไปแล้ว</w:t>
      </w:r>
      <w:r w:rsidRPr="00E97C60">
        <w:rPr>
          <w:rFonts w:ascii="Angsana New" w:hAnsi="Angsana New" w:hint="cs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E97C60">
        <w:rPr>
          <w:rFonts w:ascii="Angsana New" w:hAnsi="Angsana New" w:hint="cs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36B35" w:rsidRPr="00E97C60">
        <w:rPr>
          <w:rFonts w:ascii="Angsana New" w:hAnsi="Angsana New" w:hint="cs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6</w:t>
      </w:r>
    </w:p>
    <w:p w14:paraId="7342605E" w14:textId="77777777" w:rsidR="004B7601" w:rsidRPr="00E97C60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B982A48" w14:textId="77777777" w:rsidR="006E2D8F" w:rsidRPr="00E97C60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5411E1" w14:textId="77777777" w:rsidR="006E2D8F" w:rsidRPr="00E97C60" w:rsidRDefault="006E2D8F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4FD36591" w14:textId="484ACB16" w:rsidR="004B7601" w:rsidRPr="00E97C60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2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E97C60" w:rsidRDefault="004B7601" w:rsidP="00F33D7C">
      <w:pPr>
        <w:jc w:val="thaiDistribute"/>
        <w:rPr>
          <w:rFonts w:ascii="Angsana New" w:hAnsi="Angsana New"/>
          <w:sz w:val="26"/>
          <w:szCs w:val="26"/>
        </w:rPr>
      </w:pPr>
    </w:p>
    <w:p w14:paraId="279ED20A" w14:textId="54B0444D" w:rsidR="00614AAC" w:rsidRPr="00E97C60" w:rsidRDefault="004B7601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Pr="00E97C60">
        <w:rPr>
          <w:rFonts w:ascii="Angsana New" w:eastAsia="PMingLiU" w:hAnsi="Angsana New" w:hint="cs"/>
          <w:sz w:val="26"/>
          <w:szCs w:val="26"/>
        </w:rPr>
        <w:t>1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31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ธันวาคม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E36729">
        <w:rPr>
          <w:rFonts w:ascii="Angsana New" w:eastAsia="PMingLiU" w:hAnsi="Angsana New"/>
          <w:sz w:val="26"/>
          <w:szCs w:val="26"/>
        </w:rPr>
        <w:t>6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E97C60">
        <w:rPr>
          <w:rFonts w:ascii="Angsana New" w:eastAsia="PMingLiU" w:hAnsi="Angsana New" w:hint="cs"/>
          <w:sz w:val="26"/>
          <w:szCs w:val="26"/>
        </w:rPr>
        <w:t>/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หรือปรับปรุงใหม่ซึ่งมีผลบังคับใช้สำหรับ</w:t>
      </w:r>
      <w:r w:rsidR="00AB76D2">
        <w:rPr>
          <w:rFonts w:ascii="Angsana New" w:eastAsia="PMingLiU" w:hAnsi="Angsana New"/>
          <w:sz w:val="26"/>
          <w:szCs w:val="26"/>
        </w:rPr>
        <w:t xml:space="preserve">  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>1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มกราคม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E36729">
        <w:rPr>
          <w:rFonts w:ascii="Angsana New" w:eastAsia="PMingLiU" w:hAnsi="Angsana New"/>
          <w:sz w:val="26"/>
          <w:szCs w:val="26"/>
        </w:rPr>
        <w:t>7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E97C60" w:rsidRDefault="00614AAC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188DAA0F" w14:textId="6F30C3A2" w:rsidR="00614AAC" w:rsidRPr="00E97C60" w:rsidRDefault="00F679B0" w:rsidP="0003721D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="00614AAC" w:rsidRPr="00E97C60">
        <w:rPr>
          <w:rFonts w:ascii="Angsana New" w:eastAsia="PMingLiU" w:hAnsi="Angsana New" w:hint="cs"/>
          <w:sz w:val="26"/>
          <w:szCs w:val="26"/>
        </w:rPr>
        <w:t>2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E97C60" w:rsidRDefault="00614AAC" w:rsidP="0003721D">
      <w:pPr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5BCDD3B1" w14:textId="0B8FCA64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256</w:t>
      </w:r>
      <w:r w:rsidR="00E36729">
        <w:rPr>
          <w:rFonts w:ascii="Angsana New" w:eastAsia="PMingLiU" w:hAnsi="Angsana New" w:cs="Angsana New"/>
          <w:sz w:val="26"/>
          <w:szCs w:val="26"/>
        </w:rPr>
        <w:t>7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31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</w:t>
      </w:r>
      <w:r w:rsidR="0090672E" w:rsidRPr="00E97C60">
        <w:rPr>
          <w:rFonts w:ascii="Angsana New" w:eastAsia="PMingLiU" w:hAnsi="Angsana New" w:cs="Angsana New"/>
          <w:sz w:val="26"/>
          <w:szCs w:val="26"/>
        </w:rPr>
        <w:t>6</w:t>
      </w:r>
      <w:r w:rsidR="00E36729">
        <w:rPr>
          <w:rFonts w:ascii="Angsana New" w:eastAsia="PMingLiU" w:hAnsi="Angsana New" w:cs="Angsana New"/>
          <w:sz w:val="26"/>
          <w:szCs w:val="26"/>
        </w:rPr>
        <w:t>6</w:t>
      </w:r>
    </w:p>
    <w:p w14:paraId="023F04D2" w14:textId="77777777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</w:p>
    <w:p w14:paraId="46A8A5C2" w14:textId="05A2D653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="000F7DBA" w:rsidRPr="00E97C60">
        <w:rPr>
          <w:rFonts w:ascii="Angsana New" w:eastAsia="PMingLiU" w:hAnsi="Angsana New" w:cs="Angsana New"/>
          <w:sz w:val="26"/>
          <w:szCs w:val="26"/>
          <w:cs/>
        </w:rPr>
        <w:t xml:space="preserve">งวดสามเดือนสิ้นสุดวันที่ </w:t>
      </w:r>
      <w:r w:rsidR="000F7DBA" w:rsidRPr="00E97C60">
        <w:rPr>
          <w:rFonts w:ascii="Angsana New" w:eastAsia="PMingLiU" w:hAnsi="Angsana New" w:cs="Angsana New"/>
          <w:sz w:val="26"/>
          <w:szCs w:val="26"/>
        </w:rPr>
        <w:t>3</w:t>
      </w:r>
      <w:r w:rsidR="00EF275F" w:rsidRPr="00E97C60">
        <w:rPr>
          <w:rFonts w:ascii="Angsana New" w:eastAsia="PMingLiU" w:hAnsi="Angsana New" w:cs="Angsana New"/>
          <w:sz w:val="26"/>
          <w:szCs w:val="26"/>
        </w:rPr>
        <w:t>1</w:t>
      </w:r>
      <w:r w:rsidR="000F7DBA" w:rsidRPr="00E97C60">
        <w:rPr>
          <w:rFonts w:ascii="Angsana New" w:eastAsia="PMingLiU" w:hAnsi="Angsana New" w:cs="Angsana New"/>
          <w:sz w:val="26"/>
          <w:szCs w:val="26"/>
        </w:rPr>
        <w:t xml:space="preserve"> </w:t>
      </w:r>
      <w:r w:rsidR="00F2103B" w:rsidRPr="00E97C60">
        <w:rPr>
          <w:rFonts w:ascii="Angsana New" w:eastAsia="PMingLiU" w:hAnsi="Angsana New" w:cs="Angsana New" w:hint="cs"/>
          <w:sz w:val="26"/>
          <w:szCs w:val="26"/>
          <w:cs/>
        </w:rPr>
        <w:t>มีนาคม</w:t>
      </w:r>
      <w:r w:rsidR="000F7DBA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="000F7DBA" w:rsidRPr="00E97C60">
        <w:rPr>
          <w:rFonts w:ascii="Angsana New" w:eastAsia="PMingLiU" w:hAnsi="Angsana New" w:cs="Angsana New"/>
          <w:sz w:val="26"/>
          <w:szCs w:val="26"/>
        </w:rPr>
        <w:t>256</w:t>
      </w:r>
      <w:r w:rsidR="00E36729">
        <w:rPr>
          <w:rFonts w:ascii="Angsana New" w:eastAsia="PMingLiU" w:hAnsi="Angsana New" w:cs="Angsana New"/>
          <w:sz w:val="26"/>
          <w:szCs w:val="26"/>
        </w:rPr>
        <w:t>7</w:t>
      </w:r>
    </w:p>
    <w:p w14:paraId="6FBB43DF" w14:textId="77777777" w:rsidR="00722EF9" w:rsidRPr="00EB5BEE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71106C3" w14:textId="77777777" w:rsidR="00B31762" w:rsidRDefault="00B31762" w:rsidP="00B3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605"/>
        </w:tabs>
        <w:spacing w:line="240" w:lineRule="auto"/>
        <w:jc w:val="right"/>
        <w:rPr>
          <w:rFonts w:ascii="Angsana New" w:hAnsi="Angsana New"/>
          <w:b/>
          <w:bCs/>
          <w:sz w:val="26"/>
          <w:szCs w:val="26"/>
        </w:rPr>
      </w:pPr>
    </w:p>
    <w:p w14:paraId="11008940" w14:textId="06241C69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3.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D03B53" w:rsidRPr="00E97C60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</w:t>
      </w:r>
      <w:r w:rsidR="00793070" w:rsidRPr="00E97C60">
        <w:rPr>
          <w:rFonts w:ascii="Angsana New" w:hAnsi="Angsana New" w:hint="cs"/>
          <w:b/>
          <w:bCs/>
          <w:sz w:val="26"/>
          <w:szCs w:val="26"/>
          <w:cs/>
        </w:rPr>
        <w:t>และกิจการ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9D92132" w14:textId="5AD97DD0" w:rsidR="008175FB" w:rsidRPr="00E97C60" w:rsidRDefault="007C56E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E97C60">
        <w:rPr>
          <w:rFonts w:ascii="Angsana New" w:hAnsi="Angsana New" w:hint="cs"/>
          <w:sz w:val="26"/>
          <w:szCs w:val="26"/>
          <w:cs/>
        </w:rPr>
        <w:t>ส่วนหนึ่งของ</w:t>
      </w:r>
      <w:r w:rsidRPr="00E97C60">
        <w:rPr>
          <w:rFonts w:ascii="Angsana New" w:hAnsi="Angsana New" w:hint="cs"/>
          <w:sz w:val="26"/>
          <w:szCs w:val="26"/>
          <w:cs/>
          <w:lang w:val="th-TH"/>
        </w:rPr>
        <w:t>หน</w:t>
      </w:r>
      <w:r w:rsidR="00895D3C" w:rsidRPr="00E97C60">
        <w:rPr>
          <w:rFonts w:ascii="Angsana New" w:hAnsi="Angsana New" w:hint="cs"/>
          <w:sz w:val="26"/>
          <w:szCs w:val="26"/>
          <w:cs/>
          <w:lang w:val="th-TH"/>
        </w:rPr>
        <w:t>ี้สิน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และค่าใช้จ่าย</w:t>
      </w:r>
      <w:r w:rsidR="008175FB" w:rsidRPr="00E97C60">
        <w:rPr>
          <w:rFonts w:ascii="Angsana New" w:hAnsi="Angsana New" w:hint="cs"/>
          <w:sz w:val="26"/>
          <w:szCs w:val="26"/>
          <w:cs/>
        </w:rPr>
        <w:t>เป็นรายการท</w:t>
      </w:r>
      <w:r w:rsidR="00CC2401" w:rsidRPr="00E97C60">
        <w:rPr>
          <w:rFonts w:ascii="Angsana New" w:hAnsi="Angsana New" w:hint="cs"/>
          <w:sz w:val="26"/>
          <w:szCs w:val="26"/>
          <w:cs/>
        </w:rPr>
        <w:t>ี่เกิดขึ้นกับ</w:t>
      </w:r>
      <w:r w:rsidR="001E1FA3" w:rsidRPr="00E97C60">
        <w:rPr>
          <w:rFonts w:ascii="Angsana New" w:hAnsi="Angsana New" w:hint="cs"/>
          <w:sz w:val="26"/>
          <w:szCs w:val="26"/>
          <w:cs/>
        </w:rPr>
        <w:t>กิจการ</w:t>
      </w:r>
      <w:r w:rsidR="00CC2401" w:rsidRPr="00E97C60">
        <w:rPr>
          <w:rFonts w:ascii="Angsana New" w:hAnsi="Angsana New" w:hint="cs"/>
          <w:sz w:val="26"/>
          <w:szCs w:val="26"/>
          <w:cs/>
        </w:rPr>
        <w:t>ที่เกี่ยวข้อง</w:t>
      </w:r>
      <w:r w:rsidR="00CC2401" w:rsidRPr="00E97C60">
        <w:rPr>
          <w:rFonts w:ascii="Angsana New" w:hAnsi="Angsana New" w:hint="cs"/>
          <w:sz w:val="26"/>
          <w:szCs w:val="26"/>
          <w:cs/>
          <w:lang w:val="th-TH"/>
        </w:rPr>
        <w:t xml:space="preserve">กัน 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4BC6C3A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ความสัมพันธ์ที่มีกับกิจการที่เกี่ยวข้องกัน มีดังนี้</w:t>
      </w:r>
    </w:p>
    <w:p w14:paraId="15F90ADD" w14:textId="77777777" w:rsidR="00257141" w:rsidRPr="00E97C60" w:rsidRDefault="00257141" w:rsidP="00E97C60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257141" w:rsidRPr="00E97C60" w14:paraId="23F99B90" w14:textId="77777777" w:rsidTr="00E40AB9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B9A47AE" w14:textId="775BC5BB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48BCD7AB" w14:textId="77777777" w:rsidR="00257141" w:rsidRPr="00E97C60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16BD7C2A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20A835F1" w14:textId="77777777" w:rsidR="00257141" w:rsidRPr="00E97C60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DB6D208" w14:textId="77777777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E97C60" w:rsidRDefault="00257141" w:rsidP="00E97C60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53D4C0E9" w14:textId="77777777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E97C60" w14:paraId="7BEC8057" w14:textId="77777777" w:rsidTr="00E40AB9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9D1B2E3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BF72B10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46CC5C9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52B8" w:rsidRPr="00E97C60" w14:paraId="23556F9F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760D6EEC" w14:textId="04399B8C" w:rsidR="008E52B8" w:rsidRPr="00E97C60" w:rsidRDefault="008E52B8" w:rsidP="00E97C60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6EC47FC" w14:textId="661B5EDB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D0B3DFA" w14:textId="3A519021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E36729" w:rsidRPr="00E97C60" w14:paraId="36BC9D7A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4A80090C" w14:textId="5BEE5CBC" w:rsidR="00E36729" w:rsidRPr="00534EEC" w:rsidRDefault="00E36729" w:rsidP="00E3672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2CE80114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B7E2F6F" w14:textId="62687EDF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2EEA6FE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688926CD" w14:textId="5DD82466" w:rsidR="00E36729" w:rsidRPr="00534EEC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ผลิตและจำหน่ายผลิตภัณฑ์คอนกรีตและคอนกรีตผสมเสร็จ</w:t>
            </w:r>
          </w:p>
        </w:tc>
        <w:tc>
          <w:tcPr>
            <w:tcW w:w="136" w:type="dxa"/>
          </w:tcPr>
          <w:p w14:paraId="70A28014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51877E7" w14:textId="223357BE" w:rsidR="00E36729" w:rsidRPr="00534EEC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</w:tbl>
    <w:p w14:paraId="59DB5048" w14:textId="77777777" w:rsidR="00E42109" w:rsidRPr="00E97C60" w:rsidRDefault="00E4210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4DA3C12F" w14:textId="08600597" w:rsidR="00881790" w:rsidRPr="00E97C60" w:rsidRDefault="0088179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p w14:paraId="17796E36" w14:textId="77777777" w:rsidR="00E36729" w:rsidRPr="00E97C60" w:rsidRDefault="00E36729" w:rsidP="00E36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675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450"/>
        <w:gridCol w:w="3780"/>
      </w:tblGrid>
      <w:tr w:rsidR="00E36729" w:rsidRPr="00E97C60" w14:paraId="01AB826E" w14:textId="77777777" w:rsidTr="00A64761">
        <w:trPr>
          <w:tblHeader/>
        </w:trPr>
        <w:tc>
          <w:tcPr>
            <w:tcW w:w="25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5D4A7" w14:textId="77777777" w:rsidR="00E36729" w:rsidRPr="00836A12" w:rsidRDefault="00E36729" w:rsidP="00A6476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36A1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50" w:type="dxa"/>
          </w:tcPr>
          <w:p w14:paraId="313BDCA4" w14:textId="77777777" w:rsidR="00E36729" w:rsidRPr="00E97C60" w:rsidRDefault="00E36729" w:rsidP="00A64761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C4E7A" w14:textId="77777777" w:rsidR="00E36729" w:rsidRPr="00E97C60" w:rsidRDefault="00E36729" w:rsidP="00A64761">
            <w:pPr>
              <w:tabs>
                <w:tab w:val="clear" w:pos="4678"/>
                <w:tab w:val="left" w:pos="4481"/>
              </w:tabs>
              <w:ind w:right="437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36729" w:rsidRPr="00E97C60" w14:paraId="7BCFA104" w14:textId="77777777" w:rsidTr="00A64761">
        <w:trPr>
          <w:trHeight w:val="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5CDA" w14:textId="77777777" w:rsidR="00E36729" w:rsidRPr="00CB7E0A" w:rsidRDefault="00E36729" w:rsidP="00A64761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50" w:type="dxa"/>
          </w:tcPr>
          <w:p w14:paraId="3471D517" w14:textId="77777777" w:rsidR="00E36729" w:rsidRPr="00CB7E0A" w:rsidRDefault="00E36729" w:rsidP="00A64761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9F30" w14:textId="77777777" w:rsidR="00E36729" w:rsidRPr="00CB7E0A" w:rsidRDefault="00E36729" w:rsidP="00A64761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</w:tr>
      <w:tr w:rsidR="00E36729" w:rsidRPr="00E97C60" w14:paraId="1E6AF893" w14:textId="77777777" w:rsidTr="00A6476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1993" w14:textId="77777777" w:rsidR="00E36729" w:rsidRPr="00E97C60" w:rsidRDefault="00E36729" w:rsidP="00A6476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450" w:type="dxa"/>
          </w:tcPr>
          <w:p w14:paraId="131F17D0" w14:textId="77777777" w:rsidR="00E36729" w:rsidRPr="00E97C60" w:rsidRDefault="00E36729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14042" w14:textId="77777777" w:rsidR="00E36729" w:rsidRPr="00E97C60" w:rsidRDefault="00E36729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</w:tbl>
    <w:p w14:paraId="1AC7E524" w14:textId="77777777" w:rsidR="00275E5A" w:rsidRPr="00E97C60" w:rsidRDefault="00275E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CBA5066" w14:textId="5E80CE71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รายการบัญชีที่เป็นสาระสำคัญที่มีกับกิจการที่เกี่ยวข้องกันสำหรับแต่ละงวด</w:t>
      </w:r>
      <w:r w:rsidR="000F7DBA"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662872" w:rsidRPr="00E97C60">
        <w:rPr>
          <w:rFonts w:ascii="Angsana New" w:hAnsi="Angsana New"/>
          <w:sz w:val="26"/>
          <w:szCs w:val="26"/>
        </w:rPr>
        <w:t>31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7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6</w:t>
      </w:r>
      <w:r w:rsidR="000F7DBA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2AB5129" w14:textId="77777777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662872" w:rsidRPr="00E97C60" w14:paraId="43DA759E" w14:textId="77777777" w:rsidTr="00662872">
        <w:trPr>
          <w:tblHeader/>
        </w:trPr>
        <w:tc>
          <w:tcPr>
            <w:tcW w:w="3960" w:type="dxa"/>
          </w:tcPr>
          <w:p w14:paraId="3155989E" w14:textId="77777777" w:rsidR="00662872" w:rsidRPr="00E97C60" w:rsidRDefault="00662872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0" w:name="_Hlk45894766"/>
          </w:p>
        </w:tc>
        <w:tc>
          <w:tcPr>
            <w:tcW w:w="2790" w:type="dxa"/>
            <w:gridSpan w:val="3"/>
          </w:tcPr>
          <w:p w14:paraId="05C257E4" w14:textId="5B7D8A06" w:rsidR="00662872" w:rsidRPr="00E97C60" w:rsidRDefault="00662872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B287B2" w14:textId="77777777" w:rsidR="00662872" w:rsidRPr="00E97C60" w:rsidRDefault="00662872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913B383" w14:textId="1BF4B10F" w:rsidR="00662872" w:rsidRPr="00E97C60" w:rsidRDefault="00662872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bookmarkEnd w:id="0"/>
      <w:tr w:rsidR="000F7DBA" w:rsidRPr="00E97C60" w14:paraId="04A9BF18" w14:textId="77777777" w:rsidTr="00662872">
        <w:trPr>
          <w:tblHeader/>
        </w:trPr>
        <w:tc>
          <w:tcPr>
            <w:tcW w:w="3960" w:type="dxa"/>
          </w:tcPr>
          <w:p w14:paraId="2EDEFDC0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B96FF0" w14:textId="7BDBE907" w:rsidR="000F7DBA" w:rsidRPr="00E97C60" w:rsidRDefault="000F7DBA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082513" w14:textId="77777777" w:rsidR="000F7DBA" w:rsidRPr="00E97C60" w:rsidRDefault="000F7DBA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833067" w14:textId="1D8E6C42" w:rsidR="000F7DBA" w:rsidRPr="00E97C60" w:rsidRDefault="000F7DBA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E4CBD6" w14:textId="77777777" w:rsidR="000F7DBA" w:rsidRPr="00E97C60" w:rsidRDefault="000F7DBA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6CCA94" w14:textId="15AD4D3E" w:rsidR="000F7DBA" w:rsidRPr="00E97C60" w:rsidRDefault="000F7DBA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E3672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A45095" w14:textId="77777777" w:rsidR="000F7DBA" w:rsidRPr="00E97C60" w:rsidRDefault="000F7DBA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B41C2D" w14:textId="224C0E48" w:rsidR="000F7DBA" w:rsidRPr="00E97C60" w:rsidRDefault="000F7DBA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E3672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0F7DBA" w:rsidRPr="00E97C60" w14:paraId="78420FF0" w14:textId="77777777" w:rsidTr="00C96F00">
        <w:tc>
          <w:tcPr>
            <w:tcW w:w="3960" w:type="dxa"/>
          </w:tcPr>
          <w:p w14:paraId="7F14BFE6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A12E5FF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E42D4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2674AB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679B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8776A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EFDF0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0DF4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6729" w:rsidRPr="00E97C60" w14:paraId="33C425C3" w14:textId="77777777" w:rsidTr="00616E57">
        <w:tc>
          <w:tcPr>
            <w:tcW w:w="3960" w:type="dxa"/>
          </w:tcPr>
          <w:p w14:paraId="371465B8" w14:textId="60EEFBB0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248F16DE" w14:textId="774D579C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6D0004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66A3B" w14:textId="3E87B591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B460591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5064FE" w14:textId="572A71B5" w:rsidR="00E36729" w:rsidRPr="00616E57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6E57">
              <w:rPr>
                <w:rFonts w:ascii="Angsana New" w:hAnsi="Angsana New"/>
                <w:sz w:val="26"/>
                <w:szCs w:val="26"/>
              </w:rPr>
              <w:t>42</w:t>
            </w:r>
            <w:r w:rsidR="00616E57" w:rsidRPr="00616E5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F3F2B88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2575D048" w14:textId="22743819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4,205</w:t>
            </w:r>
          </w:p>
        </w:tc>
      </w:tr>
      <w:tr w:rsidR="00616E57" w:rsidRPr="00E97C60" w14:paraId="1A3D4736" w14:textId="77777777" w:rsidTr="00616E57">
        <w:tc>
          <w:tcPr>
            <w:tcW w:w="3960" w:type="dxa"/>
          </w:tcPr>
          <w:p w14:paraId="7BBC9B8A" w14:textId="7276A47C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</w:tcPr>
          <w:p w14:paraId="0DA80415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B1525B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B10D6E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55CFA6C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FDA51" w14:textId="62100E3C" w:rsidR="00616E57" w:rsidRPr="00616E57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6E5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4671EDB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1791B2" w14:textId="7464A73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16E57" w:rsidRPr="00E97C60" w14:paraId="22AD8F14" w14:textId="77777777" w:rsidTr="00616E57">
        <w:tc>
          <w:tcPr>
            <w:tcW w:w="3960" w:type="dxa"/>
          </w:tcPr>
          <w:p w14:paraId="46B3114D" w14:textId="4C911984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EAB7FA7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4D0AD9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A61739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0D5D13A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C89104" w14:textId="52C62637" w:rsidR="00616E57" w:rsidRPr="00616E57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6E57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270" w:type="dxa"/>
          </w:tcPr>
          <w:p w14:paraId="7A6FEBFD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BD4930" w14:textId="37250C40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4,205</w:t>
            </w:r>
          </w:p>
        </w:tc>
      </w:tr>
      <w:tr w:rsidR="00616E57" w:rsidRPr="00E97C60" w14:paraId="20B92FF8" w14:textId="77777777" w:rsidTr="004F66EA">
        <w:tc>
          <w:tcPr>
            <w:tcW w:w="3960" w:type="dxa"/>
          </w:tcPr>
          <w:p w14:paraId="6B9B34A9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4020AB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3221E8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4B7655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B076570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CB39E6" w14:textId="77777777" w:rsidR="00616E57" w:rsidRPr="00E36729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70791FF1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71CB5643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616E57" w:rsidRPr="00E97C60" w14:paraId="6E8E5C3A" w14:textId="77777777" w:rsidTr="008141B1">
        <w:tc>
          <w:tcPr>
            <w:tcW w:w="3960" w:type="dxa"/>
            <w:vAlign w:val="center"/>
          </w:tcPr>
          <w:p w14:paraId="32EDCD93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67F44C14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21786A4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950037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6387E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21ECA7" w14:textId="77777777" w:rsidR="00616E57" w:rsidRPr="00E36729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D8082F5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62CC500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616E57" w:rsidRPr="00E97C60" w14:paraId="4B3813E0" w14:textId="77777777" w:rsidTr="00C27DAA">
        <w:tc>
          <w:tcPr>
            <w:tcW w:w="3960" w:type="dxa"/>
          </w:tcPr>
          <w:p w14:paraId="667504FE" w14:textId="5D07D5D4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center"/>
          </w:tcPr>
          <w:p w14:paraId="324D8214" w14:textId="3643D4D4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41221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FB86628" w14:textId="3C522435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341B7E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0FA07E" w14:textId="09044F8E" w:rsidR="00616E57" w:rsidRPr="00292CF9" w:rsidRDefault="00292CF9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2CF9">
              <w:rPr>
                <w:rFonts w:ascii="Angsana New" w:hAnsi="Angsana New"/>
                <w:sz w:val="26"/>
                <w:szCs w:val="26"/>
              </w:rPr>
              <w:t>2</w:t>
            </w:r>
            <w:r w:rsidR="00616E57" w:rsidRPr="00292CF9">
              <w:rPr>
                <w:rFonts w:ascii="Angsana New" w:hAnsi="Angsana New"/>
                <w:sz w:val="26"/>
                <w:szCs w:val="26"/>
              </w:rPr>
              <w:t>,</w:t>
            </w:r>
            <w:r w:rsidRPr="00292CF9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270" w:type="dxa"/>
          </w:tcPr>
          <w:p w14:paraId="548CD4F1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9D21338" w14:textId="03B3C0B8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3,202</w:t>
            </w:r>
          </w:p>
        </w:tc>
      </w:tr>
      <w:tr w:rsidR="00616E57" w:rsidRPr="00E97C60" w14:paraId="1EF225B7" w14:textId="77777777" w:rsidTr="00C27DAA">
        <w:tc>
          <w:tcPr>
            <w:tcW w:w="3960" w:type="dxa"/>
          </w:tcPr>
          <w:p w14:paraId="415F4B9F" w14:textId="1EC8E10C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vAlign w:val="center"/>
          </w:tcPr>
          <w:p w14:paraId="7FE4E508" w14:textId="740CC3B2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334EAF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A5E3CE8" w14:textId="63489F1B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36600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7CE00C" w14:textId="45D949CD" w:rsidR="00616E57" w:rsidRPr="00292CF9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2CF9">
              <w:rPr>
                <w:rFonts w:ascii="Angsana New" w:hAnsi="Angsana New"/>
                <w:sz w:val="26"/>
                <w:szCs w:val="26"/>
              </w:rPr>
              <w:t>1</w:t>
            </w:r>
            <w:r w:rsidR="00292CF9" w:rsidRPr="00292CF9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</w:tcPr>
          <w:p w14:paraId="3FAC023A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DE4B0E" w14:textId="515C19D0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140</w:t>
            </w:r>
          </w:p>
        </w:tc>
      </w:tr>
      <w:tr w:rsidR="00616E57" w:rsidRPr="00E97C60" w14:paraId="1F013BE9" w14:textId="77777777" w:rsidTr="00C27DAA">
        <w:tc>
          <w:tcPr>
            <w:tcW w:w="3960" w:type="dxa"/>
          </w:tcPr>
          <w:p w14:paraId="4A9D97D9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1AD74CC8" w14:textId="5F6CD7D0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A94C2D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9DC4B0B" w14:textId="28BC6B4B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379FAA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51F36" w14:textId="02A0C9F4" w:rsidR="00616E57" w:rsidRPr="00292CF9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2CF9">
              <w:rPr>
                <w:rFonts w:ascii="Angsana New" w:hAnsi="Angsana New"/>
                <w:sz w:val="26"/>
                <w:szCs w:val="26"/>
              </w:rPr>
              <w:t>3,</w:t>
            </w:r>
            <w:r w:rsidR="00292CF9" w:rsidRPr="00292CF9">
              <w:rPr>
                <w:rFonts w:ascii="Angsana New" w:hAnsi="Angsana New"/>
                <w:sz w:val="26"/>
                <w:szCs w:val="26"/>
              </w:rPr>
              <w:t>045</w:t>
            </w:r>
          </w:p>
        </w:tc>
        <w:tc>
          <w:tcPr>
            <w:tcW w:w="270" w:type="dxa"/>
          </w:tcPr>
          <w:p w14:paraId="41BB4E62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AD16E" w14:textId="098E53BD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3,342</w:t>
            </w:r>
          </w:p>
        </w:tc>
      </w:tr>
    </w:tbl>
    <w:p w14:paraId="0979F7C4" w14:textId="77777777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0161AC03" w14:textId="77777777" w:rsidR="00534EEC" w:rsidRDefault="00534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52C84AE4" w14:textId="2B4EA1CB" w:rsidR="00916F22" w:rsidRPr="00E97C60" w:rsidRDefault="0066287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="00EE3AE6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7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E3AE6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6</w:t>
      </w:r>
      <w:r w:rsidR="00EE3AE6" w:rsidRPr="00E97C60">
        <w:rPr>
          <w:rFonts w:ascii="Angsana New" w:hAnsi="Angsana New"/>
          <w:sz w:val="26"/>
          <w:szCs w:val="26"/>
        </w:rPr>
        <w:t xml:space="preserve"> </w:t>
      </w:r>
      <w:r w:rsidR="00916F22" w:rsidRPr="00E97C60">
        <w:rPr>
          <w:rFonts w:ascii="Angsana New" w:hAnsi="Angsana New" w:hint="cs"/>
          <w:sz w:val="26"/>
          <w:szCs w:val="26"/>
          <w:cs/>
        </w:rPr>
        <w:t>ยอดคงเหลือกิจการที่เกี่ยวข้องกันได้แสดงเป็นรายการแยกต่างหากในงบฐานะการเงินซึ่งมีรายละเอียดดังนี้</w:t>
      </w:r>
    </w:p>
    <w:p w14:paraId="570B173B" w14:textId="77777777" w:rsidR="0031450B" w:rsidRPr="00E97C60" w:rsidRDefault="0031450B" w:rsidP="00E97C60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23"/>
        <w:gridCol w:w="236"/>
        <w:gridCol w:w="1436"/>
      </w:tblGrid>
      <w:tr w:rsidR="0031450B" w:rsidRPr="00E97C60" w14:paraId="2AD95B86" w14:textId="77777777" w:rsidTr="00B1020E">
        <w:trPr>
          <w:trHeight w:val="20"/>
          <w:tblHeader/>
        </w:trPr>
        <w:tc>
          <w:tcPr>
            <w:tcW w:w="6725" w:type="dxa"/>
          </w:tcPr>
          <w:p w14:paraId="5F870860" w14:textId="77777777" w:rsidR="0031450B" w:rsidRPr="00E97C60" w:rsidRDefault="0031450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5A5931D3" w14:textId="77777777" w:rsidR="0031450B" w:rsidRPr="00E97C60" w:rsidRDefault="0031450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1450B" w:rsidRPr="00E97C60" w14:paraId="64E51309" w14:textId="77777777" w:rsidTr="00B1020E">
        <w:trPr>
          <w:trHeight w:val="20"/>
          <w:tblHeader/>
        </w:trPr>
        <w:tc>
          <w:tcPr>
            <w:tcW w:w="6725" w:type="dxa"/>
          </w:tcPr>
          <w:p w14:paraId="6F98DE6C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699BEA8" w14:textId="766CC03D" w:rsidR="0031450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3672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633422B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225F2EB" w14:textId="0F400D34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1E4A5A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1450B" w:rsidRPr="00E97C60" w14:paraId="518F4A3F" w14:textId="77777777" w:rsidTr="00176128">
        <w:trPr>
          <w:trHeight w:val="20"/>
        </w:trPr>
        <w:tc>
          <w:tcPr>
            <w:tcW w:w="6725" w:type="dxa"/>
          </w:tcPr>
          <w:p w14:paraId="43182F2A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3" w:type="dxa"/>
            <w:shd w:val="clear" w:color="auto" w:fill="auto"/>
          </w:tcPr>
          <w:p w14:paraId="11D6318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35F42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DE3A71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74B" w:rsidRPr="00E97C60" w14:paraId="786B7B8B" w14:textId="77777777" w:rsidTr="00534EEC">
        <w:trPr>
          <w:trHeight w:val="20"/>
        </w:trPr>
        <w:tc>
          <w:tcPr>
            <w:tcW w:w="6725" w:type="dxa"/>
          </w:tcPr>
          <w:p w14:paraId="09977DDA" w14:textId="1F0A1FCA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  <w:shd w:val="clear" w:color="auto" w:fill="auto"/>
          </w:tcPr>
          <w:p w14:paraId="13C3DCF4" w14:textId="1975AEBD" w:rsidR="009F074B" w:rsidRPr="00534EEC" w:rsidRDefault="0017612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4EEC">
              <w:rPr>
                <w:rFonts w:ascii="Angsana New" w:hAnsi="Angsana New"/>
                <w:sz w:val="26"/>
                <w:szCs w:val="26"/>
              </w:rPr>
              <w:t>4</w:t>
            </w:r>
            <w:r w:rsidR="00534EEC" w:rsidRPr="00534EEC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36" w:type="dxa"/>
          </w:tcPr>
          <w:p w14:paraId="5C003E6D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067C7DF" w14:textId="09582F31" w:rsidR="009F074B" w:rsidRPr="00E97C60" w:rsidRDefault="00E3672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718</w:t>
            </w:r>
          </w:p>
        </w:tc>
      </w:tr>
      <w:tr w:rsidR="00616E57" w:rsidRPr="00E97C60" w14:paraId="10A0EAEB" w14:textId="77777777" w:rsidTr="00534EEC">
        <w:trPr>
          <w:trHeight w:val="20"/>
        </w:trPr>
        <w:tc>
          <w:tcPr>
            <w:tcW w:w="6725" w:type="dxa"/>
          </w:tcPr>
          <w:p w14:paraId="20558C8D" w14:textId="74B12168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0CFDB7F8" w14:textId="0EE178A0" w:rsidR="00616E57" w:rsidRPr="00534EEC" w:rsidRDefault="00273B56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7C876827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71B38FCF" w14:textId="1CAD29D4" w:rsidR="00616E57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34EEC" w:rsidRPr="00E97C60" w14:paraId="14E95973" w14:textId="77777777" w:rsidTr="00534EEC">
        <w:trPr>
          <w:trHeight w:val="20"/>
        </w:trPr>
        <w:tc>
          <w:tcPr>
            <w:tcW w:w="6725" w:type="dxa"/>
          </w:tcPr>
          <w:p w14:paraId="20F4B866" w14:textId="2AB5C711" w:rsidR="00534EEC" w:rsidRPr="00E97C60" w:rsidRDefault="00534EE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2DD12" w14:textId="144B6790" w:rsidR="00534EEC" w:rsidRPr="00534EEC" w:rsidRDefault="00534EE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4EEC">
              <w:rPr>
                <w:rFonts w:ascii="Angsana New" w:hAnsi="Angsana New"/>
                <w:sz w:val="26"/>
                <w:szCs w:val="26"/>
              </w:rPr>
              <w:t>46</w:t>
            </w:r>
            <w:r w:rsidR="00273B5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70F7E855" w14:textId="77777777" w:rsidR="00534EEC" w:rsidRPr="00E97C60" w:rsidRDefault="00534EE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198FB30" w14:textId="4BA061C5" w:rsidR="00534EEC" w:rsidRDefault="00616E5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718</w:t>
            </w:r>
          </w:p>
        </w:tc>
      </w:tr>
    </w:tbl>
    <w:p w14:paraId="09F50C4D" w14:textId="77777777" w:rsidR="00534EEC" w:rsidRDefault="00534EEC" w:rsidP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" w:name="_Hlk102840078"/>
      <w:bookmarkStart w:id="2" w:name="_Hlk102035056"/>
    </w:p>
    <w:p w14:paraId="65A6DBBF" w14:textId="0860F072" w:rsidR="00CB2107" w:rsidRPr="00E97C60" w:rsidRDefault="00CB2107" w:rsidP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4.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</w:t>
      </w:r>
    </w:p>
    <w:p w14:paraId="4E4AD11B" w14:textId="77777777" w:rsidR="005D19B8" w:rsidRDefault="005D19B8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270"/>
        <w:gridCol w:w="1440"/>
      </w:tblGrid>
      <w:tr w:rsidR="00E36729" w:rsidRPr="00E97C60" w14:paraId="047BE021" w14:textId="77777777" w:rsidTr="00A64761">
        <w:tc>
          <w:tcPr>
            <w:tcW w:w="6750" w:type="dxa"/>
          </w:tcPr>
          <w:p w14:paraId="1D0D5C80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24A2614F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E36729" w:rsidRPr="00E97C60" w14:paraId="64D36D82" w14:textId="77777777" w:rsidTr="00A64761">
        <w:tc>
          <w:tcPr>
            <w:tcW w:w="6750" w:type="dxa"/>
          </w:tcPr>
          <w:p w14:paraId="1F520FF5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3AE5CC" w14:textId="16DEB2E9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08E9B00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DD2B4F" w14:textId="3AB66C2F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36729" w:rsidRPr="00E97C60" w14:paraId="1CFA7A57" w14:textId="77777777" w:rsidTr="00A64761">
        <w:tc>
          <w:tcPr>
            <w:tcW w:w="6750" w:type="dxa"/>
          </w:tcPr>
          <w:p w14:paraId="1E1CFF14" w14:textId="77777777" w:rsidR="00E36729" w:rsidRPr="000A2F68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5972567D" w14:textId="77777777" w:rsidR="00E36729" w:rsidRPr="000A2F68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26CEA68" w14:textId="77777777" w:rsidR="00E36729" w:rsidRPr="000A2F68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90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76947F5" w14:textId="77777777" w:rsidR="00E36729" w:rsidRPr="000A2F68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3435B0" w:rsidRPr="00E97C60" w14:paraId="793E8993" w14:textId="77777777" w:rsidTr="00A64761">
        <w:tc>
          <w:tcPr>
            <w:tcW w:w="6750" w:type="dxa"/>
          </w:tcPr>
          <w:p w14:paraId="50342AA7" w14:textId="77777777" w:rsidR="003435B0" w:rsidRPr="00E97C60" w:rsidRDefault="003435B0" w:rsidP="0034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เงินลงทุนในเงินฝากประจำ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553AB5" w14:textId="582CA85A" w:rsidR="003435B0" w:rsidRPr="003435B0" w:rsidRDefault="003435B0" w:rsidP="0034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B0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6CBA1D20" w14:textId="77777777" w:rsidR="003435B0" w:rsidRPr="00E97C60" w:rsidRDefault="003435B0" w:rsidP="0034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FC39B4" w14:textId="77777777" w:rsidR="003435B0" w:rsidRPr="00E97C60" w:rsidRDefault="003435B0" w:rsidP="0034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E36729" w:rsidRPr="00E97C60" w14:paraId="20DC85D6" w14:textId="77777777" w:rsidTr="00A64761">
        <w:trPr>
          <w:trHeight w:val="215"/>
        </w:trPr>
        <w:tc>
          <w:tcPr>
            <w:tcW w:w="6750" w:type="dxa"/>
          </w:tcPr>
          <w:p w14:paraId="6F30CEC6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79843B" w14:textId="77777777" w:rsidR="00E36729" w:rsidRPr="003435B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6D2A07A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90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634860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36729" w:rsidRPr="00E97C60" w14:paraId="0F52DAE4" w14:textId="77777777" w:rsidTr="00A64761">
        <w:tc>
          <w:tcPr>
            <w:tcW w:w="6750" w:type="dxa"/>
          </w:tcPr>
          <w:p w14:paraId="470718F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  <w:cs/>
              </w:rPr>
              <w:t>เงินลงทุนระยะสั้นในกองทุนเปิดต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รา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ส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าร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หน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ี้</w:t>
            </w:r>
          </w:p>
        </w:tc>
        <w:tc>
          <w:tcPr>
            <w:tcW w:w="1350" w:type="dxa"/>
          </w:tcPr>
          <w:p w14:paraId="76568F3A" w14:textId="77777777" w:rsidR="00E36729" w:rsidRPr="003435B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B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71C1A4CB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DC0259" w14:textId="4042692A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E36729" w:rsidRPr="00E97C60" w14:paraId="03C828B8" w14:textId="77777777" w:rsidTr="00A64761">
        <w:tc>
          <w:tcPr>
            <w:tcW w:w="6750" w:type="dxa"/>
          </w:tcPr>
          <w:p w14:paraId="78A40609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บวก การเปลี่ยนแปลงในมูลค่ายุติธรรมบันทึก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ผ่าน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50" w:type="dxa"/>
          </w:tcPr>
          <w:p w14:paraId="478883BA" w14:textId="28B9AC84" w:rsidR="00E36729" w:rsidRPr="003435B0" w:rsidRDefault="003435B0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B0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270" w:type="dxa"/>
          </w:tcPr>
          <w:p w14:paraId="5B32452B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947137" w14:textId="1A018035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486</w:t>
            </w:r>
          </w:p>
        </w:tc>
      </w:tr>
      <w:tr w:rsidR="00E36729" w:rsidRPr="00E97C60" w14:paraId="6631DA8D" w14:textId="77777777" w:rsidTr="00A64761">
        <w:tc>
          <w:tcPr>
            <w:tcW w:w="6750" w:type="dxa"/>
          </w:tcPr>
          <w:p w14:paraId="30CED73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240213" w14:textId="200EE157" w:rsidR="00E36729" w:rsidRPr="003435B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B0">
              <w:rPr>
                <w:rFonts w:ascii="Angsana New" w:hAnsi="Angsana New"/>
                <w:sz w:val="26"/>
                <w:szCs w:val="26"/>
              </w:rPr>
              <w:t>20,</w:t>
            </w:r>
            <w:r w:rsidR="003435B0" w:rsidRPr="003435B0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270" w:type="dxa"/>
          </w:tcPr>
          <w:p w14:paraId="22704E3F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769B55" w14:textId="0999A101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20,486</w:t>
            </w:r>
          </w:p>
        </w:tc>
      </w:tr>
      <w:tr w:rsidR="00E36729" w:rsidRPr="00E97C60" w14:paraId="55CBCF4A" w14:textId="77777777" w:rsidTr="00A64761">
        <w:tc>
          <w:tcPr>
            <w:tcW w:w="6750" w:type="dxa"/>
          </w:tcPr>
          <w:p w14:paraId="219A48CA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E720A2" w14:textId="77777777" w:rsidR="00E36729" w:rsidRPr="003435B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BDBC9FB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E087F0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36729" w:rsidRPr="00E97C60" w14:paraId="40855D64" w14:textId="77777777" w:rsidTr="00A64761">
        <w:tc>
          <w:tcPr>
            <w:tcW w:w="6750" w:type="dxa"/>
          </w:tcPr>
          <w:p w14:paraId="06DC2034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5CC27F5" w14:textId="7169D033" w:rsidR="00E36729" w:rsidRPr="003435B0" w:rsidRDefault="003435B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B0">
              <w:rPr>
                <w:rFonts w:ascii="Angsana New" w:hAnsi="Angsana New"/>
                <w:sz w:val="26"/>
                <w:szCs w:val="26"/>
              </w:rPr>
              <w:t>20</w:t>
            </w:r>
            <w:r w:rsidR="00E36729" w:rsidRPr="003435B0">
              <w:rPr>
                <w:rFonts w:ascii="Angsana New" w:hAnsi="Angsana New"/>
                <w:sz w:val="26"/>
                <w:szCs w:val="26"/>
              </w:rPr>
              <w:t>,</w:t>
            </w:r>
            <w:r w:rsidRPr="003435B0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270" w:type="dxa"/>
          </w:tcPr>
          <w:p w14:paraId="4425BD44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6DABCAE" w14:textId="543E849F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40,486</w:t>
            </w:r>
          </w:p>
        </w:tc>
      </w:tr>
    </w:tbl>
    <w:p w14:paraId="575C9AAC" w14:textId="77777777" w:rsidR="00E36729" w:rsidRDefault="00E36729" w:rsidP="00E36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6A68E0E" w14:textId="25548EBB" w:rsidR="00E36729" w:rsidRPr="00B40834" w:rsidRDefault="00E36729" w:rsidP="00E36729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435B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Pr="003435B0">
        <w:rPr>
          <w:rFonts w:ascii="Angsana New" w:hAnsi="Angsana New" w:cs="Angsana New" w:hint="cs"/>
          <w:sz w:val="26"/>
          <w:szCs w:val="26"/>
          <w:lang w:val="en-US"/>
        </w:rPr>
        <w:t>3</w:t>
      </w:r>
      <w:r w:rsidRPr="003435B0">
        <w:rPr>
          <w:rFonts w:ascii="Angsana New" w:hAnsi="Angsana New" w:cs="Angsana New"/>
          <w:sz w:val="26"/>
          <w:szCs w:val="26"/>
          <w:lang w:val="en-US"/>
        </w:rPr>
        <w:t>1</w:t>
      </w:r>
      <w:r w:rsidRPr="003435B0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3435B0" w:rsidRPr="003435B0">
        <w:rPr>
          <w:rFonts w:ascii="Angsana New" w:hAnsi="Angsana New" w:cs="Angsana New" w:hint="cs"/>
          <w:sz w:val="26"/>
          <w:szCs w:val="26"/>
          <w:cs/>
          <w:lang w:val="en-US"/>
        </w:rPr>
        <w:t>ธันวาคม</w:t>
      </w:r>
      <w:r w:rsidRPr="003435B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Pr="003435B0">
        <w:rPr>
          <w:rFonts w:ascii="Angsana New" w:hAnsi="Angsana New" w:cs="Angsana New" w:hint="cs"/>
          <w:sz w:val="26"/>
          <w:szCs w:val="26"/>
          <w:lang w:val="en-US"/>
        </w:rPr>
        <w:t>256</w:t>
      </w:r>
      <w:r w:rsidR="003435B0" w:rsidRPr="003435B0">
        <w:rPr>
          <w:rFonts w:ascii="Angsana New" w:hAnsi="Angsana New" w:cs="Angsana New"/>
          <w:sz w:val="26"/>
          <w:szCs w:val="26"/>
          <w:lang w:val="en-US"/>
        </w:rPr>
        <w:t>6</w:t>
      </w:r>
      <w:r w:rsidRPr="003435B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435B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เงินลงทุนระยะสั้นในเงินฝากประจำเป็นเงินฝากประจำ </w:t>
      </w:r>
      <w:r w:rsidRPr="003435B0">
        <w:rPr>
          <w:rFonts w:ascii="Angsana New" w:hAnsi="Angsana New" w:cs="Angsana New"/>
          <w:sz w:val="26"/>
          <w:szCs w:val="26"/>
          <w:lang w:val="en-US"/>
        </w:rPr>
        <w:t xml:space="preserve">5 </w:t>
      </w:r>
      <w:r w:rsidRPr="003435B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เดือนกับสถาบันการเงินในประเทศแห่งหนึ่ง ซึ่งมีอัตราดอกเบี้ยร้อยละ </w:t>
      </w:r>
      <w:r w:rsidRPr="003435B0">
        <w:rPr>
          <w:rFonts w:ascii="Angsana New" w:hAnsi="Angsana New" w:cs="Angsana New"/>
          <w:sz w:val="26"/>
          <w:szCs w:val="26"/>
          <w:lang w:val="en-US"/>
        </w:rPr>
        <w:t xml:space="preserve">1.85 </w:t>
      </w:r>
      <w:r w:rsidRPr="003435B0">
        <w:rPr>
          <w:rFonts w:ascii="Angsana New" w:hAnsi="Angsana New" w:cs="Angsana New" w:hint="cs"/>
          <w:sz w:val="26"/>
          <w:szCs w:val="26"/>
          <w:cs/>
          <w:lang w:val="en-US"/>
        </w:rPr>
        <w:t>ต่อปี</w:t>
      </w:r>
      <w:r w:rsidR="00144C97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</w:p>
    <w:bookmarkEnd w:id="1"/>
    <w:bookmarkEnd w:id="2"/>
    <w:p w14:paraId="1D957DE2" w14:textId="77777777" w:rsidR="00C03B96" w:rsidRPr="00E97C60" w:rsidRDefault="00C03B9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44FB2A2" w14:textId="77777777" w:rsidR="006534F9" w:rsidRDefault="006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FE1E35B" w14:textId="79BF8B4B" w:rsidR="008548E9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>.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8548E9" w:rsidRPr="00E97C60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B3C5B" w:rsidRPr="00E97C60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7DBEAC3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78B47E6B" w:rsidR="002C30DF" w:rsidRPr="00E97C60" w:rsidRDefault="002C30DF" w:rsidP="00E97C60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การวิเคราะห์อายุลูกหนี้การค้า</w:t>
      </w:r>
      <w:r w:rsidRPr="00E97C60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31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มีนาคม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E36729">
        <w:rPr>
          <w:rFonts w:ascii="Angsana New" w:hAnsi="Angsana New" w:cs="Angsana New"/>
          <w:sz w:val="26"/>
          <w:szCs w:val="26"/>
          <w:lang w:val="en-US"/>
        </w:rPr>
        <w:t>7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และวันที่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31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E36729">
        <w:rPr>
          <w:rFonts w:ascii="Angsana New" w:hAnsi="Angsana New" w:cs="Angsana New"/>
          <w:sz w:val="26"/>
          <w:szCs w:val="26"/>
          <w:lang w:val="en-US"/>
        </w:rPr>
        <w:t>6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E97C60" w14:paraId="56B1C659" w14:textId="77777777" w:rsidTr="006F0792">
        <w:tc>
          <w:tcPr>
            <w:tcW w:w="6731" w:type="dxa"/>
          </w:tcPr>
          <w:p w14:paraId="1038765C" w14:textId="77777777" w:rsidR="002D15DC" w:rsidRPr="00E97C60" w:rsidRDefault="002D15DC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E97C60" w:rsidRDefault="002D15DC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47020F5B" w14:textId="77777777" w:rsidTr="006F0792">
        <w:tc>
          <w:tcPr>
            <w:tcW w:w="6731" w:type="dxa"/>
          </w:tcPr>
          <w:p w14:paraId="7D1326D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3236F385" w:rsidR="00A7020A" w:rsidRPr="00E97C60" w:rsidRDefault="00EE54E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3</w:t>
            </w:r>
            <w:r w:rsidR="009F074B" w:rsidRPr="00E97C60">
              <w:rPr>
                <w:rFonts w:ascii="Angsana New" w:hAnsi="Angsana New"/>
                <w:sz w:val="26"/>
                <w:szCs w:val="26"/>
              </w:rPr>
              <w:t>1</w:t>
            </w:r>
            <w:r w:rsidRPr="00E97C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F074B" w:rsidRPr="00E97C6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757B9"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7DD9B4E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1C09C7CE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7020A" w:rsidRPr="00E97C60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7464EF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3F50BC50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17552DB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36729" w:rsidRPr="00E97C60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19695152" w:rsidR="00E36729" w:rsidRPr="006534F9" w:rsidRDefault="006534F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534F9">
              <w:rPr>
                <w:rFonts w:ascii="Angsana New" w:hAnsi="Angsana New"/>
                <w:color w:val="000000"/>
                <w:sz w:val="26"/>
                <w:szCs w:val="26"/>
              </w:rPr>
              <w:t>26</w:t>
            </w:r>
            <w:r w:rsidR="00E36729" w:rsidRPr="006534F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546F6E">
              <w:rPr>
                <w:rFonts w:ascii="Angsana New" w:hAnsi="Angsan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269" w:type="dxa"/>
          </w:tcPr>
          <w:p w14:paraId="20B9E36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4DA9021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21,397</w:t>
            </w:r>
          </w:p>
        </w:tc>
      </w:tr>
      <w:tr w:rsidR="00E36729" w:rsidRPr="00E97C60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E36729" w:rsidRPr="006534F9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36729" w:rsidRPr="00E97C60" w14:paraId="23624602" w14:textId="77777777" w:rsidTr="00AA2815">
        <w:trPr>
          <w:trHeight w:val="252"/>
        </w:trPr>
        <w:tc>
          <w:tcPr>
            <w:tcW w:w="6731" w:type="dxa"/>
          </w:tcPr>
          <w:p w14:paraId="3B4D8B5B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6F656FBB" w:rsidR="00E36729" w:rsidRPr="006534F9" w:rsidRDefault="006534F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34F9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  <w:r w:rsidR="00E36729" w:rsidRPr="006534F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534F9">
              <w:rPr>
                <w:rFonts w:ascii="Angsana New" w:hAnsi="Angsan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269" w:type="dxa"/>
          </w:tcPr>
          <w:p w14:paraId="631CC1B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1B8B25C9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14,909</w:t>
            </w:r>
          </w:p>
        </w:tc>
      </w:tr>
      <w:tr w:rsidR="00E36729" w:rsidRPr="00E97C60" w14:paraId="392C5347" w14:textId="77777777" w:rsidTr="0031571B">
        <w:trPr>
          <w:trHeight w:val="252"/>
        </w:trPr>
        <w:tc>
          <w:tcPr>
            <w:tcW w:w="6731" w:type="dxa"/>
          </w:tcPr>
          <w:p w14:paraId="480C66E0" w14:textId="06C8D10D" w:rsidR="00E36729" w:rsidRPr="00E97C60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05" w:type="dxa"/>
          </w:tcPr>
          <w:p w14:paraId="1ED373E5" w14:textId="39F02B69" w:rsidR="00E36729" w:rsidRPr="006534F9" w:rsidRDefault="00E36729" w:rsidP="0065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34F9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</w:t>
            </w:r>
            <w:r w:rsidR="006534F9" w:rsidRPr="006534F9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3111EDD6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7DDF5D3" w14:textId="4A76B04A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405</w:t>
            </w:r>
          </w:p>
        </w:tc>
      </w:tr>
      <w:tr w:rsidR="00E36729" w:rsidRPr="00E97C60" w14:paraId="5B6F9BD5" w14:textId="77777777" w:rsidTr="008C4B84">
        <w:trPr>
          <w:trHeight w:val="252"/>
        </w:trPr>
        <w:tc>
          <w:tcPr>
            <w:tcW w:w="6731" w:type="dxa"/>
          </w:tcPr>
          <w:p w14:paraId="19C5988B" w14:textId="77777777" w:rsidR="00E36729" w:rsidRPr="00E97C60" w:rsidRDefault="00E36729" w:rsidP="00E36729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2368F7F8" w:rsidR="00E36729" w:rsidRPr="006534F9" w:rsidRDefault="006534F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34F9">
              <w:rPr>
                <w:rFonts w:ascii="Angsana New" w:hAnsi="Angsan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269" w:type="dxa"/>
          </w:tcPr>
          <w:p w14:paraId="75594A0A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3F209552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587</w:t>
            </w:r>
          </w:p>
        </w:tc>
      </w:tr>
      <w:tr w:rsidR="00E36729" w:rsidRPr="00E97C60" w14:paraId="566775D9" w14:textId="77777777" w:rsidTr="008C4B84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E36729" w:rsidRPr="00E97C60" w:rsidRDefault="00E36729" w:rsidP="00E367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2EA4130A" w:rsidR="00E36729" w:rsidRPr="006534F9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534F9">
              <w:rPr>
                <w:rFonts w:ascii="Angsana New" w:hAnsi="Angsana New"/>
                <w:color w:val="000000"/>
                <w:sz w:val="26"/>
                <w:szCs w:val="26"/>
              </w:rPr>
              <w:t>40,</w:t>
            </w:r>
            <w:r w:rsidR="00546F6E">
              <w:rPr>
                <w:rFonts w:ascii="Angsana New" w:hAnsi="Angsan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269" w:type="dxa"/>
          </w:tcPr>
          <w:p w14:paraId="648C4BC9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7850C32F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37,298</w:t>
            </w:r>
          </w:p>
        </w:tc>
      </w:tr>
      <w:tr w:rsidR="00E36729" w:rsidRPr="00E97C60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65C7E0C6" w:rsidR="00E36729" w:rsidRPr="006534F9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34F9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534F9" w:rsidRPr="006534F9">
              <w:rPr>
                <w:rFonts w:ascii="Angsana New" w:hAnsi="Angsana New"/>
                <w:color w:val="000000"/>
                <w:sz w:val="26"/>
                <w:szCs w:val="26"/>
              </w:rPr>
              <w:t>587</w:t>
            </w:r>
            <w:r w:rsidRPr="006534F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C9F555F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7C9B8F68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(587)</w:t>
            </w:r>
          </w:p>
        </w:tc>
      </w:tr>
      <w:tr w:rsidR="00E36729" w:rsidRPr="00E97C60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0AEA3B2D" w:rsidR="00E36729" w:rsidRPr="006534F9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34F9">
              <w:rPr>
                <w:rFonts w:ascii="Angsana New" w:hAnsi="Angsana New"/>
                <w:color w:val="000000"/>
                <w:sz w:val="26"/>
                <w:szCs w:val="26"/>
              </w:rPr>
              <w:t>39,</w:t>
            </w:r>
            <w:r w:rsidR="00546F6E">
              <w:rPr>
                <w:rFonts w:ascii="Angsana New" w:hAnsi="Angsan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269" w:type="dxa"/>
          </w:tcPr>
          <w:p w14:paraId="30ED494C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0FA8BD0F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36,711</w:t>
            </w:r>
          </w:p>
        </w:tc>
      </w:tr>
      <w:tr w:rsidR="009F074B" w:rsidRPr="00E97C60" w14:paraId="633E44AA" w14:textId="77777777" w:rsidTr="00D047A8">
        <w:trPr>
          <w:trHeight w:val="51"/>
        </w:trPr>
        <w:tc>
          <w:tcPr>
            <w:tcW w:w="6731" w:type="dxa"/>
          </w:tcPr>
          <w:p w14:paraId="7AC76AB7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4F55DFC5" w14:textId="77777777" w:rsidR="009F074B" w:rsidRPr="006534F9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2C767AFC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858D708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534F9" w:rsidRPr="00E97C60" w14:paraId="5B369FE8" w14:textId="77777777" w:rsidTr="00C91E09">
        <w:trPr>
          <w:trHeight w:val="252"/>
        </w:trPr>
        <w:tc>
          <w:tcPr>
            <w:tcW w:w="6731" w:type="dxa"/>
          </w:tcPr>
          <w:p w14:paraId="46C1FE37" w14:textId="4436BB09" w:rsidR="006534F9" w:rsidRPr="00E97C60" w:rsidRDefault="006534F9" w:rsidP="0065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2F592E99" w:rsidR="006534F9" w:rsidRPr="00917AEE" w:rsidRDefault="006534F9" w:rsidP="0065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3435B0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69" w:type="dxa"/>
          </w:tcPr>
          <w:p w14:paraId="5CEDA943" w14:textId="77777777" w:rsidR="006534F9" w:rsidRPr="00E97C60" w:rsidRDefault="006534F9" w:rsidP="0065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2095FA32" w:rsidR="006534F9" w:rsidRPr="00E97C60" w:rsidRDefault="006534F9" w:rsidP="0065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</w:p>
        </w:tc>
      </w:tr>
      <w:tr w:rsidR="00917AEE" w:rsidRPr="00E97C60" w14:paraId="23EB8C35" w14:textId="77777777" w:rsidTr="00C91E09">
        <w:trPr>
          <w:trHeight w:val="252"/>
        </w:trPr>
        <w:tc>
          <w:tcPr>
            <w:tcW w:w="6731" w:type="dxa"/>
          </w:tcPr>
          <w:p w14:paraId="6A1C7D27" w14:textId="77777777" w:rsidR="00917AEE" w:rsidRPr="00E36729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61FA2A5E" w14:textId="77777777" w:rsidR="00917AEE" w:rsidRPr="00917AEE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69" w:type="dxa"/>
          </w:tcPr>
          <w:p w14:paraId="553832E3" w14:textId="77777777" w:rsidR="00917AEE" w:rsidRPr="00E36729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68050707" w14:textId="77777777" w:rsidR="00917AEE" w:rsidRPr="00E36729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534F9" w:rsidRPr="00E97C60" w14:paraId="38C037B0" w14:textId="77777777" w:rsidTr="00F21A08">
        <w:trPr>
          <w:trHeight w:val="252"/>
        </w:trPr>
        <w:tc>
          <w:tcPr>
            <w:tcW w:w="6731" w:type="dxa"/>
          </w:tcPr>
          <w:p w14:paraId="57DA5C59" w14:textId="03408FDE" w:rsidR="006534F9" w:rsidRPr="00E36729" w:rsidRDefault="006534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บัญชีลูก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การค้าใน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6F15B98A" w14:textId="1357F600" w:rsidR="006534F9" w:rsidRPr="00917AEE" w:rsidRDefault="006534F9" w:rsidP="0065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12"/>
                <w:szCs w:val="12"/>
                <w:highlight w:val="yellow"/>
              </w:rPr>
            </w:pPr>
            <w:r w:rsidRPr="003435B0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69" w:type="dxa"/>
          </w:tcPr>
          <w:p w14:paraId="2F7BE2F6" w14:textId="77777777" w:rsidR="006534F9" w:rsidRPr="00E36729" w:rsidRDefault="006534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3EBECCB6" w14:textId="34AC0D75" w:rsidR="006534F9" w:rsidRPr="00E36729" w:rsidRDefault="006534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(17)</w:t>
            </w:r>
          </w:p>
        </w:tc>
      </w:tr>
    </w:tbl>
    <w:p w14:paraId="3B2B456E" w14:textId="5610C27E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50701D64" w14:textId="079A07D6" w:rsidR="000E5B07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6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สินค้าคงเหลือ</w:t>
      </w:r>
      <w:r w:rsidR="00275C46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747F6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275C46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8246981" w14:textId="77777777" w:rsidR="00F27C5A" w:rsidRPr="00E97C60" w:rsidRDefault="00F27C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E97C60" w14:paraId="54D0EB6C" w14:textId="77777777" w:rsidTr="006F0792">
        <w:tc>
          <w:tcPr>
            <w:tcW w:w="6731" w:type="dxa"/>
          </w:tcPr>
          <w:p w14:paraId="27F07473" w14:textId="77777777" w:rsidR="0025702B" w:rsidRPr="00E97C60" w:rsidRDefault="0025702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E97C60" w:rsidRDefault="0025702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C59F7" w:rsidRPr="00E97C60" w14:paraId="1A40A671" w14:textId="77777777" w:rsidTr="006F0792">
        <w:tc>
          <w:tcPr>
            <w:tcW w:w="6731" w:type="dxa"/>
          </w:tcPr>
          <w:p w14:paraId="6DE466B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286D2980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0339D8C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22DE54AB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7020A" w:rsidRPr="00E97C60" w14:paraId="1F0413E9" w14:textId="77777777" w:rsidTr="006F0792">
        <w:tc>
          <w:tcPr>
            <w:tcW w:w="6731" w:type="dxa"/>
          </w:tcPr>
          <w:p w14:paraId="3D3E0F2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E97C60" w:rsidRDefault="00A7020A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17AEE" w:rsidRPr="00E97C60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30DA8B3E" w:rsidR="00917AEE" w:rsidRPr="00264AA4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4AA4">
              <w:rPr>
                <w:rFonts w:ascii="Angsana New" w:hAnsi="Angsana New"/>
                <w:sz w:val="26"/>
                <w:szCs w:val="26"/>
              </w:rPr>
              <w:t>4,</w:t>
            </w:r>
            <w:r w:rsidR="006534F9" w:rsidRPr="00264AA4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69" w:type="dxa"/>
          </w:tcPr>
          <w:p w14:paraId="4F16274E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FEECBE1" w14:textId="6F7AB93B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2,753</w:t>
            </w:r>
          </w:p>
        </w:tc>
      </w:tr>
      <w:tr w:rsidR="00917AEE" w:rsidRPr="00E97C60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37A21008" w:rsidR="00917AEE" w:rsidRPr="00264AA4" w:rsidRDefault="006534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4AA4">
              <w:rPr>
                <w:rFonts w:ascii="Angsana New" w:hAnsi="Angsana New"/>
                <w:sz w:val="26"/>
                <w:szCs w:val="26"/>
              </w:rPr>
              <w:t>52</w:t>
            </w:r>
            <w:r w:rsidR="00C21B4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099A3C3F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D05EC50" w14:textId="54A48C5D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251</w:t>
            </w:r>
          </w:p>
        </w:tc>
      </w:tr>
      <w:tr w:rsidR="00917AEE" w:rsidRPr="00E97C60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69777CF1" w:rsidR="00917AEE" w:rsidRPr="00264AA4" w:rsidRDefault="006534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4AA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221587B3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03AA28" w14:textId="53718F3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917AEE" w:rsidRPr="00E97C60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287BB61F" w:rsidR="00917AEE" w:rsidRPr="00264AA4" w:rsidRDefault="006534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4AA4">
              <w:rPr>
                <w:rFonts w:ascii="Angsana New" w:hAnsi="Angsana New"/>
                <w:sz w:val="26"/>
                <w:szCs w:val="26"/>
              </w:rPr>
              <w:t>11</w:t>
            </w:r>
            <w:r w:rsidR="00917AEE" w:rsidRPr="00264AA4">
              <w:rPr>
                <w:rFonts w:ascii="Angsana New" w:hAnsi="Angsana New"/>
                <w:sz w:val="26"/>
                <w:szCs w:val="26"/>
              </w:rPr>
              <w:t>,</w:t>
            </w:r>
            <w:r w:rsidRPr="00264AA4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269" w:type="dxa"/>
          </w:tcPr>
          <w:p w14:paraId="7F1DC869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49E61A7" w14:textId="230F5D05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9,750</w:t>
            </w:r>
          </w:p>
        </w:tc>
      </w:tr>
      <w:tr w:rsidR="00917AEE" w:rsidRPr="00E97C60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74F962D1" w:rsidR="00917AEE" w:rsidRPr="00264AA4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4AA4">
              <w:rPr>
                <w:rFonts w:ascii="Angsana New" w:hAnsi="Angsana New"/>
                <w:sz w:val="26"/>
                <w:szCs w:val="26"/>
              </w:rPr>
              <w:t>1</w:t>
            </w:r>
            <w:r w:rsidR="006534F9" w:rsidRPr="00264AA4">
              <w:rPr>
                <w:rFonts w:ascii="Angsana New" w:hAnsi="Angsana New"/>
                <w:sz w:val="26"/>
                <w:szCs w:val="26"/>
              </w:rPr>
              <w:t>6</w:t>
            </w:r>
            <w:r w:rsidRPr="00264AA4">
              <w:rPr>
                <w:rFonts w:ascii="Angsana New" w:hAnsi="Angsana New"/>
                <w:sz w:val="26"/>
                <w:szCs w:val="26"/>
              </w:rPr>
              <w:t>,</w:t>
            </w:r>
            <w:r w:rsidR="006534F9" w:rsidRPr="00264AA4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269" w:type="dxa"/>
          </w:tcPr>
          <w:p w14:paraId="74521146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B6DA624" w14:textId="2FBD3B4F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15,44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17AEE" w:rsidRPr="00E97C60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4A6D8DCC" w:rsidR="00917AEE" w:rsidRPr="00264AA4" w:rsidRDefault="006534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4AA4">
              <w:rPr>
                <w:rFonts w:ascii="Angsana New" w:hAnsi="Angsana New"/>
                <w:sz w:val="26"/>
                <w:szCs w:val="26"/>
              </w:rPr>
              <w:t>32</w:t>
            </w:r>
            <w:r w:rsidR="00917AEE" w:rsidRPr="00264AA4">
              <w:rPr>
                <w:rFonts w:ascii="Angsana New" w:hAnsi="Angsana New"/>
                <w:sz w:val="26"/>
                <w:szCs w:val="26"/>
              </w:rPr>
              <w:t>,</w:t>
            </w:r>
            <w:r w:rsidRPr="00264AA4">
              <w:rPr>
                <w:rFonts w:ascii="Angsana New" w:hAnsi="Angsana New"/>
                <w:sz w:val="26"/>
                <w:szCs w:val="26"/>
              </w:rPr>
              <w:t>95</w:t>
            </w:r>
            <w:r w:rsidR="00C21B4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5F5DA104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70DF7" w14:textId="4E651075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28,21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917AEE" w:rsidRPr="00E97C60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0CAAA965" w:rsidR="00917AEE" w:rsidRPr="00264AA4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4AA4">
              <w:rPr>
                <w:rFonts w:ascii="Angsana New" w:hAnsi="Angsana New"/>
                <w:sz w:val="26"/>
                <w:szCs w:val="26"/>
              </w:rPr>
              <w:t>(</w:t>
            </w:r>
            <w:r w:rsidR="006534F9" w:rsidRPr="00264AA4">
              <w:rPr>
                <w:rFonts w:ascii="Angsana New" w:hAnsi="Angsana New"/>
                <w:sz w:val="26"/>
                <w:szCs w:val="26"/>
              </w:rPr>
              <w:t>3</w:t>
            </w:r>
            <w:r w:rsidR="00264AA4" w:rsidRPr="00264AA4">
              <w:rPr>
                <w:rFonts w:ascii="Angsana New" w:hAnsi="Angsana New"/>
                <w:sz w:val="26"/>
                <w:szCs w:val="26"/>
              </w:rPr>
              <w:t>15</w:t>
            </w:r>
            <w:r w:rsidRPr="00264AA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149CF0C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8FD64" w14:textId="115211B9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(97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AF6B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7AEE" w:rsidRPr="00E97C60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2E826CDD" w:rsidR="00917AEE" w:rsidRPr="00264AA4" w:rsidRDefault="00264AA4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4AA4">
              <w:rPr>
                <w:rFonts w:ascii="Angsana New" w:hAnsi="Angsana New"/>
                <w:sz w:val="26"/>
                <w:szCs w:val="26"/>
              </w:rPr>
              <w:t>32,6</w:t>
            </w:r>
            <w:r w:rsidR="00C21B45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69" w:type="dxa"/>
          </w:tcPr>
          <w:p w14:paraId="137034F9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CE011" w14:textId="58113DCA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27,239</w:t>
            </w:r>
          </w:p>
        </w:tc>
      </w:tr>
      <w:tr w:rsidR="00917AEE" w:rsidRPr="00E97C60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917AEE" w:rsidRPr="00264AA4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342C018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7AEE" w:rsidRPr="00E97C60" w14:paraId="434823B8" w14:textId="77777777" w:rsidTr="007E2616">
        <w:trPr>
          <w:trHeight w:val="252"/>
        </w:trPr>
        <w:tc>
          <w:tcPr>
            <w:tcW w:w="6731" w:type="dxa"/>
          </w:tcPr>
          <w:p w14:paraId="72C40816" w14:textId="28072256" w:rsidR="00917AEE" w:rsidRPr="00E97C60" w:rsidRDefault="00F554DD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917AEE"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="00917AEE"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="00917AEE" w:rsidRPr="00E97C60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="00917AEE"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="00917AEE"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vAlign w:val="bottom"/>
          </w:tcPr>
          <w:p w14:paraId="65771FF6" w14:textId="07488F2D" w:rsidR="00917AEE" w:rsidRPr="00264AA4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4AA4">
              <w:rPr>
                <w:rFonts w:ascii="Angsana New" w:hAnsi="Angsana New"/>
                <w:sz w:val="26"/>
                <w:szCs w:val="26"/>
              </w:rPr>
              <w:t>(</w:t>
            </w:r>
            <w:r w:rsidR="00264AA4" w:rsidRPr="00264AA4">
              <w:rPr>
                <w:rFonts w:ascii="Angsana New" w:hAnsi="Angsana New"/>
                <w:sz w:val="26"/>
                <w:szCs w:val="26"/>
              </w:rPr>
              <w:t>656</w:t>
            </w:r>
            <w:r w:rsidRPr="00264AA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61216D5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1F02A387" w14:textId="429DE7DF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(302)</w:t>
            </w:r>
          </w:p>
        </w:tc>
      </w:tr>
    </w:tbl>
    <w:p w14:paraId="6393301D" w14:textId="77777777" w:rsidR="00B31762" w:rsidRPr="00E97C60" w:rsidRDefault="00B3176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F22736D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D5D5A54" w14:textId="5C024BCA" w:rsidR="0057008A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7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ที่ดิน</w:t>
      </w:r>
      <w:r w:rsidR="00F27C5A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และอุปกรณ์ -</w:t>
      </w:r>
      <w:r w:rsidR="00E96451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5F426C" w14:textId="77777777" w:rsidR="00B8791A" w:rsidRPr="00E97C60" w:rsidRDefault="00B8791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12F5B73E" w:rsidR="00A7020A" w:rsidRPr="00E97C60" w:rsidRDefault="00A7020A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E97C60">
        <w:rPr>
          <w:rFonts w:ascii="Angsana New" w:hAnsi="Angsana New" w:hint="cs"/>
          <w:sz w:val="26"/>
          <w:szCs w:val="26"/>
        </w:rPr>
        <w:t xml:space="preserve"> - </w:t>
      </w:r>
      <w:r w:rsidR="00E80F7C" w:rsidRPr="00E97C60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ระหว่างงวดสามเดือนสิ้นสุดวันที่ </w:t>
      </w:r>
      <w:r w:rsidR="00D62D7A" w:rsidRPr="00E97C60">
        <w:rPr>
          <w:rFonts w:ascii="Angsana New" w:hAnsi="Angsana New"/>
          <w:sz w:val="26"/>
          <w:szCs w:val="26"/>
        </w:rPr>
        <w:t>31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D62D7A" w:rsidRPr="00E97C60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7</w:t>
      </w:r>
      <w:r w:rsidR="00C67B43"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4C81BE87" w14:textId="77777777" w:rsidR="00A7020A" w:rsidRPr="00E97C60" w:rsidRDefault="00A7020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E97C60" w14:paraId="5F7B7335" w14:textId="77777777" w:rsidTr="00CC201D">
        <w:tc>
          <w:tcPr>
            <w:tcW w:w="8370" w:type="dxa"/>
          </w:tcPr>
          <w:p w14:paraId="2877162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7E5C2CE7" w14:textId="77777777" w:rsidTr="00A7020A">
        <w:tc>
          <w:tcPr>
            <w:tcW w:w="8370" w:type="dxa"/>
          </w:tcPr>
          <w:p w14:paraId="1DFF9564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66C9EDF" w14:textId="77777777" w:rsidTr="00A7020A">
        <w:tc>
          <w:tcPr>
            <w:tcW w:w="8370" w:type="dxa"/>
          </w:tcPr>
          <w:p w14:paraId="31339F11" w14:textId="0A699F4E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246A207A" w14:textId="48E3BDFC" w:rsidR="001520C4" w:rsidRPr="00E97C60" w:rsidRDefault="00917AE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AEE">
              <w:rPr>
                <w:rFonts w:ascii="Angsana New" w:hAnsi="Angsana New"/>
                <w:sz w:val="26"/>
                <w:szCs w:val="26"/>
              </w:rPr>
              <w:t>724,62</w:t>
            </w:r>
            <w:r w:rsidR="00CA4BC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605EA" w:rsidRPr="00E97C60" w14:paraId="24B201CB" w14:textId="77777777" w:rsidTr="00CC201D">
        <w:tc>
          <w:tcPr>
            <w:tcW w:w="8370" w:type="dxa"/>
          </w:tcPr>
          <w:p w14:paraId="38E0E62D" w14:textId="58DE5048" w:rsidR="006605EA" w:rsidRPr="00E97C60" w:rsidRDefault="006605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628C39F6" w:rsidR="006605EA" w:rsidRPr="00292CF9" w:rsidRDefault="00264AA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2CF9">
              <w:rPr>
                <w:rFonts w:ascii="Angsana New" w:hAnsi="Angsana New"/>
                <w:sz w:val="26"/>
                <w:szCs w:val="26"/>
              </w:rPr>
              <w:t>10</w:t>
            </w:r>
            <w:r w:rsidR="00292CF9" w:rsidRPr="00292CF9">
              <w:rPr>
                <w:rFonts w:ascii="Angsana New" w:hAnsi="Angsana New"/>
                <w:sz w:val="26"/>
                <w:szCs w:val="26"/>
              </w:rPr>
              <w:t>4</w:t>
            </w:r>
            <w:r w:rsidR="00253F78" w:rsidRPr="00292CF9">
              <w:rPr>
                <w:rFonts w:ascii="Angsana New" w:hAnsi="Angsana New"/>
                <w:sz w:val="26"/>
                <w:szCs w:val="26"/>
              </w:rPr>
              <w:t>,</w:t>
            </w:r>
            <w:r w:rsidR="00292CF9" w:rsidRPr="00292CF9">
              <w:rPr>
                <w:rFonts w:ascii="Angsana New" w:hAnsi="Angsana New"/>
                <w:sz w:val="26"/>
                <w:szCs w:val="26"/>
              </w:rPr>
              <w:t>26</w:t>
            </w:r>
            <w:r w:rsidR="00CA4BC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605EA" w:rsidRPr="00E97C60" w14:paraId="55C53DCC" w14:textId="77777777" w:rsidTr="006605EA">
        <w:tc>
          <w:tcPr>
            <w:tcW w:w="8370" w:type="dxa"/>
          </w:tcPr>
          <w:p w14:paraId="30F11261" w14:textId="1766A470" w:rsidR="006605EA" w:rsidRPr="00E97C60" w:rsidRDefault="00F977D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จำหน่ายและ</w:t>
            </w:r>
            <w:r w:rsidR="006605EA"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ตัดบัญชี </w:t>
            </w:r>
          </w:p>
        </w:tc>
        <w:tc>
          <w:tcPr>
            <w:tcW w:w="1440" w:type="dxa"/>
          </w:tcPr>
          <w:p w14:paraId="2B5ACF08" w14:textId="63E45FAE" w:rsidR="006605EA" w:rsidRPr="00EF039D" w:rsidRDefault="006A39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039D">
              <w:rPr>
                <w:rFonts w:ascii="Angsana New" w:hAnsi="Angsana New"/>
                <w:sz w:val="26"/>
                <w:szCs w:val="26"/>
              </w:rPr>
              <w:t>(</w:t>
            </w:r>
            <w:r w:rsidR="00264AA4" w:rsidRPr="00EF039D">
              <w:rPr>
                <w:rFonts w:ascii="Angsana New" w:hAnsi="Angsana New"/>
                <w:sz w:val="26"/>
                <w:szCs w:val="26"/>
              </w:rPr>
              <w:t>2</w:t>
            </w:r>
            <w:r w:rsidRPr="00EF039D">
              <w:rPr>
                <w:rFonts w:ascii="Angsana New" w:hAnsi="Angsana New"/>
                <w:sz w:val="26"/>
                <w:szCs w:val="26"/>
              </w:rPr>
              <w:t>,</w:t>
            </w:r>
            <w:r w:rsidR="00264AA4" w:rsidRPr="00EF039D">
              <w:rPr>
                <w:rFonts w:ascii="Angsana New" w:hAnsi="Angsana New"/>
                <w:sz w:val="26"/>
                <w:szCs w:val="26"/>
              </w:rPr>
              <w:t>182</w:t>
            </w:r>
            <w:r w:rsidRPr="00EF03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95210" w:rsidRPr="00E97C60" w14:paraId="45818D0F" w14:textId="77777777" w:rsidTr="00926883">
        <w:tc>
          <w:tcPr>
            <w:tcW w:w="8370" w:type="dxa"/>
          </w:tcPr>
          <w:p w14:paraId="0AE0976D" w14:textId="77777777" w:rsidR="00D95210" w:rsidRPr="00E97C60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E97C60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651DDBAE" w14:textId="0B653444" w:rsidR="00D95210" w:rsidRPr="00EF039D" w:rsidRDefault="006A39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039D">
              <w:rPr>
                <w:rFonts w:ascii="Angsana New" w:hAnsi="Angsana New"/>
                <w:sz w:val="26"/>
                <w:szCs w:val="26"/>
              </w:rPr>
              <w:t>(</w:t>
            </w:r>
            <w:r w:rsidR="00253F78" w:rsidRPr="00EF039D">
              <w:rPr>
                <w:rFonts w:ascii="Angsana New" w:hAnsi="Angsana New"/>
                <w:sz w:val="26"/>
                <w:szCs w:val="26"/>
              </w:rPr>
              <w:t>9</w:t>
            </w:r>
            <w:r w:rsidRPr="00EF039D">
              <w:rPr>
                <w:rFonts w:ascii="Angsana New" w:hAnsi="Angsana New"/>
                <w:sz w:val="26"/>
                <w:szCs w:val="26"/>
              </w:rPr>
              <w:t>,</w:t>
            </w:r>
            <w:r w:rsidR="00264AA4" w:rsidRPr="00EF039D">
              <w:rPr>
                <w:rFonts w:ascii="Angsana New" w:hAnsi="Angsana New"/>
                <w:sz w:val="26"/>
                <w:szCs w:val="26"/>
              </w:rPr>
              <w:t>296</w:t>
            </w:r>
            <w:r w:rsidRPr="00EF03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605EA" w:rsidRPr="00E97C60" w14:paraId="2200EDE2" w14:textId="77777777" w:rsidTr="006605EA">
        <w:tc>
          <w:tcPr>
            <w:tcW w:w="8370" w:type="dxa"/>
          </w:tcPr>
          <w:p w14:paraId="160D530A" w14:textId="59475407" w:rsidR="006605EA" w:rsidRPr="00E97C60" w:rsidRDefault="006605EA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</w:t>
            </w:r>
            <w:r w:rsidR="00E70D22"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07C6F" w:rsidRPr="00E97C6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11337" w:rsidRPr="00E97C6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07C6F" w:rsidRPr="00E97C6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11337"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707C6F"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14E7A" w:rsidRPr="00E97C60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65A72D19" w:rsidR="006605EA" w:rsidRPr="00EF039D" w:rsidRDefault="00A37DA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039D">
              <w:rPr>
                <w:rFonts w:ascii="Angsana New" w:hAnsi="Angsana New"/>
                <w:sz w:val="26"/>
                <w:szCs w:val="26"/>
              </w:rPr>
              <w:t>8</w:t>
            </w:r>
            <w:r w:rsidR="00EF039D" w:rsidRPr="00EF039D">
              <w:rPr>
                <w:rFonts w:ascii="Angsana New" w:hAnsi="Angsana New"/>
                <w:sz w:val="26"/>
                <w:szCs w:val="26"/>
              </w:rPr>
              <w:t>17</w:t>
            </w:r>
            <w:r w:rsidRPr="00EF039D">
              <w:rPr>
                <w:rFonts w:ascii="Angsana New" w:hAnsi="Angsana New"/>
                <w:sz w:val="26"/>
                <w:szCs w:val="26"/>
              </w:rPr>
              <w:t>,</w:t>
            </w:r>
            <w:r w:rsidR="00EF039D" w:rsidRPr="00EF039D">
              <w:rPr>
                <w:rFonts w:ascii="Angsana New" w:hAnsi="Angsana New"/>
                <w:sz w:val="26"/>
                <w:szCs w:val="26"/>
              </w:rPr>
              <w:t>417</w:t>
            </w:r>
          </w:p>
        </w:tc>
      </w:tr>
      <w:tr w:rsidR="00A235AD" w:rsidRPr="00E97C60" w14:paraId="1C6A1894" w14:textId="77777777" w:rsidTr="006605EA">
        <w:tc>
          <w:tcPr>
            <w:tcW w:w="8370" w:type="dxa"/>
          </w:tcPr>
          <w:p w14:paraId="18B2C913" w14:textId="77777777" w:rsidR="00A235AD" w:rsidRPr="00E97C60" w:rsidRDefault="00A235AD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D8ACCE" w14:textId="77777777" w:rsidR="00A235AD" w:rsidRPr="00E97C60" w:rsidRDefault="00A235AD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5210" w:rsidRPr="00E97C60" w14:paraId="0F34EEF2" w14:textId="77777777" w:rsidTr="00910FE7">
        <w:tc>
          <w:tcPr>
            <w:tcW w:w="8370" w:type="dxa"/>
          </w:tcPr>
          <w:p w14:paraId="2D3DB305" w14:textId="77777777" w:rsidR="00D95210" w:rsidRPr="00E97C60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30984B5" w14:textId="06D3CB5D" w:rsidR="00D95210" w:rsidRPr="00483872" w:rsidRDefault="00483872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3872">
              <w:rPr>
                <w:rFonts w:ascii="Angsana New" w:hAnsi="Angsana New"/>
                <w:sz w:val="26"/>
                <w:szCs w:val="26"/>
              </w:rPr>
              <w:t>793</w:t>
            </w:r>
            <w:r w:rsidR="00C405B1" w:rsidRPr="00483872">
              <w:rPr>
                <w:rFonts w:ascii="Angsana New" w:hAnsi="Angsana New"/>
                <w:sz w:val="26"/>
                <w:szCs w:val="26"/>
              </w:rPr>
              <w:t>,</w:t>
            </w:r>
            <w:r w:rsidRPr="00483872">
              <w:rPr>
                <w:rFonts w:ascii="Angsana New" w:hAnsi="Angsana New"/>
                <w:sz w:val="26"/>
                <w:szCs w:val="26"/>
              </w:rPr>
              <w:t>869</w:t>
            </w:r>
          </w:p>
        </w:tc>
      </w:tr>
      <w:tr w:rsidR="00D95210" w:rsidRPr="00E97C60" w14:paraId="2B7A434C" w14:textId="77777777" w:rsidTr="00910FE7">
        <w:tc>
          <w:tcPr>
            <w:tcW w:w="8370" w:type="dxa"/>
          </w:tcPr>
          <w:p w14:paraId="7CBF6F8F" w14:textId="77777777" w:rsidR="00D95210" w:rsidRPr="00E97C60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727C340" w14:textId="07A5F1E9" w:rsidR="00D95210" w:rsidRPr="00483872" w:rsidRDefault="00C405B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3872">
              <w:rPr>
                <w:rFonts w:ascii="Angsana New" w:hAnsi="Angsana New"/>
                <w:sz w:val="26"/>
                <w:szCs w:val="26"/>
              </w:rPr>
              <w:t>2</w:t>
            </w:r>
            <w:r w:rsidR="00483872" w:rsidRPr="00483872">
              <w:rPr>
                <w:rFonts w:ascii="Angsana New" w:hAnsi="Angsana New"/>
                <w:sz w:val="26"/>
                <w:szCs w:val="26"/>
              </w:rPr>
              <w:t>3</w:t>
            </w:r>
            <w:r w:rsidRPr="00483872">
              <w:rPr>
                <w:rFonts w:ascii="Angsana New" w:hAnsi="Angsana New"/>
                <w:sz w:val="26"/>
                <w:szCs w:val="26"/>
              </w:rPr>
              <w:t>,</w:t>
            </w:r>
            <w:r w:rsidR="00483872" w:rsidRPr="00483872">
              <w:rPr>
                <w:rFonts w:ascii="Angsana New" w:hAnsi="Angsana New"/>
                <w:sz w:val="26"/>
                <w:szCs w:val="26"/>
              </w:rPr>
              <w:t>548</w:t>
            </w:r>
          </w:p>
        </w:tc>
      </w:tr>
      <w:tr w:rsidR="00D95210" w:rsidRPr="00E97C60" w14:paraId="63C38F12" w14:textId="77777777" w:rsidTr="00910FE7">
        <w:tc>
          <w:tcPr>
            <w:tcW w:w="8370" w:type="dxa"/>
          </w:tcPr>
          <w:p w14:paraId="0C74744F" w14:textId="77777777" w:rsidR="00D95210" w:rsidRPr="00E97C60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9EA8ED" w14:textId="45216F78" w:rsidR="00D95210" w:rsidRPr="00917AEE" w:rsidRDefault="00483872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F039D">
              <w:rPr>
                <w:rFonts w:ascii="Angsana New" w:hAnsi="Angsana New"/>
                <w:sz w:val="26"/>
                <w:szCs w:val="26"/>
              </w:rPr>
              <w:t>817,417</w:t>
            </w:r>
          </w:p>
        </w:tc>
      </w:tr>
    </w:tbl>
    <w:p w14:paraId="605492DC" w14:textId="77777777" w:rsidR="00A235AD" w:rsidRPr="00E97C60" w:rsidRDefault="00A235A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792DC4A" w14:textId="078A0AF5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3" w:name="_Hlk39477437"/>
      <w:r w:rsidRPr="00E97C60">
        <w:rPr>
          <w:rFonts w:ascii="Angsana New" w:hAnsi="Angsana New" w:hint="cs"/>
          <w:sz w:val="26"/>
          <w:szCs w:val="26"/>
          <w:cs/>
        </w:rPr>
        <w:t>ที่ดิน</w:t>
      </w:r>
      <w:r w:rsidR="00E7581B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E97C60">
        <w:rPr>
          <w:rFonts w:ascii="Angsana New" w:hAnsi="Angsana New" w:hint="cs"/>
          <w:sz w:val="26"/>
          <w:szCs w:val="26"/>
          <w:cs/>
        </w:rPr>
        <w:t>อาคาร</w:t>
      </w:r>
      <w:r w:rsidRPr="00E97C60">
        <w:rPr>
          <w:rFonts w:ascii="Angsana New" w:hAnsi="Angsana New" w:hint="cs"/>
          <w:sz w:val="26"/>
          <w:szCs w:val="26"/>
          <w:cs/>
        </w:rPr>
        <w:t xml:space="preserve">และอุปกรณ์ของบริษัท ซึ่งมีมูลค่าสุทธิทางบัญชี 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690488" w:rsidRPr="00E97C60">
        <w:rPr>
          <w:rFonts w:ascii="Angsana New" w:hAnsi="Angsana New"/>
          <w:sz w:val="26"/>
          <w:szCs w:val="26"/>
        </w:rPr>
        <w:t>31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690488" w:rsidRPr="00E97C60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7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690488" w:rsidRPr="00E97C60">
        <w:rPr>
          <w:rFonts w:ascii="Angsana New" w:hAnsi="Angsana New"/>
          <w:sz w:val="26"/>
          <w:szCs w:val="26"/>
        </w:rPr>
        <w:t>31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90488" w:rsidRPr="00E97C60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6</w:t>
      </w:r>
      <w:r w:rsidR="00690488"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จำนวนเงิน</w:t>
      </w:r>
      <w:r w:rsidRPr="00483872">
        <w:rPr>
          <w:rFonts w:ascii="Angsana New" w:hAnsi="Angsana New" w:hint="cs"/>
          <w:sz w:val="26"/>
          <w:szCs w:val="26"/>
          <w:cs/>
        </w:rPr>
        <w:t xml:space="preserve">รวม </w:t>
      </w:r>
      <w:r w:rsidR="00D247C7" w:rsidRPr="00483872">
        <w:rPr>
          <w:rFonts w:ascii="Angsana New" w:hAnsi="Angsana New" w:hint="cs"/>
          <w:sz w:val="26"/>
          <w:szCs w:val="26"/>
        </w:rPr>
        <w:t>3</w:t>
      </w:r>
      <w:r w:rsidR="00483872" w:rsidRPr="00483872">
        <w:rPr>
          <w:rFonts w:ascii="Angsana New" w:hAnsi="Angsana New"/>
          <w:sz w:val="26"/>
          <w:szCs w:val="26"/>
        </w:rPr>
        <w:t>29</w:t>
      </w:r>
      <w:r w:rsidR="00D247C7" w:rsidRPr="00483872">
        <w:rPr>
          <w:rFonts w:ascii="Angsana New" w:hAnsi="Angsana New" w:hint="cs"/>
          <w:sz w:val="26"/>
          <w:szCs w:val="26"/>
        </w:rPr>
        <w:t>.</w:t>
      </w:r>
      <w:r w:rsidR="00483872" w:rsidRPr="00483872">
        <w:rPr>
          <w:rFonts w:ascii="Angsana New" w:hAnsi="Angsana New"/>
          <w:sz w:val="26"/>
          <w:szCs w:val="26"/>
        </w:rPr>
        <w:t>3</w:t>
      </w:r>
      <w:r w:rsidR="00AC0C44" w:rsidRPr="00E97C60">
        <w:rPr>
          <w:rFonts w:ascii="Angsana New" w:hAnsi="Angsana New" w:hint="cs"/>
          <w:sz w:val="26"/>
          <w:szCs w:val="26"/>
        </w:rPr>
        <w:t xml:space="preserve">   </w:t>
      </w:r>
      <w:r w:rsidRPr="00E97C60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917AEE" w:rsidRPr="009D3D20">
        <w:rPr>
          <w:rFonts w:ascii="Angsana New" w:hAnsi="Angsana New"/>
          <w:sz w:val="26"/>
          <w:szCs w:val="26"/>
        </w:rPr>
        <w:t xml:space="preserve">333.1 </w:t>
      </w:r>
      <w:r w:rsidRPr="00E97C60">
        <w:rPr>
          <w:rFonts w:ascii="Angsana New" w:hAnsi="Angsana New" w:hint="cs"/>
          <w:sz w:val="26"/>
          <w:szCs w:val="26"/>
          <w:cs/>
        </w:rPr>
        <w:t xml:space="preserve">ล้านบาท ตามลำดับ ได้จำนองเพื่อใช้เป็นหลักทรัพย์ค้ำประกันวงเงินสินเชื่อตามที่กล่าวไว้ในหมายเหตุ </w:t>
      </w:r>
      <w:r w:rsidR="002740F6" w:rsidRPr="00E97C60">
        <w:rPr>
          <w:rFonts w:ascii="Angsana New" w:hAnsi="Angsana New" w:hint="cs"/>
          <w:sz w:val="26"/>
          <w:szCs w:val="26"/>
        </w:rPr>
        <w:t>10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</w:p>
    <w:bookmarkEnd w:id="3"/>
    <w:p w14:paraId="4819B89B" w14:textId="77777777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CBF537" w14:textId="77777777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สินทรัพย์สิทธิการใช้</w:t>
      </w:r>
      <w:r w:rsidR="00D1455E" w:rsidRPr="00E97C60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Pr="00E97C60">
        <w:rPr>
          <w:rFonts w:ascii="Angsana New" w:hAnsi="Angsana New" w:hint="cs"/>
          <w:sz w:val="26"/>
          <w:szCs w:val="26"/>
          <w:cs/>
        </w:rPr>
        <w:t xml:space="preserve">สัญญาเช่าตามที่กล่าวไว้ในหมายเหตุ </w:t>
      </w:r>
      <w:r w:rsidRPr="00E97C60">
        <w:rPr>
          <w:rFonts w:ascii="Angsana New" w:hAnsi="Angsana New" w:hint="cs"/>
          <w:sz w:val="26"/>
          <w:szCs w:val="26"/>
        </w:rPr>
        <w:t>11</w:t>
      </w:r>
    </w:p>
    <w:p w14:paraId="2B0B689A" w14:textId="77777777" w:rsidR="003476D3" w:rsidRPr="00E97C60" w:rsidRDefault="003476D3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5EB117B" w14:textId="20A9A7C5" w:rsidR="007F367F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8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326C1C" w:rsidRPr="00E97C60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7F367F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9992F5F" w14:textId="3BE86C26" w:rsidR="00F113B0" w:rsidRPr="00E97C60" w:rsidRDefault="00F113B0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="00326C1C" w:rsidRPr="00E97C60">
        <w:rPr>
          <w:rFonts w:ascii="Angsana New" w:hAnsi="Angsana New" w:hint="cs"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E97C60">
        <w:rPr>
          <w:rFonts w:ascii="Angsana New" w:hAnsi="Angsana New" w:hint="cs"/>
          <w:sz w:val="26"/>
          <w:szCs w:val="26"/>
        </w:rPr>
        <w:t xml:space="preserve">- </w:t>
      </w:r>
      <w:r w:rsidR="00942993" w:rsidRPr="00E97C60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ระหว่างงวดสามเดือนสิ้นสุดวันที่ </w:t>
      </w:r>
      <w:r w:rsidR="00690488" w:rsidRPr="00E97C60">
        <w:rPr>
          <w:rFonts w:ascii="Angsana New" w:hAnsi="Angsana New"/>
          <w:sz w:val="26"/>
          <w:szCs w:val="26"/>
        </w:rPr>
        <w:t>31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690488" w:rsidRPr="00E97C60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7</w:t>
      </w:r>
      <w:r w:rsidR="00C67B4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14BB1BDE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113B0" w:rsidRPr="00E97C60" w14:paraId="71A8F5DB" w14:textId="77777777" w:rsidTr="00CC201D">
        <w:tc>
          <w:tcPr>
            <w:tcW w:w="8370" w:type="dxa"/>
          </w:tcPr>
          <w:p w14:paraId="6928CAA5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0238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113B0" w:rsidRPr="00E97C60" w14:paraId="6CE0F62D" w14:textId="77777777" w:rsidTr="00CC201D">
        <w:tc>
          <w:tcPr>
            <w:tcW w:w="8370" w:type="dxa"/>
          </w:tcPr>
          <w:p w14:paraId="79ECD8C1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444A3E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5D4175D" w14:textId="77777777" w:rsidTr="00CC201D">
        <w:tc>
          <w:tcPr>
            <w:tcW w:w="8370" w:type="dxa"/>
          </w:tcPr>
          <w:p w14:paraId="0D510B65" w14:textId="2D8ABF32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792EDCA8" w14:textId="4C1063D3" w:rsidR="001520C4" w:rsidRPr="000D0F15" w:rsidRDefault="00917AE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31,121</w:t>
            </w:r>
          </w:p>
        </w:tc>
      </w:tr>
      <w:tr w:rsidR="006D095A" w:rsidRPr="00E97C60" w14:paraId="426FA21F" w14:textId="77777777" w:rsidTr="00CC201D">
        <w:tc>
          <w:tcPr>
            <w:tcW w:w="8370" w:type="dxa"/>
          </w:tcPr>
          <w:p w14:paraId="7F6639C3" w14:textId="06497D02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0FC2E248" w14:textId="4A96BAB8" w:rsidR="006D095A" w:rsidRPr="000D0F15" w:rsidRDefault="00264AA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1</w:t>
            </w:r>
            <w:r w:rsidR="008F39A8">
              <w:rPr>
                <w:rFonts w:ascii="Angsana New" w:hAnsi="Angsana New"/>
                <w:sz w:val="26"/>
                <w:szCs w:val="26"/>
              </w:rPr>
              <w:t>,</w:t>
            </w:r>
            <w:r w:rsidRPr="000D0F15">
              <w:rPr>
                <w:rFonts w:ascii="Angsana New" w:hAnsi="Angsana New"/>
                <w:sz w:val="26"/>
                <w:szCs w:val="26"/>
              </w:rPr>
              <w:t>744</w:t>
            </w:r>
          </w:p>
        </w:tc>
      </w:tr>
      <w:tr w:rsidR="000D0F15" w:rsidRPr="00E97C60" w14:paraId="061AE741" w14:textId="77777777" w:rsidTr="00CC201D">
        <w:tc>
          <w:tcPr>
            <w:tcW w:w="8370" w:type="dxa"/>
          </w:tcPr>
          <w:p w14:paraId="457B2026" w14:textId="48C72318" w:rsidR="000D0F15" w:rsidRPr="00E97C60" w:rsidRDefault="000D0F15" w:rsidP="00E97C60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</w:tcPr>
          <w:p w14:paraId="1F8D2D98" w14:textId="1CE6DF61" w:rsidR="000D0F15" w:rsidRPr="000D0F15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6D095A" w:rsidRPr="00E97C60" w14:paraId="19FC010F" w14:textId="77777777" w:rsidTr="00CC201D">
        <w:tc>
          <w:tcPr>
            <w:tcW w:w="8370" w:type="dxa"/>
          </w:tcPr>
          <w:p w14:paraId="0F07A4DE" w14:textId="77777777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334C87A1" w14:textId="0626019D" w:rsidR="006D095A" w:rsidRPr="000D0F15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(</w:t>
            </w:r>
            <w:r w:rsidR="000D0F15" w:rsidRPr="000D0F15">
              <w:rPr>
                <w:rFonts w:ascii="Angsana New" w:hAnsi="Angsana New"/>
                <w:sz w:val="26"/>
                <w:szCs w:val="26"/>
              </w:rPr>
              <w:t>742</w:t>
            </w:r>
            <w:r w:rsidRPr="000D0F1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095A" w:rsidRPr="00E97C60" w14:paraId="54811AAF" w14:textId="77777777" w:rsidTr="00CC201D">
        <w:tc>
          <w:tcPr>
            <w:tcW w:w="8370" w:type="dxa"/>
          </w:tcPr>
          <w:p w14:paraId="73C1608E" w14:textId="241B7916" w:rsidR="006D095A" w:rsidRPr="00E97C60" w:rsidRDefault="006D095A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690488" w:rsidRPr="00E97C6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690488" w:rsidRPr="00E97C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690488" w:rsidRPr="00E97C60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22C0F" w14:textId="7CB3B23D" w:rsidR="006D095A" w:rsidRPr="000D0F15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3</w:t>
            </w:r>
            <w:r w:rsidR="000D0F15" w:rsidRPr="000D0F15">
              <w:rPr>
                <w:rFonts w:ascii="Angsana New" w:hAnsi="Angsana New"/>
                <w:sz w:val="26"/>
                <w:szCs w:val="26"/>
              </w:rPr>
              <w:t>2</w:t>
            </w:r>
            <w:r w:rsidRPr="000D0F15">
              <w:rPr>
                <w:rFonts w:ascii="Angsana New" w:hAnsi="Angsana New"/>
                <w:sz w:val="26"/>
                <w:szCs w:val="26"/>
              </w:rPr>
              <w:t>,</w:t>
            </w:r>
            <w:r w:rsidR="000D0F15" w:rsidRPr="000D0F15">
              <w:rPr>
                <w:rFonts w:ascii="Angsana New" w:hAnsi="Angsana New"/>
                <w:sz w:val="26"/>
                <w:szCs w:val="26"/>
              </w:rPr>
              <w:t>121</w:t>
            </w:r>
          </w:p>
        </w:tc>
      </w:tr>
      <w:tr w:rsidR="006D095A" w:rsidRPr="00E97C60" w14:paraId="2E8778F8" w14:textId="77777777" w:rsidTr="00E40AB9">
        <w:tc>
          <w:tcPr>
            <w:tcW w:w="8370" w:type="dxa"/>
          </w:tcPr>
          <w:p w14:paraId="5A28701C" w14:textId="77777777" w:rsidR="006D095A" w:rsidRPr="00E97C60" w:rsidRDefault="006D095A" w:rsidP="00E97C6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61C9CC" w14:textId="77777777" w:rsidR="006D095A" w:rsidRPr="00E97C60" w:rsidRDefault="006D095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6D095A" w:rsidRPr="00E97C60" w14:paraId="6C26840C" w14:textId="77777777" w:rsidTr="00CE4179">
        <w:tc>
          <w:tcPr>
            <w:tcW w:w="8370" w:type="dxa"/>
          </w:tcPr>
          <w:p w14:paraId="19F45D82" w14:textId="77777777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4EB40B68" w14:textId="733C41B5" w:rsidR="006D095A" w:rsidRPr="000D0F15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30,</w:t>
            </w:r>
            <w:r w:rsidR="000D0F15" w:rsidRPr="000D0F15">
              <w:rPr>
                <w:rFonts w:ascii="Angsana New" w:hAnsi="Angsana New"/>
                <w:sz w:val="26"/>
                <w:szCs w:val="26"/>
              </w:rPr>
              <w:t>784</w:t>
            </w:r>
          </w:p>
        </w:tc>
      </w:tr>
      <w:tr w:rsidR="006D095A" w:rsidRPr="00E97C60" w14:paraId="49A836B2" w14:textId="77777777" w:rsidTr="00CE4179">
        <w:tc>
          <w:tcPr>
            <w:tcW w:w="8370" w:type="dxa"/>
          </w:tcPr>
          <w:p w14:paraId="1CA4B673" w14:textId="2FE0C5DA" w:rsidR="006D095A" w:rsidRPr="00E97C60" w:rsidRDefault="001F5306" w:rsidP="00E97C6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สินทรัพย์ภายใต้หนี้สิน</w:t>
            </w:r>
            <w:r w:rsidRPr="001F5306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="006F45D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6F45DA"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6F45DA" w:rsidRPr="00E97C60">
              <w:rPr>
                <w:rFonts w:ascii="Angsana New" w:hAnsi="Angsana New" w:hint="cs"/>
                <w:sz w:val="26"/>
                <w:szCs w:val="26"/>
              </w:rPr>
              <w:t>11</w:t>
            </w:r>
            <w:r w:rsidR="006F45D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5F81771" w14:textId="6EBDB7B6" w:rsidR="006D095A" w:rsidRPr="000D0F15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1,</w:t>
            </w:r>
            <w:r w:rsidR="000D0F15" w:rsidRPr="000D0F15">
              <w:rPr>
                <w:rFonts w:ascii="Angsana New" w:hAnsi="Angsana New"/>
                <w:sz w:val="26"/>
                <w:szCs w:val="26"/>
              </w:rPr>
              <w:t>3</w:t>
            </w:r>
            <w:r w:rsidR="005F4F58" w:rsidRPr="000D0F15">
              <w:rPr>
                <w:rFonts w:ascii="Angsana New" w:hAnsi="Angsana New"/>
                <w:sz w:val="26"/>
                <w:szCs w:val="26"/>
              </w:rPr>
              <w:t>3</w:t>
            </w:r>
            <w:r w:rsidR="000D0F15" w:rsidRPr="000D0F1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D095A" w:rsidRPr="00E97C60" w14:paraId="7FCB85BA" w14:textId="77777777" w:rsidTr="00CE4179">
        <w:tc>
          <w:tcPr>
            <w:tcW w:w="8370" w:type="dxa"/>
          </w:tcPr>
          <w:p w14:paraId="55473330" w14:textId="77777777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83A130" w14:textId="14C4EAA3" w:rsidR="006D095A" w:rsidRPr="000D0F15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3</w:t>
            </w:r>
            <w:r w:rsidR="000D0F15" w:rsidRPr="000D0F15">
              <w:rPr>
                <w:rFonts w:ascii="Angsana New" w:hAnsi="Angsana New"/>
                <w:sz w:val="26"/>
                <w:szCs w:val="26"/>
              </w:rPr>
              <w:t>2</w:t>
            </w:r>
            <w:r w:rsidRPr="000D0F15">
              <w:rPr>
                <w:rFonts w:ascii="Angsana New" w:hAnsi="Angsana New"/>
                <w:sz w:val="26"/>
                <w:szCs w:val="26"/>
              </w:rPr>
              <w:t>,</w:t>
            </w:r>
            <w:r w:rsidR="000D0F15" w:rsidRPr="000D0F15">
              <w:rPr>
                <w:rFonts w:ascii="Angsana New" w:hAnsi="Angsana New"/>
                <w:sz w:val="26"/>
                <w:szCs w:val="26"/>
              </w:rPr>
              <w:t>121</w:t>
            </w:r>
          </w:p>
        </w:tc>
      </w:tr>
    </w:tbl>
    <w:p w14:paraId="014158A6" w14:textId="77777777" w:rsidR="00364336" w:rsidRPr="00E97C60" w:rsidRDefault="0036433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8BEABB0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6C904B8" w14:textId="47B2FDC8" w:rsidR="00F70EA3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9</w:t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F70EA3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E97C60">
        <w:rPr>
          <w:rFonts w:ascii="Angsana New" w:hAnsi="Angsana New" w:hint="cs"/>
          <w:b/>
          <w:bCs/>
          <w:sz w:val="26"/>
          <w:szCs w:val="26"/>
          <w:lang w:val="en-GB"/>
        </w:rPr>
        <w:t xml:space="preserve">- </w:t>
      </w:r>
      <w:r w:rsidR="00D22FA5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E97C60" w:rsidRDefault="00F70EA3" w:rsidP="00E97C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37EF9043" w14:textId="26FB6A40" w:rsidR="00707C6F" w:rsidRDefault="00707C6F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ค่าใช้จ่าย</w:t>
      </w:r>
      <w:r w:rsidRPr="00E97C60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Pr="00E97C60">
        <w:rPr>
          <w:rFonts w:ascii="Angsana New" w:hAnsi="Angsana New" w:hint="cs"/>
          <w:sz w:val="26"/>
          <w:szCs w:val="26"/>
          <w:cs/>
        </w:rPr>
        <w:t>แต่ละ</w:t>
      </w:r>
      <w:r w:rsidRPr="00E97C60">
        <w:rPr>
          <w:rFonts w:ascii="Angsana New" w:hAnsi="Angsana New"/>
          <w:sz w:val="26"/>
          <w:szCs w:val="26"/>
          <w:cs/>
        </w:rPr>
        <w:t>งวด</w:t>
      </w:r>
      <w:r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2352D" w:rsidRPr="00E97C60">
        <w:rPr>
          <w:rFonts w:ascii="Angsana New" w:hAnsi="Angsana New"/>
          <w:sz w:val="26"/>
          <w:szCs w:val="26"/>
        </w:rPr>
        <w:t>31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72352D" w:rsidRPr="00E97C60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7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และ </w:t>
      </w:r>
      <w:r w:rsidR="0072352D" w:rsidRPr="00E97C60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6</w:t>
      </w:r>
      <w:r w:rsidRPr="00E97C60">
        <w:rPr>
          <w:rFonts w:ascii="Angsana New" w:hAnsi="Angsana New"/>
          <w:sz w:val="26"/>
          <w:szCs w:val="26"/>
          <w:cs/>
        </w:rPr>
        <w:t xml:space="preserve"> ประกอบด้วย</w:t>
      </w:r>
      <w:r w:rsidRPr="00E97C60">
        <w:rPr>
          <w:rFonts w:ascii="Angsana New" w:hAnsi="Angsana New"/>
          <w:sz w:val="26"/>
          <w:szCs w:val="26"/>
        </w:rPr>
        <w:t xml:space="preserve"> </w:t>
      </w:r>
    </w:p>
    <w:p w14:paraId="1A16926D" w14:textId="77777777" w:rsidR="003D124D" w:rsidRDefault="003D124D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3D124D" w:rsidRPr="00E97C60" w14:paraId="4B9D31B3" w14:textId="77777777" w:rsidTr="00A64761">
        <w:tc>
          <w:tcPr>
            <w:tcW w:w="6731" w:type="dxa"/>
          </w:tcPr>
          <w:p w14:paraId="23C46AD5" w14:textId="77777777" w:rsidR="003D124D" w:rsidRPr="00E97C60" w:rsidRDefault="003D124D" w:rsidP="00A6476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1433D8D" w14:textId="77777777" w:rsidR="003D124D" w:rsidRPr="00E97C60" w:rsidRDefault="003D124D" w:rsidP="00A6476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D124D" w:rsidRPr="00E97C60" w14:paraId="4FE5A8CA" w14:textId="77777777" w:rsidTr="00A64761">
        <w:tc>
          <w:tcPr>
            <w:tcW w:w="6731" w:type="dxa"/>
          </w:tcPr>
          <w:p w14:paraId="688873F2" w14:textId="77777777" w:rsidR="003D124D" w:rsidRPr="00E97C60" w:rsidRDefault="003D124D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5D4F589" w14:textId="5C8CD993" w:rsidR="003D124D" w:rsidRPr="00E97C60" w:rsidRDefault="003D124D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65DC74D0" w14:textId="77777777" w:rsidR="003D124D" w:rsidRPr="00E97C60" w:rsidRDefault="003D124D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57A4CEB" w14:textId="0FFAF1AC" w:rsidR="003D124D" w:rsidRPr="00E97C60" w:rsidRDefault="003D124D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D124D" w:rsidRPr="00E97C60" w14:paraId="415397FB" w14:textId="77777777" w:rsidTr="00A64761">
        <w:tc>
          <w:tcPr>
            <w:tcW w:w="6731" w:type="dxa"/>
          </w:tcPr>
          <w:p w14:paraId="388929EC" w14:textId="77777777" w:rsidR="003D124D" w:rsidRPr="00E97C60" w:rsidRDefault="003D124D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011A02BA" w14:textId="77777777" w:rsidR="003D124D" w:rsidRPr="00E97C60" w:rsidRDefault="003D124D" w:rsidP="00A6476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5DE751B1" w14:textId="77777777" w:rsidR="003D124D" w:rsidRPr="00E97C60" w:rsidRDefault="003D124D" w:rsidP="00A64761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0E35CF04" w14:textId="77777777" w:rsidR="003D124D" w:rsidRPr="00E97C60" w:rsidRDefault="003D124D" w:rsidP="00A6476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D124D" w:rsidRPr="00E97C60" w14:paraId="539A114F" w14:textId="77777777" w:rsidTr="004D2360">
        <w:trPr>
          <w:trHeight w:val="252"/>
        </w:trPr>
        <w:tc>
          <w:tcPr>
            <w:tcW w:w="6731" w:type="dxa"/>
          </w:tcPr>
          <w:p w14:paraId="3EFA559F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405" w:type="dxa"/>
          </w:tcPr>
          <w:p w14:paraId="24B37BA5" w14:textId="05BF1CD5" w:rsidR="003D124D" w:rsidRPr="008C4F9A" w:rsidRDefault="008C4F9A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>2</w:t>
            </w:r>
            <w:r w:rsidR="003D124D" w:rsidRPr="008C4F9A">
              <w:rPr>
                <w:rFonts w:ascii="Angsana New" w:hAnsi="Angsana New"/>
                <w:sz w:val="26"/>
                <w:szCs w:val="26"/>
              </w:rPr>
              <w:t>,</w:t>
            </w:r>
            <w:r w:rsidRPr="008C4F9A">
              <w:rPr>
                <w:rFonts w:ascii="Angsana New" w:hAnsi="Angsana New"/>
                <w:sz w:val="26"/>
                <w:szCs w:val="26"/>
              </w:rPr>
              <w:t>4</w:t>
            </w:r>
            <w:r w:rsidR="00D10A34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69" w:type="dxa"/>
          </w:tcPr>
          <w:p w14:paraId="149B3C57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2668F74" w14:textId="0C82CAB6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5,105</w:t>
            </w:r>
          </w:p>
        </w:tc>
      </w:tr>
      <w:tr w:rsidR="003D124D" w:rsidRPr="00E97C60" w14:paraId="2904486D" w14:textId="77777777" w:rsidTr="004D2360">
        <w:trPr>
          <w:trHeight w:val="252"/>
        </w:trPr>
        <w:tc>
          <w:tcPr>
            <w:tcW w:w="6731" w:type="dxa"/>
          </w:tcPr>
          <w:p w14:paraId="5896D811" w14:textId="39573B14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E97C60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>) :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</w:t>
            </w:r>
            <w:r w:rsidR="006A17EB"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405" w:type="dxa"/>
          </w:tcPr>
          <w:p w14:paraId="2DEBF23F" w14:textId="77777777" w:rsidR="003D124D" w:rsidRPr="008C4F9A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FB92E35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E2E807F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24D" w:rsidRPr="00E97C60" w14:paraId="49D706C1" w14:textId="77777777" w:rsidTr="004D2360">
        <w:trPr>
          <w:trHeight w:val="252"/>
        </w:trPr>
        <w:tc>
          <w:tcPr>
            <w:tcW w:w="6731" w:type="dxa"/>
          </w:tcPr>
          <w:p w14:paraId="7B6C4310" w14:textId="5EBB565F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E6361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E6361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E6361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405" w:type="dxa"/>
          </w:tcPr>
          <w:p w14:paraId="0355B72D" w14:textId="30C015BA" w:rsidR="003D124D" w:rsidRPr="008C4F9A" w:rsidRDefault="008C4F9A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0D273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0A60DE4A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13C856A" w14:textId="433A4483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C4F9A" w:rsidRPr="00E97C60" w14:paraId="037A3949" w14:textId="77777777" w:rsidTr="004D2360">
        <w:trPr>
          <w:trHeight w:val="252"/>
        </w:trPr>
        <w:tc>
          <w:tcPr>
            <w:tcW w:w="6731" w:type="dxa"/>
          </w:tcPr>
          <w:p w14:paraId="6919C4FD" w14:textId="77777777" w:rsidR="008C4F9A" w:rsidRPr="00E97C60" w:rsidRDefault="008C4F9A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405" w:type="dxa"/>
          </w:tcPr>
          <w:p w14:paraId="1CA70623" w14:textId="72D3C22B" w:rsidR="008C4F9A" w:rsidRPr="008C4F9A" w:rsidRDefault="008C4F9A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69" w:type="dxa"/>
          </w:tcPr>
          <w:p w14:paraId="4EA33997" w14:textId="77777777" w:rsidR="008C4F9A" w:rsidRPr="00E97C60" w:rsidRDefault="008C4F9A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6E53DA1" w14:textId="7DEAB97A" w:rsidR="008C4F9A" w:rsidRPr="00E97C60" w:rsidRDefault="008C4F9A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(9)</w:t>
            </w:r>
          </w:p>
        </w:tc>
      </w:tr>
      <w:tr w:rsidR="003D124D" w:rsidRPr="00E97C60" w14:paraId="7EF565A7" w14:textId="77777777" w:rsidTr="004D2360">
        <w:trPr>
          <w:trHeight w:val="252"/>
        </w:trPr>
        <w:tc>
          <w:tcPr>
            <w:tcW w:w="6731" w:type="dxa"/>
          </w:tcPr>
          <w:p w14:paraId="02F4594D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</w:tcPr>
          <w:p w14:paraId="73127FCA" w14:textId="5F15F2FE" w:rsidR="003D124D" w:rsidRPr="008C4F9A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>1</w:t>
            </w:r>
            <w:r w:rsidR="008C4F9A" w:rsidRPr="008C4F9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69" w:type="dxa"/>
          </w:tcPr>
          <w:p w14:paraId="27BD57A8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5D88866" w14:textId="46BE2A11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156</w:t>
            </w:r>
          </w:p>
        </w:tc>
      </w:tr>
      <w:tr w:rsidR="003D124D" w:rsidRPr="00E97C60" w14:paraId="3A1822C9" w14:textId="77777777" w:rsidTr="004D2360">
        <w:trPr>
          <w:trHeight w:val="252"/>
        </w:trPr>
        <w:tc>
          <w:tcPr>
            <w:tcW w:w="6731" w:type="dxa"/>
          </w:tcPr>
          <w:p w14:paraId="2749A524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405" w:type="dxa"/>
          </w:tcPr>
          <w:p w14:paraId="4F511817" w14:textId="22A14133" w:rsidR="003D124D" w:rsidRPr="008C4F9A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>(</w:t>
            </w:r>
            <w:r w:rsidR="008C4F9A" w:rsidRPr="008C4F9A">
              <w:rPr>
                <w:rFonts w:ascii="Angsana New" w:hAnsi="Angsana New"/>
                <w:sz w:val="26"/>
                <w:szCs w:val="26"/>
              </w:rPr>
              <w:t>5</w:t>
            </w:r>
            <w:r w:rsidRPr="008C4F9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516052A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8D12227" w14:textId="00D23F58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(292)</w:t>
            </w:r>
          </w:p>
        </w:tc>
      </w:tr>
      <w:tr w:rsidR="003D124D" w:rsidRPr="00E97C60" w14:paraId="733BFE69" w14:textId="77777777" w:rsidTr="004D2360">
        <w:trPr>
          <w:trHeight w:val="252"/>
        </w:trPr>
        <w:tc>
          <w:tcPr>
            <w:tcW w:w="6731" w:type="dxa"/>
          </w:tcPr>
          <w:p w14:paraId="4AFB5315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</w:t>
            </w:r>
            <w:r w:rsidRPr="00E97C60">
              <w:rPr>
                <w:rFonts w:ascii="Angsana New" w:eastAsia="Cordia New" w:hAnsi="Angsana New" w:hint="cs"/>
                <w:sz w:val="26"/>
                <w:szCs w:val="26"/>
                <w:cs/>
              </w:rPr>
              <w:t>ไม่หมุนเวียน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405" w:type="dxa"/>
          </w:tcPr>
          <w:p w14:paraId="26AF3335" w14:textId="3D67D841" w:rsidR="003D124D" w:rsidRPr="008C4F9A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>(1</w:t>
            </w:r>
            <w:r w:rsidR="008C4F9A" w:rsidRPr="008C4F9A">
              <w:rPr>
                <w:rFonts w:ascii="Angsana New" w:hAnsi="Angsana New"/>
                <w:sz w:val="26"/>
                <w:szCs w:val="26"/>
              </w:rPr>
              <w:t>9</w:t>
            </w:r>
            <w:r w:rsidRPr="008C4F9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A4C4548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B0AAA81" w14:textId="273B92B4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</w:tr>
      <w:tr w:rsidR="003D124D" w:rsidRPr="00E97C60" w14:paraId="3AA84675" w14:textId="77777777" w:rsidTr="003D124D">
        <w:trPr>
          <w:trHeight w:val="252"/>
        </w:trPr>
        <w:tc>
          <w:tcPr>
            <w:tcW w:w="6731" w:type="dxa"/>
          </w:tcPr>
          <w:p w14:paraId="2039FD76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hAnsi="Angsana New"/>
                <w:sz w:val="26"/>
                <w:szCs w:val="26"/>
              </w:rPr>
              <w:tab/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05" w:type="dxa"/>
          </w:tcPr>
          <w:p w14:paraId="6BBD5801" w14:textId="554AABFC" w:rsidR="003D124D" w:rsidRPr="008C4F9A" w:rsidRDefault="003D124D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8C4F9A" w:rsidRPr="008C4F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59E60AC9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9389490" w14:textId="1A57A219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3D124D" w:rsidRPr="00E97C60" w14:paraId="0910AFD1" w14:textId="77777777" w:rsidTr="003D124D">
        <w:trPr>
          <w:trHeight w:val="252"/>
        </w:trPr>
        <w:tc>
          <w:tcPr>
            <w:tcW w:w="6731" w:type="dxa"/>
          </w:tcPr>
          <w:p w14:paraId="65CF4B8C" w14:textId="5C4DE4CB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883853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C92230F" w14:textId="22D343E7" w:rsidR="003D124D" w:rsidRPr="008C4F9A" w:rsidRDefault="000D273A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69" w:type="dxa"/>
          </w:tcPr>
          <w:p w14:paraId="6D57D12F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00F700" w14:textId="19382996" w:rsidR="003D124D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3D124D" w:rsidRPr="00E97C60" w14:paraId="51ACBAA0" w14:textId="77777777" w:rsidTr="004D2360">
        <w:trPr>
          <w:trHeight w:val="252"/>
        </w:trPr>
        <w:tc>
          <w:tcPr>
            <w:tcW w:w="6731" w:type="dxa"/>
          </w:tcPr>
          <w:p w14:paraId="64A3D0CA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7B8DD0DC" w14:textId="1A397218" w:rsidR="003D124D" w:rsidRPr="008C4F9A" w:rsidRDefault="008C4F9A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>2</w:t>
            </w:r>
            <w:r w:rsidR="003D124D" w:rsidRPr="008C4F9A">
              <w:rPr>
                <w:rFonts w:ascii="Angsana New" w:hAnsi="Angsana New"/>
                <w:sz w:val="26"/>
                <w:szCs w:val="26"/>
              </w:rPr>
              <w:t>,5</w:t>
            </w:r>
            <w:r w:rsidRPr="008C4F9A">
              <w:rPr>
                <w:rFonts w:ascii="Angsana New" w:hAnsi="Angsana New"/>
                <w:sz w:val="26"/>
                <w:szCs w:val="26"/>
              </w:rPr>
              <w:t>7</w:t>
            </w:r>
            <w:r w:rsidR="00D10A3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0A929551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3476EE9D" w14:textId="1FED1182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4,945</w:t>
            </w:r>
          </w:p>
        </w:tc>
      </w:tr>
    </w:tbl>
    <w:p w14:paraId="38AA79FC" w14:textId="29AB4FBE" w:rsidR="003D124D" w:rsidRDefault="003D124D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14:paraId="33674C75" w14:textId="2D0DEDFE" w:rsidR="00BE2DE5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Pr="00D11847">
        <w:rPr>
          <w:rFonts w:ascii="Angsana New" w:hAnsi="Angsana New" w:hint="cs"/>
          <w:sz w:val="26"/>
          <w:szCs w:val="26"/>
          <w:cs/>
        </w:rPr>
        <w:t>ค่าใช้จ่าย</w:t>
      </w:r>
      <w:r w:rsidRPr="00D11847">
        <w:rPr>
          <w:rFonts w:ascii="Angsana New" w:hAnsi="Angsana New"/>
          <w:sz w:val="26"/>
          <w:szCs w:val="26"/>
          <w:cs/>
        </w:rPr>
        <w:t>ภาษีเงินได้กับผลคูณของกำไร</w:t>
      </w:r>
      <w:r w:rsidR="002738E9">
        <w:rPr>
          <w:rFonts w:ascii="Angsana New" w:hAnsi="Angsana New" w:hint="cs"/>
          <w:sz w:val="26"/>
          <w:szCs w:val="26"/>
          <w:cs/>
        </w:rPr>
        <w:t>ก่อนภาษี</w:t>
      </w:r>
      <w:r w:rsidRPr="00D11847">
        <w:rPr>
          <w:rFonts w:ascii="Angsana New" w:hAnsi="Angsana New"/>
          <w:sz w:val="26"/>
          <w:szCs w:val="26"/>
          <w:cs/>
        </w:rPr>
        <w:t>ทางบัญชีโดยใช้อัตราภาษีสำหรับ</w:t>
      </w:r>
      <w:r w:rsidRPr="00D11847">
        <w:rPr>
          <w:rFonts w:ascii="Angsana New" w:hAnsi="Angsana New" w:hint="cs"/>
          <w:sz w:val="26"/>
          <w:szCs w:val="26"/>
          <w:cs/>
        </w:rPr>
        <w:t>แต่ละ</w:t>
      </w:r>
      <w:r w:rsidRPr="00D11847">
        <w:rPr>
          <w:rFonts w:ascii="Angsana New" w:hAnsi="Angsana New"/>
          <w:sz w:val="26"/>
          <w:szCs w:val="26"/>
          <w:cs/>
        </w:rPr>
        <w:t>งวด</w:t>
      </w:r>
      <w:r w:rsidRPr="00D11847">
        <w:rPr>
          <w:rFonts w:ascii="Angsana New" w:hAnsi="Angsana New" w:hint="cs"/>
          <w:sz w:val="26"/>
          <w:szCs w:val="26"/>
          <w:cs/>
        </w:rPr>
        <w:t>สามเดือน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690488">
        <w:rPr>
          <w:rFonts w:ascii="Angsana New" w:hAnsi="Angsana New"/>
          <w:sz w:val="26"/>
          <w:szCs w:val="26"/>
        </w:rPr>
        <w:t>31</w:t>
      </w:r>
      <w:r w:rsidR="00662872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690488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7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90488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6</w:t>
      </w:r>
      <w:r w:rsidRPr="00D11847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01521D30" w14:textId="77777777" w:rsidR="00A741BE" w:rsidRDefault="00A741BE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A741BE" w:rsidRPr="00E97C60" w14:paraId="24ECC804" w14:textId="77777777" w:rsidTr="00553A20">
        <w:tc>
          <w:tcPr>
            <w:tcW w:w="6731" w:type="dxa"/>
          </w:tcPr>
          <w:p w14:paraId="37762983" w14:textId="77777777" w:rsidR="00A741BE" w:rsidRPr="00E97C60" w:rsidRDefault="00A741BE" w:rsidP="00553A2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B235125" w14:textId="77777777" w:rsidR="00A741BE" w:rsidRPr="00E97C60" w:rsidRDefault="00A741BE" w:rsidP="00553A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41BE" w:rsidRPr="00E97C60" w14:paraId="6D409359" w14:textId="77777777" w:rsidTr="00553A20">
        <w:tc>
          <w:tcPr>
            <w:tcW w:w="6731" w:type="dxa"/>
          </w:tcPr>
          <w:p w14:paraId="2AC2178C" w14:textId="77777777" w:rsidR="00A741BE" w:rsidRPr="00E97C60" w:rsidRDefault="00A741BE" w:rsidP="0055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30E2462" w14:textId="697C3D7F" w:rsidR="00A741BE" w:rsidRPr="00E97C60" w:rsidRDefault="00A741BE" w:rsidP="0055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D124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0096AB3B" w14:textId="77777777" w:rsidR="00A741BE" w:rsidRPr="00E97C60" w:rsidRDefault="00A741BE" w:rsidP="0055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F33B201" w14:textId="4287EA8D" w:rsidR="00A741BE" w:rsidRPr="00E97C60" w:rsidRDefault="00A741BE" w:rsidP="0055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D124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741BE" w:rsidRPr="00E97C60" w14:paraId="5F1D9C20" w14:textId="77777777" w:rsidTr="00A741BE">
        <w:tc>
          <w:tcPr>
            <w:tcW w:w="6731" w:type="dxa"/>
          </w:tcPr>
          <w:p w14:paraId="6161B182" w14:textId="77777777" w:rsidR="00A741BE" w:rsidRPr="00E97C60" w:rsidRDefault="00A741BE" w:rsidP="0055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7BE3A74F" w14:textId="77777777" w:rsidR="00A741BE" w:rsidRPr="00E97C60" w:rsidRDefault="00A741BE" w:rsidP="00553A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7966ECB" w14:textId="77777777" w:rsidR="00A741BE" w:rsidRPr="00E97C60" w:rsidRDefault="00A741BE" w:rsidP="00553A2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1254D92" w14:textId="77777777" w:rsidR="00A741BE" w:rsidRPr="00E97C60" w:rsidRDefault="00A741BE" w:rsidP="00553A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D124D" w:rsidRPr="00E97C60" w14:paraId="5396B4AE" w14:textId="77777777" w:rsidTr="00DC45AE">
        <w:trPr>
          <w:trHeight w:val="252"/>
        </w:trPr>
        <w:tc>
          <w:tcPr>
            <w:tcW w:w="6731" w:type="dxa"/>
          </w:tcPr>
          <w:p w14:paraId="6932FF2E" w14:textId="481CFD79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647464FF" w14:textId="1BB643E8" w:rsidR="003D124D" w:rsidRPr="008C4F9A" w:rsidRDefault="008F39A8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>12</w:t>
            </w:r>
            <w:r w:rsidR="003D124D" w:rsidRPr="008C4F9A">
              <w:rPr>
                <w:rFonts w:ascii="Angsana New" w:hAnsi="Angsana New"/>
                <w:sz w:val="26"/>
                <w:szCs w:val="26"/>
              </w:rPr>
              <w:t>,</w:t>
            </w:r>
            <w:r w:rsidRPr="008C4F9A">
              <w:rPr>
                <w:rFonts w:ascii="Angsana New" w:hAnsi="Angsana New"/>
                <w:sz w:val="26"/>
                <w:szCs w:val="26"/>
              </w:rPr>
              <w:t>7</w:t>
            </w:r>
            <w:r w:rsidR="00D10A34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69" w:type="dxa"/>
          </w:tcPr>
          <w:p w14:paraId="605369F2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7B14448C" w14:textId="117493F4" w:rsidR="003D124D" w:rsidRPr="003D124D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124D">
              <w:rPr>
                <w:rFonts w:ascii="Angsana New" w:hAnsi="Angsana New"/>
                <w:sz w:val="26"/>
                <w:szCs w:val="26"/>
              </w:rPr>
              <w:t>24,044</w:t>
            </w:r>
          </w:p>
        </w:tc>
      </w:tr>
      <w:tr w:rsidR="003D124D" w:rsidRPr="00E97C60" w14:paraId="7944BED5" w14:textId="77777777" w:rsidTr="00DC45AE">
        <w:trPr>
          <w:trHeight w:val="252"/>
        </w:trPr>
        <w:tc>
          <w:tcPr>
            <w:tcW w:w="6731" w:type="dxa"/>
          </w:tcPr>
          <w:p w14:paraId="0DFB5969" w14:textId="3ADF38E3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</w:tcPr>
          <w:p w14:paraId="7EA1C631" w14:textId="608063EA" w:rsidR="003D124D" w:rsidRPr="008C4F9A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F3D36B8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A69007F" w14:textId="0EFB79E8" w:rsidR="003D124D" w:rsidRPr="003D124D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24D" w:rsidRPr="00E97C60" w14:paraId="29F47E9C" w14:textId="77777777" w:rsidTr="00DC45AE">
        <w:trPr>
          <w:trHeight w:val="252"/>
        </w:trPr>
        <w:tc>
          <w:tcPr>
            <w:tcW w:w="6731" w:type="dxa"/>
          </w:tcPr>
          <w:p w14:paraId="5D59E225" w14:textId="1B34E519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405" w:type="dxa"/>
          </w:tcPr>
          <w:p w14:paraId="5C458D84" w14:textId="57FF5EFD" w:rsidR="003D124D" w:rsidRPr="008C4F9A" w:rsidRDefault="008F39A8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>2</w:t>
            </w:r>
            <w:r w:rsidR="003D124D" w:rsidRPr="008C4F9A">
              <w:rPr>
                <w:rFonts w:ascii="Angsana New" w:hAnsi="Angsana New"/>
                <w:sz w:val="26"/>
                <w:szCs w:val="26"/>
              </w:rPr>
              <w:t>,</w:t>
            </w:r>
            <w:r w:rsidRPr="008C4F9A">
              <w:rPr>
                <w:rFonts w:ascii="Angsana New" w:hAnsi="Angsana New"/>
                <w:sz w:val="26"/>
                <w:szCs w:val="26"/>
              </w:rPr>
              <w:t>54</w:t>
            </w:r>
            <w:r w:rsidR="00D10A3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7352E641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E583BA1" w14:textId="41732929" w:rsidR="003D124D" w:rsidRPr="003D124D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124D">
              <w:rPr>
                <w:rFonts w:ascii="Angsana New" w:hAnsi="Angsana New"/>
                <w:sz w:val="26"/>
                <w:szCs w:val="26"/>
              </w:rPr>
              <w:t>4,809</w:t>
            </w:r>
          </w:p>
        </w:tc>
      </w:tr>
      <w:tr w:rsidR="003D124D" w:rsidRPr="00E97C60" w14:paraId="6E856133" w14:textId="77777777" w:rsidTr="00DC45AE">
        <w:trPr>
          <w:trHeight w:val="252"/>
        </w:trPr>
        <w:tc>
          <w:tcPr>
            <w:tcW w:w="6731" w:type="dxa"/>
          </w:tcPr>
          <w:p w14:paraId="23A9E876" w14:textId="5745B743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: ผลกระทบทางภาษีของผลแตกต่างถาวรจาก</w:t>
            </w:r>
          </w:p>
        </w:tc>
        <w:tc>
          <w:tcPr>
            <w:tcW w:w="1405" w:type="dxa"/>
          </w:tcPr>
          <w:p w14:paraId="4847BCC6" w14:textId="77777777" w:rsidR="003D124D" w:rsidRPr="008C4F9A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321E3D5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62E0512" w14:textId="77777777" w:rsidR="003D124D" w:rsidRPr="003D124D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24D" w:rsidRPr="00E97C60" w14:paraId="17963E51" w14:textId="77777777" w:rsidTr="00DC45AE">
        <w:trPr>
          <w:trHeight w:val="252"/>
        </w:trPr>
        <w:tc>
          <w:tcPr>
            <w:tcW w:w="6731" w:type="dxa"/>
          </w:tcPr>
          <w:p w14:paraId="0DEED452" w14:textId="2894749C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 xml:space="preserve">ค่าใช้จ่ายที่ไม่สามารถนำมาหักภาษีได้ </w:t>
            </w:r>
          </w:p>
        </w:tc>
        <w:tc>
          <w:tcPr>
            <w:tcW w:w="1405" w:type="dxa"/>
          </w:tcPr>
          <w:p w14:paraId="1E540BC2" w14:textId="49EB9FF8" w:rsidR="003D124D" w:rsidRPr="008C4F9A" w:rsidRDefault="008F39A8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>3</w:t>
            </w:r>
            <w:r w:rsidR="00D10A3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1953CD46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F6A7F5" w14:textId="42EF0F68" w:rsidR="003D124D" w:rsidRPr="003D124D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124D">
              <w:rPr>
                <w:rFonts w:ascii="Angsana New" w:hAnsi="Angsana New"/>
                <w:sz w:val="26"/>
                <w:szCs w:val="26"/>
              </w:rPr>
              <w:t>136</w:t>
            </w:r>
          </w:p>
        </w:tc>
      </w:tr>
      <w:tr w:rsidR="003D124D" w:rsidRPr="00E97C60" w14:paraId="3FF4F6E1" w14:textId="77777777" w:rsidTr="00F10279">
        <w:trPr>
          <w:trHeight w:val="252"/>
        </w:trPr>
        <w:tc>
          <w:tcPr>
            <w:tcW w:w="6731" w:type="dxa"/>
          </w:tcPr>
          <w:p w14:paraId="52B204C0" w14:textId="55E04BEB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26D1FE1" w14:textId="0A4178B4" w:rsidR="003D124D" w:rsidRPr="008C4F9A" w:rsidRDefault="008F39A8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>2</w:t>
            </w:r>
            <w:r w:rsidR="003D124D" w:rsidRPr="008C4F9A">
              <w:rPr>
                <w:rFonts w:ascii="Angsana New" w:hAnsi="Angsana New"/>
                <w:sz w:val="26"/>
                <w:szCs w:val="26"/>
              </w:rPr>
              <w:t>,5</w:t>
            </w:r>
            <w:r w:rsidRPr="008C4F9A">
              <w:rPr>
                <w:rFonts w:ascii="Angsana New" w:hAnsi="Angsana New"/>
                <w:sz w:val="26"/>
                <w:szCs w:val="26"/>
              </w:rPr>
              <w:t>7</w:t>
            </w:r>
            <w:r w:rsidR="00D10A3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7F6CC450" w14:textId="77777777" w:rsidR="003D124D" w:rsidRPr="00E97C60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AB43F81" w14:textId="6BDAE6DC" w:rsidR="003D124D" w:rsidRPr="003D124D" w:rsidRDefault="003D124D" w:rsidP="003D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124D">
              <w:rPr>
                <w:rFonts w:ascii="Angsana New" w:hAnsi="Angsana New"/>
                <w:sz w:val="26"/>
                <w:szCs w:val="26"/>
              </w:rPr>
              <w:t>4,945</w:t>
            </w:r>
          </w:p>
        </w:tc>
      </w:tr>
    </w:tbl>
    <w:p w14:paraId="56D2C9A9" w14:textId="77777777" w:rsidR="004B53BF" w:rsidRDefault="004B53BF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EBA3FA9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F86D7B2" w14:textId="05CD441A" w:rsidR="00BE2DE5" w:rsidRPr="00D11847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bookmarkStart w:id="4" w:name="OLE_LINK1"/>
      <w:bookmarkStart w:id="5" w:name="OLE_LINK2"/>
      <w:r w:rsidRPr="00D11847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D11847">
        <w:rPr>
          <w:rFonts w:ascii="Angsana New" w:hAnsi="Angsana New"/>
          <w:sz w:val="26"/>
          <w:szCs w:val="26"/>
          <w:cs/>
        </w:rPr>
        <w:t xml:space="preserve"> 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- </w:t>
      </w:r>
      <w:r w:rsidRPr="00D11847">
        <w:rPr>
          <w:rFonts w:ascii="Angsana New" w:hAnsi="Angsana New" w:hint="cs"/>
          <w:sz w:val="26"/>
          <w:szCs w:val="26"/>
          <w:cs/>
        </w:rPr>
        <w:t>สุทธิ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67B43">
        <w:rPr>
          <w:rFonts w:ascii="Angsana New" w:hAnsi="Angsana New"/>
          <w:sz w:val="26"/>
          <w:szCs w:val="26"/>
        </w:rPr>
        <w:t>3</w:t>
      </w:r>
      <w:r w:rsidR="00690488">
        <w:rPr>
          <w:rFonts w:ascii="Angsana New" w:hAnsi="Angsana New"/>
          <w:sz w:val="26"/>
          <w:szCs w:val="26"/>
        </w:rPr>
        <w:t>1</w:t>
      </w:r>
      <w:r w:rsidR="00C67B43">
        <w:rPr>
          <w:rFonts w:ascii="Angsana New" w:hAnsi="Angsana New"/>
          <w:sz w:val="26"/>
          <w:szCs w:val="26"/>
        </w:rPr>
        <w:t xml:space="preserve"> </w:t>
      </w:r>
      <w:r w:rsidR="00690488">
        <w:rPr>
          <w:rFonts w:ascii="Angsana New" w:hAnsi="Angsana New" w:hint="cs"/>
          <w:sz w:val="26"/>
          <w:szCs w:val="26"/>
          <w:cs/>
        </w:rPr>
        <w:t>มีนาคม</w:t>
      </w:r>
      <w:r w:rsidR="00C67B43">
        <w:rPr>
          <w:rFonts w:ascii="Angsana New" w:hAnsi="Angsana New"/>
          <w:sz w:val="26"/>
          <w:szCs w:val="26"/>
          <w:cs/>
        </w:rPr>
        <w:t xml:space="preserve"> </w:t>
      </w:r>
      <w:r w:rsidR="00C67B43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7</w:t>
      </w:r>
      <w:r w:rsidR="00C67B43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7E3BF591" w14:textId="77777777" w:rsidR="004C2A30" w:rsidRPr="00333C2A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70"/>
        <w:gridCol w:w="1350"/>
      </w:tblGrid>
      <w:tr w:rsidR="004C2A30" w:rsidRPr="00475A13" w14:paraId="09AAAD44" w14:textId="77777777" w:rsidTr="00281218">
        <w:trPr>
          <w:trHeight w:val="227"/>
        </w:trPr>
        <w:tc>
          <w:tcPr>
            <w:tcW w:w="3780" w:type="dxa"/>
          </w:tcPr>
          <w:p w14:paraId="5D48BFFF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7"/>
          </w:tcPr>
          <w:p w14:paraId="4AFA9172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81218" w:rsidRPr="00475A13" w14:paraId="02E9ACF2" w14:textId="77777777" w:rsidTr="00281218">
        <w:trPr>
          <w:trHeight w:val="227"/>
        </w:trPr>
        <w:tc>
          <w:tcPr>
            <w:tcW w:w="3780" w:type="dxa"/>
          </w:tcPr>
          <w:p w14:paraId="73C5BDED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4141E1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BF900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2D32EE7" w14:textId="0987C5E5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218" w:rsidRPr="00475A13" w14:paraId="2C3162B6" w14:textId="77777777" w:rsidTr="00281218">
        <w:trPr>
          <w:trHeight w:val="227"/>
        </w:trPr>
        <w:tc>
          <w:tcPr>
            <w:tcW w:w="3780" w:type="dxa"/>
          </w:tcPr>
          <w:p w14:paraId="599C7DA7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38D6348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0AE640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26BC6A" w14:textId="23DED0B6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  <w:vAlign w:val="bottom"/>
          </w:tcPr>
          <w:p w14:paraId="631700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7FFD54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3D263504" w14:textId="207CE1F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DCCA87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F67475A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829200A" w14:textId="32AA650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F22A739" w14:textId="77777777" w:rsidR="00281218" w:rsidRPr="00475A13" w:rsidRDefault="0028121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75FB2A" w14:textId="60F46B54" w:rsidR="00281218" w:rsidRPr="00475A13" w:rsidRDefault="0069048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81218" w:rsidRPr="00475A13" w14:paraId="4F69FC2B" w14:textId="77777777" w:rsidTr="00281218">
        <w:tc>
          <w:tcPr>
            <w:tcW w:w="3780" w:type="dxa"/>
          </w:tcPr>
          <w:p w14:paraId="7DA49B8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EFB22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C937F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4131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8AC22E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C3ECC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C9FCBB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55E61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A0699C" w:rsidRPr="008C4F9A" w14:paraId="3B085CE3" w14:textId="77777777" w:rsidTr="008B6AE6">
        <w:tc>
          <w:tcPr>
            <w:tcW w:w="3780" w:type="dxa"/>
          </w:tcPr>
          <w:p w14:paraId="2FFBCD59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A018CFF" w14:textId="7C6037A4" w:rsidR="00A0699C" w:rsidRPr="008C4F9A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F9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117</w:t>
            </w:r>
          </w:p>
        </w:tc>
        <w:tc>
          <w:tcPr>
            <w:tcW w:w="270" w:type="dxa"/>
            <w:vAlign w:val="bottom"/>
          </w:tcPr>
          <w:p w14:paraId="588AFF48" w14:textId="77777777" w:rsidR="00A0699C" w:rsidRPr="008C4F9A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67705587" w14:textId="29B86F63" w:rsidR="00A0699C" w:rsidRPr="008C4F9A" w:rsidRDefault="008C4F9A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5B8E1D38" w14:textId="77777777" w:rsidR="00A0699C" w:rsidRPr="008C4F9A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7603CCE0" w14:textId="77777777" w:rsidR="00A0699C" w:rsidRPr="008C4F9A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F9A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4766AB" w14:textId="77777777" w:rsidR="00A0699C" w:rsidRPr="008C4F9A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3A98E5" w14:textId="0D17EC93" w:rsidR="00A0699C" w:rsidRPr="00866C8C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C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  <w:r w:rsidR="008C4F9A" w:rsidRPr="00866C8C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A0699C" w:rsidRPr="00475A13" w14:paraId="4513436D" w14:textId="77777777" w:rsidTr="008B6AE6">
        <w:tc>
          <w:tcPr>
            <w:tcW w:w="3780" w:type="dxa"/>
          </w:tcPr>
          <w:p w14:paraId="4AE0462F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18F14B20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BBA20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8063F9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53881528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26A0873C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5594C81E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47CE0143" w14:textId="77777777" w:rsidR="00A0699C" w:rsidRPr="00866C8C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A0699C" w:rsidRPr="00475A13" w14:paraId="57487ED3" w14:textId="77777777" w:rsidTr="008B6AE6">
        <w:tc>
          <w:tcPr>
            <w:tcW w:w="3780" w:type="dxa"/>
          </w:tcPr>
          <w:p w14:paraId="0F0E8F82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260" w:type="dxa"/>
          </w:tcPr>
          <w:p w14:paraId="3CA418B6" w14:textId="43A14DA6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19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  <w:tc>
          <w:tcPr>
            <w:tcW w:w="270" w:type="dxa"/>
          </w:tcPr>
          <w:p w14:paraId="7E54D794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7DF4453" w14:textId="5BC15AE0" w:rsidR="00A0699C" w:rsidRPr="008C4F9A" w:rsidRDefault="008C4F9A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C4F9A">
              <w:rPr>
                <w:rFonts w:ascii="Angsana New" w:hAnsi="Angsana New"/>
                <w:sz w:val="26"/>
                <w:szCs w:val="26"/>
              </w:rPr>
              <w:t>131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4CEBDB" w14:textId="77777777" w:rsidR="00A0699C" w:rsidRPr="008C4F9A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012A3F" w14:textId="77777777" w:rsidR="00A0699C" w:rsidRPr="008C4F9A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F155144" w14:textId="77777777" w:rsidR="00A0699C" w:rsidRPr="008C4F9A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FDB9DFA" w14:textId="2C07FBEB" w:rsidR="00A0699C" w:rsidRPr="00866C8C" w:rsidRDefault="009E3D07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C8C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A0699C" w:rsidRPr="00475A13" w14:paraId="4889B6F3" w14:textId="77777777" w:rsidTr="008B6AE6">
        <w:tc>
          <w:tcPr>
            <w:tcW w:w="3780" w:type="dxa"/>
          </w:tcPr>
          <w:p w14:paraId="13363A00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25BC135" w14:textId="342F009F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4,39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</w:p>
        </w:tc>
        <w:tc>
          <w:tcPr>
            <w:tcW w:w="270" w:type="dxa"/>
          </w:tcPr>
          <w:p w14:paraId="350FD25D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0617E5" w14:textId="0E832B7C" w:rsidR="00A0699C" w:rsidRPr="008C4F9A" w:rsidRDefault="008C4F9A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3CF8B6C" w14:textId="77777777" w:rsidR="00A0699C" w:rsidRPr="008C4F9A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24A943" w14:textId="77777777" w:rsidR="00A0699C" w:rsidRPr="008C4F9A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A7A3972" w14:textId="77777777" w:rsidR="00A0699C" w:rsidRPr="008C4F9A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DFAC5F8" w14:textId="58429932" w:rsidR="00A0699C" w:rsidRPr="00866C8C" w:rsidRDefault="008C4F9A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C8C">
              <w:rPr>
                <w:rFonts w:ascii="Angsana New" w:hAnsi="Angsana New"/>
                <w:sz w:val="26"/>
                <w:szCs w:val="26"/>
              </w:rPr>
              <w:t>4</w:t>
            </w:r>
            <w:r w:rsidR="00A0699C" w:rsidRPr="00866C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,</w:t>
            </w:r>
            <w:r w:rsidRPr="00866C8C">
              <w:rPr>
                <w:rFonts w:ascii="Angsana New" w:hAnsi="Angsana New"/>
                <w:sz w:val="26"/>
                <w:szCs w:val="26"/>
              </w:rPr>
              <w:t>3</w:t>
            </w:r>
            <w:r w:rsidR="009E3D07" w:rsidRPr="00866C8C">
              <w:rPr>
                <w:rFonts w:ascii="Angsana New" w:hAnsi="Angsana New"/>
                <w:sz w:val="26"/>
                <w:szCs w:val="26"/>
              </w:rPr>
              <w:t>9</w:t>
            </w:r>
            <w:r w:rsidRPr="00866C8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90488" w:rsidRPr="00475A13" w14:paraId="6BDC0373" w14:textId="77777777" w:rsidTr="008B6AE6">
        <w:tc>
          <w:tcPr>
            <w:tcW w:w="3780" w:type="dxa"/>
          </w:tcPr>
          <w:p w14:paraId="663C6BDB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260" w:type="dxa"/>
          </w:tcPr>
          <w:p w14:paraId="370299C2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18236" w14:textId="77777777" w:rsidR="00690488" w:rsidRPr="00475A13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57D508B" w14:textId="77777777" w:rsidR="00690488" w:rsidRPr="008C4F9A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87D94F" w14:textId="77777777" w:rsidR="00690488" w:rsidRPr="008C4F9A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A88C6E" w14:textId="77777777" w:rsidR="00690488" w:rsidRPr="008C4F9A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C39C4" w14:textId="77777777" w:rsidR="00690488" w:rsidRPr="008C4F9A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1940F3F7" w14:textId="77777777" w:rsidR="00690488" w:rsidRPr="00866C8C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8C4F9A" w:rsidRPr="00475A13" w14:paraId="095A2239" w14:textId="77777777" w:rsidTr="008B6AE6">
        <w:tc>
          <w:tcPr>
            <w:tcW w:w="3780" w:type="dxa"/>
          </w:tcPr>
          <w:p w14:paraId="727D3FDF" w14:textId="77777777" w:rsidR="008C4F9A" w:rsidRPr="00475A13" w:rsidRDefault="008C4F9A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4A0839D5" w14:textId="090A875E" w:rsidR="008C4F9A" w:rsidRPr="00A0699C" w:rsidRDefault="008C4F9A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389F88E8" w14:textId="77777777" w:rsidR="008C4F9A" w:rsidRPr="00475A13" w:rsidRDefault="008C4F9A" w:rsidP="008C4F9A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53EEAB" w14:textId="7F3FEEB9" w:rsidR="008C4F9A" w:rsidRPr="008C4F9A" w:rsidRDefault="008C4F9A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</w:tcPr>
          <w:p w14:paraId="3DF7ED6A" w14:textId="77777777" w:rsidR="008C4F9A" w:rsidRPr="008C4F9A" w:rsidRDefault="008C4F9A" w:rsidP="008C4F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5BC66F" w14:textId="78C30D75" w:rsidR="008C4F9A" w:rsidRPr="008C4F9A" w:rsidRDefault="008C4F9A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1B175DC" w14:textId="77777777" w:rsidR="008C4F9A" w:rsidRPr="008C4F9A" w:rsidRDefault="008C4F9A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30034AD2" w14:textId="4A76064B" w:rsidR="008C4F9A" w:rsidRPr="00866C8C" w:rsidRDefault="009E3D07" w:rsidP="008C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C8C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  <w:tr w:rsidR="00A0699C" w:rsidRPr="00475A13" w14:paraId="020E08C4" w14:textId="77777777" w:rsidTr="008B6AE6">
        <w:tc>
          <w:tcPr>
            <w:tcW w:w="3780" w:type="dxa"/>
          </w:tcPr>
          <w:p w14:paraId="1B3CE4A3" w14:textId="275F7298" w:rsidR="00A0699C" w:rsidRPr="00475A13" w:rsidRDefault="00C041D3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60" w:type="dxa"/>
          </w:tcPr>
          <w:p w14:paraId="0A1BFFEF" w14:textId="144C5804" w:rsidR="00A0699C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362892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BBF6473" w14:textId="25596BAB" w:rsidR="00A0699C" w:rsidRPr="009E3D07" w:rsidRDefault="009E3D07" w:rsidP="009E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/>
                <w:sz w:val="26"/>
                <w:szCs w:val="26"/>
              </w:rPr>
              <w:t>(</w:t>
            </w:r>
            <w:r w:rsidR="00A0699C" w:rsidRPr="009E3D07">
              <w:rPr>
                <w:rFonts w:ascii="Angsana New" w:hAnsi="Angsana New"/>
                <w:sz w:val="26"/>
                <w:szCs w:val="26"/>
              </w:rPr>
              <w:t>1</w:t>
            </w:r>
            <w:r w:rsidRPr="009E3D0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87D498C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097B5B6D" w14:textId="4C45FE09" w:rsidR="00A0699C" w:rsidRPr="009E3D07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C6F16B9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2CC7A4E7" w14:textId="1A8C8092" w:rsidR="00A0699C" w:rsidRPr="00866C8C" w:rsidRDefault="009E3D07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C8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76EBC" w:rsidRPr="00475A13" w14:paraId="32D57A40" w14:textId="77777777" w:rsidTr="00C041D3">
        <w:tc>
          <w:tcPr>
            <w:tcW w:w="3780" w:type="dxa"/>
          </w:tcPr>
          <w:p w14:paraId="64843DEF" w14:textId="28E675CD" w:rsidR="00876EBC" w:rsidRPr="00475A13" w:rsidRDefault="00876EBC" w:rsidP="0087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48E532" w14:textId="4FD95A35" w:rsidR="00876EBC" w:rsidRDefault="00876EBC" w:rsidP="0087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78D942B" w14:textId="77777777" w:rsidR="00876EBC" w:rsidRPr="00475A13" w:rsidRDefault="00876EBC" w:rsidP="00876EB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7A09C5" w14:textId="19E84C4D" w:rsidR="00876EBC" w:rsidRPr="009E3D07" w:rsidRDefault="00876EBC" w:rsidP="0087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</w:tcPr>
          <w:p w14:paraId="6DD57D5E" w14:textId="77777777" w:rsidR="00876EBC" w:rsidRPr="00A0699C" w:rsidRDefault="00876EBC" w:rsidP="00876EB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375ED5" w14:textId="032F8F8D" w:rsidR="00876EBC" w:rsidRPr="009E3D07" w:rsidRDefault="00876EBC" w:rsidP="0087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13DE993" w14:textId="77777777" w:rsidR="00876EBC" w:rsidRPr="00A0699C" w:rsidRDefault="00876EBC" w:rsidP="0087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3657DD" w14:textId="18D44722" w:rsidR="00876EBC" w:rsidRPr="00866C8C" w:rsidRDefault="00876EBC" w:rsidP="0087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A0699C" w:rsidRPr="00475A13" w14:paraId="7DC7A23A" w14:textId="77777777" w:rsidTr="00C041D3">
        <w:tc>
          <w:tcPr>
            <w:tcW w:w="3780" w:type="dxa"/>
          </w:tcPr>
          <w:p w14:paraId="2A774410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7AD60E" w14:textId="38A6705E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5,118</w:t>
            </w:r>
          </w:p>
        </w:tc>
        <w:tc>
          <w:tcPr>
            <w:tcW w:w="270" w:type="dxa"/>
            <w:shd w:val="clear" w:color="auto" w:fill="auto"/>
          </w:tcPr>
          <w:p w14:paraId="4F72B26C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3C32E" w14:textId="7A61542D" w:rsidR="00A0699C" w:rsidRPr="009E3D07" w:rsidRDefault="009E3D07" w:rsidP="009E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/>
                <w:sz w:val="26"/>
                <w:szCs w:val="26"/>
              </w:rPr>
              <w:t>(</w:t>
            </w:r>
            <w:r w:rsidR="00A0699C" w:rsidRPr="009E3D07">
              <w:rPr>
                <w:rFonts w:ascii="Angsana New" w:hAnsi="Angsana New"/>
                <w:sz w:val="26"/>
                <w:szCs w:val="26"/>
              </w:rPr>
              <w:t>1</w:t>
            </w:r>
            <w:r w:rsidR="0011427E">
              <w:rPr>
                <w:rFonts w:ascii="Angsana New" w:hAnsi="Angsana New"/>
                <w:sz w:val="26"/>
                <w:szCs w:val="26"/>
              </w:rPr>
              <w:t>11</w:t>
            </w:r>
            <w:r w:rsidRPr="009E3D0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2D3B5C5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F11C5C" w14:textId="2C918D69" w:rsidR="00A0699C" w:rsidRPr="009E3D07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5D332C3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4F0D8D" w14:textId="70018E80" w:rsidR="00A0699C" w:rsidRPr="009E3D07" w:rsidRDefault="00876EB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A0699C" w:rsidRPr="009E3D0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007</w:t>
            </w:r>
          </w:p>
        </w:tc>
      </w:tr>
      <w:tr w:rsidR="00A0699C" w:rsidRPr="002C3DDF" w14:paraId="59F3D5F3" w14:textId="77777777" w:rsidTr="00C041D3">
        <w:tc>
          <w:tcPr>
            <w:tcW w:w="3780" w:type="dxa"/>
          </w:tcPr>
          <w:p w14:paraId="6EA77A43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0A4B76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67FDAFBA" w14:textId="77777777" w:rsidR="00A0699C" w:rsidRPr="00C041D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A4B65D0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98D9DFB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F24941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28F7677F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4A42DD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0699C" w:rsidRPr="00475A13" w14:paraId="28C2A87B" w14:textId="77777777" w:rsidTr="008B6AE6">
        <w:tc>
          <w:tcPr>
            <w:tcW w:w="3780" w:type="dxa"/>
          </w:tcPr>
          <w:p w14:paraId="7A63B7EC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5E93C11C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642A0F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EAE67F3" w14:textId="77777777" w:rsidR="00A0699C" w:rsidRPr="009E3D07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6C1B4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0D1C380" w14:textId="77777777" w:rsidR="00A0699C" w:rsidRPr="009E3D07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9EFBB3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2B2AEC94" w14:textId="77777777" w:rsidR="00A0699C" w:rsidRPr="009E3D07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699C" w:rsidRPr="00475A13" w14:paraId="19D29877" w14:textId="77777777" w:rsidTr="00C041D3">
        <w:tc>
          <w:tcPr>
            <w:tcW w:w="3780" w:type="dxa"/>
          </w:tcPr>
          <w:p w14:paraId="4E3A5DD9" w14:textId="44259AAD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46FCB">
              <w:rPr>
                <w:rFonts w:ascii="Angsana New" w:hAnsi="Angsana New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260" w:type="dxa"/>
          </w:tcPr>
          <w:p w14:paraId="302F38FB" w14:textId="153E2769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  <w:tc>
          <w:tcPr>
            <w:tcW w:w="270" w:type="dxa"/>
            <w:shd w:val="clear" w:color="auto" w:fill="auto"/>
          </w:tcPr>
          <w:p w14:paraId="1EA9C549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023BA9" w14:textId="4117B5CC" w:rsidR="00A0699C" w:rsidRPr="009E3D07" w:rsidRDefault="00A0699C" w:rsidP="009E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9E3D07" w:rsidRPr="009E3D07">
              <w:rPr>
                <w:rFonts w:ascii="Angsana New" w:hAnsi="Angsana New"/>
                <w:sz w:val="26"/>
                <w:szCs w:val="26"/>
              </w:rPr>
              <w:t>(</w:t>
            </w:r>
            <w:r w:rsidR="008C4F9A" w:rsidRPr="009E3D07">
              <w:rPr>
                <w:rFonts w:ascii="Angsana New" w:hAnsi="Angsana New"/>
                <w:sz w:val="26"/>
                <w:szCs w:val="26"/>
              </w:rPr>
              <w:t>8</w:t>
            </w:r>
            <w:r w:rsidR="009E3D07" w:rsidRPr="009E3D0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AB7C0CC" w14:textId="77777777" w:rsidR="00A0699C" w:rsidRPr="008C4F9A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6C3C6E" w14:textId="77777777" w:rsidR="00A0699C" w:rsidRPr="009E3D07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B7DDBF4" w14:textId="77777777" w:rsidR="00A0699C" w:rsidRPr="008C4F9A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6C0A44" w14:textId="6E462BB7" w:rsidR="00A0699C" w:rsidRPr="009E3D07" w:rsidRDefault="009E3D07" w:rsidP="009E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/>
                <w:sz w:val="26"/>
                <w:szCs w:val="26"/>
              </w:rPr>
              <w:t>(</w:t>
            </w:r>
            <w:r w:rsidR="008C4F9A" w:rsidRPr="009E3D07">
              <w:rPr>
                <w:rFonts w:ascii="Angsana New" w:hAnsi="Angsana New"/>
                <w:sz w:val="26"/>
                <w:szCs w:val="26"/>
              </w:rPr>
              <w:t>1</w:t>
            </w:r>
            <w:r w:rsidRPr="009E3D07">
              <w:rPr>
                <w:rFonts w:ascii="Angsana New" w:hAnsi="Angsana New"/>
                <w:sz w:val="26"/>
                <w:szCs w:val="26"/>
              </w:rPr>
              <w:t>24)</w:t>
            </w:r>
          </w:p>
        </w:tc>
      </w:tr>
      <w:tr w:rsidR="00C041D3" w:rsidRPr="00475A13" w14:paraId="0CF4736B" w14:textId="77777777" w:rsidTr="00C041D3">
        <w:tc>
          <w:tcPr>
            <w:tcW w:w="3780" w:type="dxa"/>
          </w:tcPr>
          <w:p w14:paraId="1134DCC9" w14:textId="458DE4C3" w:rsidR="00C041D3" w:rsidRPr="00346FCB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06D0B4" w14:textId="195E51EE" w:rsidR="00C041D3" w:rsidRPr="00A1028C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14:paraId="04816063" w14:textId="77777777" w:rsidR="00C041D3" w:rsidRPr="00475A13" w:rsidRDefault="00C041D3" w:rsidP="00C041D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25B6504" w14:textId="51704267" w:rsidR="00C041D3" w:rsidRPr="009E3D07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  <w:r w:rsidRPr="009E3D0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73F4D5B" w14:textId="77777777" w:rsidR="00C041D3" w:rsidRPr="008C4F9A" w:rsidRDefault="00C041D3" w:rsidP="00C041D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875C20" w14:textId="243C7394" w:rsidR="00C041D3" w:rsidRPr="009E3D07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DE5F6B6" w14:textId="77777777" w:rsidR="00C041D3" w:rsidRPr="008C4F9A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36A213" w14:textId="49A2961D" w:rsidR="00C041D3" w:rsidRPr="009E3D07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/>
                <w:sz w:val="26"/>
                <w:szCs w:val="26"/>
              </w:rPr>
              <w:t>(2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9E3D0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041D3" w:rsidRPr="00475A13" w14:paraId="0BCAB4AA" w14:textId="77777777" w:rsidTr="00C041D3">
        <w:tc>
          <w:tcPr>
            <w:tcW w:w="3780" w:type="dxa"/>
          </w:tcPr>
          <w:p w14:paraId="619E1505" w14:textId="455CF323" w:rsidR="00C041D3" w:rsidRPr="00346FCB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993DE2" w14:textId="2759E842" w:rsidR="00C041D3" w:rsidRPr="00A1028C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  <w:tc>
          <w:tcPr>
            <w:tcW w:w="270" w:type="dxa"/>
            <w:shd w:val="clear" w:color="auto" w:fill="auto"/>
          </w:tcPr>
          <w:p w14:paraId="79E7AB24" w14:textId="77777777" w:rsidR="00C041D3" w:rsidRPr="00475A13" w:rsidRDefault="00C041D3" w:rsidP="00C041D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D6C14" w14:textId="1CAB099E" w:rsidR="00C041D3" w:rsidRPr="009E3D07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9E3D07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35</w:t>
            </w:r>
            <w:r w:rsidRPr="009E3D0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481999" w14:textId="77777777" w:rsidR="00C041D3" w:rsidRPr="008C4F9A" w:rsidRDefault="00C041D3" w:rsidP="00C041D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0AF6B8" w14:textId="76950876" w:rsidR="00C041D3" w:rsidRPr="009E3D07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9A7DFAB" w14:textId="77777777" w:rsidR="00C041D3" w:rsidRPr="008C4F9A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83C490A" w14:textId="6F31BA07" w:rsidR="00C041D3" w:rsidRPr="009E3D07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(151)</w:t>
            </w:r>
          </w:p>
        </w:tc>
      </w:tr>
      <w:tr w:rsidR="00C041D3" w:rsidRPr="002C3DDF" w14:paraId="43EBAD4E" w14:textId="77777777" w:rsidTr="00C041D3">
        <w:trPr>
          <w:trHeight w:val="107"/>
        </w:trPr>
        <w:tc>
          <w:tcPr>
            <w:tcW w:w="3780" w:type="dxa"/>
          </w:tcPr>
          <w:p w14:paraId="3F2FC4D4" w14:textId="77777777" w:rsidR="00C041D3" w:rsidRPr="00C041D3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9ECA51" w14:textId="77777777" w:rsidR="00C041D3" w:rsidRPr="00C041D3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34C43BF9" w14:textId="77777777" w:rsidR="00C041D3" w:rsidRPr="00C041D3" w:rsidRDefault="00C041D3" w:rsidP="00C041D3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73DA249" w14:textId="77777777" w:rsidR="00C041D3" w:rsidRPr="00C041D3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4287BAC3" w14:textId="77777777" w:rsidR="00C041D3" w:rsidRPr="00C041D3" w:rsidRDefault="00C041D3" w:rsidP="00C041D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14A86C" w14:textId="77777777" w:rsidR="00C041D3" w:rsidRPr="00C041D3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1B8E0D37" w14:textId="77777777" w:rsidR="00C041D3" w:rsidRPr="00C041D3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9DB313" w14:textId="77777777" w:rsidR="00C041D3" w:rsidRPr="00C041D3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041D3" w:rsidRPr="00475A13" w14:paraId="4C4904FE" w14:textId="77777777" w:rsidTr="008B6AE6">
        <w:trPr>
          <w:trHeight w:val="234"/>
        </w:trPr>
        <w:tc>
          <w:tcPr>
            <w:tcW w:w="3780" w:type="dxa"/>
          </w:tcPr>
          <w:p w14:paraId="4364552A" w14:textId="77777777" w:rsidR="00C041D3" w:rsidRPr="00475A13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23FF33" w14:textId="1F13C933" w:rsidR="00C041D3" w:rsidRPr="00475A13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002</w:t>
            </w:r>
          </w:p>
        </w:tc>
        <w:tc>
          <w:tcPr>
            <w:tcW w:w="270" w:type="dxa"/>
          </w:tcPr>
          <w:p w14:paraId="2F024AA7" w14:textId="77777777" w:rsidR="00C041D3" w:rsidRPr="00475A13" w:rsidRDefault="00C041D3" w:rsidP="00C041D3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5F6BDB7" w14:textId="6AE8AA0B" w:rsidR="00C041D3" w:rsidRPr="009E3D07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/>
                <w:sz w:val="26"/>
                <w:szCs w:val="26"/>
              </w:rPr>
              <w:t>(146)</w:t>
            </w:r>
          </w:p>
        </w:tc>
        <w:tc>
          <w:tcPr>
            <w:tcW w:w="270" w:type="dxa"/>
          </w:tcPr>
          <w:p w14:paraId="65D8CF2C" w14:textId="77777777" w:rsidR="00C041D3" w:rsidRPr="00A0699C" w:rsidRDefault="00C041D3" w:rsidP="00C041D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90C5F1" w14:textId="379FB435" w:rsidR="00C041D3" w:rsidRPr="009E3D07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670C558" w14:textId="77777777" w:rsidR="00C041D3" w:rsidRPr="00A0699C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F4F9D0F" w14:textId="43404F2A" w:rsidR="00C041D3" w:rsidRPr="009E3D07" w:rsidRDefault="00C041D3" w:rsidP="00C0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/>
                <w:sz w:val="26"/>
                <w:szCs w:val="26"/>
              </w:rPr>
              <w:t>4,856</w:t>
            </w:r>
          </w:p>
        </w:tc>
      </w:tr>
    </w:tbl>
    <w:p w14:paraId="6F229F1F" w14:textId="77777777" w:rsidR="004C2A30" w:rsidRPr="00333C2A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  <w:cs/>
        </w:rPr>
      </w:pPr>
    </w:p>
    <w:p w14:paraId="38E45629" w14:textId="0D9D5136" w:rsidR="002B0F0F" w:rsidRPr="004B53BF" w:rsidRDefault="00FB1741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10</w:t>
      </w:r>
      <w:r w:rsidR="002B0F0F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2B0F0F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</w:t>
      </w:r>
      <w:r w:rsidR="002B0F0F" w:rsidRPr="004B53BF">
        <w:rPr>
          <w:rFonts w:ascii="Angsana New" w:hAnsi="Angsana New" w:hint="cs"/>
          <w:b/>
          <w:bCs/>
          <w:sz w:val="26"/>
          <w:szCs w:val="26"/>
          <w:cs/>
        </w:rPr>
        <w:t>ระยะยาวจากสถาบันการเงิน</w:t>
      </w:r>
      <w:r w:rsidR="0089511D" w:rsidRPr="004B53BF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6337C3" w:rsidRPr="004B53BF">
        <w:rPr>
          <w:rFonts w:ascii="Angsana New" w:hAnsi="Angsana New" w:hint="cs"/>
          <w:b/>
          <w:bCs/>
          <w:sz w:val="26"/>
          <w:szCs w:val="26"/>
        </w:rPr>
        <w:t>-</w:t>
      </w:r>
      <w:r w:rsidR="0089511D" w:rsidRPr="004B53BF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B53B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CA26C8" w14:textId="77777777" w:rsidR="00D87192" w:rsidRPr="00C041D3" w:rsidRDefault="00D8719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440"/>
      </w:tblGrid>
      <w:tr w:rsidR="009D10ED" w:rsidRPr="004B53BF" w14:paraId="25EDC278" w14:textId="77777777" w:rsidTr="009D10ED">
        <w:tc>
          <w:tcPr>
            <w:tcW w:w="3510" w:type="dxa"/>
          </w:tcPr>
          <w:p w14:paraId="283E8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6D490911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F6906" w:rsidRPr="004B53BF" w14:paraId="289E41E6" w14:textId="77777777" w:rsidTr="008D6F57">
        <w:tc>
          <w:tcPr>
            <w:tcW w:w="3510" w:type="dxa"/>
          </w:tcPr>
          <w:p w14:paraId="2D4A41A6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373382A0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0699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4B2FEFD3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0699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9BA056C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6EEBFC" w14:textId="52270731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0699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A5FDDAA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C7A8AA" w14:textId="7E4266B3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0699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B53BF" w:rsidRPr="004B53BF" w14:paraId="3D5D6129" w14:textId="77777777" w:rsidTr="00806D40">
        <w:tc>
          <w:tcPr>
            <w:tcW w:w="3510" w:type="dxa"/>
          </w:tcPr>
          <w:p w14:paraId="7C156FE1" w14:textId="77777777" w:rsidR="004B53BF" w:rsidRPr="004B53BF" w:rsidRDefault="004B53BF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350" w:type="dxa"/>
          </w:tcPr>
          <w:p w14:paraId="5D721654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CF7DA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F13D059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2CC32A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E48247C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AC773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365A451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6F79" w:rsidRPr="004B53BF" w14:paraId="2A262C0A" w14:textId="77777777" w:rsidTr="004678C0">
        <w:tc>
          <w:tcPr>
            <w:tcW w:w="3510" w:type="dxa"/>
          </w:tcPr>
          <w:p w14:paraId="78D61AD1" w14:textId="13F4B510" w:rsidR="00076F79" w:rsidRPr="004B53BF" w:rsidRDefault="00076F79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48CFCF38" w14:textId="3C5FCBD3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6498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18FF7A" w14:textId="63367CD4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DA026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6B8833C2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EA4913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25E20936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699C" w:rsidRPr="004B53BF" w14:paraId="30C138BE" w14:textId="77777777" w:rsidTr="00806D40">
        <w:tc>
          <w:tcPr>
            <w:tcW w:w="3510" w:type="dxa"/>
          </w:tcPr>
          <w:p w14:paraId="618A24CF" w14:textId="4B339C59" w:rsidR="00A0699C" w:rsidRPr="004B53BF" w:rsidRDefault="00A0699C" w:rsidP="00A0699C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เงินกู้ยืมส่วนที่หนึ่ง</w:t>
            </w:r>
          </w:p>
        </w:tc>
        <w:tc>
          <w:tcPr>
            <w:tcW w:w="1350" w:type="dxa"/>
          </w:tcPr>
          <w:p w14:paraId="0BB30C98" w14:textId="2A90F8C0" w:rsidR="00A0699C" w:rsidRPr="000D0F15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7</w:t>
            </w:r>
            <w:r w:rsidRPr="000D0F15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0D0F15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6EF6CC34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04CE72" w14:textId="5B4A7B4F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A64">
              <w:rPr>
                <w:rFonts w:ascii="Angsana New" w:hAnsi="Angsana New"/>
                <w:sz w:val="26"/>
                <w:szCs w:val="26"/>
              </w:rPr>
              <w:t>7</w:t>
            </w:r>
            <w:r w:rsidRPr="006B1A64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6B1A64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0C70A018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BA606E" w14:textId="26F46D52" w:rsidR="00A0699C" w:rsidRPr="000D0F15" w:rsidRDefault="000D0F15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38</w:t>
            </w:r>
            <w:r w:rsidR="00A0699C" w:rsidRPr="000D0F15">
              <w:rPr>
                <w:rFonts w:ascii="Angsana New" w:hAnsi="Angsana New"/>
                <w:sz w:val="26"/>
                <w:szCs w:val="26"/>
              </w:rPr>
              <w:t>,</w:t>
            </w:r>
            <w:r w:rsidRPr="000D0F15">
              <w:rPr>
                <w:rFonts w:ascii="Angsana New" w:hAnsi="Angsana New"/>
                <w:sz w:val="26"/>
                <w:szCs w:val="26"/>
              </w:rPr>
              <w:t>359</w:t>
            </w:r>
          </w:p>
        </w:tc>
        <w:tc>
          <w:tcPr>
            <w:tcW w:w="270" w:type="dxa"/>
          </w:tcPr>
          <w:p w14:paraId="24124024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33794C" w14:textId="7C1A2389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CF1D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859</w:t>
            </w:r>
          </w:p>
        </w:tc>
      </w:tr>
      <w:tr w:rsidR="00A0699C" w:rsidRPr="004B53BF" w14:paraId="79D77CA2" w14:textId="77777777" w:rsidTr="00A0699C">
        <w:tc>
          <w:tcPr>
            <w:tcW w:w="3510" w:type="dxa"/>
          </w:tcPr>
          <w:p w14:paraId="594BBB71" w14:textId="1601CE9D" w:rsidR="00A0699C" w:rsidRPr="004B53BF" w:rsidRDefault="00A0699C" w:rsidP="00A0699C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เงินกู้ยืมส่วนที่สอง</w:t>
            </w:r>
          </w:p>
        </w:tc>
        <w:tc>
          <w:tcPr>
            <w:tcW w:w="1350" w:type="dxa"/>
          </w:tcPr>
          <w:p w14:paraId="4962C36E" w14:textId="16A3968C" w:rsidR="00A0699C" w:rsidRPr="000D0F15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4.95</w:t>
            </w:r>
          </w:p>
        </w:tc>
        <w:tc>
          <w:tcPr>
            <w:tcW w:w="270" w:type="dxa"/>
          </w:tcPr>
          <w:p w14:paraId="6CF02395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91F60D" w14:textId="5369768A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6B1A64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2199325B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2D9A8A" w14:textId="1476B711" w:rsidR="00A0699C" w:rsidRPr="000D0F15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1</w:t>
            </w:r>
            <w:r w:rsidR="000D0F15" w:rsidRPr="000D0F15">
              <w:rPr>
                <w:rFonts w:ascii="Angsana New" w:hAnsi="Angsana New"/>
                <w:sz w:val="26"/>
                <w:szCs w:val="26"/>
              </w:rPr>
              <w:t>72,207</w:t>
            </w:r>
          </w:p>
        </w:tc>
        <w:tc>
          <w:tcPr>
            <w:tcW w:w="270" w:type="dxa"/>
          </w:tcPr>
          <w:p w14:paraId="298E4C91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2580" w14:textId="11D2280C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116,139</w:t>
            </w:r>
          </w:p>
        </w:tc>
      </w:tr>
      <w:tr w:rsidR="00A0699C" w:rsidRPr="004B53BF" w14:paraId="5B8F00D3" w14:textId="77777777" w:rsidTr="004678C0">
        <w:tc>
          <w:tcPr>
            <w:tcW w:w="3510" w:type="dxa"/>
          </w:tcPr>
          <w:p w14:paraId="0245D2B7" w14:textId="5E600D10" w:rsidR="00A0699C" w:rsidRPr="004B53BF" w:rsidRDefault="00A0699C" w:rsidP="00A0699C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เงินกู้ยืมส่วนที่สาม</w:t>
            </w:r>
          </w:p>
        </w:tc>
        <w:tc>
          <w:tcPr>
            <w:tcW w:w="1350" w:type="dxa"/>
          </w:tcPr>
          <w:p w14:paraId="4BB163D0" w14:textId="1CD34690" w:rsidR="00A0699C" w:rsidRPr="000D0F15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5.05</w:t>
            </w:r>
          </w:p>
        </w:tc>
        <w:tc>
          <w:tcPr>
            <w:tcW w:w="270" w:type="dxa"/>
          </w:tcPr>
          <w:p w14:paraId="6F4EF848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97CB35" w14:textId="0FF57B1B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6B1A64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315B7D35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DF22A3" w14:textId="041E6BB6" w:rsidR="00A0699C" w:rsidRPr="000D0F15" w:rsidRDefault="000D0F15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124,062</w:t>
            </w:r>
          </w:p>
        </w:tc>
        <w:tc>
          <w:tcPr>
            <w:tcW w:w="270" w:type="dxa"/>
          </w:tcPr>
          <w:p w14:paraId="14408C87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BCB32" w14:textId="46570FC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  <w:r w:rsidRPr="00CF1D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392</w:t>
            </w:r>
          </w:p>
        </w:tc>
      </w:tr>
      <w:tr w:rsidR="00777CAD" w:rsidRPr="004B53BF" w14:paraId="6093A538" w14:textId="77777777" w:rsidTr="00777CAD">
        <w:tc>
          <w:tcPr>
            <w:tcW w:w="3510" w:type="dxa"/>
          </w:tcPr>
          <w:p w14:paraId="2F2C8AE6" w14:textId="11742185" w:rsidR="00777CAD" w:rsidRDefault="00FD705D" w:rsidP="00777CAD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F1512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AD955A5" w14:textId="77777777" w:rsidR="00777CAD" w:rsidRPr="000D0F15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78EB4" w14:textId="77777777" w:rsidR="00777CAD" w:rsidRPr="004B53BF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EA8195" w14:textId="77777777" w:rsidR="00777CAD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A0413" w14:textId="77777777" w:rsidR="00777CAD" w:rsidRPr="004B53BF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FB29AB" w14:textId="369CE9E0" w:rsidR="00777CAD" w:rsidRPr="000D0F15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334,628</w:t>
            </w:r>
          </w:p>
        </w:tc>
        <w:tc>
          <w:tcPr>
            <w:tcW w:w="270" w:type="dxa"/>
          </w:tcPr>
          <w:p w14:paraId="767A33A6" w14:textId="77777777" w:rsidR="00777CAD" w:rsidRPr="004B53BF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1C5FCA" w14:textId="3CC4F949" w:rsidR="00777CAD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259,390</w:t>
            </w:r>
          </w:p>
        </w:tc>
      </w:tr>
      <w:tr w:rsidR="00A0699C" w:rsidRPr="004B53BF" w14:paraId="79448D93" w14:textId="77777777" w:rsidTr="00777CAD">
        <w:tc>
          <w:tcPr>
            <w:tcW w:w="3510" w:type="dxa"/>
          </w:tcPr>
          <w:p w14:paraId="2ED78AA5" w14:textId="28FC158A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ค่าธรรมเนียมการขยายระยะเวลาและ</w:t>
            </w:r>
          </w:p>
        </w:tc>
        <w:tc>
          <w:tcPr>
            <w:tcW w:w="1350" w:type="dxa"/>
          </w:tcPr>
          <w:p w14:paraId="1DEEA573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E785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B7C2BE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B6BC4E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62C88A" w14:textId="1E2C13E3" w:rsidR="00A0699C" w:rsidRPr="000D0F15" w:rsidRDefault="00A0699C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B4258F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11A71C" w14:textId="34C25462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699C" w:rsidRPr="004B53BF" w14:paraId="50F97329" w14:textId="77777777" w:rsidTr="004678C0">
        <w:tc>
          <w:tcPr>
            <w:tcW w:w="3510" w:type="dxa"/>
          </w:tcPr>
          <w:p w14:paraId="55F82747" w14:textId="69D32380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ค่าธรรมเนียมการจัดหาเงินกู้รอตัดบ</w:t>
            </w:r>
            <w:r w:rsidRPr="00EE6EE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ั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2C07B7C5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1C666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C51BFD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F5FB9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98197D" w14:textId="4BFF0BF4" w:rsidR="00A0699C" w:rsidRPr="000D0F15" w:rsidRDefault="00A0699C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(1,5</w:t>
            </w:r>
            <w:r w:rsidR="000D0F15" w:rsidRPr="000D0F15">
              <w:rPr>
                <w:rFonts w:ascii="Angsana New" w:hAnsi="Angsana New"/>
                <w:sz w:val="26"/>
                <w:szCs w:val="26"/>
              </w:rPr>
              <w:t>19</w:t>
            </w:r>
            <w:r w:rsidRPr="000D0F1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116D616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1FBF45" w14:textId="45E1FB86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1D49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1,591</w:t>
            </w:r>
            <w:r w:rsidRPr="00CF1D4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0699C" w:rsidRPr="004B53BF" w14:paraId="3B3A3900" w14:textId="77777777" w:rsidTr="004678C0">
        <w:tc>
          <w:tcPr>
            <w:tcW w:w="3510" w:type="dxa"/>
          </w:tcPr>
          <w:p w14:paraId="03EA17E7" w14:textId="448BCAF5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A3AA25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C3343F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B81074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5C1B7E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977316" w14:textId="062F893B" w:rsidR="00A0699C" w:rsidRPr="000D0F15" w:rsidRDefault="000D0F15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333</w:t>
            </w:r>
            <w:r w:rsidR="00A0699C" w:rsidRPr="000D0F15">
              <w:rPr>
                <w:rFonts w:ascii="Angsana New" w:hAnsi="Angsana New"/>
                <w:sz w:val="26"/>
                <w:szCs w:val="26"/>
              </w:rPr>
              <w:t>,</w:t>
            </w:r>
            <w:r w:rsidRPr="000D0F15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270" w:type="dxa"/>
          </w:tcPr>
          <w:p w14:paraId="4B26E351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B697A" w14:textId="097B1DB6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257,799</w:t>
            </w:r>
          </w:p>
        </w:tc>
      </w:tr>
      <w:tr w:rsidR="00A0699C" w:rsidRPr="004B53BF" w14:paraId="22942127" w14:textId="77777777" w:rsidTr="004678C0">
        <w:tc>
          <w:tcPr>
            <w:tcW w:w="3510" w:type="dxa"/>
          </w:tcPr>
          <w:p w14:paraId="0CC3D579" w14:textId="5FC7B1A9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C2DB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7AF667" w14:textId="44DC7AAD" w:rsidR="00A0699C" w:rsidRPr="000D0F15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(</w:t>
            </w:r>
            <w:r w:rsidR="000D0F15" w:rsidRPr="000D0F15">
              <w:rPr>
                <w:rFonts w:ascii="Angsana New" w:hAnsi="Angsana New"/>
                <w:sz w:val="26"/>
                <w:szCs w:val="26"/>
              </w:rPr>
              <w:t>38</w:t>
            </w:r>
            <w:r w:rsidRPr="000D0F15">
              <w:rPr>
                <w:rFonts w:ascii="Angsana New" w:hAnsi="Angsana New"/>
                <w:sz w:val="26"/>
                <w:szCs w:val="26"/>
              </w:rPr>
              <w:t>,</w:t>
            </w:r>
            <w:r w:rsidR="000D0F15" w:rsidRPr="000D0F15">
              <w:rPr>
                <w:rFonts w:ascii="Angsana New" w:hAnsi="Angsana New"/>
                <w:sz w:val="26"/>
                <w:szCs w:val="26"/>
              </w:rPr>
              <w:t>109</w:t>
            </w:r>
            <w:r w:rsidRPr="000D0F1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4BB80A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5F33841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2914">
              <w:rPr>
                <w:rFonts w:ascii="Angsana New" w:hAnsi="Angsana New"/>
                <w:sz w:val="26"/>
                <w:szCs w:val="26"/>
              </w:rPr>
              <w:t>(54,59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A1291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0699C" w:rsidRPr="004B53BF" w14:paraId="23321271" w14:textId="77777777" w:rsidTr="004678C0">
        <w:tc>
          <w:tcPr>
            <w:tcW w:w="3510" w:type="dxa"/>
          </w:tcPr>
          <w:p w14:paraId="27C88712" w14:textId="5504AB5A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953A90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6F40E5BE" w:rsidR="00A0699C" w:rsidRPr="000D0F15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2</w:t>
            </w:r>
            <w:r w:rsidR="000D0F15" w:rsidRPr="000D0F15">
              <w:rPr>
                <w:rFonts w:ascii="Angsana New" w:hAnsi="Angsana New"/>
                <w:sz w:val="26"/>
                <w:szCs w:val="26"/>
              </w:rPr>
              <w:t>95</w:t>
            </w:r>
            <w:r w:rsidRPr="000D0F15">
              <w:rPr>
                <w:rFonts w:ascii="Angsana New" w:hAnsi="Angsana New"/>
                <w:sz w:val="26"/>
                <w:szCs w:val="26"/>
              </w:rPr>
              <w:t>,</w:t>
            </w:r>
            <w:r w:rsidR="000D0F15" w:rsidRPr="000D0F15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5E73AD1D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20C3DD9A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2914">
              <w:rPr>
                <w:rFonts w:ascii="Angsana New" w:hAnsi="Angsana New"/>
                <w:sz w:val="26"/>
                <w:szCs w:val="26"/>
              </w:rPr>
              <w:t>203,208</w:t>
            </w:r>
          </w:p>
        </w:tc>
      </w:tr>
    </w:tbl>
    <w:p w14:paraId="4F768F68" w14:textId="4DF40D95" w:rsidR="004678C0" w:rsidRPr="004A7078" w:rsidRDefault="004678C0" w:rsidP="00467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4A7078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Pr="004A7078">
        <w:rPr>
          <w:rFonts w:ascii="Angsana New" w:hAnsi="Angsana New"/>
          <w:sz w:val="26"/>
          <w:szCs w:val="26"/>
        </w:rPr>
        <w:t xml:space="preserve">31 </w:t>
      </w:r>
      <w:r w:rsidR="00025450">
        <w:rPr>
          <w:rFonts w:ascii="Angsana New" w:hAnsi="Angsana New" w:hint="cs"/>
          <w:sz w:val="26"/>
          <w:szCs w:val="26"/>
          <w:cs/>
        </w:rPr>
        <w:t>มีนาคม</w:t>
      </w:r>
      <w:r w:rsidRPr="004A7078">
        <w:rPr>
          <w:rFonts w:ascii="Angsana New" w:hAnsi="Angsana New" w:hint="cs"/>
          <w:sz w:val="26"/>
          <w:szCs w:val="26"/>
          <w:cs/>
        </w:rPr>
        <w:t xml:space="preserve"> </w:t>
      </w:r>
      <w:r w:rsidRPr="004A7078">
        <w:rPr>
          <w:rFonts w:ascii="Angsana New" w:hAnsi="Angsana New"/>
          <w:sz w:val="26"/>
          <w:szCs w:val="26"/>
        </w:rPr>
        <w:t>256</w:t>
      </w:r>
      <w:r w:rsidR="00025450">
        <w:rPr>
          <w:rFonts w:ascii="Angsana New" w:hAnsi="Angsana New"/>
          <w:sz w:val="26"/>
          <w:szCs w:val="26"/>
        </w:rPr>
        <w:t>7</w:t>
      </w:r>
      <w:r w:rsidRPr="004A7078">
        <w:rPr>
          <w:rFonts w:ascii="Angsana New" w:hAnsi="Angsana New"/>
          <w:sz w:val="26"/>
          <w:szCs w:val="26"/>
        </w:rPr>
        <w:t xml:space="preserve"> </w:t>
      </w:r>
      <w:r w:rsidRPr="004A7078">
        <w:rPr>
          <w:rFonts w:ascii="Angsana New" w:hAnsi="Angsana New" w:hint="cs"/>
          <w:sz w:val="26"/>
          <w:szCs w:val="26"/>
          <w:cs/>
        </w:rPr>
        <w:t xml:space="preserve">และ </w:t>
      </w:r>
      <w:r w:rsidR="004F5AA5" w:rsidRPr="004B53BF">
        <w:rPr>
          <w:rFonts w:ascii="Angsana New" w:hAnsi="Angsana New" w:hint="cs"/>
          <w:sz w:val="26"/>
          <w:szCs w:val="26"/>
        </w:rPr>
        <w:t>31</w:t>
      </w:r>
      <w:r w:rsidR="004F5AA5" w:rsidRPr="004B53BF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F5AA5" w:rsidRPr="004B53BF">
        <w:rPr>
          <w:rFonts w:ascii="Angsana New" w:hAnsi="Angsana New" w:hint="cs"/>
          <w:sz w:val="26"/>
          <w:szCs w:val="26"/>
        </w:rPr>
        <w:t>256</w:t>
      </w:r>
      <w:r w:rsidR="004F5AA5">
        <w:rPr>
          <w:rFonts w:ascii="Angsana New" w:hAnsi="Angsana New"/>
          <w:sz w:val="26"/>
          <w:szCs w:val="26"/>
        </w:rPr>
        <w:t>6</w:t>
      </w:r>
      <w:r w:rsidRPr="004A7078">
        <w:rPr>
          <w:rFonts w:ascii="Angsana New" w:hAnsi="Angsana New"/>
          <w:sz w:val="26"/>
          <w:szCs w:val="26"/>
        </w:rPr>
        <w:t xml:space="preserve"> </w:t>
      </w:r>
      <w:r w:rsidRPr="004A7078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tbl>
      <w:tblPr>
        <w:tblW w:w="9810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810"/>
        <w:gridCol w:w="180"/>
        <w:gridCol w:w="4050"/>
        <w:gridCol w:w="180"/>
        <w:gridCol w:w="1530"/>
        <w:gridCol w:w="180"/>
        <w:gridCol w:w="2880"/>
      </w:tblGrid>
      <w:tr w:rsidR="004678C0" w:rsidRPr="004A7078" w14:paraId="4663FE31" w14:textId="77777777" w:rsidTr="00A64761">
        <w:trPr>
          <w:trHeight w:val="20"/>
        </w:trPr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685822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4809D18A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</w:tcPr>
          <w:p w14:paraId="3BB87605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948452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80" w:type="dxa"/>
            <w:shd w:val="clear" w:color="auto" w:fill="auto"/>
          </w:tcPr>
          <w:p w14:paraId="12A503DA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F916F4D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967C426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" w:type="dxa"/>
          </w:tcPr>
          <w:p w14:paraId="4CDCC437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C6046B9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8611C2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4678C0" w:rsidRPr="004A7078" w14:paraId="5129F56C" w14:textId="77777777" w:rsidTr="00A64761">
        <w:trPr>
          <w:trHeight w:val="20"/>
        </w:trPr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51B78E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9FA7E0E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</w:tcPr>
          <w:p w14:paraId="69C298C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96C054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01244D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7E8993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14:paraId="014BB9F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17BE049E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51B90F0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80" w:type="dxa"/>
          </w:tcPr>
          <w:p w14:paraId="43820F8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F9995C9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80" w:type="dxa"/>
            <w:shd w:val="clear" w:color="auto" w:fill="auto"/>
          </w:tcPr>
          <w:p w14:paraId="72143C9F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</w:tcPr>
          <w:p w14:paraId="0D66A2AA" w14:textId="77777777" w:rsidR="004678C0" w:rsidRPr="000D0F15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80" w:type="dxa"/>
          </w:tcPr>
          <w:p w14:paraId="357B13D3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4DB444BE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</w:p>
        </w:tc>
      </w:tr>
      <w:tr w:rsidR="004678C0" w:rsidRPr="004A7078" w14:paraId="45AFE262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6FC3E1D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48BBB0A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3759FE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28476E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1ED32E4D" w14:textId="77777777" w:rsidR="004678C0" w:rsidRPr="000D0F15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6A40F6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7EEF843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4B305724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078CB0A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80" w:type="dxa"/>
          </w:tcPr>
          <w:p w14:paraId="3B60E0F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0EA31A5B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เงินกู้ยืมเพื่อก่อสร้างโรงงาน</w:t>
            </w:r>
          </w:p>
        </w:tc>
        <w:tc>
          <w:tcPr>
            <w:tcW w:w="180" w:type="dxa"/>
            <w:shd w:val="clear" w:color="auto" w:fill="auto"/>
          </w:tcPr>
          <w:p w14:paraId="2236D87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30" w:type="dxa"/>
          </w:tcPr>
          <w:p w14:paraId="2D1C45E5" w14:textId="77777777" w:rsidR="004678C0" w:rsidRPr="000D0F15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  <w:cs/>
              </w:rPr>
              <w:t>250</w:t>
            </w:r>
            <w:r w:rsidRPr="000D0F15">
              <w:rPr>
                <w:rFonts w:ascii="Angsana New" w:hAnsi="Angsana New"/>
                <w:sz w:val="26"/>
                <w:szCs w:val="26"/>
              </w:rPr>
              <w:t>,</w:t>
            </w:r>
            <w:r w:rsidRPr="000D0F15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80" w:type="dxa"/>
          </w:tcPr>
          <w:p w14:paraId="30B2402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4153E97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1-2 : MLR-2%</w:t>
            </w:r>
          </w:p>
        </w:tc>
      </w:tr>
      <w:tr w:rsidR="004678C0" w:rsidRPr="004A7078" w14:paraId="4D81A174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188BE2E9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98CCE8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39DBC844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F9EAD86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4573B8D5" w14:textId="77777777" w:rsidR="004678C0" w:rsidRPr="000D0F15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386A45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5F5B52B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3-4 : MLR-1.5%</w:t>
            </w:r>
          </w:p>
        </w:tc>
      </w:tr>
      <w:tr w:rsidR="004678C0" w:rsidRPr="004A7078" w14:paraId="3E7B41A2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011BD0F6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32C1D79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E7375F5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E813CE3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1F09C2E2" w14:textId="77777777" w:rsidR="004678C0" w:rsidRPr="000D0F15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486199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3790864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5 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: MLR</w:t>
            </w:r>
          </w:p>
        </w:tc>
      </w:tr>
      <w:tr w:rsidR="004678C0" w:rsidRPr="004A7078" w14:paraId="13034A82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1991AB69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469A08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3403C8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25EC69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78F51D2A" w14:textId="77777777" w:rsidR="004678C0" w:rsidRPr="000D0F15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6E6CC8B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5E5C38FE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433AE0DE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004E15B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80" w:type="dxa"/>
          </w:tcPr>
          <w:p w14:paraId="4EA4326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0C2E44E2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เงินกู้ยืมสำหรับซื้อเครื่องจักร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(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9,825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พันยูโร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153B1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5788A28B" w14:textId="77777777" w:rsidR="004678C0" w:rsidRPr="000D0F15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80" w:type="dxa"/>
          </w:tcPr>
          <w:p w14:paraId="2FD0896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6E335B1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1-2 : MOR-2.57% 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และ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MLR-2%</w:t>
            </w:r>
          </w:p>
        </w:tc>
      </w:tr>
      <w:tr w:rsidR="004678C0" w:rsidRPr="004A7078" w14:paraId="4783631E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44D1783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FCDDF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29DB6734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130B0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329A32C1" w14:textId="77777777" w:rsidR="004678C0" w:rsidRPr="000D0F15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99E69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0B2FE57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3-4 : MLR-1.5%</w:t>
            </w:r>
          </w:p>
        </w:tc>
      </w:tr>
      <w:tr w:rsidR="004678C0" w:rsidRPr="004A7078" w14:paraId="5B58DC25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167E620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98337C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09FF9E98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E73E3C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2EF5B909" w14:textId="77777777" w:rsidR="004678C0" w:rsidRPr="000D0F15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3C8582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57EA8764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5 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: MLR</w:t>
            </w:r>
          </w:p>
        </w:tc>
      </w:tr>
      <w:tr w:rsidR="004678C0" w:rsidRPr="004A7078" w14:paraId="7AA273B7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7B0268F4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6815FF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C4B3C0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D49D1D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14034EDE" w14:textId="77777777" w:rsidR="004678C0" w:rsidRPr="000D0F15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5DF54B9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266137B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</w:tr>
      <w:tr w:rsidR="004678C0" w:rsidRPr="004A7078" w14:paraId="51021E43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453E1B5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80" w:type="dxa"/>
          </w:tcPr>
          <w:p w14:paraId="7AAB5C6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1B05A58E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80" w:type="dxa"/>
            <w:shd w:val="clear" w:color="auto" w:fill="auto"/>
          </w:tcPr>
          <w:p w14:paraId="42ACF80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00B4DECC" w14:textId="77777777" w:rsidR="004678C0" w:rsidRPr="000D0F15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80" w:type="dxa"/>
          </w:tcPr>
          <w:p w14:paraId="35D3E3F2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1CDC785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4678C0" w:rsidRPr="004A7078" w14:paraId="139497B3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594FDD0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67E077C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29607D7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B9119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57E4E13D" w14:textId="77777777" w:rsidR="004678C0" w:rsidRPr="000D0F15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2A1C61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13392D89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</w:tr>
      <w:tr w:rsidR="004678C0" w:rsidRPr="004A7078" w14:paraId="2AF5D237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468C579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80" w:type="dxa"/>
          </w:tcPr>
          <w:p w14:paraId="1109F49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5F9BE9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80" w:type="dxa"/>
            <w:shd w:val="clear" w:color="auto" w:fill="auto"/>
          </w:tcPr>
          <w:p w14:paraId="1911905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51DBC34E" w14:textId="77777777" w:rsidR="004678C0" w:rsidRPr="000D0F15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80" w:type="dxa"/>
          </w:tcPr>
          <w:p w14:paraId="76E075C7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1C13497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4678C0" w:rsidRPr="004A7078" w14:paraId="3DB45EB9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338E511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75CA83C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752F272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CFD57A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0E17CDAD" w14:textId="77777777" w:rsidR="004678C0" w:rsidRPr="000D0F15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423A27E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4C1ADD9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66E64313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4BA2A9C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80" w:type="dxa"/>
          </w:tcPr>
          <w:p w14:paraId="3A576D6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70D519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80" w:type="dxa"/>
            <w:shd w:val="clear" w:color="auto" w:fill="auto"/>
          </w:tcPr>
          <w:p w14:paraId="65004F7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57F59638" w14:textId="77777777" w:rsidR="004678C0" w:rsidRPr="000D0F15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80" w:type="dxa"/>
          </w:tcPr>
          <w:p w14:paraId="0390C434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63C3BAE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678C0" w:rsidRPr="004A7078" w14:paraId="6CFF4AC5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2AA8263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FCEDE8E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0E3CA78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F2E95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4CEF6508" w14:textId="77777777" w:rsidR="004678C0" w:rsidRPr="000D0F15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703D25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08A9967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23EDD37C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18E4501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80" w:type="dxa"/>
          </w:tcPr>
          <w:p w14:paraId="09E16B2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27D9A1F9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80" w:type="dxa"/>
            <w:shd w:val="clear" w:color="auto" w:fill="auto"/>
          </w:tcPr>
          <w:p w14:paraId="6327944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006FC122" w14:textId="77777777" w:rsidR="004678C0" w:rsidRPr="000D0F15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5A50F351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6E934C9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678C0" w:rsidRPr="004A7078" w14:paraId="13805345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75D7107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56A0807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66C8B2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D22322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53EBC33C" w14:textId="77777777" w:rsidR="004678C0" w:rsidRPr="000D0F15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6ADBB6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21FA1EE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4485BFBC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3D073F4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80" w:type="dxa"/>
          </w:tcPr>
          <w:p w14:paraId="5A127B8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1218C40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หนังสือค้ำประกันเพื่อค้ำประกันการรับเงินรับล่วงหน้า</w:t>
            </w:r>
          </w:p>
        </w:tc>
        <w:tc>
          <w:tcPr>
            <w:tcW w:w="180" w:type="dxa"/>
            <w:shd w:val="clear" w:color="auto" w:fill="auto"/>
          </w:tcPr>
          <w:p w14:paraId="5B24206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13FCA2B5" w14:textId="77777777" w:rsidR="004678C0" w:rsidRPr="000D0F15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80" w:type="dxa"/>
          </w:tcPr>
          <w:p w14:paraId="5DFABA91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76D42B1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678C0" w:rsidRPr="004A7078" w14:paraId="6FAEE90D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5A1979E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E67186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742097D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16ECEB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32FCABEE" w14:textId="77777777" w:rsidR="004678C0" w:rsidRPr="000D0F15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25C8974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5311DF4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0B3E299C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242F7E2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80" w:type="dxa"/>
          </w:tcPr>
          <w:p w14:paraId="4D075D5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2E94647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80" w:type="dxa"/>
            <w:shd w:val="clear" w:color="auto" w:fill="auto"/>
          </w:tcPr>
          <w:p w14:paraId="0DDDFF5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189A9B75" w14:textId="77777777" w:rsidR="004678C0" w:rsidRPr="000D0F15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80" w:type="dxa"/>
          </w:tcPr>
          <w:p w14:paraId="7E4A96F7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0E8E7C2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678C0" w:rsidRPr="004A7078" w14:paraId="56623C45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6ACEEAA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F0E317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7E8B64E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4AA3214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50500C65" w14:textId="77777777" w:rsidR="004678C0" w:rsidRPr="000D0F15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9F8647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39323684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</w:tr>
      <w:tr w:rsidR="004678C0" w:rsidRPr="004A7078" w14:paraId="65B128D7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11AF068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80" w:type="dxa"/>
          </w:tcPr>
          <w:p w14:paraId="0299116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53D5909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ฟลีทการ์ด </w:t>
            </w:r>
          </w:p>
        </w:tc>
        <w:tc>
          <w:tcPr>
            <w:tcW w:w="180" w:type="dxa"/>
            <w:shd w:val="clear" w:color="auto" w:fill="auto"/>
          </w:tcPr>
          <w:p w14:paraId="5D8D861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5DE657" w14:textId="77777777" w:rsidR="004678C0" w:rsidRPr="000D0F15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80" w:type="dxa"/>
          </w:tcPr>
          <w:p w14:paraId="425A641C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20BF4B1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678C0" w:rsidRPr="004A7078" w14:paraId="08B93573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5878BEB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B3A0B1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CC82E3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6A120E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776D84" w14:textId="77777777" w:rsidR="004678C0" w:rsidRPr="000D0F15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80" w:type="dxa"/>
          </w:tcPr>
          <w:p w14:paraId="46B164FA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880" w:type="dxa"/>
            <w:shd w:val="clear" w:color="auto" w:fill="auto"/>
          </w:tcPr>
          <w:p w14:paraId="1E7BA6C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75A13" w14:paraId="194F7082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44442F8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6DF409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3DBD4A0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21CCD2D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9C17113" w14:textId="77777777" w:rsidR="004678C0" w:rsidRPr="000D0F15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1,036,176</w:t>
            </w:r>
          </w:p>
        </w:tc>
        <w:tc>
          <w:tcPr>
            <w:tcW w:w="180" w:type="dxa"/>
          </w:tcPr>
          <w:p w14:paraId="1D1BC01E" w14:textId="77777777" w:rsidR="004678C0" w:rsidRPr="00E37CF7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4CA60D0C" w14:textId="77777777" w:rsidR="004678C0" w:rsidRPr="00E37CF7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179BFB54" w14:textId="77777777" w:rsidR="004678C0" w:rsidRPr="00C939B4" w:rsidRDefault="004678C0" w:rsidP="004678C0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right="-43"/>
        <w:jc w:val="thaiDistribute"/>
        <w:rPr>
          <w:rFonts w:ascii="Angsana New" w:hAnsi="Angsana New"/>
          <w:sz w:val="22"/>
          <w:szCs w:val="22"/>
        </w:rPr>
      </w:pPr>
    </w:p>
    <w:p w14:paraId="2112416E" w14:textId="2E1DB385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="0045529E">
        <w:rPr>
          <w:rFonts w:ascii="Angsana New" w:hAnsi="Angsana New" w:hint="cs"/>
          <w:sz w:val="26"/>
          <w:szCs w:val="26"/>
          <w:cs/>
        </w:rPr>
        <w:t>เหล่า</w:t>
      </w:r>
      <w:r w:rsidRPr="002E4DF3">
        <w:rPr>
          <w:rFonts w:ascii="Angsana New" w:hAnsi="Angsana New" w:hint="cs"/>
          <w:sz w:val="26"/>
          <w:szCs w:val="26"/>
          <w:cs/>
        </w:rPr>
        <w:t>นี้ค้ำประกันโดย</w:t>
      </w:r>
    </w:p>
    <w:p w14:paraId="3A6571F7" w14:textId="60E59245" w:rsidR="009D10ED" w:rsidRPr="002E4DF3" w:rsidRDefault="009D10ED" w:rsidP="001F48E5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จำนองที่ดิน สิ่งก่อสร้าง</w:t>
      </w:r>
      <w:r w:rsidR="001F48E5" w:rsidRPr="002E4DF3">
        <w:rPr>
          <w:rFonts w:ascii="Angsana New" w:hAnsi="Angsana New" w:hint="cs"/>
          <w:sz w:val="26"/>
          <w:szCs w:val="26"/>
          <w:cs/>
        </w:rPr>
        <w:t xml:space="preserve">ที่มีอยู่หรือจะก่อสร้างในอนาคต </w:t>
      </w:r>
      <w:r w:rsidR="00485E89">
        <w:rPr>
          <w:rFonts w:ascii="Angsana New" w:hAnsi="Angsana New" w:hint="cs"/>
          <w:sz w:val="26"/>
          <w:szCs w:val="26"/>
          <w:cs/>
        </w:rPr>
        <w:t>และ</w:t>
      </w:r>
      <w:r w:rsidR="001F48E5" w:rsidRPr="002E4DF3">
        <w:rPr>
          <w:rFonts w:ascii="Angsana New" w:hAnsi="Angsana New" w:hint="cs"/>
          <w:sz w:val="26"/>
          <w:szCs w:val="26"/>
          <w:cs/>
        </w:rPr>
        <w:t>เครื่องจักรและอุปกรณ์</w:t>
      </w:r>
      <w:r w:rsidRPr="002E4DF3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5554F4" w:rsidRPr="002E4DF3">
        <w:rPr>
          <w:rFonts w:ascii="Angsana New" w:hAnsi="Angsana New" w:hint="cs"/>
          <w:sz w:val="26"/>
          <w:szCs w:val="26"/>
        </w:rPr>
        <w:t>7</w:t>
      </w:r>
    </w:p>
    <w:p w14:paraId="6C4F60AE" w14:textId="30E22563" w:rsidR="009D10ED" w:rsidRPr="002E4DF3" w:rsidRDefault="009D10ED" w:rsidP="001F48E5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="0066638A" w:rsidRPr="002E4DF3">
        <w:rPr>
          <w:rFonts w:ascii="Angsana New" w:hAnsi="Angsana New" w:hint="cs"/>
          <w:sz w:val="26"/>
          <w:szCs w:val="26"/>
          <w:cs/>
        </w:rPr>
        <w:t>โอนผู้รับ</w:t>
      </w:r>
      <w:r w:rsidRPr="002E4DF3">
        <w:rPr>
          <w:rFonts w:ascii="Angsana New" w:hAnsi="Angsana New" w:hint="cs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2E4DF3" w:rsidRDefault="009D10ED" w:rsidP="00475A13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06845B97" w14:textId="4DC51896" w:rsidR="009D10ED" w:rsidRPr="002E4DF3" w:rsidRDefault="009D10ED" w:rsidP="00475A13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</w:t>
      </w:r>
      <w:r w:rsidR="00924B31">
        <w:rPr>
          <w:rFonts w:ascii="Angsana New" w:hAnsi="Angsana New" w:hint="cs"/>
          <w:sz w:val="26"/>
          <w:szCs w:val="26"/>
          <w:cs/>
        </w:rPr>
        <w:t>ของบริษัท</w:t>
      </w:r>
      <w:r w:rsidRPr="002E4DF3">
        <w:rPr>
          <w:rFonts w:ascii="Angsana New" w:hAnsi="Angsana New" w:hint="cs"/>
          <w:sz w:val="26"/>
          <w:szCs w:val="26"/>
          <w:cs/>
        </w:rPr>
        <w:t>ท่านหนึ่ง</w:t>
      </w:r>
      <w:r w:rsidR="00DB04C5" w:rsidRPr="002E4DF3">
        <w:rPr>
          <w:rFonts w:ascii="Angsana New" w:hAnsi="Angsana New"/>
          <w:sz w:val="26"/>
          <w:szCs w:val="26"/>
        </w:rPr>
        <w:t xml:space="preserve"> (</w:t>
      </w:r>
      <w:r w:rsidR="00485E89">
        <w:rPr>
          <w:rFonts w:ascii="Angsana New" w:hAnsi="Angsana New" w:hint="cs"/>
          <w:sz w:val="26"/>
          <w:szCs w:val="26"/>
          <w:cs/>
        </w:rPr>
        <w:t>สำหรับ</w:t>
      </w:r>
      <w:r w:rsidR="00DB04C5"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="00DB04C5" w:rsidRPr="002E4DF3">
        <w:rPr>
          <w:rFonts w:ascii="Angsana New" w:hAnsi="Angsana New"/>
          <w:sz w:val="26"/>
          <w:szCs w:val="26"/>
        </w:rPr>
        <w:t xml:space="preserve">I </w:t>
      </w:r>
      <w:r w:rsidR="00DB04C5"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="00DB04C5" w:rsidRPr="002E4DF3">
        <w:rPr>
          <w:rFonts w:ascii="Angsana New" w:hAnsi="Angsana New"/>
          <w:sz w:val="26"/>
          <w:szCs w:val="26"/>
        </w:rPr>
        <w:t>)</w:t>
      </w:r>
    </w:p>
    <w:p w14:paraId="1EBA644F" w14:textId="77777777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1E6B36AE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4CD531CA" w14:textId="77777777" w:rsidR="00835E30" w:rsidRDefault="00835E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249F786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35AA70D" w14:textId="3A29024C" w:rsidR="008B626B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FB1741"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4962A0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4962A0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77777777" w:rsidR="00F272AE" w:rsidRPr="004962A0" w:rsidRDefault="00F272A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475A13" w14:paraId="2CC4FD70" w14:textId="77777777" w:rsidTr="00A553F7">
        <w:tc>
          <w:tcPr>
            <w:tcW w:w="6435" w:type="dxa"/>
          </w:tcPr>
          <w:p w14:paraId="53637022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011B9" w:rsidRPr="00475A13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151B2305" w:rsidR="002011B9" w:rsidRPr="00475A13" w:rsidRDefault="00267B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BD4241">
              <w:rPr>
                <w:rFonts w:ascii="Angsana New" w:hAnsi="Angsana New"/>
                <w:sz w:val="26"/>
                <w:szCs w:val="26"/>
              </w:rPr>
              <w:t>1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D424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0D1403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D1403"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2545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25075E5F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025450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</w:tr>
      <w:tr w:rsidR="00672705" w:rsidRPr="008D6F57" w14:paraId="3E8A0CAC" w14:textId="77777777" w:rsidTr="00A553F7">
        <w:tc>
          <w:tcPr>
            <w:tcW w:w="6435" w:type="dxa"/>
          </w:tcPr>
          <w:p w14:paraId="462C24BC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8A2CD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DE8220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6F5205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2AA68F9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0F15" w:rsidRPr="00475A13" w14:paraId="268A0B4C" w14:textId="77777777" w:rsidTr="00A553F7">
        <w:tc>
          <w:tcPr>
            <w:tcW w:w="6435" w:type="dxa"/>
          </w:tcPr>
          <w:p w14:paraId="186E4A95" w14:textId="4D494C0E" w:rsidR="000D0F15" w:rsidRPr="00475A13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5A2FF6DE" w14:textId="77777777" w:rsidR="000D0F15" w:rsidRPr="00475A13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D1E7A16" w14:textId="36715FCF" w:rsidR="000D0F15" w:rsidRPr="008D1964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3</w:t>
            </w:r>
            <w:r w:rsidRPr="008D196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8D1964">
              <w:rPr>
                <w:rFonts w:ascii="Angsana New" w:hAnsi="Angsana New"/>
                <w:sz w:val="26"/>
                <w:szCs w:val="26"/>
              </w:rPr>
              <w:t>80</w:t>
            </w:r>
            <w:r w:rsidR="009E53D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53E9D39" w14:textId="77777777" w:rsidR="000D0F15" w:rsidRPr="00475A13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2257AB" w14:textId="23212DF7" w:rsidR="000D0F15" w:rsidRPr="00475A13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5,31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D0F15" w:rsidRPr="00475A13" w14:paraId="6141A805" w14:textId="77777777" w:rsidTr="00A553F7">
        <w:tc>
          <w:tcPr>
            <w:tcW w:w="6435" w:type="dxa"/>
          </w:tcPr>
          <w:p w14:paraId="52286D95" w14:textId="26AEB1B8" w:rsidR="000D0F15" w:rsidRPr="00475A13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7400C8FD" w14:textId="77777777" w:rsidR="000D0F15" w:rsidRPr="00475A13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D2B8646" w14:textId="30F44DCC" w:rsidR="000D0F15" w:rsidRPr="008D1964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4,745</w:t>
            </w:r>
          </w:p>
        </w:tc>
        <w:tc>
          <w:tcPr>
            <w:tcW w:w="270" w:type="dxa"/>
          </w:tcPr>
          <w:p w14:paraId="69CB08B7" w14:textId="77777777" w:rsidR="000D0F15" w:rsidRPr="00475A13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D1A33CA" w14:textId="04E9A38A" w:rsidR="000D0F15" w:rsidRPr="00475A13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4,745</w:t>
            </w:r>
          </w:p>
        </w:tc>
      </w:tr>
      <w:tr w:rsidR="000D0F15" w:rsidRPr="00475A13" w14:paraId="53D9AE85" w14:textId="77777777" w:rsidTr="00A553F7">
        <w:tc>
          <w:tcPr>
            <w:tcW w:w="6435" w:type="dxa"/>
          </w:tcPr>
          <w:p w14:paraId="2ED7A747" w14:textId="5F4CC4E6" w:rsidR="000D0F15" w:rsidRPr="00475A13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22391201" w14:textId="77777777" w:rsidR="000D0F15" w:rsidRPr="00475A13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2748795" w14:textId="283B35B7" w:rsidR="000D0F15" w:rsidRPr="008D1964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4,583</w:t>
            </w:r>
          </w:p>
        </w:tc>
        <w:tc>
          <w:tcPr>
            <w:tcW w:w="270" w:type="dxa"/>
          </w:tcPr>
          <w:p w14:paraId="4B822317" w14:textId="77777777" w:rsidR="000D0F15" w:rsidRPr="00475A13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A88F988" w14:textId="61A03CC3" w:rsidR="000D0F15" w:rsidRPr="00475A13" w:rsidRDefault="000D0F15" w:rsidP="000D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4,583</w:t>
            </w:r>
          </w:p>
        </w:tc>
      </w:tr>
      <w:tr w:rsidR="00025450" w:rsidRPr="00475A13" w14:paraId="06B0206C" w14:textId="77777777" w:rsidTr="00A553F7">
        <w:tc>
          <w:tcPr>
            <w:tcW w:w="6435" w:type="dxa"/>
          </w:tcPr>
          <w:p w14:paraId="18E023BA" w14:textId="42374CB8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284" w:type="dxa"/>
          </w:tcPr>
          <w:p w14:paraId="69C74420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2F7C313A" w:rsidR="00025450" w:rsidRPr="008D1964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3,</w:t>
            </w:r>
            <w:r w:rsidR="000D0F15" w:rsidRPr="008D1964">
              <w:rPr>
                <w:rFonts w:ascii="Angsana New" w:hAnsi="Angsana New"/>
                <w:sz w:val="26"/>
                <w:szCs w:val="26"/>
              </w:rPr>
              <w:t>087</w:t>
            </w:r>
          </w:p>
        </w:tc>
        <w:tc>
          <w:tcPr>
            <w:tcW w:w="270" w:type="dxa"/>
          </w:tcPr>
          <w:p w14:paraId="7831DEEE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7349FBEF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3,087</w:t>
            </w:r>
          </w:p>
        </w:tc>
      </w:tr>
      <w:tr w:rsidR="00025450" w:rsidRPr="00475A13" w14:paraId="6E717946" w14:textId="77777777" w:rsidTr="00A553F7">
        <w:tc>
          <w:tcPr>
            <w:tcW w:w="6435" w:type="dxa"/>
          </w:tcPr>
          <w:p w14:paraId="26F0A58A" w14:textId="7D08F762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84" w:type="dxa"/>
          </w:tcPr>
          <w:p w14:paraId="790B6902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5C875AD" w14:textId="4D39A27B" w:rsidR="00025450" w:rsidRPr="008D1964" w:rsidRDefault="000D0F15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270" w:type="dxa"/>
          </w:tcPr>
          <w:p w14:paraId="365742BE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CA84525" w14:textId="232C3E9B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A10A68">
              <w:rPr>
                <w:rFonts w:ascii="Angsana New" w:hAnsi="Angsana New" w:hint="cs"/>
                <w:sz w:val="26"/>
                <w:szCs w:val="26"/>
                <w:cs/>
              </w:rPr>
              <w:t>144</w:t>
            </w:r>
          </w:p>
        </w:tc>
      </w:tr>
      <w:tr w:rsidR="00025450" w:rsidRPr="00475A13" w14:paraId="5806566D" w14:textId="77777777" w:rsidTr="00A553F7">
        <w:tc>
          <w:tcPr>
            <w:tcW w:w="6435" w:type="dxa"/>
          </w:tcPr>
          <w:p w14:paraId="2DD88C61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3BD129EF" w:rsidR="00025450" w:rsidRPr="008D1964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1</w:t>
            </w:r>
            <w:r w:rsidR="000D0F15" w:rsidRPr="008D1964">
              <w:rPr>
                <w:rFonts w:ascii="Angsana New" w:hAnsi="Angsana New"/>
                <w:sz w:val="26"/>
                <w:szCs w:val="26"/>
              </w:rPr>
              <w:t>6</w:t>
            </w:r>
            <w:r w:rsidRPr="008D1964">
              <w:rPr>
                <w:rFonts w:ascii="Angsana New" w:hAnsi="Angsana New"/>
                <w:sz w:val="26"/>
                <w:szCs w:val="26"/>
              </w:rPr>
              <w:t>,</w:t>
            </w:r>
            <w:r w:rsidR="000D0F15" w:rsidRPr="008D1964"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270" w:type="dxa"/>
          </w:tcPr>
          <w:p w14:paraId="4EFC6350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57B4A300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17,87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25450" w:rsidRPr="00475A13" w14:paraId="5B801395" w14:textId="77777777" w:rsidTr="00A553F7">
        <w:tc>
          <w:tcPr>
            <w:tcW w:w="6435" w:type="dxa"/>
          </w:tcPr>
          <w:p w14:paraId="062E7FF3" w14:textId="6CFDE6DD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4535C755" w:rsidR="00025450" w:rsidRPr="008D1964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(1,</w:t>
            </w:r>
            <w:r w:rsidR="000D0F15" w:rsidRPr="008D1964">
              <w:rPr>
                <w:rFonts w:ascii="Angsana New" w:hAnsi="Angsana New"/>
                <w:sz w:val="26"/>
                <w:szCs w:val="26"/>
              </w:rPr>
              <w:t>157</w:t>
            </w:r>
            <w:r w:rsidRPr="008D196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C8640DF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2C1966B6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(1,333)</w:t>
            </w:r>
          </w:p>
        </w:tc>
      </w:tr>
      <w:tr w:rsidR="00025450" w:rsidRPr="00475A13" w14:paraId="412029E7" w14:textId="77777777" w:rsidTr="00A553F7">
        <w:tc>
          <w:tcPr>
            <w:tcW w:w="6435" w:type="dxa"/>
          </w:tcPr>
          <w:p w14:paraId="5B7C1E55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3A48F9A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0C9E3D63" w:rsidR="00025450" w:rsidRPr="008D1964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1</w:t>
            </w:r>
            <w:r w:rsidR="000D0F15" w:rsidRPr="008D1964">
              <w:rPr>
                <w:rFonts w:ascii="Angsana New" w:hAnsi="Angsana New"/>
                <w:sz w:val="26"/>
                <w:szCs w:val="26"/>
              </w:rPr>
              <w:t>5</w:t>
            </w:r>
            <w:r w:rsidRPr="008D1964">
              <w:rPr>
                <w:rFonts w:ascii="Angsana New" w:hAnsi="Angsana New"/>
                <w:sz w:val="26"/>
                <w:szCs w:val="26"/>
              </w:rPr>
              <w:t>,2</w:t>
            </w:r>
            <w:r w:rsidR="000D0F15" w:rsidRPr="008D1964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14A68DCB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66113385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16,53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025450" w:rsidRPr="00475A13" w14:paraId="6B709F05" w14:textId="77777777" w:rsidTr="00A553F7">
        <w:tc>
          <w:tcPr>
            <w:tcW w:w="6435" w:type="dxa"/>
          </w:tcPr>
          <w:p w14:paraId="09F467C6" w14:textId="638EAAEA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4A8138E8" w:rsidR="00025450" w:rsidRPr="008D1964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(</w:t>
            </w:r>
            <w:r w:rsidR="000D0F15" w:rsidRPr="008D1964">
              <w:rPr>
                <w:rFonts w:ascii="Angsana New" w:hAnsi="Angsana New"/>
                <w:sz w:val="26"/>
                <w:szCs w:val="26"/>
              </w:rPr>
              <w:t>4</w:t>
            </w:r>
            <w:r w:rsidRPr="008D1964">
              <w:rPr>
                <w:rFonts w:ascii="Angsana New" w:hAnsi="Angsana New"/>
                <w:sz w:val="26"/>
                <w:szCs w:val="26"/>
              </w:rPr>
              <w:t>,</w:t>
            </w:r>
            <w:r w:rsidR="000D0F15" w:rsidRPr="008D1964">
              <w:rPr>
                <w:rFonts w:ascii="Angsana New" w:hAnsi="Angsana New"/>
                <w:sz w:val="26"/>
                <w:szCs w:val="26"/>
              </w:rPr>
              <w:t>423</w:t>
            </w:r>
            <w:r w:rsidRPr="008D196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22A932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3B7F4D6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(4,69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A10A6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25450" w:rsidRPr="00475A13" w14:paraId="36C2A444" w14:textId="77777777" w:rsidTr="00A553F7">
        <w:tc>
          <w:tcPr>
            <w:tcW w:w="6435" w:type="dxa"/>
          </w:tcPr>
          <w:p w14:paraId="5A9178E7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7D1050E2" w:rsidR="00025450" w:rsidRPr="008D1964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1</w:t>
            </w:r>
            <w:r w:rsidR="000D0F15" w:rsidRPr="008D1964">
              <w:rPr>
                <w:rFonts w:ascii="Angsana New" w:hAnsi="Angsana New"/>
                <w:sz w:val="26"/>
                <w:szCs w:val="26"/>
              </w:rPr>
              <w:t>0</w:t>
            </w:r>
            <w:r w:rsidRPr="008D1964">
              <w:rPr>
                <w:rFonts w:ascii="Angsana New" w:hAnsi="Angsana New"/>
                <w:sz w:val="26"/>
                <w:szCs w:val="26"/>
              </w:rPr>
              <w:t>,</w:t>
            </w:r>
            <w:r w:rsidR="000D0F15" w:rsidRPr="008D1964">
              <w:rPr>
                <w:rFonts w:ascii="Angsana New" w:hAnsi="Angsana New"/>
                <w:sz w:val="26"/>
                <w:szCs w:val="26"/>
              </w:rPr>
              <w:t>782</w:t>
            </w:r>
          </w:p>
        </w:tc>
        <w:tc>
          <w:tcPr>
            <w:tcW w:w="270" w:type="dxa"/>
          </w:tcPr>
          <w:p w14:paraId="45416753" w14:textId="77777777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4EBA5BBB" w:rsidR="00025450" w:rsidRPr="00475A13" w:rsidRDefault="00025450" w:rsidP="0002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11,84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64248EF5" w14:textId="77777777" w:rsidR="00A553F7" w:rsidRPr="004962A0" w:rsidRDefault="00A553F7" w:rsidP="006E3BB4">
      <w:pPr>
        <w:pStyle w:val="AccPolicyHeading"/>
        <w:rPr>
          <w:sz w:val="26"/>
          <w:szCs w:val="26"/>
        </w:rPr>
      </w:pPr>
    </w:p>
    <w:p w14:paraId="108A892A" w14:textId="1DAD742D" w:rsidR="007E0185" w:rsidRDefault="007E0185" w:rsidP="007E0185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4962A0">
        <w:rPr>
          <w:rFonts w:ascii="Angsana New" w:hAnsi="Angsana New" w:hint="cs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เพื่อซื้อสินทรัพย์บางรายการเมื่อสิ้นสุดตามสัญญาเช่าหรือเพื่อควบคุมและใช้สินทรัพย์สิทธิการใช้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และสินทรัพย์ไม่มีตัวตนอื่น</w:t>
      </w:r>
      <w:r w:rsidRPr="004962A0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>
        <w:rPr>
          <w:rFonts w:ascii="Angsana New" w:hAnsi="Angsana New"/>
          <w:sz w:val="26"/>
          <w:szCs w:val="26"/>
        </w:rPr>
        <w:t xml:space="preserve"> 7</w:t>
      </w:r>
      <w:r w:rsidRPr="004962A0">
        <w:rPr>
          <w:rFonts w:ascii="Angsana New" w:hAnsi="Angsana New" w:hint="cs"/>
          <w:sz w:val="26"/>
          <w:szCs w:val="26"/>
          <w:cs/>
        </w:rPr>
        <w:t xml:space="preserve"> และ </w:t>
      </w:r>
      <w:r>
        <w:rPr>
          <w:rFonts w:ascii="Angsana New" w:hAnsi="Angsana New"/>
          <w:sz w:val="26"/>
          <w:szCs w:val="26"/>
        </w:rPr>
        <w:t>8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โดยมีจำนวนงวดการผ่อนชำระเป็นรายเดือนเป็นระยะเวลา</w:t>
      </w:r>
      <w:r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</w:rPr>
        <w:t xml:space="preserve">3 </w:t>
      </w:r>
      <w:r w:rsidRPr="004962A0">
        <w:rPr>
          <w:rFonts w:ascii="Angsana New" w:hAnsi="Angsana New" w:hint="cs"/>
          <w:sz w:val="26"/>
          <w:szCs w:val="26"/>
          <w:cs/>
        </w:rPr>
        <w:t>ปี ถึง</w:t>
      </w:r>
      <w:r w:rsidRPr="004962A0">
        <w:rPr>
          <w:rFonts w:ascii="Angsana New" w:hAnsi="Angsana New"/>
          <w:sz w:val="26"/>
          <w:szCs w:val="26"/>
        </w:rPr>
        <w:t xml:space="preserve"> 5 </w:t>
      </w:r>
      <w:r w:rsidRPr="004962A0">
        <w:rPr>
          <w:rFonts w:ascii="Angsana New" w:hAnsi="Angsana New"/>
          <w:sz w:val="26"/>
          <w:szCs w:val="26"/>
          <w:cs/>
        </w:rPr>
        <w:t>ปี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A73694D" w14:textId="77777777" w:rsidR="00025450" w:rsidRDefault="00025450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44A07123" w14:textId="5B59B6A5" w:rsidR="00025450" w:rsidRPr="007E44C9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th-TH"/>
        </w:rPr>
      </w:pPr>
      <w:r w:rsidRPr="007E44C9">
        <w:rPr>
          <w:rFonts w:ascii="Angsana New" w:hAnsi="Angsana New"/>
          <w:sz w:val="26"/>
          <w:szCs w:val="26"/>
          <w:cs/>
          <w:lang w:val="th-TH"/>
        </w:rPr>
        <w:t>ค่าใช้จ่าย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>เกี่ยวกับสัญญาเช่าสำหรับ</w:t>
      </w:r>
      <w:r w:rsidR="00853F59">
        <w:rPr>
          <w:rFonts w:ascii="Angsana New" w:hAnsi="Angsana New" w:hint="cs"/>
          <w:sz w:val="26"/>
          <w:szCs w:val="26"/>
          <w:cs/>
        </w:rPr>
        <w:t>แต่ละ</w:t>
      </w:r>
      <w:r w:rsidR="008C01EA">
        <w:rPr>
          <w:rFonts w:ascii="Angsana New" w:hAnsi="Angsana New" w:hint="cs"/>
          <w:sz w:val="26"/>
          <w:szCs w:val="26"/>
          <w:cs/>
        </w:rPr>
        <w:t>งวดสามเดือน</w:t>
      </w:r>
      <w:r w:rsidRPr="007E44C9">
        <w:rPr>
          <w:rFonts w:ascii="Angsana New" w:hAnsi="Angsana New"/>
          <w:sz w:val="26"/>
          <w:szCs w:val="26"/>
          <w:cs/>
          <w:lang w:val="th-TH"/>
        </w:rPr>
        <w:t>สิ้นสุด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วันที่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lang w:val="th-TH"/>
        </w:rPr>
        <w:t>3</w:t>
      </w:r>
      <w:r>
        <w:rPr>
          <w:rFonts w:ascii="Angsana New" w:hAnsi="Angsana New"/>
          <w:sz w:val="26"/>
          <w:szCs w:val="26"/>
        </w:rPr>
        <w:t>1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มีนาคม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lang w:val="th-TH"/>
        </w:rPr>
        <w:t>256</w:t>
      </w:r>
      <w:r>
        <w:rPr>
          <w:rFonts w:ascii="Angsana New" w:hAnsi="Angsana New"/>
          <w:sz w:val="26"/>
          <w:szCs w:val="26"/>
        </w:rPr>
        <w:t xml:space="preserve">7 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และ </w:t>
      </w:r>
      <w:r w:rsidRPr="007E44C9">
        <w:rPr>
          <w:rFonts w:ascii="Angsana New" w:hAnsi="Angsana New"/>
          <w:sz w:val="26"/>
          <w:szCs w:val="26"/>
          <w:lang w:val="th-TH"/>
        </w:rPr>
        <w:t>256</w:t>
      </w:r>
      <w:r>
        <w:rPr>
          <w:rFonts w:ascii="Angsana New" w:hAnsi="Angsana New"/>
          <w:sz w:val="26"/>
          <w:szCs w:val="26"/>
        </w:rPr>
        <w:t>6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5A212AA6" w14:textId="77777777" w:rsidR="00025450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025450" w:rsidRPr="005C6F08" w14:paraId="7A793529" w14:textId="77777777" w:rsidTr="00A64761">
        <w:tc>
          <w:tcPr>
            <w:tcW w:w="6731" w:type="dxa"/>
          </w:tcPr>
          <w:p w14:paraId="456E0177" w14:textId="77777777" w:rsidR="00025450" w:rsidRPr="005C6F08" w:rsidRDefault="00025450" w:rsidP="00A6476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283AFFEF" w14:textId="77777777" w:rsidR="00025450" w:rsidRPr="005C6F08" w:rsidRDefault="00025450" w:rsidP="00A6476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025450" w:rsidRPr="005C6F08" w14:paraId="50F04CED" w14:textId="77777777" w:rsidTr="00A64761">
        <w:tc>
          <w:tcPr>
            <w:tcW w:w="6731" w:type="dxa"/>
          </w:tcPr>
          <w:p w14:paraId="16F94EB9" w14:textId="77777777" w:rsidR="00025450" w:rsidRPr="005C6F08" w:rsidRDefault="0002545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754DC72D" w14:textId="3D1F42EA" w:rsidR="00025450" w:rsidRPr="005C6F08" w:rsidRDefault="00025450" w:rsidP="00A6476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C01E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43DEFD7D" w14:textId="77777777" w:rsidR="00025450" w:rsidRPr="005C6F08" w:rsidRDefault="00025450" w:rsidP="00A6476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CAF6CDD" w14:textId="67B8A8F3" w:rsidR="00025450" w:rsidRPr="005C6F08" w:rsidRDefault="00025450" w:rsidP="00A6476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C01E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025450" w:rsidRPr="005C6F08" w14:paraId="5BFC38A9" w14:textId="77777777" w:rsidTr="00A64761">
        <w:tc>
          <w:tcPr>
            <w:tcW w:w="6731" w:type="dxa"/>
          </w:tcPr>
          <w:p w14:paraId="2DC3F67E" w14:textId="77777777" w:rsidR="00025450" w:rsidRPr="005C6F08" w:rsidRDefault="0002545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51D403CF" w14:textId="77777777" w:rsidR="00025450" w:rsidRPr="005C6F08" w:rsidRDefault="00025450" w:rsidP="00A6476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4DA2F357" w14:textId="77777777" w:rsidR="00025450" w:rsidRPr="005C6F08" w:rsidRDefault="00025450" w:rsidP="00A64761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7F5E33F5" w14:textId="77777777" w:rsidR="00025450" w:rsidRPr="005C6F08" w:rsidRDefault="00025450" w:rsidP="00A6476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25450" w:rsidRPr="005C6F08" w14:paraId="19A7F884" w14:textId="77777777" w:rsidTr="00A64761">
        <w:trPr>
          <w:trHeight w:val="252"/>
        </w:trPr>
        <w:tc>
          <w:tcPr>
            <w:tcW w:w="6731" w:type="dxa"/>
          </w:tcPr>
          <w:p w14:paraId="76169291" w14:textId="70275E30" w:rsidR="00025450" w:rsidRPr="005C6F08" w:rsidRDefault="0002545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  <w:r w:rsidRPr="00FB5CDE">
              <w:rPr>
                <w:rFonts w:ascii="Angsana New" w:hAnsi="Angsana New"/>
                <w:sz w:val="26"/>
                <w:szCs w:val="26"/>
                <w:cs/>
              </w:rPr>
              <w:t>ของสินทรัพย์สิทธิการใช้</w:t>
            </w:r>
            <w:r w:rsidRPr="00FB5CD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5D07E4">
              <w:rPr>
                <w:rFonts w:ascii="Angsana New" w:hAnsi="Angsana New"/>
                <w:sz w:val="26"/>
                <w:szCs w:val="26"/>
              </w:rPr>
              <w:t>7</w:t>
            </w:r>
            <w:r w:rsidRPr="00FB5C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shd w:val="clear" w:color="auto" w:fill="auto"/>
          </w:tcPr>
          <w:p w14:paraId="5B01C973" w14:textId="52010E67" w:rsidR="00025450" w:rsidRPr="008C01EA" w:rsidRDefault="008C01EA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01EA">
              <w:rPr>
                <w:rFonts w:ascii="Angsana New" w:hAnsi="Angsana New"/>
                <w:sz w:val="26"/>
                <w:szCs w:val="26"/>
              </w:rPr>
              <w:t>9</w:t>
            </w:r>
            <w:r w:rsidR="00025450" w:rsidRPr="008C01E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8C01EA">
              <w:rPr>
                <w:rFonts w:ascii="Angsana New" w:hAnsi="Angsana New"/>
                <w:sz w:val="26"/>
                <w:szCs w:val="26"/>
              </w:rPr>
              <w:t>296</w:t>
            </w:r>
          </w:p>
        </w:tc>
        <w:tc>
          <w:tcPr>
            <w:tcW w:w="269" w:type="dxa"/>
          </w:tcPr>
          <w:p w14:paraId="6E9A1585" w14:textId="77777777" w:rsidR="00025450" w:rsidRPr="00B80518" w:rsidRDefault="0002545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</w:tcPr>
          <w:p w14:paraId="283879DE" w14:textId="0870B71E" w:rsidR="00025450" w:rsidRPr="008C01EA" w:rsidRDefault="008C01EA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01EA">
              <w:rPr>
                <w:rFonts w:ascii="Angsana New" w:hAnsi="Angsana New"/>
                <w:sz w:val="26"/>
                <w:szCs w:val="26"/>
              </w:rPr>
              <w:t>9</w:t>
            </w:r>
            <w:r w:rsidR="00025450" w:rsidRPr="008C01E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8C01EA">
              <w:rPr>
                <w:rFonts w:ascii="Angsana New" w:hAnsi="Angsana New"/>
                <w:sz w:val="26"/>
                <w:szCs w:val="26"/>
              </w:rPr>
              <w:t>104</w:t>
            </w:r>
          </w:p>
        </w:tc>
      </w:tr>
      <w:tr w:rsidR="00025450" w:rsidRPr="005C6F08" w14:paraId="386DB57C" w14:textId="77777777" w:rsidTr="00A64761">
        <w:trPr>
          <w:trHeight w:val="252"/>
        </w:trPr>
        <w:tc>
          <w:tcPr>
            <w:tcW w:w="6731" w:type="dxa"/>
          </w:tcPr>
          <w:p w14:paraId="5BF5A2A3" w14:textId="2E24CD89" w:rsidR="00025450" w:rsidRPr="005C6F08" w:rsidRDefault="0002545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ค่าตัดจำหน่ายสินทรัพย์ไม่มีตัวตนอื่น </w:t>
            </w:r>
            <w:r w:rsidRPr="00FB5CDE">
              <w:rPr>
                <w:rFonts w:ascii="Angsana New" w:hAnsi="Angsana New"/>
                <w:sz w:val="26"/>
                <w:szCs w:val="26"/>
              </w:rPr>
              <w:t>(</w:t>
            </w: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5D07E4">
              <w:rPr>
                <w:rFonts w:ascii="Angsana New" w:hAnsi="Angsana New"/>
                <w:sz w:val="26"/>
                <w:szCs w:val="26"/>
              </w:rPr>
              <w:t>8</w:t>
            </w:r>
            <w:r w:rsidRPr="00FB5C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shd w:val="clear" w:color="auto" w:fill="auto"/>
          </w:tcPr>
          <w:p w14:paraId="796D3A60" w14:textId="46AB8B85" w:rsidR="00025450" w:rsidRPr="008C01EA" w:rsidRDefault="000D0F15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01EA">
              <w:rPr>
                <w:rFonts w:ascii="Angsana New" w:hAnsi="Angsana New"/>
                <w:sz w:val="26"/>
                <w:szCs w:val="26"/>
              </w:rPr>
              <w:t>74</w:t>
            </w:r>
            <w:r w:rsidR="008C01EA" w:rsidRPr="008C01E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6E657C0B" w14:textId="77777777" w:rsidR="00025450" w:rsidRPr="00B80518" w:rsidRDefault="0002545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</w:tcPr>
          <w:p w14:paraId="4654A5E9" w14:textId="3FB0F16B" w:rsidR="00025450" w:rsidRPr="008C01EA" w:rsidRDefault="008C01EA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01EA">
              <w:rPr>
                <w:rFonts w:ascii="Angsana New" w:hAnsi="Angsana New"/>
                <w:sz w:val="26"/>
                <w:szCs w:val="26"/>
              </w:rPr>
              <w:t>792</w:t>
            </w:r>
          </w:p>
        </w:tc>
      </w:tr>
      <w:tr w:rsidR="00025450" w:rsidRPr="005C6F08" w14:paraId="027C08CE" w14:textId="77777777" w:rsidTr="00A64761">
        <w:trPr>
          <w:trHeight w:val="252"/>
        </w:trPr>
        <w:tc>
          <w:tcPr>
            <w:tcW w:w="6731" w:type="dxa"/>
          </w:tcPr>
          <w:p w14:paraId="63D827B8" w14:textId="77777777" w:rsidR="00025450" w:rsidRPr="005C6F08" w:rsidRDefault="0002545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FB5CDE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05" w:type="dxa"/>
            <w:shd w:val="clear" w:color="auto" w:fill="auto"/>
          </w:tcPr>
          <w:p w14:paraId="7678973B" w14:textId="70659151" w:rsidR="00025450" w:rsidRPr="008C01EA" w:rsidRDefault="008C01EA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01EA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269" w:type="dxa"/>
          </w:tcPr>
          <w:p w14:paraId="0B4EA707" w14:textId="77777777" w:rsidR="00025450" w:rsidRPr="00B80518" w:rsidRDefault="0002545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</w:tcPr>
          <w:p w14:paraId="636A5CEE" w14:textId="61540526" w:rsidR="00025450" w:rsidRPr="008C01EA" w:rsidRDefault="008C01EA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01EA">
              <w:rPr>
                <w:rFonts w:ascii="Angsana New" w:hAnsi="Angsana New"/>
                <w:sz w:val="26"/>
                <w:szCs w:val="26"/>
              </w:rPr>
              <w:t>209</w:t>
            </w:r>
          </w:p>
        </w:tc>
      </w:tr>
      <w:tr w:rsidR="00025450" w:rsidRPr="005C6F08" w14:paraId="3741B4E4" w14:textId="77777777" w:rsidTr="00A64761">
        <w:trPr>
          <w:trHeight w:val="252"/>
        </w:trPr>
        <w:tc>
          <w:tcPr>
            <w:tcW w:w="6731" w:type="dxa"/>
          </w:tcPr>
          <w:p w14:paraId="6B6A815A" w14:textId="77777777" w:rsidR="00025450" w:rsidRPr="005C6F08" w:rsidRDefault="0002545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ค่าใช้จ่ายที่เกี่ยวกับสัญญาเช่าระยะสั้นและสินทรัพย์ที่มีมูลค่าต่ำ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6FF15494" w14:textId="27B648FD" w:rsidR="00025450" w:rsidRPr="008C01EA" w:rsidRDefault="008C01EA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01EA">
              <w:rPr>
                <w:rFonts w:ascii="Angsana New" w:hAnsi="Angsana New"/>
                <w:sz w:val="26"/>
                <w:szCs w:val="26"/>
              </w:rPr>
              <w:t>866</w:t>
            </w:r>
          </w:p>
        </w:tc>
        <w:tc>
          <w:tcPr>
            <w:tcW w:w="269" w:type="dxa"/>
          </w:tcPr>
          <w:p w14:paraId="18469E7D" w14:textId="77777777" w:rsidR="00025450" w:rsidRPr="00B80518" w:rsidRDefault="0002545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83AEA77" w14:textId="15AFB54B" w:rsidR="00025450" w:rsidRPr="008C01EA" w:rsidRDefault="008C01EA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01EA">
              <w:rPr>
                <w:rFonts w:ascii="Angsana New" w:hAnsi="Angsana New"/>
                <w:sz w:val="26"/>
                <w:szCs w:val="26"/>
              </w:rPr>
              <w:t>679</w:t>
            </w:r>
          </w:p>
        </w:tc>
      </w:tr>
      <w:tr w:rsidR="00025450" w:rsidRPr="005C6F08" w14:paraId="1BD16EE6" w14:textId="77777777" w:rsidTr="00A64761">
        <w:trPr>
          <w:trHeight w:val="252"/>
        </w:trPr>
        <w:tc>
          <w:tcPr>
            <w:tcW w:w="6731" w:type="dxa"/>
          </w:tcPr>
          <w:p w14:paraId="6EC56A9D" w14:textId="77777777" w:rsidR="00025450" w:rsidRPr="005C6F08" w:rsidRDefault="0002545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7F66F" w14:textId="119AD0A1" w:rsidR="00025450" w:rsidRPr="008C01EA" w:rsidRDefault="008C01EA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01EA">
              <w:rPr>
                <w:rFonts w:ascii="Angsana New" w:hAnsi="Angsana New"/>
                <w:sz w:val="26"/>
                <w:szCs w:val="26"/>
              </w:rPr>
              <w:t>11</w:t>
            </w:r>
            <w:r w:rsidR="00025450" w:rsidRPr="008C01EA">
              <w:rPr>
                <w:rFonts w:ascii="Angsana New" w:hAnsi="Angsana New"/>
                <w:sz w:val="26"/>
                <w:szCs w:val="26"/>
              </w:rPr>
              <w:t>,</w:t>
            </w:r>
            <w:r w:rsidRPr="008C01EA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269" w:type="dxa"/>
          </w:tcPr>
          <w:p w14:paraId="2ED5BB4B" w14:textId="77777777" w:rsidR="00025450" w:rsidRPr="00B80518" w:rsidRDefault="0002545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587F0436" w14:textId="45B2FD65" w:rsidR="00025450" w:rsidRPr="008C01EA" w:rsidRDefault="008C01EA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01EA">
              <w:rPr>
                <w:rFonts w:ascii="Angsana New" w:hAnsi="Angsana New"/>
                <w:sz w:val="26"/>
                <w:szCs w:val="26"/>
              </w:rPr>
              <w:t>10</w:t>
            </w:r>
            <w:r w:rsidR="00025450" w:rsidRPr="008C01EA">
              <w:rPr>
                <w:rFonts w:ascii="Angsana New" w:hAnsi="Angsana New"/>
                <w:sz w:val="26"/>
                <w:szCs w:val="26"/>
              </w:rPr>
              <w:t>,</w:t>
            </w:r>
            <w:r w:rsidRPr="008C01EA">
              <w:rPr>
                <w:rFonts w:ascii="Angsana New" w:hAnsi="Angsana New"/>
                <w:sz w:val="26"/>
                <w:szCs w:val="26"/>
              </w:rPr>
              <w:t>784</w:t>
            </w:r>
          </w:p>
        </w:tc>
      </w:tr>
    </w:tbl>
    <w:p w14:paraId="59AB270E" w14:textId="77777777" w:rsidR="001477CA" w:rsidRDefault="001477C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7CD2FB3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A34AE6D" w14:textId="16063934" w:rsidR="003F5AD1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FB1741" w:rsidRPr="004962A0">
        <w:rPr>
          <w:rFonts w:ascii="Angsana New" w:hAnsi="Angsana New" w:hint="cs"/>
          <w:b/>
          <w:bCs/>
          <w:sz w:val="26"/>
          <w:szCs w:val="26"/>
        </w:rPr>
        <w:t>2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4614D2" w:rsidRPr="004962A0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C9403A" w:rsidRPr="004962A0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4962A0" w:rsidRDefault="005C5BD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475A13" w14:paraId="57F5F1B8" w14:textId="77777777" w:rsidTr="00AE7210">
        <w:tc>
          <w:tcPr>
            <w:tcW w:w="6930" w:type="dxa"/>
          </w:tcPr>
          <w:p w14:paraId="559253B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475A13" w:rsidRDefault="00A13CF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475A13" w14:paraId="244B5BB6" w14:textId="77777777" w:rsidTr="00AE7210">
        <w:tc>
          <w:tcPr>
            <w:tcW w:w="6930" w:type="dxa"/>
          </w:tcPr>
          <w:p w14:paraId="11470C3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AB804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65F545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7F361A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4E1D" w:rsidRPr="00475A13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4C495075" w:rsidR="00E24E1D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B8051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06" w:type="dxa"/>
          </w:tcPr>
          <w:p w14:paraId="7390007C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2C96C111" w:rsidR="00E24E1D" w:rsidRPr="0020637C" w:rsidRDefault="00B805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2,024</w:t>
            </w:r>
          </w:p>
        </w:tc>
      </w:tr>
      <w:tr w:rsidR="006A427F" w:rsidRPr="00475A13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710235BF" w:rsidR="006A427F" w:rsidRPr="00D4124F" w:rsidRDefault="000D0F1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124F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6A427F" w:rsidRPr="00475A13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73C9CBCB" w:rsidR="006A427F" w:rsidRPr="00D4124F" w:rsidRDefault="0020637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124F">
              <w:rPr>
                <w:rFonts w:ascii="Angsana New" w:hAnsi="Angsana New"/>
                <w:sz w:val="26"/>
                <w:szCs w:val="26"/>
              </w:rPr>
              <w:t>1</w:t>
            </w:r>
            <w:r w:rsidR="000D0F15" w:rsidRPr="00D4124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A427F" w:rsidRPr="00475A13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2B17B526" w:rsidR="006A427F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BD424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BD42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2429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00B31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80518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06" w:type="dxa"/>
          </w:tcPr>
          <w:p w14:paraId="18547D9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6E03442F" w:rsidR="006A427F" w:rsidRPr="00D4124F" w:rsidRDefault="000D0F1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124F">
              <w:rPr>
                <w:rFonts w:ascii="Angsana New" w:hAnsi="Angsana New"/>
                <w:sz w:val="26"/>
                <w:szCs w:val="26"/>
              </w:rPr>
              <w:t>2</w:t>
            </w:r>
            <w:r w:rsidR="00141BC0" w:rsidRPr="00D4124F">
              <w:rPr>
                <w:rFonts w:ascii="Angsana New" w:hAnsi="Angsana New"/>
                <w:sz w:val="26"/>
                <w:szCs w:val="26"/>
              </w:rPr>
              <w:t>,</w:t>
            </w:r>
            <w:r w:rsidRPr="00D4124F">
              <w:rPr>
                <w:rFonts w:ascii="Angsana New" w:hAnsi="Angsana New"/>
                <w:sz w:val="26"/>
                <w:szCs w:val="26"/>
              </w:rPr>
              <w:t>119</w:t>
            </w:r>
          </w:p>
        </w:tc>
      </w:tr>
    </w:tbl>
    <w:p w14:paraId="5AB6DFD2" w14:textId="53BEB037" w:rsidR="00CE3F92" w:rsidRPr="004962A0" w:rsidRDefault="00CE3F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26B12CF" w14:textId="199F4FF3" w:rsidR="00043424" w:rsidRPr="004962A0" w:rsidRDefault="00043424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4962A0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4962A0">
        <w:rPr>
          <w:rFonts w:ascii="Angsana New" w:hAnsi="Angsana New"/>
          <w:sz w:val="26"/>
          <w:szCs w:val="26"/>
          <w:cs/>
        </w:rPr>
        <w:t>สำหรับ</w:t>
      </w:r>
      <w:r w:rsidRPr="004962A0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4D3C06">
        <w:rPr>
          <w:rFonts w:ascii="Angsana New" w:hAnsi="Angsana New"/>
          <w:sz w:val="26"/>
          <w:szCs w:val="26"/>
        </w:rPr>
        <w:t>31</w:t>
      </w:r>
      <w:r w:rsidR="00662872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4D3C06">
        <w:rPr>
          <w:rFonts w:ascii="Angsana New" w:hAnsi="Angsana New"/>
          <w:sz w:val="26"/>
          <w:szCs w:val="26"/>
        </w:rPr>
        <w:t>256</w:t>
      </w:r>
      <w:r w:rsidR="00B80518">
        <w:rPr>
          <w:rFonts w:ascii="Angsana New" w:hAnsi="Angsana New"/>
          <w:sz w:val="26"/>
          <w:szCs w:val="26"/>
        </w:rPr>
        <w:t>7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D3C06">
        <w:rPr>
          <w:rFonts w:ascii="Angsana New" w:hAnsi="Angsana New"/>
          <w:sz w:val="26"/>
          <w:szCs w:val="26"/>
        </w:rPr>
        <w:t>256</w:t>
      </w:r>
      <w:r w:rsidR="00B80518">
        <w:rPr>
          <w:rFonts w:ascii="Angsana New" w:hAnsi="Angsana New"/>
          <w:sz w:val="26"/>
          <w:szCs w:val="26"/>
        </w:rPr>
        <w:t>6</w:t>
      </w:r>
      <w:r w:rsidRPr="004962A0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มีดังนี้</w:t>
      </w:r>
    </w:p>
    <w:p w14:paraId="11CCFBD6" w14:textId="77777777" w:rsidR="0083764A" w:rsidRPr="004962A0" w:rsidRDefault="0083764A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990"/>
        <w:gridCol w:w="360"/>
        <w:gridCol w:w="1350"/>
        <w:gridCol w:w="270"/>
        <w:gridCol w:w="1260"/>
      </w:tblGrid>
      <w:tr w:rsidR="004D3C06" w:rsidRPr="00475A13" w14:paraId="47DEEFA0" w14:textId="77777777" w:rsidTr="008658F6">
        <w:tc>
          <w:tcPr>
            <w:tcW w:w="4050" w:type="dxa"/>
          </w:tcPr>
          <w:p w14:paraId="7FE5FAF5" w14:textId="77777777" w:rsidR="004D3C06" w:rsidRPr="00475A13" w:rsidRDefault="004D3C0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222FB3F2" w14:textId="19587DC3" w:rsidR="004D3C06" w:rsidRPr="00475A13" w:rsidRDefault="004D3C06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1B17031D" w14:textId="77777777" w:rsidR="004D3C06" w:rsidRPr="00475A13" w:rsidRDefault="004D3C06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F72F2F2" w14:textId="29D2DC41" w:rsidR="004D3C06" w:rsidRPr="00475A13" w:rsidRDefault="004D3C06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4D3C06" w:rsidRPr="00475A13" w14:paraId="373384E8" w14:textId="77777777" w:rsidTr="00B80518">
        <w:tc>
          <w:tcPr>
            <w:tcW w:w="4050" w:type="dxa"/>
          </w:tcPr>
          <w:p w14:paraId="4E9BB26D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18EF9E" w14:textId="7F3E3C39" w:rsidR="004D3C06" w:rsidRPr="004E7A19" w:rsidRDefault="004D3C06" w:rsidP="004D3C06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AD4914" w14:textId="77777777" w:rsidR="004D3C06" w:rsidRPr="00CF009E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D96573" w14:textId="498E9D88" w:rsidR="004D3C06" w:rsidRPr="00CF009E" w:rsidRDefault="004D3C06" w:rsidP="004D3C06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6615B6CE" w14:textId="77777777" w:rsidR="004D3C06" w:rsidRPr="00CF009E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A12E85B" w14:textId="75802DB6" w:rsidR="004D3C06" w:rsidRPr="004E7A19" w:rsidRDefault="004D3C06" w:rsidP="004D3C06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805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68DDFF" w14:textId="77777777" w:rsidR="004D3C06" w:rsidRPr="00CF009E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1971E7" w14:textId="653AC9BB" w:rsidR="004D3C06" w:rsidRPr="00CF009E" w:rsidRDefault="004D3C06" w:rsidP="004D3C06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805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4D3C06" w:rsidRPr="00475A13" w14:paraId="78ACB017" w14:textId="77777777" w:rsidTr="00B80518">
        <w:tc>
          <w:tcPr>
            <w:tcW w:w="4050" w:type="dxa"/>
          </w:tcPr>
          <w:p w14:paraId="4E7E97E4" w14:textId="373BFAF3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ในกำไรสำหรับงวด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</w:tcPr>
          <w:p w14:paraId="6995D6F9" w14:textId="77777777" w:rsidR="004D3C06" w:rsidRPr="004E7A19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6503CC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4F6DD2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5C34DA6B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C1F7F" w14:textId="77777777" w:rsidR="004D3C06" w:rsidRPr="004E7A19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41492A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A0BE2D" w14:textId="77777777" w:rsidR="004D3C06" w:rsidRPr="004D3C06" w:rsidRDefault="004D3C06" w:rsidP="004D3C06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0518" w:rsidRPr="00475A13" w14:paraId="3F2E0192" w14:textId="77777777" w:rsidTr="00B80518">
        <w:tc>
          <w:tcPr>
            <w:tcW w:w="4050" w:type="dxa"/>
          </w:tcPr>
          <w:p w14:paraId="13EC6A5A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6FB8CC3E" w14:textId="44AD631D" w:rsidR="00B80518" w:rsidRPr="004E7A19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8066A7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EEDF86" w14:textId="11996466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3601DCC4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7F10D1" w14:textId="4E45B098" w:rsidR="00B80518" w:rsidRPr="00D4124F" w:rsidRDefault="00D4124F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124F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</w:tcPr>
          <w:p w14:paraId="25B4CB96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F31309" w14:textId="1FD01B57" w:rsidR="00B80518" w:rsidRPr="004D3C06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637C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B80518" w:rsidRPr="00475A13" w14:paraId="6F80DF97" w14:textId="77777777" w:rsidTr="00B80518">
        <w:tc>
          <w:tcPr>
            <w:tcW w:w="4050" w:type="dxa"/>
          </w:tcPr>
          <w:p w14:paraId="62FF1032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</w:tcPr>
          <w:p w14:paraId="6E1D41B3" w14:textId="480BC48A" w:rsidR="00B80518" w:rsidRPr="004E7A19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6E73AC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58933B" w14:textId="4AC02301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3415211D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9A437EB" w14:textId="77CA46EA" w:rsidR="00B80518" w:rsidRPr="00D4124F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124F">
              <w:rPr>
                <w:rFonts w:ascii="Angsana New" w:hAnsi="Angsana New"/>
                <w:sz w:val="26"/>
                <w:szCs w:val="26"/>
              </w:rPr>
              <w:t>1</w:t>
            </w:r>
            <w:r w:rsidR="00D4124F" w:rsidRPr="00D4124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C01F8CE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B2C6CA" w14:textId="0C1EAD06" w:rsidR="00B80518" w:rsidRPr="004D3C06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637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80518" w:rsidRPr="00475A13" w14:paraId="6A5CE0E7" w14:textId="77777777" w:rsidTr="00B80518">
        <w:tc>
          <w:tcPr>
            <w:tcW w:w="4050" w:type="dxa"/>
          </w:tcPr>
          <w:p w14:paraId="3E0E8424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DF01C4A" w14:textId="6E0A693D" w:rsidR="00B80518" w:rsidRPr="004E7A19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7A1A1A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481B67" w14:textId="067FC08C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1B5034F5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C5C1D" w14:textId="377F7B2E" w:rsidR="00B80518" w:rsidRPr="00D4124F" w:rsidRDefault="00D4124F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124F">
              <w:rPr>
                <w:rFonts w:ascii="Angsana New" w:hAnsi="Angsana New"/>
                <w:sz w:val="26"/>
                <w:szCs w:val="26"/>
              </w:rPr>
              <w:t>9</w:t>
            </w:r>
            <w:r w:rsidR="00B80518" w:rsidRPr="00D4124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836BED1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43428C" w14:textId="31B51C08" w:rsidR="00B80518" w:rsidRPr="004D3C06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637C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7D668443" w14:textId="77777777" w:rsidR="004B53BF" w:rsidRDefault="004B53BF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D84810" w14:textId="3421527E" w:rsidR="00134AC0" w:rsidRPr="00475A13" w:rsidRDefault="00134AC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B1F1D62" w14:textId="77777777" w:rsidR="008658F6" w:rsidRPr="00475A13" w:rsidRDefault="008658F6" w:rsidP="00865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2700"/>
        <w:gridCol w:w="270"/>
        <w:gridCol w:w="3780"/>
      </w:tblGrid>
      <w:tr w:rsidR="00B80518" w:rsidRPr="00475A13" w14:paraId="4BE5FF40" w14:textId="77777777" w:rsidTr="004B53BF">
        <w:tc>
          <w:tcPr>
            <w:tcW w:w="3060" w:type="dxa"/>
            <w:hideMark/>
          </w:tcPr>
          <w:p w14:paraId="584F7E72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0" w:type="dxa"/>
          </w:tcPr>
          <w:p w14:paraId="7CB2BFBD" w14:textId="703F7440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72BE2D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324CEB27" w14:textId="41844571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3.31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B80518" w:rsidRPr="00475A13" w14:paraId="208A1AE7" w14:textId="77777777" w:rsidTr="004B53BF">
        <w:tc>
          <w:tcPr>
            <w:tcW w:w="3060" w:type="dxa"/>
            <w:hideMark/>
          </w:tcPr>
          <w:p w14:paraId="517E0A0C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0" w:type="dxa"/>
          </w:tcPr>
          <w:p w14:paraId="6B54595B" w14:textId="4D5BB229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F4E096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6589CF4" w14:textId="74DA81B8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5.00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B80518" w:rsidRPr="00475A13" w14:paraId="17E3643B" w14:textId="77777777" w:rsidTr="004B53BF">
        <w:tc>
          <w:tcPr>
            <w:tcW w:w="3060" w:type="dxa"/>
            <w:hideMark/>
          </w:tcPr>
          <w:p w14:paraId="6D36D6B9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0" w:type="dxa"/>
          </w:tcPr>
          <w:p w14:paraId="6BD869FF" w14:textId="51CEB2EC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673FF7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C0DC8F6" w14:textId="4DBDD5DD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7.18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>
              <w:rPr>
                <w:rFonts w:ascii="Angsana New" w:hAnsi="Angsana New"/>
                <w:sz w:val="26"/>
                <w:szCs w:val="26"/>
              </w:rPr>
              <w:t>57.30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B80518" w:rsidRPr="00475A13" w14:paraId="128F87CE" w14:textId="77777777" w:rsidTr="004B53BF">
        <w:tc>
          <w:tcPr>
            <w:tcW w:w="3060" w:type="dxa"/>
            <w:hideMark/>
          </w:tcPr>
          <w:p w14:paraId="0988DD44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0" w:type="dxa"/>
          </w:tcPr>
          <w:p w14:paraId="629D2529" w14:textId="01B2F462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A77D39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17BB9B0" w14:textId="6C6E496D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7211C">
              <w:rPr>
                <w:rFonts w:ascii="Angsana New" w:hAnsi="Angsana New"/>
                <w:sz w:val="26"/>
                <w:szCs w:val="26"/>
              </w:rPr>
              <w:t>100</w:t>
            </w: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0721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80518" w:rsidRPr="00475A13" w14:paraId="292CF1FD" w14:textId="77777777" w:rsidTr="004B53BF">
        <w:tc>
          <w:tcPr>
            <w:tcW w:w="3060" w:type="dxa"/>
            <w:hideMark/>
          </w:tcPr>
          <w:p w14:paraId="2759AEC6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2700" w:type="dxa"/>
          </w:tcPr>
          <w:p w14:paraId="3692999A" w14:textId="4956159D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1B8136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0738CD69" w14:textId="552CF960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A44430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ของตารางมรณะไทย ปี </w:t>
            </w: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</w:tr>
    </w:tbl>
    <w:p w14:paraId="79CEF234" w14:textId="77777777" w:rsidR="00FD3704" w:rsidRDefault="00FD3704" w:rsidP="00DC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286030A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CCA4CA5" w14:textId="65AB9528" w:rsidR="00835E30" w:rsidRPr="004B53BF" w:rsidRDefault="00DC4683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lastRenderedPageBreak/>
        <w:t>13.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B80518" w:rsidRPr="00CC3BE5">
        <w:rPr>
          <w:rFonts w:ascii="Angsana New" w:hAnsi="Angsana New" w:hint="cs"/>
          <w:b/>
          <w:bCs/>
          <w:sz w:val="26"/>
          <w:szCs w:val="26"/>
          <w:cs/>
        </w:rPr>
        <w:t>ทุนเรือนหุ้น และ</w:t>
      </w:r>
      <w:r w:rsidR="00B80518" w:rsidRPr="00CC3BE5">
        <w:rPr>
          <w:rFonts w:ascii="Angsana New" w:hAnsi="Angsana New"/>
          <w:b/>
          <w:bCs/>
          <w:sz w:val="26"/>
          <w:szCs w:val="26"/>
          <w:cs/>
        </w:rPr>
        <w:t>ใบสำคัญแสดงสิทธิ</w:t>
      </w:r>
    </w:p>
    <w:p w14:paraId="40A5BEED" w14:textId="77777777" w:rsidR="0084504C" w:rsidRPr="004B53BF" w:rsidRDefault="0084504C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25976FD" w14:textId="6F3E26E9" w:rsidR="00A90A05" w:rsidRPr="004B53BF" w:rsidRDefault="004725E7" w:rsidP="006F7DA4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="00091270" w:rsidRPr="004B53BF">
        <w:rPr>
          <w:rFonts w:ascii="Angsana New" w:hAnsi="Angsana New" w:hint="cs"/>
          <w:sz w:val="26"/>
          <w:szCs w:val="26"/>
        </w:rPr>
        <w:t xml:space="preserve">21 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091270" w:rsidRPr="004B53BF">
        <w:rPr>
          <w:rFonts w:ascii="Angsana New" w:hAnsi="Angsana New" w:hint="cs"/>
          <w:sz w:val="26"/>
          <w:szCs w:val="26"/>
        </w:rPr>
        <w:t>2565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</w:t>
      </w:r>
      <w:r w:rsidR="002A34A8" w:rsidRPr="004B53BF">
        <w:rPr>
          <w:rFonts w:ascii="Angsana New" w:hAnsi="Angsana New" w:hint="cs"/>
          <w:sz w:val="26"/>
          <w:szCs w:val="26"/>
          <w:cs/>
        </w:rPr>
        <w:t>การออกและจัดสรรใบสำคัญแสดงสิทธิที่จะซื้อหุ้นสามัญของบริษัท</w:t>
      </w:r>
      <w:r w:rsidR="00223BB2" w:rsidRPr="004B53BF"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 w:rsidR="00223BB2" w:rsidRPr="004B53BF">
        <w:rPr>
          <w:rFonts w:ascii="Angsana New" w:hAnsi="Angsana New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2A34A8" w:rsidRPr="004B53BF">
        <w:rPr>
          <w:rFonts w:ascii="Angsana New" w:hAnsi="Angsana New" w:hint="cs"/>
          <w:sz w:val="26"/>
          <w:szCs w:val="26"/>
        </w:rPr>
        <w:t>(</w:t>
      </w:r>
      <w:r w:rsidR="002553F9" w:rsidRPr="004B53BF">
        <w:rPr>
          <w:rFonts w:ascii="Angsana New" w:hAnsi="Angsana New"/>
          <w:sz w:val="26"/>
          <w:szCs w:val="26"/>
        </w:rPr>
        <w:t>“</w:t>
      </w:r>
      <w:r w:rsidR="002A34A8" w:rsidRPr="004B53BF">
        <w:rPr>
          <w:rFonts w:ascii="Angsana New" w:hAnsi="Angsana New" w:hint="cs"/>
          <w:sz w:val="26"/>
          <w:szCs w:val="26"/>
        </w:rPr>
        <w:t>CPANEL-W1</w:t>
      </w:r>
      <w:r w:rsidR="002553F9" w:rsidRPr="004B53BF">
        <w:rPr>
          <w:rFonts w:ascii="Angsana New" w:hAnsi="Angsana New"/>
          <w:sz w:val="26"/>
          <w:szCs w:val="26"/>
        </w:rPr>
        <w:t>”</w:t>
      </w:r>
      <w:r w:rsidR="002A34A8" w:rsidRPr="004B53BF">
        <w:rPr>
          <w:rFonts w:ascii="Angsana New" w:hAnsi="Angsana New" w:hint="cs"/>
          <w:sz w:val="26"/>
          <w:szCs w:val="26"/>
        </w:rPr>
        <w:t xml:space="preserve">)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2A34A8" w:rsidRPr="004B53BF">
        <w:rPr>
          <w:rFonts w:ascii="Angsana New" w:hAnsi="Angsana New" w:hint="cs"/>
          <w:sz w:val="26"/>
          <w:szCs w:val="26"/>
        </w:rPr>
        <w:t xml:space="preserve">32,000,000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 </w:t>
      </w:r>
      <w:r w:rsidR="002A34A8" w:rsidRPr="004B53BF">
        <w:rPr>
          <w:rFonts w:ascii="Angsana New" w:hAnsi="Angsana New" w:hint="cs"/>
          <w:sz w:val="26"/>
          <w:szCs w:val="26"/>
        </w:rPr>
        <w:t>5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หุ้น</w:t>
      </w:r>
      <w:r w:rsidR="0045529E" w:rsidRPr="004B53BF">
        <w:rPr>
          <w:rFonts w:ascii="Angsana New" w:hAnsi="Angsana New" w:hint="cs"/>
          <w:sz w:val="26"/>
          <w:szCs w:val="26"/>
          <w:cs/>
        </w:rPr>
        <w:t>สามัญ</w:t>
      </w:r>
      <w:r w:rsidR="0045529E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="002A34A8" w:rsidRPr="004B53BF">
        <w:rPr>
          <w:rFonts w:ascii="Angsana New" w:hAnsi="Angsana New" w:hint="cs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หน่วย </w:t>
      </w:r>
      <w:r w:rsidR="0011233E" w:rsidRPr="004B53BF">
        <w:rPr>
          <w:rFonts w:ascii="Angsana New" w:hAnsi="Angsana New"/>
          <w:sz w:val="26"/>
          <w:szCs w:val="26"/>
        </w:rPr>
        <w:t xml:space="preserve">CPANEL-W1 </w:t>
      </w:r>
      <w:r w:rsidR="0011233E" w:rsidRPr="004B53BF">
        <w:rPr>
          <w:rFonts w:ascii="Angsana New" w:hAnsi="Angsana New" w:hint="cs"/>
          <w:sz w:val="26"/>
          <w:szCs w:val="26"/>
          <w:cs/>
        </w:rPr>
        <w:t>เป็นใบสำคัญแสดงสิทธิชนิด</w:t>
      </w:r>
      <w:r w:rsidR="0011233E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11233E" w:rsidRPr="004B53BF">
        <w:rPr>
          <w:rFonts w:ascii="Angsana New" w:hAnsi="Angsana New" w:hint="cs"/>
          <w:sz w:val="26"/>
          <w:szCs w:val="26"/>
          <w:cs/>
        </w:rPr>
        <w:t>สามารถ</w:t>
      </w:r>
      <w:r w:rsidR="0011233E" w:rsidRPr="004B53BF">
        <w:rPr>
          <w:rFonts w:ascii="Angsana New" w:hAnsi="Angsana New"/>
          <w:sz w:val="26"/>
          <w:szCs w:val="26"/>
          <w:cs/>
        </w:rPr>
        <w:t>เปลี่ยนมือได้</w:t>
      </w:r>
      <w:r w:rsidR="0011233E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="002A34A8"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สามัญ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จำนวน </w:t>
      </w:r>
      <w:r w:rsidR="002008AF" w:rsidRPr="004B53BF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ใ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ห้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แก่</w:t>
      </w:r>
      <w:r w:rsidR="00A90A05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ผู้ถือหุ้นเดิม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="005A1671" w:rsidRPr="004B53BF">
        <w:rPr>
          <w:rFonts w:asciiTheme="majorBidi" w:eastAsia="Cordia New" w:hAnsiTheme="majorBidi" w:cstheme="majorBidi"/>
          <w:sz w:val="26"/>
          <w:szCs w:val="26"/>
        </w:rPr>
        <w:t>16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="001F589C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6" w:name="_Hlk109981644"/>
      <w:r w:rsidR="00736D1D" w:rsidRPr="004B53BF">
        <w:rPr>
          <w:rFonts w:ascii="Angsana New" w:hAnsi="Angsana New" w:hint="cs"/>
          <w:sz w:val="26"/>
          <w:szCs w:val="26"/>
        </w:rPr>
        <w:t>CPANEL-W1</w:t>
      </w:r>
      <w:r w:rsidR="00736D1D" w:rsidRPr="004B53BF">
        <w:rPr>
          <w:rFonts w:ascii="Angsana New" w:hAnsi="Angsana New" w:hint="cs"/>
          <w:sz w:val="26"/>
          <w:szCs w:val="26"/>
          <w:cs/>
        </w:rPr>
        <w:t xml:space="preserve"> </w:t>
      </w:r>
      <w:bookmarkEnd w:id="6"/>
      <w:r w:rsidR="00736D1D" w:rsidRPr="004B53BF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C56A86B" w14:textId="77777777" w:rsidR="00091270" w:rsidRPr="004B53BF" w:rsidRDefault="00091270" w:rsidP="00A9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3E6C33" w:rsidRPr="004B53BF" w14:paraId="34BB4CD0" w14:textId="77777777" w:rsidTr="00F66452">
        <w:tc>
          <w:tcPr>
            <w:tcW w:w="2250" w:type="dxa"/>
          </w:tcPr>
          <w:p w14:paraId="21B78DA4" w14:textId="4A136D8D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19C1A3F2" w14:textId="5731C6A9" w:rsidR="003E6C33" w:rsidRPr="004B53BF" w:rsidRDefault="003E6C33" w:rsidP="003E6C33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763FD3" w:rsidRPr="004B53BF" w14:paraId="5317E144" w14:textId="77777777" w:rsidTr="00F66452">
        <w:tc>
          <w:tcPr>
            <w:tcW w:w="2250" w:type="dxa"/>
          </w:tcPr>
          <w:p w14:paraId="6C63EB22" w14:textId="77777777" w:rsidR="00763FD3" w:rsidRPr="004B53BF" w:rsidRDefault="00763FD3" w:rsidP="00763FD3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5040700F" w14:textId="77777777" w:rsidR="00763FD3" w:rsidRPr="004B53BF" w:rsidRDefault="00763FD3" w:rsidP="00763FD3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797E62BA" w14:textId="77777777" w:rsidTr="00F66452">
        <w:tc>
          <w:tcPr>
            <w:tcW w:w="2250" w:type="dxa"/>
          </w:tcPr>
          <w:p w14:paraId="2A7F6B80" w14:textId="69C110A6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754BD6DA" w14:textId="328C8B2C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="001B2E0E" w:rsidRPr="004B53BF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="001B2E0E" w:rsidRPr="004B53BF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763FD3" w:rsidRPr="004B53BF" w14:paraId="77A75D53" w14:textId="77777777" w:rsidTr="00A158C8">
        <w:tc>
          <w:tcPr>
            <w:tcW w:w="2250" w:type="dxa"/>
          </w:tcPr>
          <w:p w14:paraId="107A2277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3888EAE0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2EEB2DEA" w14:textId="77777777" w:rsidTr="00F66452">
        <w:tc>
          <w:tcPr>
            <w:tcW w:w="2250" w:type="dxa"/>
          </w:tcPr>
          <w:p w14:paraId="4E813D0C" w14:textId="04AD75F2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F0FDF02" w14:textId="3BF5342A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ได้ทั้งหมดหรือเพียงบางส่วน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คือ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2568 </w:t>
            </w:r>
          </w:p>
        </w:tc>
      </w:tr>
      <w:tr w:rsidR="00763FD3" w:rsidRPr="004B53BF" w14:paraId="56EDAA6E" w14:textId="77777777" w:rsidTr="00A158C8">
        <w:tc>
          <w:tcPr>
            <w:tcW w:w="2250" w:type="dxa"/>
          </w:tcPr>
          <w:p w14:paraId="6AB44411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0A43764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0A05" w:rsidRPr="004B53BF" w14:paraId="7CF1A484" w14:textId="77777777" w:rsidTr="00F66452">
        <w:tc>
          <w:tcPr>
            <w:tcW w:w="2250" w:type="dxa"/>
          </w:tcPr>
          <w:p w14:paraId="31781664" w14:textId="201CA7DB" w:rsidR="00A90A05" w:rsidRPr="004B53BF" w:rsidRDefault="00B70031" w:rsidP="00503A7D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="00A90A05"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66FFC33B" w14:textId="74CA6191" w:rsidR="00A90A05" w:rsidRPr="004B53BF" w:rsidRDefault="00A90A05" w:rsidP="00503A7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</w:t>
            </w:r>
            <w:r w:rsidR="00F46059" w:rsidRPr="004B53BF">
              <w:rPr>
                <w:rFonts w:ascii="Angsana New" w:hAnsi="Angsana New" w:hint="cs"/>
                <w:sz w:val="26"/>
                <w:szCs w:val="26"/>
                <w:cs/>
              </w:rPr>
              <w:t>ออกใบสำคัญแสดงสิทธิ</w:t>
            </w:r>
            <w:r w:rsidR="005A1671" w:rsidRPr="004B53BF">
              <w:rPr>
                <w:rFonts w:ascii="Angsana New" w:hAnsi="Angsana New" w:hint="cs"/>
                <w:sz w:val="26"/>
                <w:szCs w:val="26"/>
                <w:cs/>
              </w:rPr>
              <w:t>ให้แก่ผู้ถือหุ้น</w:t>
            </w:r>
          </w:p>
        </w:tc>
      </w:tr>
    </w:tbl>
    <w:p w14:paraId="104B4317" w14:textId="64546008" w:rsidR="00A90A05" w:rsidRPr="004B53BF" w:rsidRDefault="00A90A0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8811229" w14:textId="4F897997" w:rsidR="0084504C" w:rsidRDefault="0084504C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บริษัทนำใบสำคัญแสดงสิทธิ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8B70A5" w:rsidRPr="004B53BF">
        <w:rPr>
          <w:rFonts w:ascii="Angsana New" w:hAnsi="Angsana New" w:hint="cs"/>
          <w:sz w:val="26"/>
          <w:szCs w:val="26"/>
        </w:rPr>
        <w:t>CPANEL-W1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 w:rsidRPr="004B53BF">
        <w:rPr>
          <w:rFonts w:ascii="Angsana New" w:hAnsi="Angsana New"/>
          <w:sz w:val="26"/>
          <w:szCs w:val="26"/>
        </w:rPr>
        <w:t>30</w:t>
      </w:r>
      <w:r w:rsidRPr="004B53BF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4B53BF">
        <w:rPr>
          <w:rFonts w:ascii="Angsana New" w:hAnsi="Angsana New"/>
          <w:sz w:val="26"/>
          <w:szCs w:val="26"/>
        </w:rPr>
        <w:t>2565</w:t>
      </w:r>
    </w:p>
    <w:p w14:paraId="0EEBB576" w14:textId="77777777" w:rsidR="00B80518" w:rsidRDefault="00B80518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2F9165A" w14:textId="4742FE0F" w:rsidR="00B80518" w:rsidRPr="00372B95" w:rsidRDefault="00032C5C" w:rsidP="00B80518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>ไม่มี</w:t>
      </w:r>
      <w:r w:rsidR="00B80518" w:rsidRPr="00A405C7">
        <w:rPr>
          <w:rFonts w:ascii="Angsana New" w:eastAsia="Times New Roman" w:hAnsi="Angsana New" w:cs="Angsana New" w:hint="cs"/>
          <w:sz w:val="26"/>
          <w:szCs w:val="26"/>
          <w:cs/>
        </w:rPr>
        <w:t>รายการเคลื่อนไหวของใบสำคัญแสดงสิทธิที่จะซื้อหุ้นสามัญสำหรับ</w:t>
      </w:r>
      <w:r w:rsidR="00853F59" w:rsidRPr="00A405C7">
        <w:rPr>
          <w:rFonts w:ascii="Angsana New" w:eastAsia="Times New Roman" w:hAnsi="Angsana New" w:cs="Angsana New" w:hint="cs"/>
          <w:sz w:val="26"/>
          <w:szCs w:val="26"/>
          <w:cs/>
        </w:rPr>
        <w:t>แต่ละ</w:t>
      </w:r>
      <w:r w:rsidR="00B80518"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งวดสามเดือนสิ้นสุดวันที่ </w:t>
      </w:r>
      <w:r w:rsidR="00B80518" w:rsidRPr="00A405C7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B80518"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มีนาคม </w:t>
      </w:r>
      <w:r w:rsidR="00B80518" w:rsidRPr="00A405C7">
        <w:rPr>
          <w:rFonts w:ascii="Angsana New" w:eastAsia="Times New Roman" w:hAnsi="Angsana New" w:cs="Angsana New"/>
          <w:sz w:val="26"/>
          <w:szCs w:val="26"/>
        </w:rPr>
        <w:t xml:space="preserve">2567 </w:t>
      </w:r>
      <w:r w:rsidR="00B80518"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</w:t>
      </w:r>
      <w:r w:rsidR="00B80518" w:rsidRPr="00A405C7">
        <w:rPr>
          <w:rFonts w:ascii="Angsana New" w:eastAsia="Times New Roman" w:hAnsi="Angsana New" w:cs="Angsana New"/>
          <w:sz w:val="26"/>
          <w:szCs w:val="26"/>
        </w:rPr>
        <w:t>2566</w:t>
      </w:r>
      <w:r w:rsidR="00B80518">
        <w:rPr>
          <w:rFonts w:ascii="Angsana New" w:eastAsia="Times New Roman" w:hAnsi="Angsana New" w:cs="Angsana New"/>
          <w:sz w:val="26"/>
          <w:szCs w:val="26"/>
        </w:rPr>
        <w:t xml:space="preserve"> </w:t>
      </w:r>
    </w:p>
    <w:p w14:paraId="424726A1" w14:textId="77777777" w:rsidR="00B80518" w:rsidRDefault="00B80518" w:rsidP="00B80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0489A89" w14:textId="6CFE5A5E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1</w:t>
      </w:r>
      <w:r w:rsidR="00640F9E" w:rsidRPr="004B53BF">
        <w:rPr>
          <w:rFonts w:ascii="Angsana New" w:hAnsi="Angsana New"/>
          <w:b/>
          <w:bCs/>
          <w:sz w:val="26"/>
          <w:szCs w:val="26"/>
        </w:rPr>
        <w:t>4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D44A78" w:rsidRPr="004B53BF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1C5D37D0" w14:textId="77777777" w:rsidR="00AC68EA" w:rsidRPr="004B53BF" w:rsidRDefault="00AC68EA" w:rsidP="004B53BF">
      <w:pPr>
        <w:ind w:right="29"/>
        <w:jc w:val="both"/>
        <w:rPr>
          <w:rFonts w:asciiTheme="majorBidi" w:eastAsia="Cordia New" w:hAnsiTheme="majorBidi" w:cstheme="majorBidi"/>
          <w:sz w:val="26"/>
          <w:szCs w:val="26"/>
        </w:rPr>
      </w:pPr>
    </w:p>
    <w:p w14:paraId="1F2DE8ED" w14:textId="065C1192" w:rsidR="00AC68EA" w:rsidRPr="004B53BF" w:rsidRDefault="003720B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 xml:space="preserve">21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 xml:space="preserve">2565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ผู้ถือหุ้นได้มีมติอนุมัติการออกและจัดสรรใบสำคัญแสดงสิทธิที่จะซื้อหุ้นสามัญ</w:t>
      </w:r>
      <w:r w:rsidR="00181433" w:rsidRPr="004B53BF">
        <w:rPr>
          <w:rFonts w:ascii="Angsana New" w:hAnsi="Angsana New" w:hint="cs"/>
          <w:sz w:val="26"/>
          <w:szCs w:val="26"/>
          <w:cs/>
        </w:rPr>
        <w:t>ของบริษัท</w:t>
      </w:r>
      <w:r w:rsidR="00FA1187" w:rsidRPr="004B53BF">
        <w:rPr>
          <w:rFonts w:ascii="Angsana New" w:hAnsi="Angsana New" w:hint="cs"/>
          <w:sz w:val="26"/>
          <w:szCs w:val="26"/>
          <w:cs/>
        </w:rPr>
        <w:t xml:space="preserve"> จำ</w:t>
      </w:r>
      <w:r w:rsidR="00181433" w:rsidRPr="004B53BF">
        <w:rPr>
          <w:rFonts w:ascii="Angsana New" w:hAnsi="Angsana New" w:hint="cs"/>
          <w:sz w:val="26"/>
          <w:szCs w:val="26"/>
          <w:cs/>
        </w:rPr>
        <w:t xml:space="preserve">นวน </w:t>
      </w:r>
      <w:r w:rsidR="00181433" w:rsidRPr="004B53BF">
        <w:rPr>
          <w:rFonts w:ascii="Angsana New" w:hAnsi="Angsana New" w:hint="cs"/>
          <w:sz w:val="26"/>
          <w:szCs w:val="26"/>
        </w:rPr>
        <w:t xml:space="preserve">5,000,000 </w:t>
      </w:r>
      <w:r w:rsidR="00181433" w:rsidRPr="004B53BF">
        <w:rPr>
          <w:rFonts w:ascii="Angsana New" w:hAnsi="Angsana New" w:hint="cs"/>
          <w:sz w:val="26"/>
          <w:szCs w:val="26"/>
          <w:cs/>
        </w:rPr>
        <w:t>หน่วย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 w:rsidR="000B68E7"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(</w:t>
      </w:r>
      <w:bookmarkStart w:id="7" w:name="_Hlk109981769"/>
      <w:r w:rsidR="0068204D" w:rsidRPr="004B53BF">
        <w:rPr>
          <w:rFonts w:ascii="Angsana New" w:hAnsi="Angsana New"/>
          <w:sz w:val="26"/>
          <w:szCs w:val="26"/>
        </w:rPr>
        <w:t>“</w:t>
      </w:r>
      <w:r w:rsidRPr="004B53BF">
        <w:rPr>
          <w:rFonts w:ascii="Angsana New" w:hAnsi="Angsana New" w:hint="cs"/>
          <w:sz w:val="26"/>
          <w:szCs w:val="26"/>
        </w:rPr>
        <w:t>ESOP-W</w:t>
      </w:r>
      <w:r w:rsidR="00217BA0" w:rsidRPr="004B53BF">
        <w:rPr>
          <w:rFonts w:ascii="Angsana New" w:hAnsi="Angsana New"/>
          <w:sz w:val="26"/>
          <w:szCs w:val="26"/>
        </w:rPr>
        <w:t>1</w:t>
      </w:r>
      <w:bookmarkEnd w:id="7"/>
      <w:r w:rsidR="0068204D" w:rsidRPr="004B53BF">
        <w:rPr>
          <w:rFonts w:ascii="Angsana New" w:hAnsi="Angsana New"/>
          <w:sz w:val="26"/>
          <w:szCs w:val="26"/>
        </w:rPr>
        <w:t>”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="00606036" w:rsidRPr="004B53BF">
        <w:rPr>
          <w:rFonts w:ascii="Angsana New" w:hAnsi="Angsana New"/>
          <w:sz w:val="26"/>
          <w:szCs w:val="26"/>
        </w:rPr>
        <w:t xml:space="preserve">       </w:t>
      </w:r>
      <w:r w:rsidR="004E012D" w:rsidRPr="004B53BF">
        <w:rPr>
          <w:rFonts w:ascii="Angsana New" w:hAnsi="Angsana New"/>
          <w:sz w:val="26"/>
          <w:szCs w:val="26"/>
        </w:rPr>
        <w:t>ESOP-W1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="004E012D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4E012D" w:rsidRPr="004B53BF">
        <w:rPr>
          <w:rFonts w:ascii="Angsana New" w:hAnsi="Angsana New" w:hint="cs"/>
          <w:sz w:val="26"/>
          <w:szCs w:val="26"/>
          <w:cs/>
        </w:rPr>
        <w:t>ไม่สามา</w:t>
      </w:r>
      <w:r w:rsidR="004E012D" w:rsidRPr="004B53BF">
        <w:rPr>
          <w:rFonts w:ascii="Angsana New" w:hAnsi="Angsana New"/>
          <w:sz w:val="26"/>
          <w:szCs w:val="26"/>
          <w:cs/>
        </w:rPr>
        <w:t>รถเปลี่ยนมือได้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4B53BF">
        <w:rPr>
          <w:rFonts w:ascii="Angsana New" w:hAnsi="Angsana New" w:hint="cs"/>
          <w:sz w:val="26"/>
          <w:szCs w:val="26"/>
        </w:rPr>
        <w:t xml:space="preserve"> 3 </w:t>
      </w:r>
      <w:r w:rsidRPr="004B53BF">
        <w:rPr>
          <w:rFonts w:ascii="Angsana New" w:hAnsi="Angsana New" w:hint="cs"/>
          <w:sz w:val="26"/>
          <w:szCs w:val="26"/>
          <w:cs/>
        </w:rPr>
        <w:t>ปีนับจากวันที่ออกใบสำคัญแสดงสิทธิ</w:t>
      </w:r>
      <w:r w:rsidR="00086FAE" w:rsidRPr="004B53BF">
        <w:rPr>
          <w:rFonts w:ascii="Angsana New" w:hAnsi="Angsana New" w:hint="cs"/>
          <w:sz w:val="26"/>
          <w:szCs w:val="26"/>
          <w:cs/>
        </w:rPr>
        <w:t xml:space="preserve"> (วันที่ </w:t>
      </w:r>
      <w:r w:rsidR="00086FAE" w:rsidRPr="004B53BF">
        <w:rPr>
          <w:rFonts w:ascii="Angsana New" w:hAnsi="Angsana New"/>
          <w:sz w:val="26"/>
          <w:szCs w:val="26"/>
        </w:rPr>
        <w:t xml:space="preserve">15 </w:t>
      </w:r>
      <w:r w:rsidR="00086FAE" w:rsidRPr="004B53BF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086FAE" w:rsidRPr="004B53BF">
        <w:rPr>
          <w:rFonts w:ascii="Angsana New" w:hAnsi="Angsana New"/>
          <w:sz w:val="26"/>
          <w:szCs w:val="26"/>
        </w:rPr>
        <w:t>2568)</w:t>
      </w:r>
      <w:r w:rsidR="00C603E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โดยมีราคาใช้สิทธิเท่ากับ</w:t>
      </w:r>
      <w:r w:rsidR="00606036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</w:rPr>
        <w:t>10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บาท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ต่อหุ้น</w:t>
      </w:r>
      <w:r w:rsidR="0044599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EA655D" w:rsidRPr="004B53BF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AC68EA" w:rsidRPr="004B53BF">
        <w:rPr>
          <w:rFonts w:ascii="Angsana New" w:hAnsi="Angsana New"/>
          <w:sz w:val="26"/>
          <w:szCs w:val="26"/>
          <w:cs/>
        </w:rPr>
        <w:t>บริษัทได้</w:t>
      </w:r>
      <w:r w:rsidR="00AC3205" w:rsidRPr="004B53BF">
        <w:rPr>
          <w:rFonts w:ascii="Angsana New" w:hAnsi="Angsana New" w:hint="cs"/>
          <w:sz w:val="26"/>
          <w:szCs w:val="26"/>
          <w:cs/>
        </w:rPr>
        <w:t>ออก</w:t>
      </w:r>
      <w:r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AC3205" w:rsidRPr="004B53BF">
        <w:rPr>
          <w:rFonts w:ascii="Angsana New" w:hAnsi="Angsana New" w:hint="cs"/>
          <w:sz w:val="26"/>
          <w:szCs w:val="26"/>
          <w:cs/>
        </w:rPr>
        <w:t>ให้แก่กรรมการ ผู้บริหารและพนักงานของบริษัท</w:t>
      </w:r>
      <w:r w:rsidR="00BB3BD7" w:rsidRPr="004B53BF">
        <w:rPr>
          <w:rFonts w:ascii="Angsana New" w:hAnsi="Angsana New" w:hint="cs"/>
          <w:sz w:val="26"/>
          <w:szCs w:val="26"/>
          <w:cs/>
        </w:rPr>
        <w:t>ดังกล่าว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แล้วเมื่อวันที่ </w:t>
      </w:r>
      <w:r w:rsidR="00AE02E1" w:rsidRPr="004B53BF">
        <w:rPr>
          <w:rFonts w:asciiTheme="majorBidi" w:eastAsia="Cordia New" w:hAnsiTheme="majorBidi" w:cstheme="majorBidi"/>
          <w:sz w:val="26"/>
          <w:szCs w:val="26"/>
        </w:rPr>
        <w:t xml:space="preserve">                           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C68EA" w:rsidRPr="004B53BF">
        <w:rPr>
          <w:rFonts w:ascii="Angsana New" w:hAnsi="Angsana New"/>
          <w:sz w:val="26"/>
          <w:szCs w:val="26"/>
          <w:cs/>
        </w:rPr>
        <w:t xml:space="preserve"> </w:t>
      </w:r>
    </w:p>
    <w:p w14:paraId="4A863C2F" w14:textId="7E3EE451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04AF5B63" w14:textId="00EAF8B6" w:rsidR="007E77A4" w:rsidRDefault="007E77A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/>
          <w:sz w:val="26"/>
          <w:szCs w:val="26"/>
          <w:cs/>
        </w:rPr>
        <w:t>บริษัท</w:t>
      </w:r>
      <w:r w:rsidR="00D44A78" w:rsidRPr="004B53BF">
        <w:rPr>
          <w:rFonts w:ascii="Angsana New" w:hAnsi="Angsana New" w:hint="cs"/>
          <w:sz w:val="26"/>
          <w:szCs w:val="26"/>
          <w:cs/>
        </w:rPr>
        <w:t>ได้บันทึก</w:t>
      </w:r>
      <w:r w:rsidR="00D50D7E" w:rsidRPr="004B53BF">
        <w:rPr>
          <w:rFonts w:ascii="Angsana New" w:hAnsi="Angsana New"/>
          <w:sz w:val="26"/>
          <w:szCs w:val="26"/>
          <w:cs/>
        </w:rPr>
        <w:t>ค่าใช้จ่าย</w:t>
      </w:r>
      <w:r w:rsidR="00E548A7" w:rsidRPr="004B53BF"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="00D50D7E" w:rsidRPr="004B53BF">
        <w:rPr>
          <w:rFonts w:ascii="Angsana New" w:hAnsi="Angsana New"/>
          <w:sz w:val="26"/>
          <w:szCs w:val="26"/>
          <w:cs/>
        </w:rPr>
        <w:t>ในการบริหาร</w:t>
      </w:r>
      <w:r w:rsidR="00FA4ACC" w:rsidRPr="004B53BF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C25152" w:rsidRPr="004B53BF">
        <w:rPr>
          <w:rFonts w:ascii="Angsana New" w:hAnsi="Angsana New" w:hint="cs"/>
          <w:sz w:val="26"/>
          <w:szCs w:val="26"/>
          <w:cs/>
        </w:rPr>
        <w:t>เบ็ดเสร็จ</w:t>
      </w:r>
      <w:r w:rsidR="00221E1B" w:rsidRPr="004B53BF">
        <w:rPr>
          <w:rFonts w:ascii="Angsana New" w:hAnsi="Angsana New"/>
          <w:sz w:val="26"/>
          <w:szCs w:val="26"/>
          <w:cs/>
        </w:rPr>
        <w:t>สำหรับ</w:t>
      </w:r>
      <w:r w:rsidR="00853F59">
        <w:rPr>
          <w:rFonts w:ascii="Angsana New" w:hAnsi="Angsana New" w:hint="cs"/>
          <w:sz w:val="26"/>
          <w:szCs w:val="26"/>
          <w:cs/>
        </w:rPr>
        <w:t>แต่ละ</w:t>
      </w:r>
      <w:r w:rsidR="00221E1B" w:rsidRPr="004B53BF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221E1B" w:rsidRPr="004B53BF">
        <w:rPr>
          <w:rFonts w:ascii="Angsana New" w:hAnsi="Angsana New"/>
          <w:sz w:val="26"/>
          <w:szCs w:val="26"/>
          <w:cs/>
        </w:rPr>
        <w:t>สิ้นสุดวันที่</w:t>
      </w:r>
      <w:r w:rsidR="004D3C06" w:rsidRPr="004B53BF">
        <w:rPr>
          <w:rFonts w:ascii="Angsana New" w:hAnsi="Angsana New"/>
          <w:sz w:val="26"/>
          <w:szCs w:val="26"/>
        </w:rPr>
        <w:t xml:space="preserve"> </w:t>
      </w:r>
      <w:r w:rsidR="004B53BF">
        <w:rPr>
          <w:rFonts w:ascii="Angsana New" w:hAnsi="Angsana New"/>
          <w:sz w:val="26"/>
          <w:szCs w:val="26"/>
        </w:rPr>
        <w:t xml:space="preserve">          </w:t>
      </w:r>
      <w:r w:rsidR="00C67B43" w:rsidRPr="004B53BF">
        <w:rPr>
          <w:rFonts w:ascii="Angsana New" w:hAnsi="Angsana New"/>
          <w:sz w:val="26"/>
          <w:szCs w:val="26"/>
        </w:rPr>
        <w:t>3</w:t>
      </w:r>
      <w:r w:rsidR="004D3C06" w:rsidRPr="004B53BF">
        <w:rPr>
          <w:rFonts w:ascii="Angsana New" w:hAnsi="Angsana New"/>
          <w:sz w:val="26"/>
          <w:szCs w:val="26"/>
        </w:rPr>
        <w:t>1</w:t>
      </w:r>
      <w:r w:rsidR="00C67B43" w:rsidRPr="004B53BF">
        <w:rPr>
          <w:rFonts w:ascii="Angsana New" w:hAnsi="Angsana New"/>
          <w:sz w:val="26"/>
          <w:szCs w:val="26"/>
        </w:rPr>
        <w:t xml:space="preserve"> </w:t>
      </w:r>
      <w:r w:rsidR="004D3C06" w:rsidRPr="004B53B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C67B43" w:rsidRPr="004B53BF">
        <w:rPr>
          <w:rFonts w:ascii="Angsana New" w:hAnsi="Angsana New"/>
          <w:sz w:val="26"/>
          <w:szCs w:val="26"/>
        </w:rPr>
        <w:t>256</w:t>
      </w:r>
      <w:r w:rsidR="00B80518">
        <w:rPr>
          <w:rFonts w:ascii="Angsana New" w:hAnsi="Angsana New"/>
          <w:sz w:val="26"/>
          <w:szCs w:val="26"/>
        </w:rPr>
        <w:t xml:space="preserve">7 </w:t>
      </w:r>
      <w:r w:rsidR="00B80518">
        <w:rPr>
          <w:rFonts w:ascii="Angsana New" w:hAnsi="Angsana New" w:hint="cs"/>
          <w:sz w:val="26"/>
          <w:szCs w:val="26"/>
          <w:cs/>
        </w:rPr>
        <w:t xml:space="preserve">และ </w:t>
      </w:r>
      <w:r w:rsidR="00B80518">
        <w:rPr>
          <w:rFonts w:ascii="Angsana New" w:hAnsi="Angsana New"/>
          <w:sz w:val="26"/>
          <w:szCs w:val="26"/>
        </w:rPr>
        <w:t xml:space="preserve">2566 </w:t>
      </w:r>
      <w:r w:rsidR="004F5AA5" w:rsidRPr="004B53BF">
        <w:rPr>
          <w:rFonts w:ascii="Angsana New" w:hAnsi="Angsana New" w:hint="cs"/>
          <w:sz w:val="26"/>
          <w:szCs w:val="26"/>
          <w:cs/>
        </w:rPr>
        <w:t>จำนวน</w:t>
      </w:r>
      <w:r w:rsidR="004F5AA5" w:rsidRPr="00D4124F">
        <w:rPr>
          <w:rFonts w:ascii="Angsana New" w:hAnsi="Angsana New" w:hint="cs"/>
          <w:sz w:val="26"/>
          <w:szCs w:val="26"/>
          <w:cs/>
        </w:rPr>
        <w:t>เงิน</w:t>
      </w:r>
      <w:r w:rsidR="00A405C7">
        <w:rPr>
          <w:rFonts w:ascii="Angsana New" w:hAnsi="Angsana New" w:hint="cs"/>
          <w:sz w:val="26"/>
          <w:szCs w:val="26"/>
          <w:cs/>
        </w:rPr>
        <w:t>งวดละ</w:t>
      </w:r>
      <w:r w:rsidR="004F5AA5" w:rsidRPr="00D4124F">
        <w:rPr>
          <w:rFonts w:ascii="Angsana New" w:hAnsi="Angsana New" w:hint="cs"/>
          <w:sz w:val="26"/>
          <w:szCs w:val="26"/>
        </w:rPr>
        <w:t xml:space="preserve"> </w:t>
      </w:r>
      <w:r w:rsidR="004F5AA5" w:rsidRPr="00D4124F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="004F5AA5" w:rsidRPr="00D4124F">
        <w:rPr>
          <w:rFonts w:ascii="Angsana New" w:hAnsi="Angsana New" w:hint="cs"/>
          <w:snapToGrid w:val="0"/>
          <w:sz w:val="26"/>
          <w:szCs w:val="26"/>
          <w:lang w:eastAsia="th-TH"/>
        </w:rPr>
        <w:t>.</w:t>
      </w:r>
      <w:r w:rsidR="00D4124F" w:rsidRPr="00D4124F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4F5AA5" w:rsidRPr="004B53BF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="004F5AA5" w:rsidRPr="004B53BF">
        <w:rPr>
          <w:rFonts w:ascii="Angsana New" w:hAnsi="Angsana New" w:hint="cs"/>
          <w:sz w:val="26"/>
          <w:szCs w:val="26"/>
          <w:cs/>
        </w:rPr>
        <w:t xml:space="preserve">ล้านบาท </w:t>
      </w:r>
    </w:p>
    <w:p w14:paraId="5833753E" w14:textId="77777777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6B9339A" w14:textId="7659F01E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Pr="004B53BF">
        <w:rPr>
          <w:rFonts w:ascii="Angsana New" w:hAnsi="Angsana New"/>
          <w:b/>
          <w:bCs/>
          <w:sz w:val="26"/>
          <w:szCs w:val="26"/>
        </w:rPr>
        <w:t>5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19FD6FB1" w14:textId="77777777" w:rsidR="00640F9E" w:rsidRPr="004B53BF" w:rsidRDefault="00640F9E" w:rsidP="004B53BF">
      <w:pPr>
        <w:ind w:right="29"/>
        <w:jc w:val="both"/>
        <w:rPr>
          <w:rFonts w:ascii="Angsana New" w:hAnsi="Angsana New"/>
          <w:sz w:val="26"/>
          <w:szCs w:val="26"/>
        </w:rPr>
      </w:pPr>
    </w:p>
    <w:p w14:paraId="2AB29D7D" w14:textId="77777777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B53BF">
        <w:rPr>
          <w:rFonts w:ascii="Angsana New" w:hAnsi="Angsana New" w:hint="cs"/>
          <w:sz w:val="26"/>
          <w:szCs w:val="26"/>
        </w:rPr>
        <w:t>.</w:t>
      </w:r>
      <w:r w:rsidRPr="004B53BF">
        <w:rPr>
          <w:rFonts w:ascii="Angsana New" w:hAnsi="Angsana New" w:hint="cs"/>
          <w:sz w:val="26"/>
          <w:szCs w:val="26"/>
          <w:cs/>
        </w:rPr>
        <w:t>ศ</w:t>
      </w:r>
      <w:r w:rsidRPr="004B53BF">
        <w:rPr>
          <w:rFonts w:ascii="Angsana New" w:hAnsi="Angsana New" w:hint="cs"/>
          <w:sz w:val="26"/>
          <w:szCs w:val="26"/>
        </w:rPr>
        <w:t>. 2535</w:t>
      </w:r>
      <w:r w:rsidRPr="004B53BF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B53BF">
        <w:rPr>
          <w:rFonts w:ascii="Angsana New" w:hAnsi="Angsana New" w:hint="cs"/>
          <w:sz w:val="26"/>
          <w:szCs w:val="26"/>
        </w:rPr>
        <w:t xml:space="preserve">5 </w:t>
      </w:r>
      <w:r w:rsidRPr="004B53BF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B53BF">
        <w:rPr>
          <w:rFonts w:ascii="Angsana New" w:hAnsi="Angsana New" w:hint="cs"/>
          <w:sz w:val="26"/>
          <w:szCs w:val="26"/>
        </w:rPr>
        <w:t>(</w:t>
      </w:r>
      <w:r w:rsidRPr="004B53BF">
        <w:rPr>
          <w:rFonts w:ascii="Angsana New" w:hAnsi="Angsana New" w:hint="cs"/>
          <w:sz w:val="26"/>
          <w:szCs w:val="26"/>
          <w:cs/>
        </w:rPr>
        <w:t>ถ้ามี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B53BF">
        <w:rPr>
          <w:rFonts w:ascii="Angsana New" w:hAnsi="Angsana New" w:hint="cs"/>
          <w:sz w:val="26"/>
          <w:szCs w:val="26"/>
        </w:rPr>
        <w:t xml:space="preserve">10 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2CD32FC4" w14:textId="75745D8B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4E1F85" w:rsidRPr="004B53BF">
        <w:rPr>
          <w:rFonts w:ascii="Angsana New" w:hAnsi="Angsana New"/>
          <w:b/>
          <w:bCs/>
          <w:sz w:val="26"/>
          <w:szCs w:val="26"/>
        </w:rPr>
        <w:t>6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กำไรต่อหุ้น</w:t>
      </w:r>
    </w:p>
    <w:p w14:paraId="3CDC3AE2" w14:textId="77777777" w:rsidR="004614D2" w:rsidRPr="004B53BF" w:rsidRDefault="004614D2" w:rsidP="004B53BF">
      <w:pPr>
        <w:ind w:right="29"/>
        <w:jc w:val="both"/>
        <w:rPr>
          <w:rFonts w:ascii="Angsana New" w:hAnsi="Angsana New"/>
          <w:sz w:val="26"/>
          <w:szCs w:val="26"/>
          <w:cs/>
        </w:rPr>
      </w:pPr>
    </w:p>
    <w:p w14:paraId="48A71CA3" w14:textId="508020B0" w:rsidR="00271D69" w:rsidRPr="004B53BF" w:rsidRDefault="00271D69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กำไรต่อหุ้นขั้นพื้นฐาน</w:t>
      </w:r>
    </w:p>
    <w:p w14:paraId="5E72D26F" w14:textId="77777777" w:rsidR="00271D69" w:rsidRPr="004B53BF" w:rsidRDefault="00271D6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65"/>
        <w:jc w:val="thaiDistribute"/>
        <w:rPr>
          <w:rFonts w:ascii="Angsana New" w:hAnsi="Angsana New"/>
          <w:sz w:val="26"/>
          <w:szCs w:val="26"/>
        </w:rPr>
      </w:pPr>
    </w:p>
    <w:p w14:paraId="2FA9FDA6" w14:textId="77777777" w:rsidR="00DA0162" w:rsidRPr="004B53BF" w:rsidRDefault="00DA0162" w:rsidP="00DA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กำไรต่อหุ้นขั้นพื้นฐานคำนวณโดยการหารกำไรสำหรับแต่ละงวดด้วยจำนวนหุ้นสามัญถัวเฉลี่ยถ่วงน้ำหนักที่ออกในระหว่างงวด</w:t>
      </w:r>
    </w:p>
    <w:p w14:paraId="1128A78D" w14:textId="77777777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6"/>
          <w:szCs w:val="26"/>
        </w:rPr>
      </w:pPr>
    </w:p>
    <w:p w14:paraId="23A2F240" w14:textId="3284BCE2" w:rsidR="0000761E" w:rsidRPr="004B53BF" w:rsidRDefault="00DA0162" w:rsidP="004B53BF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z w:val="26"/>
          <w:szCs w:val="26"/>
          <w:lang w:val="th-TH"/>
        </w:rPr>
      </w:pPr>
      <w:r w:rsidRPr="004B53BF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จำนวนหุ้นสามัญถัวเฉลี่ยถ่วงน้ำหนักขั้นพื้นฐาน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สำหรับแต่ละงวดสามเดือน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4D3C06" w:rsidRPr="004B53BF">
        <w:rPr>
          <w:rFonts w:ascii="Angsana New" w:hAnsi="Angsana New"/>
          <w:sz w:val="26"/>
          <w:szCs w:val="26"/>
        </w:rPr>
        <w:t>31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มีนาคม </w:t>
      </w:r>
      <w:r w:rsidR="004D3C06" w:rsidRPr="004B53BF">
        <w:rPr>
          <w:rFonts w:ascii="Angsana New" w:hAnsi="Angsana New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7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4D3C06" w:rsidRPr="004B53BF">
        <w:rPr>
          <w:rFonts w:ascii="Angsana New" w:hAnsi="Angsana New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6</w:t>
      </w:r>
      <w:r w:rsidR="002474F0" w:rsidRPr="004B53BF">
        <w:rPr>
          <w:rFonts w:ascii="Angsana New" w:hAnsi="Angsana New"/>
          <w:sz w:val="26"/>
          <w:szCs w:val="26"/>
        </w:rPr>
        <w:t xml:space="preserve"> 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คำนวณได้ดังนี้</w:t>
      </w:r>
    </w:p>
    <w:p w14:paraId="3D345266" w14:textId="77777777" w:rsidR="0000761E" w:rsidRPr="004B53BF" w:rsidRDefault="0000761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663" w:type="dxa"/>
        <w:tblLayout w:type="fixed"/>
        <w:tblLook w:val="04A0" w:firstRow="1" w:lastRow="0" w:firstColumn="1" w:lastColumn="0" w:noHBand="0" w:noVBand="1"/>
      </w:tblPr>
      <w:tblGrid>
        <w:gridCol w:w="4044"/>
        <w:gridCol w:w="1258"/>
        <w:gridCol w:w="236"/>
        <w:gridCol w:w="1208"/>
        <w:gridCol w:w="236"/>
        <w:gridCol w:w="1204"/>
        <w:gridCol w:w="270"/>
        <w:gridCol w:w="1207"/>
      </w:tblGrid>
      <w:tr w:rsidR="004D3C06" w:rsidRPr="004B53BF" w14:paraId="2BDBB8FF" w14:textId="77777777" w:rsidTr="00415252">
        <w:tc>
          <w:tcPr>
            <w:tcW w:w="4044" w:type="dxa"/>
          </w:tcPr>
          <w:p w14:paraId="7A1536F4" w14:textId="77777777" w:rsidR="004D3C06" w:rsidRPr="004B53BF" w:rsidRDefault="004D3C06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1AEA2661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3CF14E8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5A61CE90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3E52AF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9CCFC6" w14:textId="570151A6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4D3C06" w:rsidRPr="004B53BF" w14:paraId="5667A61F" w14:textId="77777777" w:rsidTr="004D3C06">
        <w:tc>
          <w:tcPr>
            <w:tcW w:w="4044" w:type="dxa"/>
          </w:tcPr>
          <w:p w14:paraId="7A43508F" w14:textId="77777777" w:rsidR="004D3C06" w:rsidRPr="004B53BF" w:rsidRDefault="004D3C06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0376825A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47368AB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0A836E3F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291FC1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42A26" w14:textId="2D8050BE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 w:rsidR="007D739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5C1B12B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6B5C2" w14:textId="3DB60648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7D739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0761E" w:rsidRPr="004B53BF" w14:paraId="26E45B24" w14:textId="77777777" w:rsidTr="004D3C06">
        <w:tc>
          <w:tcPr>
            <w:tcW w:w="4044" w:type="dxa"/>
          </w:tcPr>
          <w:p w14:paraId="3BD96977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</w:tcPr>
          <w:p w14:paraId="1EAFDC04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B983A80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8" w:type="dxa"/>
            <w:tcBorders>
              <w:left w:val="nil"/>
              <w:bottom w:val="nil"/>
              <w:right w:val="nil"/>
            </w:tcBorders>
          </w:tcPr>
          <w:p w14:paraId="7A09316A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DB9A572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CDCA8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79F57F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BC228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415252" w:rsidRPr="004B53BF" w14:paraId="184C68B0" w14:textId="77777777" w:rsidTr="00CD2575">
        <w:tc>
          <w:tcPr>
            <w:tcW w:w="4044" w:type="dxa"/>
            <w:hideMark/>
          </w:tcPr>
          <w:p w14:paraId="2189290E" w14:textId="77777777" w:rsidR="00415252" w:rsidRPr="004B53BF" w:rsidRDefault="00415252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5F8C1AC" w14:textId="29C9D303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2AB72E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</w:tcPr>
          <w:p w14:paraId="28C2356E" w14:textId="69793FB6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888F02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3AE31598" w14:textId="0FB0EAFB" w:rsidR="00415252" w:rsidRPr="004B53BF" w:rsidRDefault="009C11E5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  <w:r w:rsidRPr="008576BC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</w:tcPr>
          <w:p w14:paraId="34C04834" w14:textId="77777777" w:rsidR="00415252" w:rsidRPr="004B53BF" w:rsidRDefault="00415252" w:rsidP="004B53B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hideMark/>
          </w:tcPr>
          <w:p w14:paraId="4F9EC084" w14:textId="08AAAE80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159,995</w:t>
            </w:r>
          </w:p>
        </w:tc>
      </w:tr>
      <w:tr w:rsidR="00415252" w:rsidRPr="004B53BF" w14:paraId="72AF8099" w14:textId="77777777" w:rsidTr="00CD2575">
        <w:trPr>
          <w:trHeight w:val="139"/>
        </w:trPr>
        <w:tc>
          <w:tcPr>
            <w:tcW w:w="4044" w:type="dxa"/>
          </w:tcPr>
          <w:p w14:paraId="4C4C5ACF" w14:textId="184C4436" w:rsidR="00415252" w:rsidRPr="004B53BF" w:rsidRDefault="00415252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หุ้นสามัญที่ออกจำหน่ายในระหว่างงวด</w:t>
            </w:r>
          </w:p>
        </w:tc>
        <w:tc>
          <w:tcPr>
            <w:tcW w:w="1258" w:type="dxa"/>
            <w:vAlign w:val="bottom"/>
          </w:tcPr>
          <w:p w14:paraId="2844A0A0" w14:textId="25E0FF41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D2E367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vAlign w:val="bottom"/>
          </w:tcPr>
          <w:p w14:paraId="146AD8FC" w14:textId="44D482FE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130B0B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9B9A7D" w14:textId="798C5C2C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14:paraId="5F8259B1" w14:textId="77777777" w:rsidR="00415252" w:rsidRPr="004B53BF" w:rsidRDefault="00415252" w:rsidP="004B53B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26B7C28E" w14:textId="2F57A99F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15252" w:rsidRPr="004B53BF" w14:paraId="447064EA" w14:textId="77777777" w:rsidTr="00CD2575">
        <w:tc>
          <w:tcPr>
            <w:tcW w:w="4044" w:type="dxa"/>
            <w:hideMark/>
          </w:tcPr>
          <w:p w14:paraId="1C1364F2" w14:textId="2D8D7BCF" w:rsidR="00415252" w:rsidRPr="004B53BF" w:rsidRDefault="00415252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F144732" w14:textId="43AD3176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FC143E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vAlign w:val="bottom"/>
          </w:tcPr>
          <w:p w14:paraId="5CA16883" w14:textId="27B2178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334933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BFAAD" w14:textId="7767610A" w:rsidR="00415252" w:rsidRPr="004B53BF" w:rsidRDefault="009C11E5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  <w:r w:rsidRPr="008576BC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</w:tcPr>
          <w:p w14:paraId="261C8DD3" w14:textId="77777777" w:rsidR="00415252" w:rsidRPr="004B53BF" w:rsidRDefault="00415252" w:rsidP="004B53B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799C5D" w14:textId="64728778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159,995</w:t>
            </w:r>
          </w:p>
        </w:tc>
      </w:tr>
    </w:tbl>
    <w:p w14:paraId="4B0D9CAC" w14:textId="77777777" w:rsidR="00415252" w:rsidRPr="004B53BF" w:rsidRDefault="00415252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</w:p>
    <w:p w14:paraId="56674043" w14:textId="19A0EDEA" w:rsidR="009D7FF6" w:rsidRPr="004B53BF" w:rsidRDefault="009D7FF6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กำไรต่อหุ้นปรับลด</w:t>
      </w:r>
    </w:p>
    <w:p w14:paraId="4EB404EC" w14:textId="5596609B" w:rsidR="009D7FF6" w:rsidRPr="004B53BF" w:rsidRDefault="009D7FF6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E891584" w14:textId="77777777" w:rsidR="00DA0162" w:rsidRPr="004B53BF" w:rsidRDefault="00DA0162" w:rsidP="00DA0162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/>
          <w:sz w:val="26"/>
          <w:szCs w:val="26"/>
          <w:cs/>
          <w:lang w:val="th-TH"/>
        </w:rPr>
        <w:t>กำไรต่อหุ้นปรับลดคำนวณโดยหารกำไรสำหรับ</w:t>
      </w:r>
      <w:r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Pr="004B53BF">
        <w:rPr>
          <w:rFonts w:ascii="Angsana New" w:hAnsi="Angsana New"/>
          <w:sz w:val="26"/>
          <w:szCs w:val="26"/>
          <w:cs/>
          <w:lang w:val="th-TH"/>
        </w:rPr>
        <w:t>งวด</w:t>
      </w:r>
      <w:r w:rsidRPr="004B53BF">
        <w:rPr>
          <w:rFonts w:ascii="Angsana New" w:hAnsi="Angsana New" w:hint="cs"/>
          <w:sz w:val="26"/>
          <w:szCs w:val="26"/>
          <w:cs/>
        </w:rPr>
        <w:t>ด้วยจำนวนหุ้นสามัญถัวเฉลี่ยถ่วงน้ำหนัก</w:t>
      </w:r>
      <w:r w:rsidRPr="004B53BF">
        <w:rPr>
          <w:rFonts w:ascii="Angsana New" w:hAnsi="Angsana New"/>
          <w:sz w:val="26"/>
          <w:szCs w:val="26"/>
          <w:cs/>
          <w:lang w:val="th-TH"/>
        </w:rPr>
        <w:t>ที่ออกในระหว่างงวดหลังจากที่ได้ปรับปรุงผลกระทบของหุ้นปรับลด</w:t>
      </w:r>
    </w:p>
    <w:p w14:paraId="05F05DAB" w14:textId="77777777" w:rsidR="00E16384" w:rsidRPr="004B53BF" w:rsidRDefault="00E1638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72F6403D" w14:textId="24A98314" w:rsidR="001F38C6" w:rsidRPr="004B53BF" w:rsidRDefault="00DA016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rPr>
          <w:rFonts w:ascii="Angsana New" w:hAnsi="Angsana New"/>
          <w:sz w:val="26"/>
          <w:szCs w:val="26"/>
          <w:cs/>
        </w:rPr>
      </w:pPr>
      <w:r w:rsidRPr="00B567B8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</w:t>
      </w:r>
      <w:r w:rsidRPr="00B567B8">
        <w:rPr>
          <w:rFonts w:ascii="Angsana New" w:hAnsi="Angsana New"/>
          <w:sz w:val="26"/>
          <w:szCs w:val="26"/>
          <w:cs/>
          <w:lang w:val="th-TH"/>
        </w:rPr>
        <w:t>ปรับลดสำหรับแต่ละ</w:t>
      </w:r>
      <w:r w:rsidR="001F38C6" w:rsidRPr="004B53BF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415252" w:rsidRPr="004B53BF">
        <w:rPr>
          <w:rFonts w:ascii="Angsana New" w:hAnsi="Angsana New"/>
          <w:sz w:val="26"/>
          <w:szCs w:val="26"/>
        </w:rPr>
        <w:t>31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มีนาคม </w:t>
      </w:r>
      <w:r w:rsidR="00415252" w:rsidRPr="004B53BF">
        <w:rPr>
          <w:rFonts w:ascii="Angsana New" w:hAnsi="Angsana New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7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415252" w:rsidRPr="004B53BF">
        <w:rPr>
          <w:rFonts w:ascii="Angsana New" w:hAnsi="Angsana New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6</w:t>
      </w:r>
      <w:r w:rsidR="001F38C6" w:rsidRPr="004B53BF">
        <w:rPr>
          <w:rFonts w:ascii="Angsana New" w:hAnsi="Angsana New"/>
          <w:sz w:val="26"/>
          <w:szCs w:val="26"/>
          <w:cs/>
          <w:lang w:val="th-TH"/>
        </w:rPr>
        <w:t xml:space="preserve"> คำนวณได้ดังนี้</w:t>
      </w:r>
    </w:p>
    <w:p w14:paraId="6C0B48C9" w14:textId="77777777" w:rsidR="001F38C6" w:rsidRPr="004B53BF" w:rsidRDefault="001F38C6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37"/>
        <w:gridCol w:w="1259"/>
        <w:gridCol w:w="236"/>
        <w:gridCol w:w="1204"/>
        <w:gridCol w:w="236"/>
        <w:gridCol w:w="1204"/>
        <w:gridCol w:w="270"/>
        <w:gridCol w:w="1264"/>
      </w:tblGrid>
      <w:tr w:rsidR="00415252" w:rsidRPr="004B53BF" w14:paraId="774B1EFA" w14:textId="77777777" w:rsidTr="00640F9E">
        <w:tc>
          <w:tcPr>
            <w:tcW w:w="4137" w:type="dxa"/>
          </w:tcPr>
          <w:p w14:paraId="177929F3" w14:textId="77777777" w:rsidR="00415252" w:rsidRPr="004B53BF" w:rsidRDefault="00415252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right w:val="nil"/>
            </w:tcBorders>
          </w:tcPr>
          <w:p w14:paraId="1E4B0E5F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0730F3E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C8C9D" w14:textId="7739AE72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1F38C6" w:rsidRPr="004B53BF" w14:paraId="63571D00" w14:textId="77777777" w:rsidTr="00640F9E">
        <w:tc>
          <w:tcPr>
            <w:tcW w:w="4137" w:type="dxa"/>
          </w:tcPr>
          <w:p w14:paraId="6410D976" w14:textId="77777777" w:rsidR="001F38C6" w:rsidRPr="004B53BF" w:rsidRDefault="001F38C6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5737F59" w14:textId="71497478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AE9605B" w14:textId="77777777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162279F9" w14:textId="248AE130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AE0320" w14:textId="77777777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BAA8E9" w14:textId="5334A6B7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 w:rsidR="007D739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4EEB4A8" w14:textId="77777777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956BD8" w14:textId="02D17F22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 w:rsidR="007D739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F38C6" w:rsidRPr="004B53BF" w14:paraId="1D615275" w14:textId="77777777" w:rsidTr="00640F9E">
        <w:tc>
          <w:tcPr>
            <w:tcW w:w="4137" w:type="dxa"/>
          </w:tcPr>
          <w:p w14:paraId="2000798B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</w:tcPr>
          <w:p w14:paraId="4D439C97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5DB378E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</w:tcPr>
          <w:p w14:paraId="35EF0F3D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F286A08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88AB3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6DCE0A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64DBE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7D7397" w:rsidRPr="004B53BF" w14:paraId="1CBBF4AF" w14:textId="77777777" w:rsidTr="00576AF3">
        <w:tc>
          <w:tcPr>
            <w:tcW w:w="4137" w:type="dxa"/>
            <w:hideMark/>
          </w:tcPr>
          <w:p w14:paraId="7B1974D1" w14:textId="007F97B1" w:rsidR="007D7397" w:rsidRPr="004B53BF" w:rsidRDefault="007D7397" w:rsidP="007D739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  <w:r w:rsidRPr="004B53B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1AA36593" w14:textId="2A06232B" w:rsidR="007D7397" w:rsidRPr="004B53BF" w:rsidRDefault="007D7397" w:rsidP="007D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97C7553" w14:textId="77777777" w:rsidR="007D7397" w:rsidRPr="004B53BF" w:rsidRDefault="007D7397" w:rsidP="007D73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6AD981E" w14:textId="7EEDC520" w:rsidR="007D7397" w:rsidRPr="004B53BF" w:rsidRDefault="007D7397" w:rsidP="007D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B17BC2" w14:textId="77777777" w:rsidR="007D7397" w:rsidRPr="004B53BF" w:rsidRDefault="007D7397" w:rsidP="007D73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4FE5988B" w14:textId="2992FEE1" w:rsidR="007D7397" w:rsidRPr="007D7397" w:rsidRDefault="007D7397" w:rsidP="007D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8576BC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0F1386">
              <w:rPr>
                <w:rFonts w:ascii="Angsana New" w:hAnsi="Angsana New"/>
                <w:sz w:val="26"/>
                <w:szCs w:val="26"/>
              </w:rPr>
              <w:t>3</w:t>
            </w:r>
            <w:r w:rsidRPr="008576BC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0F1386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3619E8E2" w14:textId="77777777" w:rsidR="007D7397" w:rsidRPr="004B53BF" w:rsidRDefault="007D7397" w:rsidP="007D7397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  <w:hideMark/>
          </w:tcPr>
          <w:p w14:paraId="1B07FE85" w14:textId="595B54AF" w:rsidR="007D7397" w:rsidRPr="004B53BF" w:rsidRDefault="007D7397" w:rsidP="007D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4B53BF">
              <w:rPr>
                <w:rFonts w:ascii="Angsana New" w:hAnsi="Angsana New"/>
                <w:sz w:val="26"/>
                <w:szCs w:val="26"/>
              </w:rPr>
              <w:t>9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B53BF">
              <w:rPr>
                <w:rFonts w:ascii="Angsana New" w:hAnsi="Angsana New"/>
                <w:sz w:val="26"/>
                <w:szCs w:val="26"/>
              </w:rPr>
              <w:t>995</w:t>
            </w:r>
          </w:p>
        </w:tc>
      </w:tr>
      <w:tr w:rsidR="007D7397" w:rsidRPr="004B53BF" w14:paraId="50CA9C79" w14:textId="77777777" w:rsidTr="00576AF3">
        <w:tc>
          <w:tcPr>
            <w:tcW w:w="6836" w:type="dxa"/>
            <w:gridSpan w:val="4"/>
          </w:tcPr>
          <w:p w14:paraId="2996CF56" w14:textId="2D53E3EC" w:rsidR="007D7397" w:rsidRPr="004B53BF" w:rsidRDefault="007D7397" w:rsidP="007D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ผลกระทบจากการถือเสมือนว่ามีการใช้สิทธิของใบสำคัญแสดงสิทธิซื้อหุ้นสามัญ</w:t>
            </w:r>
          </w:p>
        </w:tc>
        <w:tc>
          <w:tcPr>
            <w:tcW w:w="236" w:type="dxa"/>
            <w:shd w:val="clear" w:color="auto" w:fill="auto"/>
          </w:tcPr>
          <w:p w14:paraId="199CCDB1" w14:textId="77777777" w:rsidR="007D7397" w:rsidRPr="004B53BF" w:rsidRDefault="007D7397" w:rsidP="007D73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F8BC2AA" w14:textId="7E14F9CD" w:rsidR="007D7397" w:rsidRPr="008C01EA" w:rsidRDefault="008C01EA" w:rsidP="007D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01EA">
              <w:rPr>
                <w:rFonts w:ascii="Angsana New" w:hAnsi="Angsana New"/>
                <w:sz w:val="26"/>
                <w:szCs w:val="26"/>
              </w:rPr>
              <w:t>7,038</w:t>
            </w:r>
          </w:p>
        </w:tc>
        <w:tc>
          <w:tcPr>
            <w:tcW w:w="270" w:type="dxa"/>
            <w:shd w:val="clear" w:color="auto" w:fill="auto"/>
          </w:tcPr>
          <w:p w14:paraId="1FB7B28D" w14:textId="77777777" w:rsidR="007D7397" w:rsidRPr="004B53BF" w:rsidRDefault="007D7397" w:rsidP="007D7397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986F0" w14:textId="7A7922A0" w:rsidR="007D7397" w:rsidRPr="004B53BF" w:rsidRDefault="007D7397" w:rsidP="0069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104CF6">
              <w:rPr>
                <w:rFonts w:ascii="Angsana New" w:hAnsi="Angsana New"/>
                <w:sz w:val="26"/>
                <w:szCs w:val="26"/>
              </w:rPr>
              <w:t>17,173</w:t>
            </w:r>
          </w:p>
        </w:tc>
      </w:tr>
      <w:tr w:rsidR="007D7397" w:rsidRPr="004B53BF" w14:paraId="39733101" w14:textId="77777777" w:rsidTr="00576AF3">
        <w:tc>
          <w:tcPr>
            <w:tcW w:w="4137" w:type="dxa"/>
            <w:hideMark/>
          </w:tcPr>
          <w:p w14:paraId="4772767A" w14:textId="37B55F44" w:rsidR="007D7397" w:rsidRPr="004B53BF" w:rsidRDefault="007D7397" w:rsidP="007D739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380BA0" w14:textId="71B1BD1F" w:rsidR="007D7397" w:rsidRPr="004B53BF" w:rsidRDefault="007D7397" w:rsidP="007D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A22C2C8" w14:textId="77777777" w:rsidR="007D7397" w:rsidRPr="004B53BF" w:rsidRDefault="007D7397" w:rsidP="007D7397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73B56" w14:textId="43CED836" w:rsidR="007D7397" w:rsidRPr="004B53BF" w:rsidRDefault="007D7397" w:rsidP="007D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CC336C" w14:textId="77777777" w:rsidR="007D7397" w:rsidRPr="004B53BF" w:rsidRDefault="007D7397" w:rsidP="007D73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DDA6A0" w14:textId="6E4BF2E0" w:rsidR="007D7397" w:rsidRPr="008C01EA" w:rsidRDefault="007D7397" w:rsidP="007D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C01EA">
              <w:rPr>
                <w:rFonts w:ascii="Angsana New" w:hAnsi="Angsana New"/>
                <w:sz w:val="26"/>
                <w:szCs w:val="26"/>
              </w:rPr>
              <w:t>1</w:t>
            </w:r>
            <w:r w:rsidR="000F1386">
              <w:rPr>
                <w:rFonts w:ascii="Angsana New" w:hAnsi="Angsana New"/>
                <w:sz w:val="26"/>
                <w:szCs w:val="26"/>
              </w:rPr>
              <w:t>70</w:t>
            </w:r>
            <w:r w:rsidRPr="008C01EA">
              <w:rPr>
                <w:rFonts w:ascii="Angsana New" w:hAnsi="Angsana New"/>
                <w:sz w:val="26"/>
                <w:szCs w:val="26"/>
              </w:rPr>
              <w:t>,</w:t>
            </w:r>
            <w:r w:rsidR="000F1386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70" w:type="dxa"/>
            <w:shd w:val="clear" w:color="auto" w:fill="auto"/>
          </w:tcPr>
          <w:p w14:paraId="044E33A7" w14:textId="77777777" w:rsidR="007D7397" w:rsidRPr="004B53BF" w:rsidRDefault="007D7397" w:rsidP="007D7397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72033E2" w14:textId="01AB7F73" w:rsidR="007D7397" w:rsidRPr="004B53BF" w:rsidRDefault="008F39A8" w:rsidP="007D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39A8">
              <w:rPr>
                <w:rFonts w:ascii="Angsana New" w:hAnsi="Angsana New"/>
                <w:sz w:val="26"/>
                <w:szCs w:val="26"/>
              </w:rPr>
              <w:t>1</w:t>
            </w:r>
            <w:r w:rsidR="00104CF6">
              <w:rPr>
                <w:rFonts w:ascii="Angsana New" w:hAnsi="Angsana New"/>
                <w:sz w:val="26"/>
                <w:szCs w:val="26"/>
              </w:rPr>
              <w:t>77</w:t>
            </w:r>
            <w:r w:rsidRPr="008F39A8">
              <w:rPr>
                <w:rFonts w:ascii="Angsana New" w:hAnsi="Angsana New"/>
                <w:sz w:val="26"/>
                <w:szCs w:val="26"/>
              </w:rPr>
              <w:t>,</w:t>
            </w:r>
            <w:r w:rsidR="00104CF6">
              <w:rPr>
                <w:rFonts w:ascii="Angsana New" w:hAnsi="Angsana New"/>
                <w:sz w:val="26"/>
                <w:szCs w:val="26"/>
              </w:rPr>
              <w:t>168</w:t>
            </w:r>
          </w:p>
        </w:tc>
      </w:tr>
    </w:tbl>
    <w:p w14:paraId="1738D917" w14:textId="77777777" w:rsidR="005D1671" w:rsidRPr="004B53BF" w:rsidRDefault="005D1671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34E91D28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B64F5B7" w14:textId="345ED39E" w:rsidR="00372855" w:rsidRPr="004B53BF" w:rsidRDefault="0030763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9B5D37" w:rsidRPr="004B53BF">
        <w:rPr>
          <w:rFonts w:ascii="Angsana New" w:hAnsi="Angsana New"/>
          <w:b/>
          <w:bCs/>
          <w:sz w:val="26"/>
          <w:szCs w:val="26"/>
        </w:rPr>
        <w:t>7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ab/>
      </w:r>
      <w:r w:rsidR="00372855" w:rsidRPr="004B53BF">
        <w:rPr>
          <w:rFonts w:ascii="Angsana New" w:hAnsi="Angsana New" w:hint="cs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2727C2" w14:textId="77777777" w:rsidR="00874585" w:rsidRPr="004B53BF" w:rsidRDefault="008745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4B53BF">
        <w:rPr>
          <w:rFonts w:ascii="Angsana New" w:hAnsi="Angsana New" w:hint="cs"/>
          <w:sz w:val="26"/>
          <w:szCs w:val="26"/>
          <w:cs/>
        </w:rPr>
        <w:t>เกี่ยวกับ</w:t>
      </w:r>
      <w:r w:rsidR="002C088C" w:rsidRPr="004B53BF">
        <w:rPr>
          <w:rFonts w:ascii="Angsana New" w:hAnsi="Angsana New" w:hint="cs"/>
          <w:sz w:val="26"/>
          <w:szCs w:val="26"/>
          <w:cs/>
        </w:rPr>
        <w:t>การผลิตและจำหน่าย</w:t>
      </w:r>
      <w:r w:rsidR="00871B30" w:rsidRPr="004B53BF">
        <w:rPr>
          <w:rFonts w:ascii="Angsana New" w:hAnsi="Angsana New" w:hint="cs"/>
          <w:sz w:val="26"/>
          <w:szCs w:val="26"/>
        </w:rPr>
        <w:t xml:space="preserve">            </w:t>
      </w:r>
      <w:r w:rsidR="002C088C" w:rsidRPr="004B53BF">
        <w:rPr>
          <w:rFonts w:ascii="Angsana New" w:hAnsi="Angsana New" w:hint="cs"/>
          <w:sz w:val="26"/>
          <w:szCs w:val="26"/>
          <w:cs/>
        </w:rPr>
        <w:t>ผนังคอนกรีตสำเร็จรูป</w:t>
      </w:r>
      <w:r w:rsidR="00A82BFF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A6ACF2D" w14:textId="672DB42B" w:rsidR="00CA75A9" w:rsidRPr="004B53BF" w:rsidRDefault="00B56D3F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26"/>
          <w:szCs w:val="26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4858364A" w14:textId="77777777" w:rsidR="00493C4A" w:rsidRPr="004B53BF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1C4B6B4B" w14:textId="2BD07E46" w:rsidR="00493C4A" w:rsidRPr="004B53BF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ในระหว่าง</w:t>
      </w:r>
      <w:r w:rsidRPr="004B53BF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4B53B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67B43" w:rsidRPr="004B53BF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415252" w:rsidRPr="004B53BF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C67B43" w:rsidRPr="004B53B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415252" w:rsidRPr="004B53BF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มีนาคม</w:t>
      </w:r>
      <w:r w:rsidR="00C67B43" w:rsidRPr="004B53B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67B43" w:rsidRPr="004B53BF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7D7397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="00C67B43" w:rsidRPr="004B53B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B53BF">
        <w:rPr>
          <w:rFonts w:ascii="Angsana New" w:hAnsi="Angsana New"/>
          <w:sz w:val="26"/>
          <w:szCs w:val="26"/>
          <w:cs/>
        </w:rPr>
        <w:t>บริษัทมีรายได้จากลูกค้า</w:t>
      </w:r>
      <w:r w:rsidR="007D7397">
        <w:rPr>
          <w:rFonts w:ascii="Angsana New" w:hAnsi="Angsana New"/>
          <w:sz w:val="26"/>
          <w:szCs w:val="26"/>
        </w:rPr>
        <w:t xml:space="preserve"> </w:t>
      </w:r>
      <w:r w:rsidR="00327D56">
        <w:rPr>
          <w:rFonts w:ascii="Angsana New" w:hAnsi="Angsana New"/>
          <w:sz w:val="26"/>
          <w:szCs w:val="26"/>
        </w:rPr>
        <w:t>3</w:t>
      </w:r>
      <w:r w:rsidR="00C4342D"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/>
          <w:sz w:val="26"/>
          <w:szCs w:val="26"/>
          <w:cs/>
        </w:rPr>
        <w:t>ราย จากการขายสินค้าในประเทศเป็นจำนวนเงิน</w:t>
      </w:r>
      <w:r w:rsidRPr="00327D56">
        <w:rPr>
          <w:rFonts w:ascii="Angsana New" w:hAnsi="Angsana New"/>
          <w:sz w:val="26"/>
          <w:szCs w:val="26"/>
          <w:cs/>
        </w:rPr>
        <w:t>รวม</w:t>
      </w:r>
      <w:r w:rsidR="00816187" w:rsidRPr="00327D5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327D56" w:rsidRPr="00327D56">
        <w:rPr>
          <w:rFonts w:ascii="Angsana New" w:hAnsi="Angsana New"/>
          <w:snapToGrid w:val="0"/>
          <w:sz w:val="26"/>
          <w:szCs w:val="26"/>
          <w:lang w:eastAsia="th-TH"/>
        </w:rPr>
        <w:t>45</w:t>
      </w:r>
      <w:r w:rsidRPr="00327D56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327D56" w:rsidRPr="00327D56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4B53B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B53B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4B53BF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7D7397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4B53BF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4B53BF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4B53B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7D7397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Pr="004B53B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B53B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7D7397">
        <w:rPr>
          <w:rFonts w:ascii="Angsana New" w:hAnsi="Angsana New"/>
          <w:sz w:val="26"/>
          <w:szCs w:val="26"/>
        </w:rPr>
        <w:t>19</w:t>
      </w:r>
      <w:r w:rsidR="00415252" w:rsidRPr="004B53BF">
        <w:rPr>
          <w:rFonts w:ascii="Angsana New" w:hAnsi="Angsana New" w:hint="cs"/>
          <w:sz w:val="26"/>
          <w:szCs w:val="26"/>
        </w:rPr>
        <w:t>.</w:t>
      </w:r>
      <w:r w:rsidR="007D7397">
        <w:rPr>
          <w:rFonts w:ascii="Angsana New" w:hAnsi="Angsana New"/>
          <w:sz w:val="26"/>
          <w:szCs w:val="26"/>
        </w:rPr>
        <w:t>1</w:t>
      </w:r>
      <w:r w:rsidR="00415252" w:rsidRPr="004B53BF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4B53BF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579ECBFD" w14:textId="77777777" w:rsidR="00AF188D" w:rsidRPr="004B53BF" w:rsidRDefault="00AF188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445FD24" w14:textId="55DE98F5" w:rsidR="00BB60D5" w:rsidRPr="004B53BF" w:rsidRDefault="008F1A2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9B5D37" w:rsidRPr="004B53BF">
        <w:rPr>
          <w:rFonts w:ascii="Angsana New" w:hAnsi="Angsana New"/>
          <w:b/>
          <w:bCs/>
          <w:sz w:val="26"/>
          <w:szCs w:val="26"/>
        </w:rPr>
        <w:t>8</w:t>
      </w:r>
      <w:r w:rsidR="00BB60D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BB60D5" w:rsidRPr="004B53BF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4614D2" w:rsidRPr="004B53BF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575F35D2" w14:textId="77777777" w:rsidR="00415252" w:rsidRPr="004B53BF" w:rsidRDefault="0041525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CDB956A" w14:textId="5DF2BF28" w:rsidR="00C774BD" w:rsidRPr="004B53BF" w:rsidRDefault="00662872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ณ วันที่ </w:t>
      </w:r>
      <w:r w:rsidR="00415252" w:rsidRPr="004B53BF">
        <w:rPr>
          <w:rFonts w:ascii="Angsana New" w:hAnsi="Angsana New"/>
          <w:sz w:val="26"/>
          <w:szCs w:val="26"/>
        </w:rPr>
        <w:t>31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มีนาคม </w:t>
      </w:r>
      <w:r w:rsidR="00415252" w:rsidRPr="004B53BF">
        <w:rPr>
          <w:rFonts w:ascii="Angsana New" w:hAnsi="Angsana New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7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และวันที่ </w:t>
      </w:r>
      <w:r w:rsidR="00415252" w:rsidRPr="004B53BF">
        <w:rPr>
          <w:rFonts w:ascii="Angsana New" w:hAnsi="Angsana New"/>
          <w:sz w:val="26"/>
          <w:szCs w:val="26"/>
        </w:rPr>
        <w:t>31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15252" w:rsidRPr="004B53BF">
        <w:rPr>
          <w:rFonts w:ascii="Angsana New" w:hAnsi="Angsana New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6</w:t>
      </w:r>
      <w:r w:rsidR="00415252"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774BD" w:rsidRPr="004B53BF">
        <w:rPr>
          <w:rFonts w:ascii="Angsana New" w:hAnsi="Angsana New" w:hint="cs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4B53BF" w:rsidRDefault="00C774BD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166C6E1" w14:textId="6B95C687" w:rsidR="004167F6" w:rsidRPr="004B53BF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4B53BF">
        <w:rPr>
          <w:rFonts w:ascii="Angsana New" w:hAnsi="Angsana New" w:hint="cs"/>
          <w:sz w:val="26"/>
          <w:szCs w:val="26"/>
          <w:cs/>
        </w:rPr>
        <w:t>หนังสือค้ำป</w:t>
      </w:r>
      <w:r w:rsidR="00102155" w:rsidRPr="004B53BF">
        <w:rPr>
          <w:rFonts w:ascii="Angsana New" w:hAnsi="Angsana New" w:hint="cs"/>
          <w:sz w:val="26"/>
          <w:szCs w:val="26"/>
          <w:cs/>
        </w:rPr>
        <w:t>ระกันที่สถาบันการเงินในประเทศ</w:t>
      </w:r>
      <w:r w:rsidR="001C0A64" w:rsidRPr="004B53BF">
        <w:rPr>
          <w:rFonts w:ascii="Angsana New" w:hAnsi="Angsana New" w:hint="cs"/>
          <w:sz w:val="26"/>
          <w:szCs w:val="26"/>
          <w:cs/>
        </w:rPr>
        <w:t>แห่ง</w:t>
      </w:r>
      <w:r w:rsidR="00102155" w:rsidRPr="004B53BF">
        <w:rPr>
          <w:rFonts w:ascii="Angsana New" w:hAnsi="Angsana New" w:hint="cs"/>
          <w:sz w:val="26"/>
          <w:szCs w:val="26"/>
          <w:cs/>
        </w:rPr>
        <w:t>หนึ่ง</w:t>
      </w:r>
      <w:r w:rsidR="001C0A64" w:rsidRPr="004B53BF">
        <w:rPr>
          <w:rFonts w:ascii="Angsana New" w:hAnsi="Angsana New" w:hint="cs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9372E1" w:rsidRPr="004B53BF">
        <w:rPr>
          <w:rFonts w:ascii="Angsana New" w:hAnsi="Angsana New" w:hint="cs"/>
          <w:sz w:val="26"/>
          <w:szCs w:val="26"/>
        </w:rPr>
        <w:t xml:space="preserve">   </w:t>
      </w:r>
      <w:r w:rsidR="00503665" w:rsidRPr="004B53BF">
        <w:rPr>
          <w:rFonts w:ascii="Angsana New" w:hAnsi="Angsana New" w:hint="cs"/>
          <w:sz w:val="26"/>
          <w:szCs w:val="26"/>
          <w:cs/>
        </w:rPr>
        <w:t>จำนวนเงิน</w:t>
      </w:r>
      <w:r w:rsidR="00503665" w:rsidRPr="00327D56">
        <w:rPr>
          <w:rFonts w:ascii="Angsana New" w:hAnsi="Angsana New" w:hint="cs"/>
          <w:sz w:val="26"/>
          <w:szCs w:val="26"/>
          <w:cs/>
        </w:rPr>
        <w:t>รวม</w:t>
      </w:r>
      <w:r w:rsidR="00503665" w:rsidRPr="00327D56">
        <w:rPr>
          <w:rFonts w:ascii="Angsana New" w:hAnsi="Angsana New" w:hint="cs"/>
          <w:sz w:val="26"/>
          <w:szCs w:val="26"/>
        </w:rPr>
        <w:t xml:space="preserve"> </w:t>
      </w:r>
      <w:r w:rsidR="00E27AE6" w:rsidRPr="00327D56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327D56" w:rsidRPr="00327D56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="00503665" w:rsidRPr="00327D56">
        <w:rPr>
          <w:rFonts w:ascii="Angsana New" w:hAnsi="Angsana New" w:hint="cs"/>
          <w:snapToGrid w:val="0"/>
          <w:sz w:val="26"/>
          <w:szCs w:val="26"/>
          <w:lang w:eastAsia="th-TH"/>
        </w:rPr>
        <w:t>.</w:t>
      </w:r>
      <w:r w:rsidR="00327D56" w:rsidRPr="00327D56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="00F50B93" w:rsidRPr="00327D5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503665" w:rsidRPr="00327D56">
        <w:rPr>
          <w:rFonts w:ascii="Angsana New" w:hAnsi="Angsana New" w:hint="cs"/>
          <w:sz w:val="26"/>
          <w:szCs w:val="26"/>
          <w:cs/>
        </w:rPr>
        <w:t>ล้าน</w:t>
      </w:r>
      <w:r w:rsidR="00503665" w:rsidRPr="004B53BF">
        <w:rPr>
          <w:rFonts w:ascii="Angsana New" w:hAnsi="Angsana New" w:hint="cs"/>
          <w:sz w:val="26"/>
          <w:szCs w:val="26"/>
          <w:cs/>
        </w:rPr>
        <w:t xml:space="preserve">บาท และ </w:t>
      </w:r>
      <w:r w:rsidR="003033DF">
        <w:rPr>
          <w:rFonts w:ascii="Angsana New" w:hAnsi="Angsana New"/>
          <w:sz w:val="26"/>
          <w:szCs w:val="26"/>
        </w:rPr>
        <w:t>55</w:t>
      </w:r>
      <w:r w:rsidR="001601B3" w:rsidRPr="004B53BF">
        <w:rPr>
          <w:rFonts w:ascii="Angsana New" w:hAnsi="Angsana New" w:hint="cs"/>
          <w:sz w:val="26"/>
          <w:szCs w:val="26"/>
        </w:rPr>
        <w:t>.</w:t>
      </w:r>
      <w:r w:rsidR="007D7397">
        <w:rPr>
          <w:rFonts w:ascii="Angsana New" w:hAnsi="Angsana New"/>
          <w:sz w:val="26"/>
          <w:szCs w:val="26"/>
        </w:rPr>
        <w:t>7</w:t>
      </w:r>
      <w:r w:rsidR="001601B3" w:rsidRPr="004B53BF">
        <w:rPr>
          <w:rFonts w:ascii="Angsana New" w:hAnsi="Angsana New" w:hint="cs"/>
          <w:sz w:val="26"/>
          <w:szCs w:val="26"/>
        </w:rPr>
        <w:t xml:space="preserve"> </w:t>
      </w:r>
      <w:r w:rsidR="006B3226" w:rsidRPr="004B53BF">
        <w:rPr>
          <w:rFonts w:ascii="Angsana New" w:hAnsi="Angsana New" w:hint="cs"/>
          <w:sz w:val="26"/>
          <w:szCs w:val="26"/>
          <w:cs/>
        </w:rPr>
        <w:t>ล้านบาท</w:t>
      </w:r>
      <w:r w:rsidR="00503665" w:rsidRPr="004B53BF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4614D2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1C0A64" w:rsidRPr="004B53BF">
        <w:rPr>
          <w:rFonts w:ascii="Angsana New" w:hAnsi="Angsana New" w:hint="cs"/>
          <w:sz w:val="26"/>
          <w:szCs w:val="26"/>
          <w:cs/>
        </w:rPr>
        <w:t xml:space="preserve">ซึ่งค้ำประกันโดยหลักประกันตามที่กล่าวไว้ในหมายเหตุ </w:t>
      </w:r>
      <w:r w:rsidR="008927BD" w:rsidRPr="004B53BF">
        <w:rPr>
          <w:rFonts w:ascii="Angsana New" w:hAnsi="Angsana New" w:hint="cs"/>
          <w:sz w:val="26"/>
          <w:szCs w:val="26"/>
        </w:rPr>
        <w:t>10</w:t>
      </w:r>
    </w:p>
    <w:p w14:paraId="2EE8655B" w14:textId="77777777" w:rsidR="006D7426" w:rsidRPr="004B53BF" w:rsidRDefault="006D7426" w:rsidP="004B53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14:paraId="35D6008A" w14:textId="532AC32C" w:rsidR="0029045B" w:rsidRPr="004B53BF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8" w:name="_Hlk39477489"/>
      <w:r w:rsidRPr="004B53BF">
        <w:rPr>
          <w:rFonts w:ascii="Angsana New" w:hAnsi="Angsana New" w:hint="cs"/>
          <w:sz w:val="26"/>
          <w:szCs w:val="26"/>
          <w:cs/>
        </w:rPr>
        <w:t>ข)</w:t>
      </w:r>
      <w:r w:rsidRPr="004B53BF">
        <w:rPr>
          <w:rFonts w:ascii="Angsana New" w:hAnsi="Angsana New" w:hint="cs"/>
          <w:sz w:val="26"/>
          <w:szCs w:val="26"/>
          <w:cs/>
        </w:rPr>
        <w:tab/>
      </w:r>
      <w:r w:rsidR="006D7426" w:rsidRPr="004B53BF">
        <w:rPr>
          <w:rFonts w:ascii="Angsana New" w:hAnsi="Angsana New" w:hint="cs"/>
          <w:sz w:val="26"/>
          <w:szCs w:val="26"/>
          <w:cs/>
        </w:rPr>
        <w:t>ภาระผูกพันตาม</w:t>
      </w:r>
      <w:r w:rsidR="00964EBF" w:rsidRPr="004B53BF">
        <w:rPr>
          <w:rFonts w:ascii="Angsana New" w:hAnsi="Angsana New" w:hint="cs"/>
          <w:sz w:val="26"/>
          <w:szCs w:val="26"/>
          <w:cs/>
        </w:rPr>
        <w:t>สัญญาซื้อสินทรัพย์ถาวร</w:t>
      </w:r>
      <w:r w:rsidR="00F654F7">
        <w:rPr>
          <w:rFonts w:ascii="Angsana New" w:hAnsi="Angsana New" w:hint="cs"/>
          <w:sz w:val="26"/>
          <w:szCs w:val="26"/>
          <w:cs/>
        </w:rPr>
        <w:t>และสินทรัพย์ไม่มีตัวตน</w:t>
      </w:r>
      <w:r w:rsidR="00964EBF" w:rsidRPr="004B53BF">
        <w:rPr>
          <w:rFonts w:ascii="Angsana New" w:hAnsi="Angsana New" w:hint="cs"/>
          <w:sz w:val="26"/>
          <w:szCs w:val="26"/>
          <w:cs/>
        </w:rPr>
        <w:t>จำนวนเงิน</w:t>
      </w:r>
      <w:r w:rsidR="00F654F7" w:rsidRPr="009C11E5">
        <w:rPr>
          <w:rFonts w:ascii="Angsana New" w:hAnsi="Angsana New" w:hint="cs"/>
          <w:sz w:val="26"/>
          <w:szCs w:val="26"/>
          <w:cs/>
        </w:rPr>
        <w:t>รวม</w:t>
      </w:r>
      <w:r w:rsidR="009372E1" w:rsidRPr="009C11E5">
        <w:rPr>
          <w:rFonts w:ascii="Angsana New" w:hAnsi="Angsana New" w:hint="cs"/>
          <w:sz w:val="26"/>
          <w:szCs w:val="26"/>
        </w:rPr>
        <w:t xml:space="preserve"> </w:t>
      </w:r>
      <w:r w:rsidR="009C11E5" w:rsidRPr="009C11E5">
        <w:rPr>
          <w:rFonts w:ascii="Angsana New" w:hAnsi="Angsana New"/>
          <w:snapToGrid w:val="0"/>
          <w:sz w:val="26"/>
          <w:szCs w:val="26"/>
          <w:lang w:eastAsia="th-TH"/>
        </w:rPr>
        <w:t>211</w:t>
      </w:r>
      <w:r w:rsidR="00064B1C" w:rsidRPr="009C11E5">
        <w:rPr>
          <w:rFonts w:ascii="Angsana New" w:hAnsi="Angsana New" w:hint="cs"/>
          <w:snapToGrid w:val="0"/>
          <w:sz w:val="26"/>
          <w:szCs w:val="26"/>
          <w:lang w:eastAsia="th-TH"/>
        </w:rPr>
        <w:t>.</w:t>
      </w:r>
      <w:r w:rsidR="009C11E5" w:rsidRPr="009C11E5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="00CE3F92" w:rsidRPr="009C11E5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9C11E5">
        <w:rPr>
          <w:rFonts w:ascii="Angsana New" w:hAnsi="Angsana New" w:hint="cs"/>
          <w:sz w:val="26"/>
          <w:szCs w:val="26"/>
          <w:cs/>
        </w:rPr>
        <w:t>ล้านบาท</w:t>
      </w:r>
      <w:r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4614D2" w:rsidRPr="004B53BF">
        <w:rPr>
          <w:rFonts w:ascii="Angsana New" w:hAnsi="Angsana New" w:hint="cs"/>
          <w:sz w:val="26"/>
          <w:szCs w:val="26"/>
          <w:cs/>
        </w:rPr>
        <w:t xml:space="preserve">และ </w:t>
      </w:r>
      <w:r w:rsidR="007D7397">
        <w:rPr>
          <w:rFonts w:ascii="Angsana New" w:hAnsi="Angsana New"/>
          <w:sz w:val="26"/>
          <w:szCs w:val="26"/>
        </w:rPr>
        <w:t>2</w:t>
      </w:r>
      <w:r w:rsidR="00F654F7">
        <w:rPr>
          <w:rFonts w:ascii="Angsana New" w:hAnsi="Angsana New"/>
          <w:sz w:val="26"/>
          <w:szCs w:val="26"/>
        </w:rPr>
        <w:t>45</w:t>
      </w:r>
      <w:r w:rsidR="001601B3" w:rsidRPr="004B53BF">
        <w:rPr>
          <w:rFonts w:ascii="Angsana New" w:hAnsi="Angsana New" w:hint="cs"/>
          <w:sz w:val="26"/>
          <w:szCs w:val="26"/>
        </w:rPr>
        <w:t>.</w:t>
      </w:r>
      <w:r w:rsidR="00F654F7">
        <w:rPr>
          <w:rFonts w:ascii="Angsana New" w:hAnsi="Angsana New"/>
          <w:sz w:val="26"/>
          <w:szCs w:val="26"/>
        </w:rPr>
        <w:t>5</w:t>
      </w:r>
      <w:r w:rsidR="00C774BD" w:rsidRPr="004B53BF">
        <w:rPr>
          <w:rFonts w:ascii="Angsana New" w:hAnsi="Angsana New" w:hint="cs"/>
          <w:sz w:val="26"/>
          <w:szCs w:val="26"/>
        </w:rPr>
        <w:t xml:space="preserve"> </w:t>
      </w:r>
      <w:r w:rsidR="00964EBF" w:rsidRPr="004B53BF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="004614D2" w:rsidRPr="004B53BF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4614D2" w:rsidRPr="004B53BF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2F3B32F0" w14:textId="77777777" w:rsidR="003E6889" w:rsidRPr="004B53BF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103CB586" w14:textId="5395D5DE" w:rsidR="003E6889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</w:t>
      </w:r>
      <w:r w:rsidRPr="004B53BF">
        <w:rPr>
          <w:rFonts w:ascii="Angsana New" w:hAnsi="Angsana New"/>
          <w:sz w:val="26"/>
          <w:szCs w:val="26"/>
        </w:rPr>
        <w:t>)</w:t>
      </w:r>
      <w:r w:rsidRPr="004B53BF">
        <w:rPr>
          <w:rFonts w:ascii="Angsana New" w:hAnsi="Angsana New"/>
          <w:sz w:val="26"/>
          <w:szCs w:val="26"/>
        </w:rPr>
        <w:tab/>
      </w:r>
      <w:r w:rsidRPr="004B53BF">
        <w:rPr>
          <w:rFonts w:ascii="Angsana New" w:hAnsi="Angsana New"/>
          <w:sz w:val="26"/>
          <w:szCs w:val="26"/>
          <w:cs/>
        </w:rPr>
        <w:t>ภาระผูกพัน</w:t>
      </w:r>
      <w:r w:rsidRPr="004B53BF">
        <w:rPr>
          <w:rFonts w:ascii="Angsana New" w:hAnsi="Angsana New" w:hint="cs"/>
          <w:sz w:val="26"/>
          <w:szCs w:val="26"/>
          <w:cs/>
        </w:rPr>
        <w:t>ตามสัญญาซื้อวัตถุดิบจำนวน</w:t>
      </w:r>
      <w:r w:rsidRPr="00C80D7D">
        <w:rPr>
          <w:rFonts w:ascii="Angsana New" w:hAnsi="Angsana New" w:hint="cs"/>
          <w:sz w:val="26"/>
          <w:szCs w:val="26"/>
          <w:cs/>
        </w:rPr>
        <w:t xml:space="preserve">เงิน </w:t>
      </w:r>
      <w:r w:rsidR="00C80D7D" w:rsidRPr="00C80D7D">
        <w:rPr>
          <w:rFonts w:ascii="Angsana New" w:hAnsi="Angsana New"/>
          <w:sz w:val="26"/>
          <w:szCs w:val="26"/>
        </w:rPr>
        <w:t>9</w:t>
      </w:r>
      <w:r w:rsidRPr="00C80D7D">
        <w:rPr>
          <w:rFonts w:ascii="Angsana New" w:hAnsi="Angsana New" w:hint="cs"/>
          <w:sz w:val="26"/>
          <w:szCs w:val="26"/>
        </w:rPr>
        <w:t>.</w:t>
      </w:r>
      <w:r w:rsidR="00C80D7D" w:rsidRPr="00C80D7D">
        <w:rPr>
          <w:rFonts w:ascii="Angsana New" w:hAnsi="Angsana New"/>
          <w:sz w:val="26"/>
          <w:szCs w:val="26"/>
        </w:rPr>
        <w:t>3</w:t>
      </w:r>
      <w:r w:rsidRPr="00C80D7D">
        <w:rPr>
          <w:rFonts w:ascii="Angsana New" w:hAnsi="Angsana New" w:hint="cs"/>
          <w:sz w:val="26"/>
          <w:szCs w:val="26"/>
        </w:rPr>
        <w:t xml:space="preserve"> </w:t>
      </w:r>
      <w:r w:rsidRPr="00C80D7D">
        <w:rPr>
          <w:rFonts w:ascii="Angsana New" w:hAnsi="Angsana New" w:hint="cs"/>
          <w:sz w:val="26"/>
          <w:szCs w:val="26"/>
          <w:cs/>
        </w:rPr>
        <w:t>ล้าน</w:t>
      </w:r>
      <w:r w:rsidRPr="004B53BF">
        <w:rPr>
          <w:rFonts w:ascii="Angsana New" w:hAnsi="Angsana New" w:hint="cs"/>
          <w:sz w:val="26"/>
          <w:szCs w:val="26"/>
          <w:cs/>
        </w:rPr>
        <w:t>บาท</w:t>
      </w:r>
      <w:r w:rsidR="00A930B5" w:rsidRPr="004B53BF">
        <w:rPr>
          <w:rFonts w:ascii="Angsana New" w:hAnsi="Angsana New"/>
          <w:sz w:val="26"/>
          <w:szCs w:val="26"/>
        </w:rPr>
        <w:t xml:space="preserve"> </w:t>
      </w:r>
      <w:r w:rsidR="007A02D5" w:rsidRPr="004B53BF">
        <w:rPr>
          <w:rFonts w:ascii="Angsana New" w:hAnsi="Angsana New" w:hint="cs"/>
          <w:sz w:val="26"/>
          <w:szCs w:val="26"/>
          <w:cs/>
        </w:rPr>
        <w:t xml:space="preserve">และ </w:t>
      </w:r>
      <w:r w:rsidR="003033DF">
        <w:rPr>
          <w:rFonts w:ascii="Angsana New" w:hAnsi="Angsana New"/>
          <w:sz w:val="26"/>
          <w:szCs w:val="26"/>
        </w:rPr>
        <w:t>1</w:t>
      </w:r>
      <w:r w:rsidR="007D7397">
        <w:rPr>
          <w:rFonts w:ascii="Angsana New" w:hAnsi="Angsana New"/>
          <w:sz w:val="26"/>
          <w:szCs w:val="26"/>
        </w:rPr>
        <w:t>2.</w:t>
      </w:r>
      <w:r w:rsidR="003033DF">
        <w:rPr>
          <w:rFonts w:ascii="Angsana New" w:hAnsi="Angsana New"/>
          <w:sz w:val="26"/>
          <w:szCs w:val="26"/>
        </w:rPr>
        <w:t>1</w:t>
      </w:r>
      <w:r w:rsidR="007A02D5" w:rsidRPr="004B53BF">
        <w:rPr>
          <w:rFonts w:ascii="Angsana New" w:hAnsi="Angsana New"/>
          <w:sz w:val="26"/>
          <w:szCs w:val="26"/>
        </w:rPr>
        <w:t xml:space="preserve"> </w:t>
      </w:r>
      <w:r w:rsidR="007A02D5" w:rsidRPr="004B53BF"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="007A02D5" w:rsidRPr="004B53BF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778D8788" w14:textId="77777777" w:rsidR="00DA0162" w:rsidRDefault="00DA016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357C8F6E" w14:textId="345CB0B7" w:rsidR="00DA0162" w:rsidRDefault="00DA0162" w:rsidP="00DA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963D9">
        <w:rPr>
          <w:rFonts w:ascii="Angsana New" w:hAnsi="Angsana New" w:hint="cs"/>
          <w:sz w:val="26"/>
          <w:szCs w:val="26"/>
          <w:cs/>
        </w:rPr>
        <w:t>ง</w:t>
      </w:r>
      <w:r w:rsidRPr="00F963D9">
        <w:rPr>
          <w:rFonts w:ascii="Angsana New" w:hAnsi="Angsana New"/>
          <w:sz w:val="26"/>
          <w:szCs w:val="26"/>
        </w:rPr>
        <w:t xml:space="preserve">) </w:t>
      </w:r>
      <w:r>
        <w:rPr>
          <w:rFonts w:ascii="Angsana New" w:hAnsi="Angsana New"/>
          <w:sz w:val="26"/>
          <w:szCs w:val="26"/>
        </w:rPr>
        <w:t xml:space="preserve">        </w:t>
      </w:r>
      <w:r w:rsidRPr="001E1739">
        <w:rPr>
          <w:rFonts w:ascii="Angsana New" w:hAnsi="Angsana New"/>
          <w:sz w:val="26"/>
          <w:szCs w:val="26"/>
          <w:cs/>
        </w:rPr>
        <w:t>สัญญาซื้อขายเงินตราต่างประเทศล่วงหน้าก</w:t>
      </w:r>
      <w:r>
        <w:rPr>
          <w:rFonts w:ascii="Angsana New" w:hAnsi="Angsana New"/>
          <w:sz w:val="26"/>
          <w:szCs w:val="26"/>
          <w:cs/>
        </w:rPr>
        <w:t>ับสถาบันการเงินในประเทศ</w:t>
      </w:r>
      <w:r w:rsidRPr="001E1739">
        <w:rPr>
          <w:rFonts w:ascii="Angsana New" w:hAnsi="Angsana New"/>
          <w:sz w:val="26"/>
          <w:szCs w:val="26"/>
          <w:cs/>
        </w:rPr>
        <w:t>เพื</w:t>
      </w:r>
      <w:r w:rsidRPr="001E1739">
        <w:rPr>
          <w:rFonts w:ascii="Angsana New" w:hAnsi="Angsana New" w:hint="cs"/>
          <w:sz w:val="26"/>
          <w:szCs w:val="26"/>
          <w:cs/>
        </w:rPr>
        <w:t>่</w:t>
      </w:r>
      <w:r w:rsidRPr="001E1739">
        <w:rPr>
          <w:rFonts w:ascii="Angsana New" w:hAnsi="Angsana New"/>
          <w:sz w:val="26"/>
          <w:szCs w:val="26"/>
          <w:cs/>
        </w:rPr>
        <w:t>อคุ้มครอง</w:t>
      </w:r>
      <w:r>
        <w:rPr>
          <w:rFonts w:ascii="Angsana New" w:hAnsi="Angsana New" w:hint="cs"/>
          <w:sz w:val="26"/>
          <w:szCs w:val="26"/>
          <w:cs/>
        </w:rPr>
        <w:t>เจ้า</w:t>
      </w:r>
      <w:r w:rsidRPr="001E1739">
        <w:rPr>
          <w:rFonts w:ascii="Angsana New" w:hAnsi="Angsana New"/>
          <w:sz w:val="26"/>
          <w:szCs w:val="26"/>
          <w:cs/>
        </w:rPr>
        <w:t>หนี</w:t>
      </w:r>
      <w:r w:rsidRPr="001E1739">
        <w:rPr>
          <w:rFonts w:ascii="Angsana New" w:hAnsi="Angsana New" w:hint="cs"/>
          <w:sz w:val="26"/>
          <w:szCs w:val="26"/>
          <w:cs/>
        </w:rPr>
        <w:t>้</w:t>
      </w:r>
      <w:r w:rsidRPr="001E1739">
        <w:rPr>
          <w:rFonts w:ascii="Angsana New" w:hAnsi="Angsana New"/>
          <w:sz w:val="26"/>
          <w:szCs w:val="26"/>
          <w:cs/>
        </w:rPr>
        <w:t>ท</w:t>
      </w:r>
      <w:r w:rsidRPr="001E1739">
        <w:rPr>
          <w:rFonts w:ascii="Angsana New" w:hAnsi="Angsana New" w:hint="cs"/>
          <w:sz w:val="26"/>
          <w:szCs w:val="26"/>
          <w:cs/>
        </w:rPr>
        <w:t>ี่</w:t>
      </w:r>
      <w:r w:rsidRPr="001E1739">
        <w:rPr>
          <w:rFonts w:ascii="Angsana New" w:hAnsi="Angsana New"/>
          <w:sz w:val="26"/>
          <w:szCs w:val="26"/>
          <w:cs/>
        </w:rPr>
        <w:t>เป็นเงินตราต่างประเทศจากการ</w:t>
      </w:r>
      <w:r>
        <w:rPr>
          <w:rFonts w:ascii="Angsana New" w:hAnsi="Angsana New"/>
          <w:sz w:val="26"/>
          <w:szCs w:val="26"/>
        </w:rPr>
        <w:t xml:space="preserve">                 </w:t>
      </w:r>
      <w:r>
        <w:rPr>
          <w:rFonts w:ascii="Angsana New" w:hAnsi="Angsana New"/>
          <w:sz w:val="26"/>
          <w:szCs w:val="26"/>
          <w:cs/>
        </w:rPr>
        <w:t>ซื้อสิน</w:t>
      </w:r>
      <w:r>
        <w:rPr>
          <w:rFonts w:ascii="Angsana New" w:hAnsi="Angsana New" w:hint="cs"/>
          <w:sz w:val="26"/>
          <w:szCs w:val="26"/>
          <w:cs/>
        </w:rPr>
        <w:t xml:space="preserve">ทรัพย์ถาวร </w:t>
      </w:r>
      <w:r w:rsidRPr="00327D56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327D56" w:rsidRPr="00327D56">
        <w:rPr>
          <w:rFonts w:ascii="Angsana New" w:hAnsi="Angsana New"/>
          <w:sz w:val="26"/>
          <w:szCs w:val="26"/>
        </w:rPr>
        <w:t>1.0</w:t>
      </w:r>
      <w:r w:rsidRPr="00327D56">
        <w:rPr>
          <w:rFonts w:ascii="Angsana New" w:hAnsi="Angsana New"/>
          <w:sz w:val="26"/>
          <w:szCs w:val="26"/>
        </w:rPr>
        <w:t xml:space="preserve"> </w:t>
      </w:r>
      <w:r w:rsidRPr="00327D56">
        <w:rPr>
          <w:rFonts w:ascii="Angsana New" w:hAnsi="Angsana New"/>
          <w:sz w:val="26"/>
          <w:szCs w:val="26"/>
          <w:cs/>
        </w:rPr>
        <w:t>ล้าน</w:t>
      </w:r>
      <w:r w:rsidRPr="00327D56">
        <w:rPr>
          <w:rFonts w:ascii="Angsana New" w:hAnsi="Angsana New" w:hint="cs"/>
          <w:sz w:val="26"/>
          <w:szCs w:val="26"/>
          <w:cs/>
        </w:rPr>
        <w:t xml:space="preserve">ยูโร </w:t>
      </w:r>
      <w:r w:rsidRPr="00327D56">
        <w:rPr>
          <w:rFonts w:ascii="Angsana New" w:hAnsi="Angsana New" w:hint="cs"/>
          <w:sz w:val="26"/>
          <w:szCs w:val="26"/>
          <w:cs/>
          <w:lang w:val="th-TH"/>
        </w:rPr>
        <w:t>(เทียบเท่า</w:t>
      </w:r>
      <w:r w:rsidRPr="00327D56">
        <w:rPr>
          <w:rFonts w:ascii="Angsana New" w:hAnsi="Angsana New"/>
          <w:sz w:val="26"/>
          <w:szCs w:val="26"/>
        </w:rPr>
        <w:t xml:space="preserve"> </w:t>
      </w:r>
      <w:r w:rsidR="00327D56" w:rsidRPr="00327D56">
        <w:rPr>
          <w:rFonts w:ascii="Angsana New" w:hAnsi="Angsana New"/>
          <w:sz w:val="26"/>
          <w:szCs w:val="26"/>
        </w:rPr>
        <w:t>39</w:t>
      </w:r>
      <w:r w:rsidRPr="00327D56">
        <w:rPr>
          <w:rFonts w:ascii="Angsana New" w:hAnsi="Angsana New" w:hint="cs"/>
          <w:sz w:val="26"/>
          <w:szCs w:val="26"/>
          <w:cs/>
        </w:rPr>
        <w:t>.</w:t>
      </w:r>
      <w:r w:rsidR="00327D56" w:rsidRPr="00327D56">
        <w:rPr>
          <w:rFonts w:ascii="Angsana New" w:hAnsi="Angsana New"/>
          <w:sz w:val="26"/>
          <w:szCs w:val="26"/>
        </w:rPr>
        <w:t>2</w:t>
      </w:r>
      <w:r w:rsidRPr="00327D56">
        <w:rPr>
          <w:rFonts w:ascii="Angsana New" w:hAnsi="Angsana New"/>
          <w:sz w:val="26"/>
          <w:szCs w:val="26"/>
        </w:rPr>
        <w:t xml:space="preserve"> </w:t>
      </w:r>
      <w:r w:rsidRPr="00327D56">
        <w:rPr>
          <w:rFonts w:ascii="Angsana New" w:hAnsi="Angsana New"/>
          <w:sz w:val="26"/>
          <w:szCs w:val="26"/>
          <w:cs/>
          <w:lang w:val="th-TH"/>
        </w:rPr>
        <w:t>ล้านบาท)</w:t>
      </w:r>
      <w:r w:rsidRPr="00327D56">
        <w:rPr>
          <w:rFonts w:ascii="Angsana New" w:hAnsi="Angsana New" w:hint="cs"/>
          <w:sz w:val="26"/>
          <w:szCs w:val="26"/>
          <w:cs/>
          <w:lang w:val="th-TH"/>
        </w:rPr>
        <w:t xml:space="preserve"> และ</w:t>
      </w:r>
      <w:r w:rsidRPr="00327D56">
        <w:rPr>
          <w:rFonts w:ascii="Angsana New" w:hAnsi="Angsana New" w:hint="cs"/>
          <w:sz w:val="26"/>
          <w:szCs w:val="26"/>
          <w:cs/>
        </w:rPr>
        <w:t xml:space="preserve"> </w:t>
      </w:r>
      <w:r w:rsidRPr="00327D56">
        <w:rPr>
          <w:rFonts w:ascii="Angsana New" w:hAnsi="Angsana New"/>
          <w:sz w:val="26"/>
          <w:szCs w:val="26"/>
        </w:rPr>
        <w:t xml:space="preserve">0.3 </w:t>
      </w:r>
      <w:r w:rsidRPr="00327D56">
        <w:rPr>
          <w:rFonts w:ascii="Angsana New" w:hAnsi="Angsana New"/>
          <w:sz w:val="26"/>
          <w:szCs w:val="26"/>
          <w:cs/>
        </w:rPr>
        <w:t>ล้าน</w:t>
      </w:r>
      <w:r>
        <w:rPr>
          <w:rFonts w:ascii="Angsana New" w:hAnsi="Angsana New" w:hint="cs"/>
          <w:sz w:val="26"/>
          <w:szCs w:val="26"/>
          <w:cs/>
        </w:rPr>
        <w:t xml:space="preserve">ยูโร </w:t>
      </w:r>
      <w:r w:rsidRPr="003B4276">
        <w:rPr>
          <w:rFonts w:ascii="Angsana New" w:hAnsi="Angsana New" w:hint="cs"/>
          <w:sz w:val="26"/>
          <w:szCs w:val="26"/>
          <w:cs/>
          <w:lang w:val="th-TH"/>
        </w:rPr>
        <w:t>(เทียบเท่า</w:t>
      </w:r>
      <w:r w:rsidRPr="003B4276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>10</w:t>
      </w:r>
      <w:r w:rsidRPr="003B4276">
        <w:rPr>
          <w:rFonts w:ascii="Angsana New" w:hAnsi="Angsana New" w:hint="cs"/>
          <w:sz w:val="26"/>
          <w:szCs w:val="26"/>
          <w:cs/>
        </w:rPr>
        <w:t>.8</w:t>
      </w:r>
      <w:r w:rsidRPr="003B4276">
        <w:rPr>
          <w:rFonts w:ascii="Angsana New" w:hAnsi="Angsana New"/>
          <w:sz w:val="26"/>
          <w:szCs w:val="26"/>
        </w:rPr>
        <w:t xml:space="preserve"> </w:t>
      </w:r>
      <w:r w:rsidRPr="003B4276">
        <w:rPr>
          <w:rFonts w:ascii="Angsana New" w:hAnsi="Angsana New"/>
          <w:sz w:val="26"/>
          <w:szCs w:val="26"/>
          <w:cs/>
          <w:lang w:val="th-TH"/>
        </w:rPr>
        <w:t>ล้านบาท)</w:t>
      </w:r>
      <w:r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ตามลำดับ</w:t>
      </w:r>
    </w:p>
    <w:bookmarkEnd w:id="8"/>
    <w:p w14:paraId="047D15E1" w14:textId="03985F90" w:rsidR="00AF188D" w:rsidRPr="004B53BF" w:rsidRDefault="00AF188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521D806C" w14:textId="7C1D1CFC" w:rsidR="00C10397" w:rsidRPr="004B53BF" w:rsidRDefault="009B5D37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19</w:t>
      </w:r>
      <w:r w:rsidR="00C10397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C10397" w:rsidRPr="004B53BF">
        <w:rPr>
          <w:rFonts w:ascii="Angsana New" w:hAnsi="Angsana New" w:hint="cs"/>
          <w:b/>
          <w:bCs/>
          <w:sz w:val="26"/>
          <w:szCs w:val="26"/>
        </w:rPr>
        <w:tab/>
      </w:r>
      <w:r w:rsidR="00C10397" w:rsidRPr="004B53BF">
        <w:rPr>
          <w:rFonts w:ascii="Angsana New" w:hAnsi="Angsana New" w:hint="cs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32A555F2" w14:textId="77777777" w:rsidR="00C10397" w:rsidRPr="004B53BF" w:rsidRDefault="00C10397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9" w:name="_Hlk128491908"/>
    </w:p>
    <w:p w14:paraId="1F8E8A7B" w14:textId="20D3FEFE" w:rsidR="00C10397" w:rsidRPr="004B53BF" w:rsidRDefault="00C10397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D4124F">
        <w:rPr>
          <w:rFonts w:ascii="Angsana New" w:hAnsi="Angsana New" w:hint="cs"/>
          <w:sz w:val="26"/>
          <w:szCs w:val="26"/>
          <w:cs/>
        </w:rPr>
        <w:t xml:space="preserve">ในที่ประชุมใหญ่สามัญผู้ถือหุ้นของบริษัทเมื่อวันที่ </w:t>
      </w:r>
      <w:r w:rsidRPr="00D4124F">
        <w:rPr>
          <w:rFonts w:ascii="Angsana New" w:hAnsi="Angsana New" w:hint="cs"/>
          <w:sz w:val="26"/>
          <w:szCs w:val="26"/>
        </w:rPr>
        <w:t>2</w:t>
      </w:r>
      <w:r w:rsidRPr="00D4124F">
        <w:rPr>
          <w:rFonts w:ascii="Angsana New" w:hAnsi="Angsana New"/>
          <w:sz w:val="26"/>
          <w:szCs w:val="26"/>
        </w:rPr>
        <w:t>4</w:t>
      </w:r>
      <w:r w:rsidRPr="00D4124F">
        <w:rPr>
          <w:rFonts w:ascii="Angsana New" w:hAnsi="Angsana New" w:hint="cs"/>
          <w:sz w:val="26"/>
          <w:szCs w:val="26"/>
        </w:rPr>
        <w:t xml:space="preserve"> </w:t>
      </w:r>
      <w:r w:rsidRPr="00D4124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D4124F">
        <w:rPr>
          <w:rFonts w:ascii="Angsana New" w:hAnsi="Angsana New" w:hint="cs"/>
          <w:sz w:val="26"/>
          <w:szCs w:val="26"/>
        </w:rPr>
        <w:t>256</w:t>
      </w:r>
      <w:r w:rsidR="007D7397" w:rsidRPr="00D4124F">
        <w:rPr>
          <w:rFonts w:ascii="Angsana New" w:hAnsi="Angsana New"/>
          <w:sz w:val="26"/>
          <w:szCs w:val="26"/>
        </w:rPr>
        <w:t>7</w:t>
      </w:r>
      <w:r w:rsidRPr="00D4124F">
        <w:rPr>
          <w:rFonts w:ascii="Angsana New" w:hAnsi="Angsana New" w:hint="cs"/>
          <w:sz w:val="26"/>
          <w:szCs w:val="26"/>
        </w:rPr>
        <w:t xml:space="preserve"> </w:t>
      </w:r>
      <w:r w:rsidRPr="00D4124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</w:t>
      </w:r>
      <w:r w:rsidRPr="00D4124F">
        <w:rPr>
          <w:rFonts w:ascii="Angsana New" w:hAnsi="Angsana New"/>
          <w:sz w:val="26"/>
          <w:szCs w:val="26"/>
          <w:cs/>
        </w:rPr>
        <w:t>การจ่ายเงินปันผลของ</w:t>
      </w:r>
      <w:r w:rsidRPr="00D4124F">
        <w:rPr>
          <w:rFonts w:ascii="Angsana New" w:hAnsi="Angsana New" w:hint="cs"/>
          <w:sz w:val="26"/>
          <w:szCs w:val="26"/>
          <w:cs/>
        </w:rPr>
        <w:t xml:space="preserve">บริษัทประจำปี </w:t>
      </w:r>
      <w:r w:rsidRPr="00D4124F">
        <w:rPr>
          <w:rFonts w:ascii="Angsana New" w:hAnsi="Angsana New"/>
          <w:sz w:val="26"/>
          <w:szCs w:val="26"/>
        </w:rPr>
        <w:t>256</w:t>
      </w:r>
      <w:r w:rsidR="007D7397" w:rsidRPr="00D4124F">
        <w:rPr>
          <w:rFonts w:ascii="Angsana New" w:hAnsi="Angsana New"/>
          <w:sz w:val="26"/>
          <w:szCs w:val="26"/>
        </w:rPr>
        <w:t>6</w:t>
      </w:r>
      <w:r w:rsidRPr="00D4124F">
        <w:rPr>
          <w:rFonts w:ascii="Angsana New" w:hAnsi="Angsana New"/>
          <w:sz w:val="26"/>
          <w:szCs w:val="26"/>
        </w:rPr>
        <w:t xml:space="preserve"> </w:t>
      </w:r>
      <w:r w:rsidR="00835C61" w:rsidRPr="00D4124F">
        <w:rPr>
          <w:rFonts w:ascii="Angsana New" w:hAnsi="Angsana New"/>
          <w:sz w:val="26"/>
          <w:szCs w:val="26"/>
        </w:rPr>
        <w:t xml:space="preserve">         </w:t>
      </w:r>
      <w:r w:rsidRPr="00D4124F">
        <w:rPr>
          <w:rFonts w:ascii="Angsana New" w:hAnsi="Angsana New"/>
          <w:sz w:val="26"/>
          <w:szCs w:val="26"/>
          <w:cs/>
        </w:rPr>
        <w:t>ในอัตราหุ้นละ</w:t>
      </w:r>
      <w:r w:rsidRPr="00D4124F">
        <w:rPr>
          <w:rFonts w:ascii="Angsana New" w:hAnsi="Angsana New"/>
          <w:sz w:val="26"/>
          <w:szCs w:val="26"/>
        </w:rPr>
        <w:t xml:space="preserve"> 0.1</w:t>
      </w:r>
      <w:r w:rsidR="007D7397" w:rsidRPr="00D4124F">
        <w:rPr>
          <w:rFonts w:ascii="Angsana New" w:hAnsi="Angsana New"/>
          <w:sz w:val="26"/>
          <w:szCs w:val="26"/>
        </w:rPr>
        <w:t>6</w:t>
      </w:r>
      <w:r w:rsidRPr="00D4124F">
        <w:rPr>
          <w:rFonts w:ascii="Angsana New" w:hAnsi="Angsana New" w:hint="cs"/>
          <w:sz w:val="26"/>
          <w:szCs w:val="26"/>
          <w:cs/>
        </w:rPr>
        <w:t xml:space="preserve"> บาท สำหรับหุ้นสามัญจำนวน </w:t>
      </w:r>
      <w:r w:rsidR="007D7397" w:rsidRPr="00D4124F">
        <w:rPr>
          <w:rFonts w:ascii="Angsana New" w:hAnsi="Angsana New"/>
          <w:spacing w:val="-6"/>
          <w:sz w:val="26"/>
          <w:szCs w:val="26"/>
        </w:rPr>
        <w:t xml:space="preserve">163,178,563 </w:t>
      </w:r>
      <w:r w:rsidRPr="00D4124F">
        <w:rPr>
          <w:rFonts w:ascii="Angsana New" w:hAnsi="Angsana New" w:hint="cs"/>
          <w:sz w:val="26"/>
          <w:szCs w:val="26"/>
          <w:cs/>
        </w:rPr>
        <w:t xml:space="preserve">หุ้น เป็นจำนวนเงินรวม </w:t>
      </w:r>
      <w:r w:rsidRPr="00D4124F">
        <w:rPr>
          <w:rFonts w:ascii="Angsana New" w:hAnsi="Angsana New"/>
          <w:sz w:val="26"/>
          <w:szCs w:val="26"/>
        </w:rPr>
        <w:t>2</w:t>
      </w:r>
      <w:r w:rsidR="007D7397" w:rsidRPr="00D4124F">
        <w:rPr>
          <w:rFonts w:ascii="Angsana New" w:hAnsi="Angsana New"/>
          <w:sz w:val="26"/>
          <w:szCs w:val="26"/>
        </w:rPr>
        <w:t>6</w:t>
      </w:r>
      <w:r w:rsidRPr="00D4124F">
        <w:rPr>
          <w:rFonts w:ascii="Angsana New" w:hAnsi="Angsana New"/>
          <w:sz w:val="26"/>
          <w:szCs w:val="26"/>
        </w:rPr>
        <w:t>.</w:t>
      </w:r>
      <w:r w:rsidR="007D7397" w:rsidRPr="00D4124F">
        <w:rPr>
          <w:rFonts w:ascii="Angsana New" w:hAnsi="Angsana New"/>
          <w:sz w:val="26"/>
          <w:szCs w:val="26"/>
        </w:rPr>
        <w:t>1</w:t>
      </w:r>
      <w:r w:rsidRPr="00D4124F">
        <w:rPr>
          <w:rFonts w:ascii="Angsana New" w:hAnsi="Angsana New"/>
          <w:sz w:val="26"/>
          <w:szCs w:val="26"/>
        </w:rPr>
        <w:t xml:space="preserve"> </w:t>
      </w:r>
      <w:r w:rsidRPr="00D4124F">
        <w:rPr>
          <w:rFonts w:ascii="Angsana New" w:hAnsi="Angsana New" w:hint="cs"/>
          <w:sz w:val="26"/>
          <w:szCs w:val="26"/>
          <w:cs/>
        </w:rPr>
        <w:t>ล้านบาท</w:t>
      </w:r>
      <w:r w:rsidRPr="00D4124F">
        <w:rPr>
          <w:rFonts w:ascii="Angsana New" w:hAnsi="Angsana New"/>
          <w:sz w:val="26"/>
          <w:szCs w:val="26"/>
        </w:rPr>
        <w:t xml:space="preserve"> </w:t>
      </w:r>
      <w:bookmarkEnd w:id="9"/>
      <w:r w:rsidRPr="00D4124F">
        <w:rPr>
          <w:rFonts w:ascii="Angsana New" w:hAnsi="Angsana New" w:hint="cs"/>
          <w:sz w:val="26"/>
          <w:szCs w:val="26"/>
          <w:cs/>
        </w:rPr>
        <w:t>ซึ่งเงินปันผลดังกล่าวจะจ่ายให้แก่</w:t>
      </w:r>
      <w:r w:rsidR="003D22A7">
        <w:rPr>
          <w:rFonts w:ascii="Angsana New" w:hAnsi="Angsana New" w:hint="cs"/>
          <w:sz w:val="26"/>
          <w:szCs w:val="26"/>
          <w:cs/>
        </w:rPr>
        <w:t xml:space="preserve">        </w:t>
      </w:r>
      <w:r w:rsidRPr="00D4124F">
        <w:rPr>
          <w:rFonts w:ascii="Angsana New" w:hAnsi="Angsana New" w:hint="cs"/>
          <w:sz w:val="26"/>
          <w:szCs w:val="26"/>
          <w:cs/>
        </w:rPr>
        <w:t xml:space="preserve">ผู้ถือหุ้นในวันที่ </w:t>
      </w:r>
      <w:r w:rsidRPr="00D4124F">
        <w:rPr>
          <w:rFonts w:ascii="Angsana New" w:hAnsi="Angsana New"/>
          <w:sz w:val="26"/>
          <w:szCs w:val="26"/>
        </w:rPr>
        <w:t>2</w:t>
      </w:r>
      <w:r w:rsidR="005A405B">
        <w:rPr>
          <w:rFonts w:ascii="Angsana New" w:hAnsi="Angsana New"/>
          <w:sz w:val="26"/>
          <w:szCs w:val="26"/>
        </w:rPr>
        <w:t>4</w:t>
      </w:r>
      <w:r w:rsidRPr="00D4124F">
        <w:rPr>
          <w:rFonts w:ascii="Angsana New" w:hAnsi="Angsana New"/>
          <w:sz w:val="26"/>
          <w:szCs w:val="26"/>
        </w:rPr>
        <w:t xml:space="preserve"> </w:t>
      </w:r>
      <w:r w:rsidRPr="00D4124F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D4124F">
        <w:rPr>
          <w:rFonts w:ascii="Angsana New" w:hAnsi="Angsana New"/>
          <w:sz w:val="26"/>
          <w:szCs w:val="26"/>
        </w:rPr>
        <w:t>256</w:t>
      </w:r>
      <w:r w:rsidR="007D7397" w:rsidRPr="00D4124F">
        <w:rPr>
          <w:rFonts w:ascii="Angsana New" w:hAnsi="Angsana New"/>
          <w:sz w:val="26"/>
          <w:szCs w:val="26"/>
        </w:rPr>
        <w:t>7</w:t>
      </w:r>
    </w:p>
    <w:p w14:paraId="69F9646D" w14:textId="77777777" w:rsidR="00C10397" w:rsidRPr="004B53BF" w:rsidRDefault="00C10397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/>
          <w:sz w:val="26"/>
          <w:szCs w:val="26"/>
        </w:rPr>
      </w:pPr>
    </w:p>
    <w:p w14:paraId="7909B285" w14:textId="43E76248" w:rsidR="002A0113" w:rsidRPr="004B53BF" w:rsidRDefault="004E1F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2</w:t>
      </w:r>
      <w:r w:rsidR="009B5D37" w:rsidRPr="004B53BF">
        <w:rPr>
          <w:rFonts w:ascii="Angsana New" w:hAnsi="Angsana New"/>
          <w:b/>
          <w:bCs/>
          <w:sz w:val="26"/>
          <w:szCs w:val="26"/>
        </w:rPr>
        <w:t>0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4B53BF" w:rsidRDefault="000D7C4D" w:rsidP="004B53B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71347D7" w14:textId="577149BE" w:rsidR="00907883" w:rsidRPr="004B53BF" w:rsidRDefault="00783E6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คณะ</w:t>
      </w:r>
      <w:r w:rsidR="002A0113" w:rsidRPr="004B53BF">
        <w:rPr>
          <w:rFonts w:ascii="Angsana New" w:hAnsi="Angsana New" w:hint="cs"/>
          <w:sz w:val="26"/>
          <w:szCs w:val="26"/>
          <w:cs/>
        </w:rPr>
        <w:t>กรรมการของบริษัทได้อนุมัติให้ออกงบการเงิน</w:t>
      </w:r>
      <w:r w:rsidR="00CD658D" w:rsidRPr="004B53BF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4B53BF">
        <w:rPr>
          <w:rFonts w:ascii="Angsana New" w:hAnsi="Angsana New" w:hint="cs"/>
          <w:sz w:val="26"/>
          <w:szCs w:val="26"/>
          <w:cs/>
        </w:rPr>
        <w:t>นี้</w:t>
      </w:r>
      <w:r w:rsidR="00E92B49" w:rsidRPr="004B53BF">
        <w:rPr>
          <w:rFonts w:ascii="Angsana New" w:hAnsi="Angsana New" w:hint="cs"/>
          <w:sz w:val="26"/>
          <w:szCs w:val="26"/>
          <w:cs/>
        </w:rPr>
        <w:t>แล้ว</w:t>
      </w:r>
      <w:r w:rsidR="002A0113" w:rsidRPr="004B53BF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C62D26" w:rsidRPr="004B53BF">
        <w:rPr>
          <w:rFonts w:ascii="Angsana New" w:hAnsi="Angsana New" w:hint="cs"/>
          <w:sz w:val="26"/>
          <w:szCs w:val="26"/>
        </w:rPr>
        <w:t xml:space="preserve"> </w:t>
      </w:r>
      <w:r w:rsidR="007D7397">
        <w:rPr>
          <w:rFonts w:ascii="Angsana New" w:hAnsi="Angsana New"/>
          <w:sz w:val="26"/>
          <w:szCs w:val="26"/>
        </w:rPr>
        <w:t>8</w:t>
      </w:r>
      <w:r w:rsidR="00CE3F92" w:rsidRPr="004B53BF">
        <w:rPr>
          <w:rFonts w:ascii="Angsana New" w:hAnsi="Angsana New" w:hint="cs"/>
          <w:sz w:val="26"/>
          <w:szCs w:val="26"/>
        </w:rPr>
        <w:t xml:space="preserve"> </w:t>
      </w:r>
      <w:r w:rsidR="00415252" w:rsidRPr="004B53BF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="00415252" w:rsidRPr="004B53BF">
        <w:rPr>
          <w:rFonts w:ascii="Angsana New" w:hAnsi="Angsana New" w:hint="cs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7</w:t>
      </w:r>
    </w:p>
    <w:sectPr w:rsidR="00907883" w:rsidRPr="004B53BF" w:rsidSect="00153A7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DA6CE" w14:textId="77777777" w:rsidR="00153A73" w:rsidRDefault="00153A73">
      <w:r>
        <w:separator/>
      </w:r>
    </w:p>
  </w:endnote>
  <w:endnote w:type="continuationSeparator" w:id="0">
    <w:p w14:paraId="680C11B6" w14:textId="77777777" w:rsidR="00153A73" w:rsidRDefault="0015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9641CB" w14:textId="77777777" w:rsidR="00153A73" w:rsidRDefault="00153A73">
      <w:r>
        <w:separator/>
      </w:r>
    </w:p>
  </w:footnote>
  <w:footnote w:type="continuationSeparator" w:id="0">
    <w:p w14:paraId="2CBAADFC" w14:textId="77777777" w:rsidR="00153A73" w:rsidRDefault="00153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53D118B" w14:textId="1FFCD4FC" w:rsidR="00202EA8" w:rsidRDefault="00662872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 xml:space="preserve">มีนาคม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DA0162">
      <w:rPr>
        <w:rFonts w:ascii="Angsana New" w:hAnsi="Angsana New"/>
        <w:b/>
        <w:bCs/>
        <w:sz w:val="26"/>
        <w:szCs w:val="26"/>
      </w:rPr>
      <w:t>7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60798376" w14:textId="77777777" w:rsidR="00662872" w:rsidRPr="004B7601" w:rsidRDefault="00662872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6BD881C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</w:t>
    </w:r>
    <w:r w:rsidR="00662872">
      <w:rPr>
        <w:rFonts w:ascii="Angsana New" w:hAnsi="Angsana New"/>
        <w:b/>
        <w:bCs/>
        <w:sz w:val="26"/>
        <w:szCs w:val="26"/>
      </w:rPr>
      <w:t>1</w:t>
    </w:r>
    <w:r>
      <w:rPr>
        <w:rFonts w:ascii="Angsana New" w:hAnsi="Angsana New"/>
        <w:b/>
        <w:bCs/>
        <w:sz w:val="26"/>
        <w:szCs w:val="26"/>
      </w:rPr>
      <w:t xml:space="preserve"> </w:t>
    </w:r>
    <w:r w:rsidR="00662872">
      <w:rPr>
        <w:rFonts w:ascii="Angsana New" w:hAnsi="Angsana New" w:hint="cs"/>
        <w:b/>
        <w:bCs/>
        <w:sz w:val="26"/>
        <w:szCs w:val="26"/>
        <w:cs/>
      </w:rPr>
      <w:t>มีนาคม</w:t>
    </w:r>
    <w:r w:rsidR="0089628E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DA0162">
      <w:rPr>
        <w:rFonts w:ascii="Angsana New" w:hAnsi="Angsana New"/>
        <w:b/>
        <w:bCs/>
        <w:sz w:val="26"/>
        <w:szCs w:val="26"/>
      </w:rPr>
      <w:t>7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2522FE"/>
    <w:multiLevelType w:val="hybridMultilevel"/>
    <w:tmpl w:val="27E261FE"/>
    <w:lvl w:ilvl="0" w:tplc="B77E024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E570C9F"/>
    <w:multiLevelType w:val="hybridMultilevel"/>
    <w:tmpl w:val="E5741556"/>
    <w:lvl w:ilvl="0" w:tplc="4F9A2CB0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7CC3FF4"/>
    <w:multiLevelType w:val="hybridMultilevel"/>
    <w:tmpl w:val="0D108EA0"/>
    <w:lvl w:ilvl="0" w:tplc="E7DA53E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99962">
    <w:abstractNumId w:val="6"/>
  </w:num>
  <w:num w:numId="2" w16cid:durableId="1104768476">
    <w:abstractNumId w:val="5"/>
  </w:num>
  <w:num w:numId="3" w16cid:durableId="876694740">
    <w:abstractNumId w:val="9"/>
  </w:num>
  <w:num w:numId="4" w16cid:durableId="2011366037">
    <w:abstractNumId w:val="7"/>
  </w:num>
  <w:num w:numId="5" w16cid:durableId="1075393629">
    <w:abstractNumId w:val="8"/>
  </w:num>
  <w:num w:numId="6" w16cid:durableId="965038729">
    <w:abstractNumId w:val="3"/>
  </w:num>
  <w:num w:numId="7" w16cid:durableId="173691815">
    <w:abstractNumId w:val="2"/>
  </w:num>
  <w:num w:numId="8" w16cid:durableId="1436247289">
    <w:abstractNumId w:val="0"/>
  </w:num>
  <w:num w:numId="9" w16cid:durableId="1400203025">
    <w:abstractNumId w:val="1"/>
  </w:num>
  <w:num w:numId="10" w16cid:durableId="1881478594">
    <w:abstractNumId w:val="4"/>
  </w:num>
  <w:num w:numId="11" w16cid:durableId="1463422183">
    <w:abstractNumId w:val="15"/>
  </w:num>
  <w:num w:numId="12" w16cid:durableId="1398167377">
    <w:abstractNumId w:val="12"/>
  </w:num>
  <w:num w:numId="13" w16cid:durableId="2008360183">
    <w:abstractNumId w:val="17"/>
  </w:num>
  <w:num w:numId="14" w16cid:durableId="818308976">
    <w:abstractNumId w:val="14"/>
  </w:num>
  <w:num w:numId="15" w16cid:durableId="576478031">
    <w:abstractNumId w:val="16"/>
  </w:num>
  <w:num w:numId="16" w16cid:durableId="281496278">
    <w:abstractNumId w:val="11"/>
  </w:num>
  <w:num w:numId="17" w16cid:durableId="758675843">
    <w:abstractNumId w:val="18"/>
  </w:num>
  <w:num w:numId="18" w16cid:durableId="1461725791">
    <w:abstractNumId w:val="13"/>
  </w:num>
  <w:num w:numId="19" w16cid:durableId="139712540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D00"/>
    <w:rsid w:val="00001E4B"/>
    <w:rsid w:val="0000270B"/>
    <w:rsid w:val="0000290D"/>
    <w:rsid w:val="00002EB7"/>
    <w:rsid w:val="00002FD5"/>
    <w:rsid w:val="0000323A"/>
    <w:rsid w:val="0000340F"/>
    <w:rsid w:val="0000351A"/>
    <w:rsid w:val="00003811"/>
    <w:rsid w:val="00003CE8"/>
    <w:rsid w:val="00003DDC"/>
    <w:rsid w:val="00003F6D"/>
    <w:rsid w:val="00004562"/>
    <w:rsid w:val="000048A0"/>
    <w:rsid w:val="00004EA3"/>
    <w:rsid w:val="00004EF0"/>
    <w:rsid w:val="000053A0"/>
    <w:rsid w:val="000055E7"/>
    <w:rsid w:val="000058A3"/>
    <w:rsid w:val="00005922"/>
    <w:rsid w:val="000059EF"/>
    <w:rsid w:val="00005E80"/>
    <w:rsid w:val="000065AC"/>
    <w:rsid w:val="00006782"/>
    <w:rsid w:val="00006976"/>
    <w:rsid w:val="00006BED"/>
    <w:rsid w:val="00006E48"/>
    <w:rsid w:val="00007020"/>
    <w:rsid w:val="000071D7"/>
    <w:rsid w:val="000074E6"/>
    <w:rsid w:val="0000761E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3139"/>
    <w:rsid w:val="00013162"/>
    <w:rsid w:val="000144DE"/>
    <w:rsid w:val="0001460A"/>
    <w:rsid w:val="00014A31"/>
    <w:rsid w:val="00014D83"/>
    <w:rsid w:val="000153C9"/>
    <w:rsid w:val="00015923"/>
    <w:rsid w:val="00015A07"/>
    <w:rsid w:val="00015B57"/>
    <w:rsid w:val="00015E5C"/>
    <w:rsid w:val="00015F4A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6C"/>
    <w:rsid w:val="0002409A"/>
    <w:rsid w:val="000243F1"/>
    <w:rsid w:val="0002446B"/>
    <w:rsid w:val="00024784"/>
    <w:rsid w:val="00024985"/>
    <w:rsid w:val="00024B7E"/>
    <w:rsid w:val="00025450"/>
    <w:rsid w:val="00025614"/>
    <w:rsid w:val="00025662"/>
    <w:rsid w:val="00025BAE"/>
    <w:rsid w:val="00026261"/>
    <w:rsid w:val="0002626B"/>
    <w:rsid w:val="0002676D"/>
    <w:rsid w:val="00026958"/>
    <w:rsid w:val="000276DC"/>
    <w:rsid w:val="00027917"/>
    <w:rsid w:val="00030188"/>
    <w:rsid w:val="0003051F"/>
    <w:rsid w:val="00030CFE"/>
    <w:rsid w:val="00031180"/>
    <w:rsid w:val="0003156E"/>
    <w:rsid w:val="0003165E"/>
    <w:rsid w:val="00032224"/>
    <w:rsid w:val="000322E3"/>
    <w:rsid w:val="00032C5C"/>
    <w:rsid w:val="00032D74"/>
    <w:rsid w:val="00033028"/>
    <w:rsid w:val="00033658"/>
    <w:rsid w:val="00033756"/>
    <w:rsid w:val="00033A12"/>
    <w:rsid w:val="00033A3E"/>
    <w:rsid w:val="00033D6C"/>
    <w:rsid w:val="00033EB0"/>
    <w:rsid w:val="000341DC"/>
    <w:rsid w:val="000343E6"/>
    <w:rsid w:val="00034413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5E3A"/>
    <w:rsid w:val="00035EC0"/>
    <w:rsid w:val="00036264"/>
    <w:rsid w:val="00036E5E"/>
    <w:rsid w:val="0003721D"/>
    <w:rsid w:val="0003737E"/>
    <w:rsid w:val="00037780"/>
    <w:rsid w:val="000378F1"/>
    <w:rsid w:val="00037EC7"/>
    <w:rsid w:val="0004024F"/>
    <w:rsid w:val="000403EE"/>
    <w:rsid w:val="00040830"/>
    <w:rsid w:val="00040916"/>
    <w:rsid w:val="0004092D"/>
    <w:rsid w:val="00041271"/>
    <w:rsid w:val="00041C7F"/>
    <w:rsid w:val="000421AC"/>
    <w:rsid w:val="0004244B"/>
    <w:rsid w:val="000427B8"/>
    <w:rsid w:val="00043410"/>
    <w:rsid w:val="00043424"/>
    <w:rsid w:val="000447BE"/>
    <w:rsid w:val="00044BA6"/>
    <w:rsid w:val="000450D4"/>
    <w:rsid w:val="000454AA"/>
    <w:rsid w:val="00045D76"/>
    <w:rsid w:val="00046421"/>
    <w:rsid w:val="00047203"/>
    <w:rsid w:val="00047BB4"/>
    <w:rsid w:val="00047F91"/>
    <w:rsid w:val="000512FF"/>
    <w:rsid w:val="000518AE"/>
    <w:rsid w:val="00051B91"/>
    <w:rsid w:val="00051DBD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A25"/>
    <w:rsid w:val="00056DEE"/>
    <w:rsid w:val="000575F2"/>
    <w:rsid w:val="0005778B"/>
    <w:rsid w:val="0005779F"/>
    <w:rsid w:val="0006031C"/>
    <w:rsid w:val="000606B6"/>
    <w:rsid w:val="00060992"/>
    <w:rsid w:val="00060CDA"/>
    <w:rsid w:val="0006199F"/>
    <w:rsid w:val="000625A3"/>
    <w:rsid w:val="00062B65"/>
    <w:rsid w:val="0006303F"/>
    <w:rsid w:val="00063338"/>
    <w:rsid w:val="00063662"/>
    <w:rsid w:val="00064B1C"/>
    <w:rsid w:val="00065AC0"/>
    <w:rsid w:val="00065C5F"/>
    <w:rsid w:val="00066177"/>
    <w:rsid w:val="0006630B"/>
    <w:rsid w:val="00066352"/>
    <w:rsid w:val="000668EF"/>
    <w:rsid w:val="00066E19"/>
    <w:rsid w:val="0006748A"/>
    <w:rsid w:val="0006795D"/>
    <w:rsid w:val="00067CFF"/>
    <w:rsid w:val="00067FAE"/>
    <w:rsid w:val="00070A4B"/>
    <w:rsid w:val="00070ACB"/>
    <w:rsid w:val="00071264"/>
    <w:rsid w:val="00072060"/>
    <w:rsid w:val="000722E3"/>
    <w:rsid w:val="00072A22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6F79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6FAE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270"/>
    <w:rsid w:val="00091322"/>
    <w:rsid w:val="00091862"/>
    <w:rsid w:val="000919E3"/>
    <w:rsid w:val="000925B8"/>
    <w:rsid w:val="0009260D"/>
    <w:rsid w:val="00092C38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7D0"/>
    <w:rsid w:val="00095C91"/>
    <w:rsid w:val="00096D0C"/>
    <w:rsid w:val="00096F67"/>
    <w:rsid w:val="0009718C"/>
    <w:rsid w:val="00097C3D"/>
    <w:rsid w:val="000A053D"/>
    <w:rsid w:val="000A0B28"/>
    <w:rsid w:val="000A0C0B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787"/>
    <w:rsid w:val="000A4A8C"/>
    <w:rsid w:val="000A4CF1"/>
    <w:rsid w:val="000A5807"/>
    <w:rsid w:val="000A67E2"/>
    <w:rsid w:val="000A7101"/>
    <w:rsid w:val="000A728B"/>
    <w:rsid w:val="000A78CF"/>
    <w:rsid w:val="000A798E"/>
    <w:rsid w:val="000A7B36"/>
    <w:rsid w:val="000A7B50"/>
    <w:rsid w:val="000A7B84"/>
    <w:rsid w:val="000A7BD0"/>
    <w:rsid w:val="000A7C09"/>
    <w:rsid w:val="000A7E46"/>
    <w:rsid w:val="000A7F2C"/>
    <w:rsid w:val="000A7F81"/>
    <w:rsid w:val="000A7F9F"/>
    <w:rsid w:val="000B0392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68E7"/>
    <w:rsid w:val="000B7430"/>
    <w:rsid w:val="000B7868"/>
    <w:rsid w:val="000B7D89"/>
    <w:rsid w:val="000B7E6F"/>
    <w:rsid w:val="000C044F"/>
    <w:rsid w:val="000C0549"/>
    <w:rsid w:val="000C0964"/>
    <w:rsid w:val="000C0BBB"/>
    <w:rsid w:val="000C1CC8"/>
    <w:rsid w:val="000C2175"/>
    <w:rsid w:val="000C23BE"/>
    <w:rsid w:val="000C25B7"/>
    <w:rsid w:val="000C2A7F"/>
    <w:rsid w:val="000C2A96"/>
    <w:rsid w:val="000C2C6B"/>
    <w:rsid w:val="000C391F"/>
    <w:rsid w:val="000C4213"/>
    <w:rsid w:val="000C43DC"/>
    <w:rsid w:val="000C4707"/>
    <w:rsid w:val="000C4842"/>
    <w:rsid w:val="000C4BB6"/>
    <w:rsid w:val="000C4BC2"/>
    <w:rsid w:val="000C4DB1"/>
    <w:rsid w:val="000C51F9"/>
    <w:rsid w:val="000C536B"/>
    <w:rsid w:val="000C58B2"/>
    <w:rsid w:val="000C64F0"/>
    <w:rsid w:val="000C6890"/>
    <w:rsid w:val="000C6A1D"/>
    <w:rsid w:val="000C6DA7"/>
    <w:rsid w:val="000C6F2E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0F15"/>
    <w:rsid w:val="000D1113"/>
    <w:rsid w:val="000D1379"/>
    <w:rsid w:val="000D1403"/>
    <w:rsid w:val="000D1856"/>
    <w:rsid w:val="000D20AF"/>
    <w:rsid w:val="000D2636"/>
    <w:rsid w:val="000D273A"/>
    <w:rsid w:val="000D2C29"/>
    <w:rsid w:val="000D3775"/>
    <w:rsid w:val="000D38C3"/>
    <w:rsid w:val="000D3B0F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0F65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A46"/>
    <w:rsid w:val="000E4D78"/>
    <w:rsid w:val="000E5A7F"/>
    <w:rsid w:val="000E5B07"/>
    <w:rsid w:val="000E63A2"/>
    <w:rsid w:val="000E63BA"/>
    <w:rsid w:val="000E663D"/>
    <w:rsid w:val="000E7063"/>
    <w:rsid w:val="000E7AF7"/>
    <w:rsid w:val="000E7F34"/>
    <w:rsid w:val="000F01CB"/>
    <w:rsid w:val="000F0449"/>
    <w:rsid w:val="000F059B"/>
    <w:rsid w:val="000F08EB"/>
    <w:rsid w:val="000F0A87"/>
    <w:rsid w:val="000F1027"/>
    <w:rsid w:val="000F1149"/>
    <w:rsid w:val="000F1362"/>
    <w:rsid w:val="000F1386"/>
    <w:rsid w:val="000F18C4"/>
    <w:rsid w:val="000F1928"/>
    <w:rsid w:val="000F1E57"/>
    <w:rsid w:val="000F1F44"/>
    <w:rsid w:val="000F2304"/>
    <w:rsid w:val="000F29FB"/>
    <w:rsid w:val="000F3954"/>
    <w:rsid w:val="000F40B9"/>
    <w:rsid w:val="000F4344"/>
    <w:rsid w:val="000F4985"/>
    <w:rsid w:val="000F4D16"/>
    <w:rsid w:val="000F4E16"/>
    <w:rsid w:val="000F4F77"/>
    <w:rsid w:val="000F605C"/>
    <w:rsid w:val="000F6237"/>
    <w:rsid w:val="000F673B"/>
    <w:rsid w:val="000F70C7"/>
    <w:rsid w:val="000F7447"/>
    <w:rsid w:val="000F77AF"/>
    <w:rsid w:val="000F7AD6"/>
    <w:rsid w:val="000F7DBA"/>
    <w:rsid w:val="0010031D"/>
    <w:rsid w:val="00101705"/>
    <w:rsid w:val="00101AC2"/>
    <w:rsid w:val="00101B55"/>
    <w:rsid w:val="00102155"/>
    <w:rsid w:val="0010253E"/>
    <w:rsid w:val="00102FEA"/>
    <w:rsid w:val="001030DC"/>
    <w:rsid w:val="001032EA"/>
    <w:rsid w:val="00103F92"/>
    <w:rsid w:val="00104221"/>
    <w:rsid w:val="001044CC"/>
    <w:rsid w:val="00104515"/>
    <w:rsid w:val="00104BF7"/>
    <w:rsid w:val="00104CF6"/>
    <w:rsid w:val="00104EA5"/>
    <w:rsid w:val="0010549D"/>
    <w:rsid w:val="0010561C"/>
    <w:rsid w:val="0010577F"/>
    <w:rsid w:val="00105951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651"/>
    <w:rsid w:val="001119E5"/>
    <w:rsid w:val="00112238"/>
    <w:rsid w:val="0011233E"/>
    <w:rsid w:val="00112751"/>
    <w:rsid w:val="00112B5C"/>
    <w:rsid w:val="00112C70"/>
    <w:rsid w:val="00112D9A"/>
    <w:rsid w:val="00112E08"/>
    <w:rsid w:val="001131C4"/>
    <w:rsid w:val="00113225"/>
    <w:rsid w:val="00113243"/>
    <w:rsid w:val="001134C2"/>
    <w:rsid w:val="00113C1A"/>
    <w:rsid w:val="00113C5D"/>
    <w:rsid w:val="0011427E"/>
    <w:rsid w:val="001142EB"/>
    <w:rsid w:val="001149F1"/>
    <w:rsid w:val="00114BA6"/>
    <w:rsid w:val="00114F19"/>
    <w:rsid w:val="001154BE"/>
    <w:rsid w:val="0011560B"/>
    <w:rsid w:val="00115C71"/>
    <w:rsid w:val="00115EAC"/>
    <w:rsid w:val="001162DE"/>
    <w:rsid w:val="00116357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4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4B3C"/>
    <w:rsid w:val="001252E7"/>
    <w:rsid w:val="00125368"/>
    <w:rsid w:val="00125B9D"/>
    <w:rsid w:val="00125C4F"/>
    <w:rsid w:val="00126033"/>
    <w:rsid w:val="00126B54"/>
    <w:rsid w:val="00127DE0"/>
    <w:rsid w:val="0013006E"/>
    <w:rsid w:val="00130232"/>
    <w:rsid w:val="00130443"/>
    <w:rsid w:val="00130ABE"/>
    <w:rsid w:val="00130CEC"/>
    <w:rsid w:val="00131353"/>
    <w:rsid w:val="0013162F"/>
    <w:rsid w:val="00131C53"/>
    <w:rsid w:val="00132102"/>
    <w:rsid w:val="001325DD"/>
    <w:rsid w:val="001326CB"/>
    <w:rsid w:val="00132761"/>
    <w:rsid w:val="00132FAA"/>
    <w:rsid w:val="00133537"/>
    <w:rsid w:val="00133BB3"/>
    <w:rsid w:val="00134AC0"/>
    <w:rsid w:val="00134EBC"/>
    <w:rsid w:val="00134F70"/>
    <w:rsid w:val="001350F7"/>
    <w:rsid w:val="00135528"/>
    <w:rsid w:val="00135544"/>
    <w:rsid w:val="00135BC7"/>
    <w:rsid w:val="00135C90"/>
    <w:rsid w:val="00135D29"/>
    <w:rsid w:val="00135F16"/>
    <w:rsid w:val="0013638D"/>
    <w:rsid w:val="001363B7"/>
    <w:rsid w:val="00136AD6"/>
    <w:rsid w:val="00136B9A"/>
    <w:rsid w:val="00136DD8"/>
    <w:rsid w:val="00136F9B"/>
    <w:rsid w:val="0013720A"/>
    <w:rsid w:val="0013745C"/>
    <w:rsid w:val="001378BE"/>
    <w:rsid w:val="0013792D"/>
    <w:rsid w:val="00137949"/>
    <w:rsid w:val="00137AE4"/>
    <w:rsid w:val="00137C82"/>
    <w:rsid w:val="00137DC9"/>
    <w:rsid w:val="0014032F"/>
    <w:rsid w:val="0014038B"/>
    <w:rsid w:val="0014055B"/>
    <w:rsid w:val="001409AD"/>
    <w:rsid w:val="00140F4A"/>
    <w:rsid w:val="001411A8"/>
    <w:rsid w:val="00141338"/>
    <w:rsid w:val="00141617"/>
    <w:rsid w:val="00141BC0"/>
    <w:rsid w:val="00142424"/>
    <w:rsid w:val="00142546"/>
    <w:rsid w:val="001431CC"/>
    <w:rsid w:val="00143579"/>
    <w:rsid w:val="00143CF6"/>
    <w:rsid w:val="00143DF9"/>
    <w:rsid w:val="001442C8"/>
    <w:rsid w:val="00144518"/>
    <w:rsid w:val="00144930"/>
    <w:rsid w:val="00144B47"/>
    <w:rsid w:val="00144C85"/>
    <w:rsid w:val="00144C97"/>
    <w:rsid w:val="0014593C"/>
    <w:rsid w:val="00145D46"/>
    <w:rsid w:val="00146590"/>
    <w:rsid w:val="00146978"/>
    <w:rsid w:val="0014711E"/>
    <w:rsid w:val="00147473"/>
    <w:rsid w:val="001476A8"/>
    <w:rsid w:val="001477CA"/>
    <w:rsid w:val="00147C76"/>
    <w:rsid w:val="00147D7E"/>
    <w:rsid w:val="00150A87"/>
    <w:rsid w:val="00150BA2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3A73"/>
    <w:rsid w:val="00153E4E"/>
    <w:rsid w:val="0015456D"/>
    <w:rsid w:val="001546E0"/>
    <w:rsid w:val="001557CE"/>
    <w:rsid w:val="001562C8"/>
    <w:rsid w:val="001566C5"/>
    <w:rsid w:val="00156C6C"/>
    <w:rsid w:val="001571E2"/>
    <w:rsid w:val="001576EB"/>
    <w:rsid w:val="00157BB0"/>
    <w:rsid w:val="001601B3"/>
    <w:rsid w:val="00160718"/>
    <w:rsid w:val="00160AD0"/>
    <w:rsid w:val="00161629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850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972"/>
    <w:rsid w:val="00173AFE"/>
    <w:rsid w:val="00173BD6"/>
    <w:rsid w:val="0017416B"/>
    <w:rsid w:val="001748C9"/>
    <w:rsid w:val="001750D2"/>
    <w:rsid w:val="001756B1"/>
    <w:rsid w:val="00176128"/>
    <w:rsid w:val="001762A5"/>
    <w:rsid w:val="00176327"/>
    <w:rsid w:val="001768F4"/>
    <w:rsid w:val="001769C5"/>
    <w:rsid w:val="00176AD8"/>
    <w:rsid w:val="00176C89"/>
    <w:rsid w:val="00176E5A"/>
    <w:rsid w:val="0017799B"/>
    <w:rsid w:val="00180381"/>
    <w:rsid w:val="001804D3"/>
    <w:rsid w:val="001808E7"/>
    <w:rsid w:val="00180C5E"/>
    <w:rsid w:val="00181086"/>
    <w:rsid w:val="00181433"/>
    <w:rsid w:val="00181557"/>
    <w:rsid w:val="00181EC5"/>
    <w:rsid w:val="00181FD4"/>
    <w:rsid w:val="00182046"/>
    <w:rsid w:val="001822A4"/>
    <w:rsid w:val="0018266B"/>
    <w:rsid w:val="001828C9"/>
    <w:rsid w:val="00182A75"/>
    <w:rsid w:val="00182CA2"/>
    <w:rsid w:val="001837F3"/>
    <w:rsid w:val="00183899"/>
    <w:rsid w:val="00183FA6"/>
    <w:rsid w:val="00184277"/>
    <w:rsid w:val="00184298"/>
    <w:rsid w:val="00184FE2"/>
    <w:rsid w:val="001850A7"/>
    <w:rsid w:val="0018554B"/>
    <w:rsid w:val="00186357"/>
    <w:rsid w:val="00186596"/>
    <w:rsid w:val="00186A89"/>
    <w:rsid w:val="001879E2"/>
    <w:rsid w:val="0019023F"/>
    <w:rsid w:val="001905BD"/>
    <w:rsid w:val="00190C4D"/>
    <w:rsid w:val="00190D6C"/>
    <w:rsid w:val="00190E3A"/>
    <w:rsid w:val="00190F3F"/>
    <w:rsid w:val="00190FE2"/>
    <w:rsid w:val="0019107E"/>
    <w:rsid w:val="0019163D"/>
    <w:rsid w:val="00191B13"/>
    <w:rsid w:val="00192F01"/>
    <w:rsid w:val="001936D4"/>
    <w:rsid w:val="00193745"/>
    <w:rsid w:val="00193927"/>
    <w:rsid w:val="00194221"/>
    <w:rsid w:val="001946E2"/>
    <w:rsid w:val="00194735"/>
    <w:rsid w:val="0019485A"/>
    <w:rsid w:val="00194FFC"/>
    <w:rsid w:val="00195827"/>
    <w:rsid w:val="001958F0"/>
    <w:rsid w:val="0019608F"/>
    <w:rsid w:val="00196426"/>
    <w:rsid w:val="001968E7"/>
    <w:rsid w:val="001969A4"/>
    <w:rsid w:val="00197552"/>
    <w:rsid w:val="00197A70"/>
    <w:rsid w:val="00197E5A"/>
    <w:rsid w:val="001A0480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37F5"/>
    <w:rsid w:val="001A3999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07B"/>
    <w:rsid w:val="001B0180"/>
    <w:rsid w:val="001B0226"/>
    <w:rsid w:val="001B03AA"/>
    <w:rsid w:val="001B04F5"/>
    <w:rsid w:val="001B065E"/>
    <w:rsid w:val="001B0671"/>
    <w:rsid w:val="001B09DE"/>
    <w:rsid w:val="001B09E9"/>
    <w:rsid w:val="001B10D8"/>
    <w:rsid w:val="001B16DA"/>
    <w:rsid w:val="001B1811"/>
    <w:rsid w:val="001B18A4"/>
    <w:rsid w:val="001B2256"/>
    <w:rsid w:val="001B2BB0"/>
    <w:rsid w:val="001B2E0E"/>
    <w:rsid w:val="001B3487"/>
    <w:rsid w:val="001B3786"/>
    <w:rsid w:val="001B3891"/>
    <w:rsid w:val="001B4002"/>
    <w:rsid w:val="001B49BB"/>
    <w:rsid w:val="001B4A88"/>
    <w:rsid w:val="001B4B1A"/>
    <w:rsid w:val="001B4B4A"/>
    <w:rsid w:val="001B4BE9"/>
    <w:rsid w:val="001B5488"/>
    <w:rsid w:val="001B5691"/>
    <w:rsid w:val="001B59CE"/>
    <w:rsid w:val="001B5A16"/>
    <w:rsid w:val="001B6116"/>
    <w:rsid w:val="001B6232"/>
    <w:rsid w:val="001B63DD"/>
    <w:rsid w:val="001B6568"/>
    <w:rsid w:val="001B66EB"/>
    <w:rsid w:val="001B6F50"/>
    <w:rsid w:val="001C0117"/>
    <w:rsid w:val="001C0282"/>
    <w:rsid w:val="001C0A64"/>
    <w:rsid w:val="001C1711"/>
    <w:rsid w:val="001C1724"/>
    <w:rsid w:val="001C1D0A"/>
    <w:rsid w:val="001C20E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903"/>
    <w:rsid w:val="001C4DE1"/>
    <w:rsid w:val="001C4FC5"/>
    <w:rsid w:val="001C50EB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17C"/>
    <w:rsid w:val="001D6644"/>
    <w:rsid w:val="001D6691"/>
    <w:rsid w:val="001D6C18"/>
    <w:rsid w:val="001D70DE"/>
    <w:rsid w:val="001D7111"/>
    <w:rsid w:val="001D74CD"/>
    <w:rsid w:val="001D7892"/>
    <w:rsid w:val="001D7D2B"/>
    <w:rsid w:val="001E04D2"/>
    <w:rsid w:val="001E0C88"/>
    <w:rsid w:val="001E1180"/>
    <w:rsid w:val="001E1D25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2A5"/>
    <w:rsid w:val="001E476F"/>
    <w:rsid w:val="001E4A5A"/>
    <w:rsid w:val="001E4A9B"/>
    <w:rsid w:val="001E4C3E"/>
    <w:rsid w:val="001E50AC"/>
    <w:rsid w:val="001E516D"/>
    <w:rsid w:val="001E557A"/>
    <w:rsid w:val="001E59EF"/>
    <w:rsid w:val="001E6433"/>
    <w:rsid w:val="001E6FB1"/>
    <w:rsid w:val="001E7080"/>
    <w:rsid w:val="001E738C"/>
    <w:rsid w:val="001E740F"/>
    <w:rsid w:val="001E7A06"/>
    <w:rsid w:val="001E7B3F"/>
    <w:rsid w:val="001F00AD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C6"/>
    <w:rsid w:val="001F38DF"/>
    <w:rsid w:val="001F3F55"/>
    <w:rsid w:val="001F4014"/>
    <w:rsid w:val="001F48E5"/>
    <w:rsid w:val="001F4F62"/>
    <w:rsid w:val="001F5306"/>
    <w:rsid w:val="001F530D"/>
    <w:rsid w:val="001F5386"/>
    <w:rsid w:val="001F589C"/>
    <w:rsid w:val="001F5BC4"/>
    <w:rsid w:val="001F5D1F"/>
    <w:rsid w:val="001F602D"/>
    <w:rsid w:val="001F656C"/>
    <w:rsid w:val="001F665B"/>
    <w:rsid w:val="001F6EF9"/>
    <w:rsid w:val="001F7804"/>
    <w:rsid w:val="001F7EA7"/>
    <w:rsid w:val="001F7FDF"/>
    <w:rsid w:val="00200183"/>
    <w:rsid w:val="002001FE"/>
    <w:rsid w:val="00200425"/>
    <w:rsid w:val="002008AF"/>
    <w:rsid w:val="00200F83"/>
    <w:rsid w:val="002011B9"/>
    <w:rsid w:val="002012E3"/>
    <w:rsid w:val="0020139D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4016"/>
    <w:rsid w:val="00204253"/>
    <w:rsid w:val="00204315"/>
    <w:rsid w:val="00204618"/>
    <w:rsid w:val="002055D1"/>
    <w:rsid w:val="0020594E"/>
    <w:rsid w:val="00205F57"/>
    <w:rsid w:val="002060C5"/>
    <w:rsid w:val="0020613C"/>
    <w:rsid w:val="0020637C"/>
    <w:rsid w:val="002073E4"/>
    <w:rsid w:val="002075F4"/>
    <w:rsid w:val="00207725"/>
    <w:rsid w:val="002079D4"/>
    <w:rsid w:val="00207E80"/>
    <w:rsid w:val="00210107"/>
    <w:rsid w:val="00210BB0"/>
    <w:rsid w:val="00210BF1"/>
    <w:rsid w:val="00210C9B"/>
    <w:rsid w:val="0021124A"/>
    <w:rsid w:val="00211405"/>
    <w:rsid w:val="00211628"/>
    <w:rsid w:val="00211CFF"/>
    <w:rsid w:val="00212460"/>
    <w:rsid w:val="002125AE"/>
    <w:rsid w:val="00212726"/>
    <w:rsid w:val="00212A2F"/>
    <w:rsid w:val="00213C48"/>
    <w:rsid w:val="00213DB8"/>
    <w:rsid w:val="00213DF1"/>
    <w:rsid w:val="00213E2B"/>
    <w:rsid w:val="00214744"/>
    <w:rsid w:val="00214864"/>
    <w:rsid w:val="00214A38"/>
    <w:rsid w:val="00214CF3"/>
    <w:rsid w:val="00215FFA"/>
    <w:rsid w:val="0021612B"/>
    <w:rsid w:val="00216273"/>
    <w:rsid w:val="00216518"/>
    <w:rsid w:val="00216A84"/>
    <w:rsid w:val="00216D85"/>
    <w:rsid w:val="00217BA0"/>
    <w:rsid w:val="0022039C"/>
    <w:rsid w:val="0022079C"/>
    <w:rsid w:val="0022090D"/>
    <w:rsid w:val="00220B19"/>
    <w:rsid w:val="00220DB4"/>
    <w:rsid w:val="002214E2"/>
    <w:rsid w:val="00221C42"/>
    <w:rsid w:val="00221E1B"/>
    <w:rsid w:val="00221F8C"/>
    <w:rsid w:val="00222F4A"/>
    <w:rsid w:val="002231D3"/>
    <w:rsid w:val="00223BB2"/>
    <w:rsid w:val="00223F0D"/>
    <w:rsid w:val="00224120"/>
    <w:rsid w:val="00224272"/>
    <w:rsid w:val="00225727"/>
    <w:rsid w:val="00225F14"/>
    <w:rsid w:val="0022605D"/>
    <w:rsid w:val="00226176"/>
    <w:rsid w:val="00226BC8"/>
    <w:rsid w:val="00226DE9"/>
    <w:rsid w:val="00226F25"/>
    <w:rsid w:val="002271C7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583"/>
    <w:rsid w:val="0023465E"/>
    <w:rsid w:val="002355D3"/>
    <w:rsid w:val="002358F8"/>
    <w:rsid w:val="0023591D"/>
    <w:rsid w:val="00235BBE"/>
    <w:rsid w:val="00235CFD"/>
    <w:rsid w:val="0023606E"/>
    <w:rsid w:val="002362A5"/>
    <w:rsid w:val="0023653D"/>
    <w:rsid w:val="00236736"/>
    <w:rsid w:val="0023680C"/>
    <w:rsid w:val="00236F7E"/>
    <w:rsid w:val="0023713D"/>
    <w:rsid w:val="00237A99"/>
    <w:rsid w:val="00237DC7"/>
    <w:rsid w:val="00240826"/>
    <w:rsid w:val="00241DE2"/>
    <w:rsid w:val="0024208B"/>
    <w:rsid w:val="002421C8"/>
    <w:rsid w:val="002424C4"/>
    <w:rsid w:val="0024291C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6E5F"/>
    <w:rsid w:val="00247119"/>
    <w:rsid w:val="00247160"/>
    <w:rsid w:val="002473E9"/>
    <w:rsid w:val="002474F0"/>
    <w:rsid w:val="002475A2"/>
    <w:rsid w:val="0024788F"/>
    <w:rsid w:val="00247E94"/>
    <w:rsid w:val="00247F62"/>
    <w:rsid w:val="00250E8A"/>
    <w:rsid w:val="00250EF5"/>
    <w:rsid w:val="00250F2E"/>
    <w:rsid w:val="00250F54"/>
    <w:rsid w:val="00250F59"/>
    <w:rsid w:val="00251D99"/>
    <w:rsid w:val="0025233C"/>
    <w:rsid w:val="002523D2"/>
    <w:rsid w:val="00252FC0"/>
    <w:rsid w:val="002533B3"/>
    <w:rsid w:val="002534B3"/>
    <w:rsid w:val="00253594"/>
    <w:rsid w:val="00253BD3"/>
    <w:rsid w:val="00253F78"/>
    <w:rsid w:val="00254480"/>
    <w:rsid w:val="002553F9"/>
    <w:rsid w:val="00255575"/>
    <w:rsid w:val="002556CE"/>
    <w:rsid w:val="002558FF"/>
    <w:rsid w:val="00255980"/>
    <w:rsid w:val="00256242"/>
    <w:rsid w:val="002562A3"/>
    <w:rsid w:val="002566D9"/>
    <w:rsid w:val="00256E1B"/>
    <w:rsid w:val="00256F95"/>
    <w:rsid w:val="0025702B"/>
    <w:rsid w:val="0025710F"/>
    <w:rsid w:val="00257141"/>
    <w:rsid w:val="002574B8"/>
    <w:rsid w:val="002575D5"/>
    <w:rsid w:val="00257AE2"/>
    <w:rsid w:val="002604C5"/>
    <w:rsid w:val="00260799"/>
    <w:rsid w:val="002608B4"/>
    <w:rsid w:val="00261338"/>
    <w:rsid w:val="002613A3"/>
    <w:rsid w:val="0026159A"/>
    <w:rsid w:val="00261F68"/>
    <w:rsid w:val="00262009"/>
    <w:rsid w:val="002620E7"/>
    <w:rsid w:val="002622CC"/>
    <w:rsid w:val="00262687"/>
    <w:rsid w:val="00263186"/>
    <w:rsid w:val="0026323B"/>
    <w:rsid w:val="00263768"/>
    <w:rsid w:val="00263778"/>
    <w:rsid w:val="002639F3"/>
    <w:rsid w:val="00263C1D"/>
    <w:rsid w:val="00263DAC"/>
    <w:rsid w:val="00263E09"/>
    <w:rsid w:val="002645BA"/>
    <w:rsid w:val="00264AA4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247"/>
    <w:rsid w:val="00271576"/>
    <w:rsid w:val="00271620"/>
    <w:rsid w:val="00271972"/>
    <w:rsid w:val="00271D69"/>
    <w:rsid w:val="00271E21"/>
    <w:rsid w:val="00272709"/>
    <w:rsid w:val="00272A16"/>
    <w:rsid w:val="00272AB5"/>
    <w:rsid w:val="00272CC1"/>
    <w:rsid w:val="00273164"/>
    <w:rsid w:val="002731CB"/>
    <w:rsid w:val="002738E9"/>
    <w:rsid w:val="00273A07"/>
    <w:rsid w:val="00273AD9"/>
    <w:rsid w:val="00273B56"/>
    <w:rsid w:val="00273E3A"/>
    <w:rsid w:val="00273FC7"/>
    <w:rsid w:val="00273FFA"/>
    <w:rsid w:val="002740F6"/>
    <w:rsid w:val="0027413B"/>
    <w:rsid w:val="00274862"/>
    <w:rsid w:val="002752C0"/>
    <w:rsid w:val="002753D1"/>
    <w:rsid w:val="00275680"/>
    <w:rsid w:val="00275C46"/>
    <w:rsid w:val="00275E5A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0CC"/>
    <w:rsid w:val="00281218"/>
    <w:rsid w:val="0028164B"/>
    <w:rsid w:val="00281A0A"/>
    <w:rsid w:val="00281A42"/>
    <w:rsid w:val="00281C4D"/>
    <w:rsid w:val="00281C9D"/>
    <w:rsid w:val="00281CA3"/>
    <w:rsid w:val="00281F06"/>
    <w:rsid w:val="002826B2"/>
    <w:rsid w:val="002827B5"/>
    <w:rsid w:val="00282CBD"/>
    <w:rsid w:val="00283407"/>
    <w:rsid w:val="00283A0E"/>
    <w:rsid w:val="00283D18"/>
    <w:rsid w:val="00283E08"/>
    <w:rsid w:val="00283EE9"/>
    <w:rsid w:val="00284041"/>
    <w:rsid w:val="002842B3"/>
    <w:rsid w:val="002844F5"/>
    <w:rsid w:val="00284707"/>
    <w:rsid w:val="00284915"/>
    <w:rsid w:val="00284BC3"/>
    <w:rsid w:val="00284CC6"/>
    <w:rsid w:val="00286351"/>
    <w:rsid w:val="00286803"/>
    <w:rsid w:val="00286978"/>
    <w:rsid w:val="002869EF"/>
    <w:rsid w:val="00286E07"/>
    <w:rsid w:val="00286E9A"/>
    <w:rsid w:val="002872C4"/>
    <w:rsid w:val="00287519"/>
    <w:rsid w:val="002876BA"/>
    <w:rsid w:val="00287C92"/>
    <w:rsid w:val="002900CF"/>
    <w:rsid w:val="0029043D"/>
    <w:rsid w:val="0029045B"/>
    <w:rsid w:val="00290983"/>
    <w:rsid w:val="00290CB7"/>
    <w:rsid w:val="00290DBF"/>
    <w:rsid w:val="002910F8"/>
    <w:rsid w:val="00291809"/>
    <w:rsid w:val="00291905"/>
    <w:rsid w:val="0029248E"/>
    <w:rsid w:val="00292CF9"/>
    <w:rsid w:val="0029341F"/>
    <w:rsid w:val="00293D23"/>
    <w:rsid w:val="002941B2"/>
    <w:rsid w:val="00294337"/>
    <w:rsid w:val="002943E2"/>
    <w:rsid w:val="0029481C"/>
    <w:rsid w:val="00294A33"/>
    <w:rsid w:val="00294CC6"/>
    <w:rsid w:val="00294F1A"/>
    <w:rsid w:val="00295F8E"/>
    <w:rsid w:val="00296146"/>
    <w:rsid w:val="00296F40"/>
    <w:rsid w:val="00296FDB"/>
    <w:rsid w:val="00297268"/>
    <w:rsid w:val="002973B5"/>
    <w:rsid w:val="002978C6"/>
    <w:rsid w:val="00297B95"/>
    <w:rsid w:val="002A0113"/>
    <w:rsid w:val="002A0193"/>
    <w:rsid w:val="002A0948"/>
    <w:rsid w:val="002A2782"/>
    <w:rsid w:val="002A2F36"/>
    <w:rsid w:val="002A34A8"/>
    <w:rsid w:val="002A40B7"/>
    <w:rsid w:val="002A4207"/>
    <w:rsid w:val="002A4444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7468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1047"/>
    <w:rsid w:val="002C11FA"/>
    <w:rsid w:val="002C12B3"/>
    <w:rsid w:val="002C1466"/>
    <w:rsid w:val="002C1F29"/>
    <w:rsid w:val="002C22FC"/>
    <w:rsid w:val="002C2726"/>
    <w:rsid w:val="002C291D"/>
    <w:rsid w:val="002C30DF"/>
    <w:rsid w:val="002C3120"/>
    <w:rsid w:val="002C34C2"/>
    <w:rsid w:val="002C3DDF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5F5"/>
    <w:rsid w:val="002C68B0"/>
    <w:rsid w:val="002C68C7"/>
    <w:rsid w:val="002C6C6A"/>
    <w:rsid w:val="002C77FF"/>
    <w:rsid w:val="002D021D"/>
    <w:rsid w:val="002D0479"/>
    <w:rsid w:val="002D04DA"/>
    <w:rsid w:val="002D0D64"/>
    <w:rsid w:val="002D0D95"/>
    <w:rsid w:val="002D113F"/>
    <w:rsid w:val="002D15DC"/>
    <w:rsid w:val="002D1F67"/>
    <w:rsid w:val="002D248F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0296"/>
    <w:rsid w:val="002E1061"/>
    <w:rsid w:val="002E1754"/>
    <w:rsid w:val="002E19BF"/>
    <w:rsid w:val="002E21BD"/>
    <w:rsid w:val="002E37D8"/>
    <w:rsid w:val="002E380F"/>
    <w:rsid w:val="002E3E07"/>
    <w:rsid w:val="002E3EAA"/>
    <w:rsid w:val="002E3FF9"/>
    <w:rsid w:val="002E44BF"/>
    <w:rsid w:val="002E44C6"/>
    <w:rsid w:val="002E4526"/>
    <w:rsid w:val="002E48C9"/>
    <w:rsid w:val="002E4B78"/>
    <w:rsid w:val="002E4DF3"/>
    <w:rsid w:val="002E5310"/>
    <w:rsid w:val="002E5439"/>
    <w:rsid w:val="002E654F"/>
    <w:rsid w:val="002E69A4"/>
    <w:rsid w:val="002E6D4B"/>
    <w:rsid w:val="002E6D6A"/>
    <w:rsid w:val="002E77F0"/>
    <w:rsid w:val="002E7CCC"/>
    <w:rsid w:val="002F01D9"/>
    <w:rsid w:val="002F0804"/>
    <w:rsid w:val="002F0ACD"/>
    <w:rsid w:val="002F0D6E"/>
    <w:rsid w:val="002F0EA8"/>
    <w:rsid w:val="002F1055"/>
    <w:rsid w:val="002F105B"/>
    <w:rsid w:val="002F1194"/>
    <w:rsid w:val="002F1771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7653"/>
    <w:rsid w:val="002F787C"/>
    <w:rsid w:val="002F7BA5"/>
    <w:rsid w:val="002F7E57"/>
    <w:rsid w:val="00300857"/>
    <w:rsid w:val="003013D7"/>
    <w:rsid w:val="00301457"/>
    <w:rsid w:val="0030148E"/>
    <w:rsid w:val="00301BE2"/>
    <w:rsid w:val="00301EA1"/>
    <w:rsid w:val="003027E5"/>
    <w:rsid w:val="00302E85"/>
    <w:rsid w:val="003031A3"/>
    <w:rsid w:val="003033DF"/>
    <w:rsid w:val="003035AF"/>
    <w:rsid w:val="00303DD0"/>
    <w:rsid w:val="003042FD"/>
    <w:rsid w:val="00304751"/>
    <w:rsid w:val="0030483C"/>
    <w:rsid w:val="00304A45"/>
    <w:rsid w:val="0030551E"/>
    <w:rsid w:val="00305B25"/>
    <w:rsid w:val="00305C17"/>
    <w:rsid w:val="00305C8C"/>
    <w:rsid w:val="003060C9"/>
    <w:rsid w:val="00306661"/>
    <w:rsid w:val="00306A46"/>
    <w:rsid w:val="00307634"/>
    <w:rsid w:val="00307D17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5AC"/>
    <w:rsid w:val="00313760"/>
    <w:rsid w:val="00313E03"/>
    <w:rsid w:val="00314208"/>
    <w:rsid w:val="003143A5"/>
    <w:rsid w:val="0031450B"/>
    <w:rsid w:val="003158CB"/>
    <w:rsid w:val="0031598D"/>
    <w:rsid w:val="00315D58"/>
    <w:rsid w:val="0031600D"/>
    <w:rsid w:val="00316657"/>
    <w:rsid w:val="00316AF0"/>
    <w:rsid w:val="00316F99"/>
    <w:rsid w:val="003173AB"/>
    <w:rsid w:val="003176A6"/>
    <w:rsid w:val="00320131"/>
    <w:rsid w:val="003207AB"/>
    <w:rsid w:val="0032092B"/>
    <w:rsid w:val="0032095A"/>
    <w:rsid w:val="003209A6"/>
    <w:rsid w:val="00320BB4"/>
    <w:rsid w:val="00321075"/>
    <w:rsid w:val="003210E4"/>
    <w:rsid w:val="00321124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BF1"/>
    <w:rsid w:val="00325D2F"/>
    <w:rsid w:val="003261B6"/>
    <w:rsid w:val="00326338"/>
    <w:rsid w:val="003265D0"/>
    <w:rsid w:val="00326C1C"/>
    <w:rsid w:val="003270DE"/>
    <w:rsid w:val="00327D56"/>
    <w:rsid w:val="00327FFD"/>
    <w:rsid w:val="003306B8"/>
    <w:rsid w:val="0033097F"/>
    <w:rsid w:val="00330A29"/>
    <w:rsid w:val="00331060"/>
    <w:rsid w:val="003311C9"/>
    <w:rsid w:val="00331401"/>
    <w:rsid w:val="00332740"/>
    <w:rsid w:val="00332844"/>
    <w:rsid w:val="003334C0"/>
    <w:rsid w:val="00333C2A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D88"/>
    <w:rsid w:val="003370DC"/>
    <w:rsid w:val="003376E3"/>
    <w:rsid w:val="00337A9A"/>
    <w:rsid w:val="00337D07"/>
    <w:rsid w:val="00337D7B"/>
    <w:rsid w:val="003404A5"/>
    <w:rsid w:val="0034083B"/>
    <w:rsid w:val="003408C0"/>
    <w:rsid w:val="00341363"/>
    <w:rsid w:val="00341812"/>
    <w:rsid w:val="00341D7A"/>
    <w:rsid w:val="00341E79"/>
    <w:rsid w:val="00341F6D"/>
    <w:rsid w:val="0034242F"/>
    <w:rsid w:val="0034250F"/>
    <w:rsid w:val="00342659"/>
    <w:rsid w:val="00342C67"/>
    <w:rsid w:val="00342E32"/>
    <w:rsid w:val="003430C2"/>
    <w:rsid w:val="003435B0"/>
    <w:rsid w:val="003436F2"/>
    <w:rsid w:val="003436F6"/>
    <w:rsid w:val="003438A8"/>
    <w:rsid w:val="00343D87"/>
    <w:rsid w:val="003445F5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52"/>
    <w:rsid w:val="00354921"/>
    <w:rsid w:val="00354BFF"/>
    <w:rsid w:val="00355416"/>
    <w:rsid w:val="00355795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FE8"/>
    <w:rsid w:val="00361243"/>
    <w:rsid w:val="00361BFF"/>
    <w:rsid w:val="00362506"/>
    <w:rsid w:val="003627FF"/>
    <w:rsid w:val="00362F8B"/>
    <w:rsid w:val="00363917"/>
    <w:rsid w:val="00363993"/>
    <w:rsid w:val="00363EEF"/>
    <w:rsid w:val="00363FBB"/>
    <w:rsid w:val="00364236"/>
    <w:rsid w:val="00364277"/>
    <w:rsid w:val="003642F6"/>
    <w:rsid w:val="0036433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0B9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27C"/>
    <w:rsid w:val="00380497"/>
    <w:rsid w:val="003804EB"/>
    <w:rsid w:val="003809C6"/>
    <w:rsid w:val="00380CA1"/>
    <w:rsid w:val="00380D10"/>
    <w:rsid w:val="00380E1E"/>
    <w:rsid w:val="003810A6"/>
    <w:rsid w:val="0038114A"/>
    <w:rsid w:val="00381450"/>
    <w:rsid w:val="00382739"/>
    <w:rsid w:val="003827E7"/>
    <w:rsid w:val="00382E37"/>
    <w:rsid w:val="00382E8A"/>
    <w:rsid w:val="00383A85"/>
    <w:rsid w:val="00383D27"/>
    <w:rsid w:val="0038567B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970"/>
    <w:rsid w:val="00391ABA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4E46"/>
    <w:rsid w:val="00395293"/>
    <w:rsid w:val="0039532B"/>
    <w:rsid w:val="00395599"/>
    <w:rsid w:val="00395ADC"/>
    <w:rsid w:val="00395CF4"/>
    <w:rsid w:val="00395FED"/>
    <w:rsid w:val="0039637A"/>
    <w:rsid w:val="0039655B"/>
    <w:rsid w:val="00396932"/>
    <w:rsid w:val="00396C4D"/>
    <w:rsid w:val="00396CD8"/>
    <w:rsid w:val="00397F0A"/>
    <w:rsid w:val="003A0349"/>
    <w:rsid w:val="003A0861"/>
    <w:rsid w:val="003A0F97"/>
    <w:rsid w:val="003A10DA"/>
    <w:rsid w:val="003A13C8"/>
    <w:rsid w:val="003A19DA"/>
    <w:rsid w:val="003A202F"/>
    <w:rsid w:val="003A203F"/>
    <w:rsid w:val="003A287A"/>
    <w:rsid w:val="003A379E"/>
    <w:rsid w:val="003A3E45"/>
    <w:rsid w:val="003A3FBE"/>
    <w:rsid w:val="003A3FED"/>
    <w:rsid w:val="003A4746"/>
    <w:rsid w:val="003A4826"/>
    <w:rsid w:val="003A4903"/>
    <w:rsid w:val="003A4D51"/>
    <w:rsid w:val="003A56B6"/>
    <w:rsid w:val="003A581C"/>
    <w:rsid w:val="003A5B53"/>
    <w:rsid w:val="003A5CDE"/>
    <w:rsid w:val="003A6334"/>
    <w:rsid w:val="003A68D5"/>
    <w:rsid w:val="003A6AF8"/>
    <w:rsid w:val="003A7428"/>
    <w:rsid w:val="003A7F18"/>
    <w:rsid w:val="003A7FDC"/>
    <w:rsid w:val="003B05AC"/>
    <w:rsid w:val="003B0D2B"/>
    <w:rsid w:val="003B0D37"/>
    <w:rsid w:val="003B0D98"/>
    <w:rsid w:val="003B142F"/>
    <w:rsid w:val="003B18E3"/>
    <w:rsid w:val="003B22E3"/>
    <w:rsid w:val="003B2A74"/>
    <w:rsid w:val="003B2F46"/>
    <w:rsid w:val="003B3371"/>
    <w:rsid w:val="003B3604"/>
    <w:rsid w:val="003B3711"/>
    <w:rsid w:val="003B5F85"/>
    <w:rsid w:val="003B63F2"/>
    <w:rsid w:val="003B657E"/>
    <w:rsid w:val="003B7678"/>
    <w:rsid w:val="003B791A"/>
    <w:rsid w:val="003B799C"/>
    <w:rsid w:val="003B7AC8"/>
    <w:rsid w:val="003C0102"/>
    <w:rsid w:val="003C0804"/>
    <w:rsid w:val="003C085A"/>
    <w:rsid w:val="003C0D87"/>
    <w:rsid w:val="003C126A"/>
    <w:rsid w:val="003C169E"/>
    <w:rsid w:val="003C247E"/>
    <w:rsid w:val="003C28EA"/>
    <w:rsid w:val="003C29A8"/>
    <w:rsid w:val="003C2EDB"/>
    <w:rsid w:val="003C30F4"/>
    <w:rsid w:val="003C33F9"/>
    <w:rsid w:val="003C3D62"/>
    <w:rsid w:val="003C3FBF"/>
    <w:rsid w:val="003C49A6"/>
    <w:rsid w:val="003C49D1"/>
    <w:rsid w:val="003C4A62"/>
    <w:rsid w:val="003C4E34"/>
    <w:rsid w:val="003C502A"/>
    <w:rsid w:val="003C59E6"/>
    <w:rsid w:val="003C6444"/>
    <w:rsid w:val="003C7090"/>
    <w:rsid w:val="003C7384"/>
    <w:rsid w:val="003C790D"/>
    <w:rsid w:val="003C7DB6"/>
    <w:rsid w:val="003C7DE2"/>
    <w:rsid w:val="003D09AE"/>
    <w:rsid w:val="003D0DD2"/>
    <w:rsid w:val="003D124D"/>
    <w:rsid w:val="003D1BF1"/>
    <w:rsid w:val="003D1C0D"/>
    <w:rsid w:val="003D21B0"/>
    <w:rsid w:val="003D22A7"/>
    <w:rsid w:val="003D22AC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680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62E9"/>
    <w:rsid w:val="003E670B"/>
    <w:rsid w:val="003E6889"/>
    <w:rsid w:val="003E6C33"/>
    <w:rsid w:val="003E6CC4"/>
    <w:rsid w:val="003E76D1"/>
    <w:rsid w:val="003E7ACA"/>
    <w:rsid w:val="003E7EEA"/>
    <w:rsid w:val="003F0B01"/>
    <w:rsid w:val="003F0D3C"/>
    <w:rsid w:val="003F156B"/>
    <w:rsid w:val="003F1800"/>
    <w:rsid w:val="003F19DA"/>
    <w:rsid w:val="003F1C16"/>
    <w:rsid w:val="003F219A"/>
    <w:rsid w:val="003F2B51"/>
    <w:rsid w:val="003F32F1"/>
    <w:rsid w:val="003F331D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5F32"/>
    <w:rsid w:val="003F6AFF"/>
    <w:rsid w:val="003F73F0"/>
    <w:rsid w:val="003F744E"/>
    <w:rsid w:val="00400184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14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A3"/>
    <w:rsid w:val="0040776F"/>
    <w:rsid w:val="00407961"/>
    <w:rsid w:val="00407CAB"/>
    <w:rsid w:val="0041052F"/>
    <w:rsid w:val="0041057E"/>
    <w:rsid w:val="00410968"/>
    <w:rsid w:val="0041097E"/>
    <w:rsid w:val="00410D36"/>
    <w:rsid w:val="00411337"/>
    <w:rsid w:val="004116A9"/>
    <w:rsid w:val="00412D9B"/>
    <w:rsid w:val="00413629"/>
    <w:rsid w:val="00413709"/>
    <w:rsid w:val="00413EF9"/>
    <w:rsid w:val="00414228"/>
    <w:rsid w:val="00414242"/>
    <w:rsid w:val="00414958"/>
    <w:rsid w:val="00415252"/>
    <w:rsid w:val="00415937"/>
    <w:rsid w:val="00415B79"/>
    <w:rsid w:val="004162DB"/>
    <w:rsid w:val="004167F6"/>
    <w:rsid w:val="0041686F"/>
    <w:rsid w:val="00416CC9"/>
    <w:rsid w:val="00416EF7"/>
    <w:rsid w:val="00416F3E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1D96"/>
    <w:rsid w:val="0042250E"/>
    <w:rsid w:val="004228EC"/>
    <w:rsid w:val="00422D12"/>
    <w:rsid w:val="00424220"/>
    <w:rsid w:val="00425737"/>
    <w:rsid w:val="00425DE5"/>
    <w:rsid w:val="00426671"/>
    <w:rsid w:val="00426779"/>
    <w:rsid w:val="004268A9"/>
    <w:rsid w:val="00426B4D"/>
    <w:rsid w:val="00426BB9"/>
    <w:rsid w:val="00430293"/>
    <w:rsid w:val="00430EF5"/>
    <w:rsid w:val="004312F6"/>
    <w:rsid w:val="00431386"/>
    <w:rsid w:val="00431677"/>
    <w:rsid w:val="00431E8F"/>
    <w:rsid w:val="00432FB0"/>
    <w:rsid w:val="00433014"/>
    <w:rsid w:val="004333A8"/>
    <w:rsid w:val="0043342B"/>
    <w:rsid w:val="00433731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21C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248"/>
    <w:rsid w:val="004435EF"/>
    <w:rsid w:val="00443843"/>
    <w:rsid w:val="00443867"/>
    <w:rsid w:val="0044392E"/>
    <w:rsid w:val="00443BA1"/>
    <w:rsid w:val="00443FC6"/>
    <w:rsid w:val="004441F8"/>
    <w:rsid w:val="00444E26"/>
    <w:rsid w:val="00444F01"/>
    <w:rsid w:val="00444F19"/>
    <w:rsid w:val="00445007"/>
    <w:rsid w:val="00445998"/>
    <w:rsid w:val="00445C78"/>
    <w:rsid w:val="00445DE9"/>
    <w:rsid w:val="00445DEC"/>
    <w:rsid w:val="00445F43"/>
    <w:rsid w:val="0044621B"/>
    <w:rsid w:val="00446474"/>
    <w:rsid w:val="00446521"/>
    <w:rsid w:val="004467B5"/>
    <w:rsid w:val="00446AC1"/>
    <w:rsid w:val="00446CDE"/>
    <w:rsid w:val="00447077"/>
    <w:rsid w:val="004472E9"/>
    <w:rsid w:val="004477C1"/>
    <w:rsid w:val="004478D0"/>
    <w:rsid w:val="00447B32"/>
    <w:rsid w:val="00447CCA"/>
    <w:rsid w:val="00450B33"/>
    <w:rsid w:val="00450C4D"/>
    <w:rsid w:val="00450F60"/>
    <w:rsid w:val="004511CC"/>
    <w:rsid w:val="0045207A"/>
    <w:rsid w:val="00452362"/>
    <w:rsid w:val="00452935"/>
    <w:rsid w:val="00452D3E"/>
    <w:rsid w:val="00452D78"/>
    <w:rsid w:val="00452F27"/>
    <w:rsid w:val="00454CA2"/>
    <w:rsid w:val="0045529E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0AF1"/>
    <w:rsid w:val="00461061"/>
    <w:rsid w:val="00461375"/>
    <w:rsid w:val="00461392"/>
    <w:rsid w:val="004614D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4D0"/>
    <w:rsid w:val="0046616E"/>
    <w:rsid w:val="00466472"/>
    <w:rsid w:val="00466586"/>
    <w:rsid w:val="00466EE1"/>
    <w:rsid w:val="004673E6"/>
    <w:rsid w:val="00467567"/>
    <w:rsid w:val="004678B8"/>
    <w:rsid w:val="004678C0"/>
    <w:rsid w:val="00467A5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5E7"/>
    <w:rsid w:val="004728CF"/>
    <w:rsid w:val="00472AA6"/>
    <w:rsid w:val="00472B77"/>
    <w:rsid w:val="00473059"/>
    <w:rsid w:val="004731A6"/>
    <w:rsid w:val="00473550"/>
    <w:rsid w:val="0047359D"/>
    <w:rsid w:val="0047379B"/>
    <w:rsid w:val="00473AA1"/>
    <w:rsid w:val="00473E1B"/>
    <w:rsid w:val="0047405B"/>
    <w:rsid w:val="004742BB"/>
    <w:rsid w:val="00474D28"/>
    <w:rsid w:val="00474E0E"/>
    <w:rsid w:val="00475428"/>
    <w:rsid w:val="00475601"/>
    <w:rsid w:val="00475765"/>
    <w:rsid w:val="00475A13"/>
    <w:rsid w:val="00476680"/>
    <w:rsid w:val="00476701"/>
    <w:rsid w:val="00476E1E"/>
    <w:rsid w:val="0047708D"/>
    <w:rsid w:val="004776B0"/>
    <w:rsid w:val="00477784"/>
    <w:rsid w:val="004778D3"/>
    <w:rsid w:val="00480874"/>
    <w:rsid w:val="00480CB4"/>
    <w:rsid w:val="00480D0D"/>
    <w:rsid w:val="00480FE2"/>
    <w:rsid w:val="00481326"/>
    <w:rsid w:val="00481F58"/>
    <w:rsid w:val="00481F9E"/>
    <w:rsid w:val="00482227"/>
    <w:rsid w:val="00482946"/>
    <w:rsid w:val="004831B2"/>
    <w:rsid w:val="00483872"/>
    <w:rsid w:val="0048393F"/>
    <w:rsid w:val="00483950"/>
    <w:rsid w:val="00483981"/>
    <w:rsid w:val="00483FC9"/>
    <w:rsid w:val="0048405F"/>
    <w:rsid w:val="0048411F"/>
    <w:rsid w:val="004843D4"/>
    <w:rsid w:val="004844E5"/>
    <w:rsid w:val="004845B2"/>
    <w:rsid w:val="004852B3"/>
    <w:rsid w:val="00485794"/>
    <w:rsid w:val="00485E89"/>
    <w:rsid w:val="0048600F"/>
    <w:rsid w:val="00486896"/>
    <w:rsid w:val="004869B3"/>
    <w:rsid w:val="00487626"/>
    <w:rsid w:val="00487C03"/>
    <w:rsid w:val="004907F1"/>
    <w:rsid w:val="00490DC6"/>
    <w:rsid w:val="00490FBC"/>
    <w:rsid w:val="0049110B"/>
    <w:rsid w:val="00491646"/>
    <w:rsid w:val="00491698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D"/>
    <w:rsid w:val="004934CC"/>
    <w:rsid w:val="00493998"/>
    <w:rsid w:val="00493BC0"/>
    <w:rsid w:val="00493C4A"/>
    <w:rsid w:val="00494109"/>
    <w:rsid w:val="00494422"/>
    <w:rsid w:val="00494B0A"/>
    <w:rsid w:val="004956E3"/>
    <w:rsid w:val="00495747"/>
    <w:rsid w:val="00495BAE"/>
    <w:rsid w:val="00495DF3"/>
    <w:rsid w:val="004962A0"/>
    <w:rsid w:val="00496635"/>
    <w:rsid w:val="004966CA"/>
    <w:rsid w:val="004968D0"/>
    <w:rsid w:val="004969EA"/>
    <w:rsid w:val="00496EBD"/>
    <w:rsid w:val="00497353"/>
    <w:rsid w:val="0049752F"/>
    <w:rsid w:val="004977FE"/>
    <w:rsid w:val="004A00DC"/>
    <w:rsid w:val="004A0526"/>
    <w:rsid w:val="004A0BE2"/>
    <w:rsid w:val="004A0D82"/>
    <w:rsid w:val="004A107C"/>
    <w:rsid w:val="004A12D4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92E"/>
    <w:rsid w:val="004A6E9D"/>
    <w:rsid w:val="004A7070"/>
    <w:rsid w:val="004B07BF"/>
    <w:rsid w:val="004B0DE0"/>
    <w:rsid w:val="004B1104"/>
    <w:rsid w:val="004B11AC"/>
    <w:rsid w:val="004B1309"/>
    <w:rsid w:val="004B131B"/>
    <w:rsid w:val="004B1688"/>
    <w:rsid w:val="004B210D"/>
    <w:rsid w:val="004B294B"/>
    <w:rsid w:val="004B295F"/>
    <w:rsid w:val="004B3029"/>
    <w:rsid w:val="004B36A0"/>
    <w:rsid w:val="004B4516"/>
    <w:rsid w:val="004B4828"/>
    <w:rsid w:val="004B4986"/>
    <w:rsid w:val="004B4D9E"/>
    <w:rsid w:val="004B520A"/>
    <w:rsid w:val="004B53BF"/>
    <w:rsid w:val="004B54E7"/>
    <w:rsid w:val="004B68E7"/>
    <w:rsid w:val="004B6D3D"/>
    <w:rsid w:val="004B74AA"/>
    <w:rsid w:val="004B7601"/>
    <w:rsid w:val="004B7C08"/>
    <w:rsid w:val="004C01B8"/>
    <w:rsid w:val="004C050E"/>
    <w:rsid w:val="004C0B6F"/>
    <w:rsid w:val="004C1470"/>
    <w:rsid w:val="004C158D"/>
    <w:rsid w:val="004C1F0B"/>
    <w:rsid w:val="004C26FC"/>
    <w:rsid w:val="004C2A30"/>
    <w:rsid w:val="004C2C48"/>
    <w:rsid w:val="004C2FB0"/>
    <w:rsid w:val="004C35D3"/>
    <w:rsid w:val="004C3703"/>
    <w:rsid w:val="004C3D6C"/>
    <w:rsid w:val="004C4250"/>
    <w:rsid w:val="004C42B4"/>
    <w:rsid w:val="004C4A8C"/>
    <w:rsid w:val="004C4BE7"/>
    <w:rsid w:val="004C523D"/>
    <w:rsid w:val="004C57B2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1DD2"/>
    <w:rsid w:val="004D1F5A"/>
    <w:rsid w:val="004D21C6"/>
    <w:rsid w:val="004D22F5"/>
    <w:rsid w:val="004D2578"/>
    <w:rsid w:val="004D25AF"/>
    <w:rsid w:val="004D274E"/>
    <w:rsid w:val="004D28AC"/>
    <w:rsid w:val="004D2A0E"/>
    <w:rsid w:val="004D2D3C"/>
    <w:rsid w:val="004D2D3E"/>
    <w:rsid w:val="004D33F7"/>
    <w:rsid w:val="004D3472"/>
    <w:rsid w:val="004D3735"/>
    <w:rsid w:val="004D3C06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A5B"/>
    <w:rsid w:val="004D7AC3"/>
    <w:rsid w:val="004D7D4A"/>
    <w:rsid w:val="004E012D"/>
    <w:rsid w:val="004E01B4"/>
    <w:rsid w:val="004E08FC"/>
    <w:rsid w:val="004E176F"/>
    <w:rsid w:val="004E1A5C"/>
    <w:rsid w:val="004E1F85"/>
    <w:rsid w:val="004E205C"/>
    <w:rsid w:val="004E258F"/>
    <w:rsid w:val="004E2E6A"/>
    <w:rsid w:val="004E3100"/>
    <w:rsid w:val="004E35CF"/>
    <w:rsid w:val="004E3948"/>
    <w:rsid w:val="004E4345"/>
    <w:rsid w:val="004E448B"/>
    <w:rsid w:val="004E498E"/>
    <w:rsid w:val="004E4CCE"/>
    <w:rsid w:val="004E4FBE"/>
    <w:rsid w:val="004E5095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E7A19"/>
    <w:rsid w:val="004E7AD9"/>
    <w:rsid w:val="004F0009"/>
    <w:rsid w:val="004F0016"/>
    <w:rsid w:val="004F048F"/>
    <w:rsid w:val="004F06D3"/>
    <w:rsid w:val="004F0767"/>
    <w:rsid w:val="004F0791"/>
    <w:rsid w:val="004F07E4"/>
    <w:rsid w:val="004F08D8"/>
    <w:rsid w:val="004F0B04"/>
    <w:rsid w:val="004F0B0F"/>
    <w:rsid w:val="004F1206"/>
    <w:rsid w:val="004F16E2"/>
    <w:rsid w:val="004F1809"/>
    <w:rsid w:val="004F1D22"/>
    <w:rsid w:val="004F2412"/>
    <w:rsid w:val="004F242B"/>
    <w:rsid w:val="004F29E9"/>
    <w:rsid w:val="004F2C8F"/>
    <w:rsid w:val="004F30F2"/>
    <w:rsid w:val="004F315E"/>
    <w:rsid w:val="004F3495"/>
    <w:rsid w:val="004F3569"/>
    <w:rsid w:val="004F3CF8"/>
    <w:rsid w:val="004F3E6E"/>
    <w:rsid w:val="004F3EA4"/>
    <w:rsid w:val="004F40C1"/>
    <w:rsid w:val="004F4A1E"/>
    <w:rsid w:val="004F51E4"/>
    <w:rsid w:val="004F554E"/>
    <w:rsid w:val="004F55ED"/>
    <w:rsid w:val="004F5659"/>
    <w:rsid w:val="004F57A0"/>
    <w:rsid w:val="004F5AA5"/>
    <w:rsid w:val="004F5B36"/>
    <w:rsid w:val="004F5F6C"/>
    <w:rsid w:val="004F6092"/>
    <w:rsid w:val="004F60DC"/>
    <w:rsid w:val="004F66EA"/>
    <w:rsid w:val="004F6DA2"/>
    <w:rsid w:val="004F6E6B"/>
    <w:rsid w:val="004F6EAD"/>
    <w:rsid w:val="0050028D"/>
    <w:rsid w:val="005002A2"/>
    <w:rsid w:val="005007CA"/>
    <w:rsid w:val="0050091C"/>
    <w:rsid w:val="00500FB6"/>
    <w:rsid w:val="00502914"/>
    <w:rsid w:val="00502B55"/>
    <w:rsid w:val="00502D77"/>
    <w:rsid w:val="00503336"/>
    <w:rsid w:val="00503665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1028F"/>
    <w:rsid w:val="00510687"/>
    <w:rsid w:val="00510736"/>
    <w:rsid w:val="00510E5C"/>
    <w:rsid w:val="00512C1D"/>
    <w:rsid w:val="00512DEC"/>
    <w:rsid w:val="005134A0"/>
    <w:rsid w:val="005140A4"/>
    <w:rsid w:val="0051444B"/>
    <w:rsid w:val="005144D5"/>
    <w:rsid w:val="00514B2B"/>
    <w:rsid w:val="00515793"/>
    <w:rsid w:val="00515BEF"/>
    <w:rsid w:val="00515E8D"/>
    <w:rsid w:val="005166E7"/>
    <w:rsid w:val="0051675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717"/>
    <w:rsid w:val="00521E41"/>
    <w:rsid w:val="0052228A"/>
    <w:rsid w:val="005236E9"/>
    <w:rsid w:val="005237C9"/>
    <w:rsid w:val="00523D2B"/>
    <w:rsid w:val="00523F41"/>
    <w:rsid w:val="00524417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45F3"/>
    <w:rsid w:val="00534735"/>
    <w:rsid w:val="00534DF6"/>
    <w:rsid w:val="00534EEC"/>
    <w:rsid w:val="0053541F"/>
    <w:rsid w:val="00535D06"/>
    <w:rsid w:val="00535F8A"/>
    <w:rsid w:val="005362C7"/>
    <w:rsid w:val="00536819"/>
    <w:rsid w:val="00536BF5"/>
    <w:rsid w:val="0053789D"/>
    <w:rsid w:val="00537908"/>
    <w:rsid w:val="00537BDA"/>
    <w:rsid w:val="00537C57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3A21"/>
    <w:rsid w:val="00544BC8"/>
    <w:rsid w:val="00545A99"/>
    <w:rsid w:val="00545CE3"/>
    <w:rsid w:val="00545F41"/>
    <w:rsid w:val="005461E9"/>
    <w:rsid w:val="0054622D"/>
    <w:rsid w:val="00546459"/>
    <w:rsid w:val="00546B66"/>
    <w:rsid w:val="00546F6E"/>
    <w:rsid w:val="005473F6"/>
    <w:rsid w:val="0054787F"/>
    <w:rsid w:val="00547B75"/>
    <w:rsid w:val="00547F30"/>
    <w:rsid w:val="00550119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38FA"/>
    <w:rsid w:val="00553C70"/>
    <w:rsid w:val="00554A13"/>
    <w:rsid w:val="005550B6"/>
    <w:rsid w:val="005554F4"/>
    <w:rsid w:val="0055590A"/>
    <w:rsid w:val="00555B9F"/>
    <w:rsid w:val="00556071"/>
    <w:rsid w:val="00557246"/>
    <w:rsid w:val="0055776F"/>
    <w:rsid w:val="00557955"/>
    <w:rsid w:val="00557A00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2B7B"/>
    <w:rsid w:val="00572DCD"/>
    <w:rsid w:val="00573725"/>
    <w:rsid w:val="005740E5"/>
    <w:rsid w:val="005745C3"/>
    <w:rsid w:val="00574705"/>
    <w:rsid w:val="00574AA8"/>
    <w:rsid w:val="00574EE8"/>
    <w:rsid w:val="00575B7D"/>
    <w:rsid w:val="0057622F"/>
    <w:rsid w:val="00576601"/>
    <w:rsid w:val="0057695C"/>
    <w:rsid w:val="00576AF3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E89"/>
    <w:rsid w:val="00582FF8"/>
    <w:rsid w:val="005830EA"/>
    <w:rsid w:val="0058350F"/>
    <w:rsid w:val="00583A94"/>
    <w:rsid w:val="0058459E"/>
    <w:rsid w:val="00584ED3"/>
    <w:rsid w:val="00584F72"/>
    <w:rsid w:val="005852B9"/>
    <w:rsid w:val="0058595F"/>
    <w:rsid w:val="00585E7F"/>
    <w:rsid w:val="00585FBD"/>
    <w:rsid w:val="00586008"/>
    <w:rsid w:val="00586055"/>
    <w:rsid w:val="005860B2"/>
    <w:rsid w:val="0058623E"/>
    <w:rsid w:val="00586267"/>
    <w:rsid w:val="005865CE"/>
    <w:rsid w:val="005868B9"/>
    <w:rsid w:val="005868EF"/>
    <w:rsid w:val="00587070"/>
    <w:rsid w:val="0058737B"/>
    <w:rsid w:val="00591532"/>
    <w:rsid w:val="00591E24"/>
    <w:rsid w:val="0059202C"/>
    <w:rsid w:val="005929B7"/>
    <w:rsid w:val="00592A23"/>
    <w:rsid w:val="00592F33"/>
    <w:rsid w:val="005931AF"/>
    <w:rsid w:val="005936D9"/>
    <w:rsid w:val="005938BE"/>
    <w:rsid w:val="00593B94"/>
    <w:rsid w:val="005948A8"/>
    <w:rsid w:val="00594C6D"/>
    <w:rsid w:val="00595038"/>
    <w:rsid w:val="00595196"/>
    <w:rsid w:val="00595472"/>
    <w:rsid w:val="0059591A"/>
    <w:rsid w:val="00595CF0"/>
    <w:rsid w:val="00595FC3"/>
    <w:rsid w:val="00596A02"/>
    <w:rsid w:val="00596B64"/>
    <w:rsid w:val="00596D8C"/>
    <w:rsid w:val="00597052"/>
    <w:rsid w:val="00597422"/>
    <w:rsid w:val="005A0041"/>
    <w:rsid w:val="005A0050"/>
    <w:rsid w:val="005A00BF"/>
    <w:rsid w:val="005A0660"/>
    <w:rsid w:val="005A0798"/>
    <w:rsid w:val="005A08AB"/>
    <w:rsid w:val="005A1671"/>
    <w:rsid w:val="005A1E6A"/>
    <w:rsid w:val="005A1EC9"/>
    <w:rsid w:val="005A2396"/>
    <w:rsid w:val="005A2BDC"/>
    <w:rsid w:val="005A3459"/>
    <w:rsid w:val="005A353C"/>
    <w:rsid w:val="005A3840"/>
    <w:rsid w:val="005A3924"/>
    <w:rsid w:val="005A405B"/>
    <w:rsid w:val="005A41C0"/>
    <w:rsid w:val="005A42C7"/>
    <w:rsid w:val="005A437A"/>
    <w:rsid w:val="005A4C57"/>
    <w:rsid w:val="005A5847"/>
    <w:rsid w:val="005A58FB"/>
    <w:rsid w:val="005A5E17"/>
    <w:rsid w:val="005A6C15"/>
    <w:rsid w:val="005A7034"/>
    <w:rsid w:val="005A739C"/>
    <w:rsid w:val="005A7C4C"/>
    <w:rsid w:val="005A7CA1"/>
    <w:rsid w:val="005B0607"/>
    <w:rsid w:val="005B06CA"/>
    <w:rsid w:val="005B15FE"/>
    <w:rsid w:val="005B181F"/>
    <w:rsid w:val="005B1959"/>
    <w:rsid w:val="005B19F8"/>
    <w:rsid w:val="005B1CDE"/>
    <w:rsid w:val="005B22B4"/>
    <w:rsid w:val="005B25FC"/>
    <w:rsid w:val="005B2766"/>
    <w:rsid w:val="005B28CA"/>
    <w:rsid w:val="005B347D"/>
    <w:rsid w:val="005B3D38"/>
    <w:rsid w:val="005B3EDF"/>
    <w:rsid w:val="005B3FFA"/>
    <w:rsid w:val="005B4768"/>
    <w:rsid w:val="005B4E8B"/>
    <w:rsid w:val="005B4F1C"/>
    <w:rsid w:val="005B4FBA"/>
    <w:rsid w:val="005B503D"/>
    <w:rsid w:val="005B549E"/>
    <w:rsid w:val="005B5A69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B52"/>
    <w:rsid w:val="005C3C96"/>
    <w:rsid w:val="005C3CF2"/>
    <w:rsid w:val="005C3E05"/>
    <w:rsid w:val="005C48DA"/>
    <w:rsid w:val="005C4AF3"/>
    <w:rsid w:val="005C4AFE"/>
    <w:rsid w:val="005C53CA"/>
    <w:rsid w:val="005C57F6"/>
    <w:rsid w:val="005C59CC"/>
    <w:rsid w:val="005C5BD8"/>
    <w:rsid w:val="005C6225"/>
    <w:rsid w:val="005C6301"/>
    <w:rsid w:val="005C6485"/>
    <w:rsid w:val="005C66A1"/>
    <w:rsid w:val="005C6B43"/>
    <w:rsid w:val="005C6B88"/>
    <w:rsid w:val="005C6FED"/>
    <w:rsid w:val="005C71DB"/>
    <w:rsid w:val="005C76D0"/>
    <w:rsid w:val="005D03EF"/>
    <w:rsid w:val="005D07E4"/>
    <w:rsid w:val="005D0816"/>
    <w:rsid w:val="005D148D"/>
    <w:rsid w:val="005D1594"/>
    <w:rsid w:val="005D1671"/>
    <w:rsid w:val="005D19B8"/>
    <w:rsid w:val="005D1D1A"/>
    <w:rsid w:val="005D1EBC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592"/>
    <w:rsid w:val="005D76A0"/>
    <w:rsid w:val="005D7873"/>
    <w:rsid w:val="005D7BD4"/>
    <w:rsid w:val="005D7E48"/>
    <w:rsid w:val="005E06BF"/>
    <w:rsid w:val="005E0ACE"/>
    <w:rsid w:val="005E1283"/>
    <w:rsid w:val="005E1B7B"/>
    <w:rsid w:val="005E22B1"/>
    <w:rsid w:val="005E29F7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07"/>
    <w:rsid w:val="005E5820"/>
    <w:rsid w:val="005E6196"/>
    <w:rsid w:val="005E6214"/>
    <w:rsid w:val="005E652A"/>
    <w:rsid w:val="005E67FD"/>
    <w:rsid w:val="005E6918"/>
    <w:rsid w:val="005E6DDB"/>
    <w:rsid w:val="005E6E18"/>
    <w:rsid w:val="005E747A"/>
    <w:rsid w:val="005E7868"/>
    <w:rsid w:val="005E78BC"/>
    <w:rsid w:val="005E78D7"/>
    <w:rsid w:val="005F0B1D"/>
    <w:rsid w:val="005F1711"/>
    <w:rsid w:val="005F26B3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F01"/>
    <w:rsid w:val="005F4F58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5F74A1"/>
    <w:rsid w:val="00600B3D"/>
    <w:rsid w:val="00601BC7"/>
    <w:rsid w:val="00601F75"/>
    <w:rsid w:val="00601FBE"/>
    <w:rsid w:val="006028E4"/>
    <w:rsid w:val="006047A9"/>
    <w:rsid w:val="00604808"/>
    <w:rsid w:val="006048D1"/>
    <w:rsid w:val="0060500C"/>
    <w:rsid w:val="00605526"/>
    <w:rsid w:val="006055B1"/>
    <w:rsid w:val="006059A4"/>
    <w:rsid w:val="006059EE"/>
    <w:rsid w:val="00605A6D"/>
    <w:rsid w:val="00605A8E"/>
    <w:rsid w:val="00606001"/>
    <w:rsid w:val="00606036"/>
    <w:rsid w:val="0060634D"/>
    <w:rsid w:val="006065C8"/>
    <w:rsid w:val="00606669"/>
    <w:rsid w:val="00606D23"/>
    <w:rsid w:val="006070BE"/>
    <w:rsid w:val="006072E2"/>
    <w:rsid w:val="006076F5"/>
    <w:rsid w:val="006107E0"/>
    <w:rsid w:val="0061085B"/>
    <w:rsid w:val="00611D6E"/>
    <w:rsid w:val="006120D9"/>
    <w:rsid w:val="00613579"/>
    <w:rsid w:val="00613712"/>
    <w:rsid w:val="006138FD"/>
    <w:rsid w:val="00613D79"/>
    <w:rsid w:val="00613F0B"/>
    <w:rsid w:val="00614302"/>
    <w:rsid w:val="006146DB"/>
    <w:rsid w:val="00614AAC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6E57"/>
    <w:rsid w:val="00617024"/>
    <w:rsid w:val="00617287"/>
    <w:rsid w:val="006176D5"/>
    <w:rsid w:val="006179C8"/>
    <w:rsid w:val="00617A6E"/>
    <w:rsid w:val="00617ED6"/>
    <w:rsid w:val="006208D8"/>
    <w:rsid w:val="00620981"/>
    <w:rsid w:val="00620BE1"/>
    <w:rsid w:val="00620D3E"/>
    <w:rsid w:val="00621786"/>
    <w:rsid w:val="00621AAD"/>
    <w:rsid w:val="00621D55"/>
    <w:rsid w:val="006220E8"/>
    <w:rsid w:val="006229D3"/>
    <w:rsid w:val="00622CDE"/>
    <w:rsid w:val="00623101"/>
    <w:rsid w:val="0062313A"/>
    <w:rsid w:val="0062335D"/>
    <w:rsid w:val="00623C96"/>
    <w:rsid w:val="00624BCD"/>
    <w:rsid w:val="00624E0D"/>
    <w:rsid w:val="00624F0D"/>
    <w:rsid w:val="006257C5"/>
    <w:rsid w:val="0062585E"/>
    <w:rsid w:val="00626351"/>
    <w:rsid w:val="00626BCE"/>
    <w:rsid w:val="00626D80"/>
    <w:rsid w:val="0062773A"/>
    <w:rsid w:val="00627839"/>
    <w:rsid w:val="00627ADF"/>
    <w:rsid w:val="00627CB7"/>
    <w:rsid w:val="00627D91"/>
    <w:rsid w:val="006301EF"/>
    <w:rsid w:val="0063050B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AE9"/>
    <w:rsid w:val="00633C4E"/>
    <w:rsid w:val="00633C69"/>
    <w:rsid w:val="00634AEA"/>
    <w:rsid w:val="00634E51"/>
    <w:rsid w:val="0063503A"/>
    <w:rsid w:val="00635115"/>
    <w:rsid w:val="00635748"/>
    <w:rsid w:val="00635EE7"/>
    <w:rsid w:val="00636555"/>
    <w:rsid w:val="00636634"/>
    <w:rsid w:val="006366DD"/>
    <w:rsid w:val="00636B8E"/>
    <w:rsid w:val="00636E32"/>
    <w:rsid w:val="00636E78"/>
    <w:rsid w:val="006377CE"/>
    <w:rsid w:val="00637B79"/>
    <w:rsid w:val="006400E3"/>
    <w:rsid w:val="006407DF"/>
    <w:rsid w:val="00640C87"/>
    <w:rsid w:val="00640DCD"/>
    <w:rsid w:val="00640F9E"/>
    <w:rsid w:val="00640FA6"/>
    <w:rsid w:val="0064130E"/>
    <w:rsid w:val="0064233F"/>
    <w:rsid w:val="00642DE6"/>
    <w:rsid w:val="00643229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245"/>
    <w:rsid w:val="0064541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9E4"/>
    <w:rsid w:val="00652D3D"/>
    <w:rsid w:val="006534F9"/>
    <w:rsid w:val="0065354B"/>
    <w:rsid w:val="00653A11"/>
    <w:rsid w:val="00653CB6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621"/>
    <w:rsid w:val="006618B5"/>
    <w:rsid w:val="00661E11"/>
    <w:rsid w:val="00662872"/>
    <w:rsid w:val="00663254"/>
    <w:rsid w:val="00663543"/>
    <w:rsid w:val="00663742"/>
    <w:rsid w:val="006637AC"/>
    <w:rsid w:val="00664053"/>
    <w:rsid w:val="0066429B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3F1"/>
    <w:rsid w:val="00667468"/>
    <w:rsid w:val="0066783F"/>
    <w:rsid w:val="0066790C"/>
    <w:rsid w:val="00667BFC"/>
    <w:rsid w:val="00670AAA"/>
    <w:rsid w:val="006712D2"/>
    <w:rsid w:val="006713B3"/>
    <w:rsid w:val="006723D3"/>
    <w:rsid w:val="00672705"/>
    <w:rsid w:val="0067324C"/>
    <w:rsid w:val="00673B78"/>
    <w:rsid w:val="00673ED4"/>
    <w:rsid w:val="006741DF"/>
    <w:rsid w:val="00674223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E03"/>
    <w:rsid w:val="00677F4F"/>
    <w:rsid w:val="00680913"/>
    <w:rsid w:val="00680A2D"/>
    <w:rsid w:val="00680CD7"/>
    <w:rsid w:val="00680DEB"/>
    <w:rsid w:val="0068163E"/>
    <w:rsid w:val="0068177D"/>
    <w:rsid w:val="0068192B"/>
    <w:rsid w:val="0068204D"/>
    <w:rsid w:val="006827A6"/>
    <w:rsid w:val="006827F4"/>
    <w:rsid w:val="00682C28"/>
    <w:rsid w:val="006843F1"/>
    <w:rsid w:val="00684401"/>
    <w:rsid w:val="006844DE"/>
    <w:rsid w:val="00684D69"/>
    <w:rsid w:val="00685744"/>
    <w:rsid w:val="00686101"/>
    <w:rsid w:val="006861F5"/>
    <w:rsid w:val="006867BC"/>
    <w:rsid w:val="006871EC"/>
    <w:rsid w:val="0068720C"/>
    <w:rsid w:val="00687216"/>
    <w:rsid w:val="00687519"/>
    <w:rsid w:val="0068753A"/>
    <w:rsid w:val="00687876"/>
    <w:rsid w:val="00687B95"/>
    <w:rsid w:val="00687BE2"/>
    <w:rsid w:val="00690488"/>
    <w:rsid w:val="00690B6E"/>
    <w:rsid w:val="00691043"/>
    <w:rsid w:val="00691630"/>
    <w:rsid w:val="006918D5"/>
    <w:rsid w:val="00691933"/>
    <w:rsid w:val="0069193B"/>
    <w:rsid w:val="00691C69"/>
    <w:rsid w:val="00691DEA"/>
    <w:rsid w:val="0069260A"/>
    <w:rsid w:val="00692A56"/>
    <w:rsid w:val="00692B61"/>
    <w:rsid w:val="00693362"/>
    <w:rsid w:val="006938A3"/>
    <w:rsid w:val="0069434E"/>
    <w:rsid w:val="006943E8"/>
    <w:rsid w:val="00694496"/>
    <w:rsid w:val="006946EA"/>
    <w:rsid w:val="0069488F"/>
    <w:rsid w:val="006948AE"/>
    <w:rsid w:val="00694E76"/>
    <w:rsid w:val="0069515E"/>
    <w:rsid w:val="00695E93"/>
    <w:rsid w:val="006968EB"/>
    <w:rsid w:val="00696D59"/>
    <w:rsid w:val="006977F8"/>
    <w:rsid w:val="00697828"/>
    <w:rsid w:val="00697906"/>
    <w:rsid w:val="006A004B"/>
    <w:rsid w:val="006A03B3"/>
    <w:rsid w:val="006A08B7"/>
    <w:rsid w:val="006A0DBD"/>
    <w:rsid w:val="006A12FB"/>
    <w:rsid w:val="006A1590"/>
    <w:rsid w:val="006A17CA"/>
    <w:rsid w:val="006A17EB"/>
    <w:rsid w:val="006A1D77"/>
    <w:rsid w:val="006A1E1F"/>
    <w:rsid w:val="006A2692"/>
    <w:rsid w:val="006A2844"/>
    <w:rsid w:val="006A353F"/>
    <w:rsid w:val="006A35E8"/>
    <w:rsid w:val="006A39AA"/>
    <w:rsid w:val="006A39E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9A1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2EA7"/>
    <w:rsid w:val="006C3586"/>
    <w:rsid w:val="006C3683"/>
    <w:rsid w:val="006C3871"/>
    <w:rsid w:val="006C45A4"/>
    <w:rsid w:val="006C49A5"/>
    <w:rsid w:val="006C49AD"/>
    <w:rsid w:val="006C50D7"/>
    <w:rsid w:val="006C5FB5"/>
    <w:rsid w:val="006C633B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095A"/>
    <w:rsid w:val="006D10BF"/>
    <w:rsid w:val="006D165F"/>
    <w:rsid w:val="006D16D5"/>
    <w:rsid w:val="006D1BC4"/>
    <w:rsid w:val="006D214F"/>
    <w:rsid w:val="006D27B5"/>
    <w:rsid w:val="006D32A6"/>
    <w:rsid w:val="006D387B"/>
    <w:rsid w:val="006D3EC8"/>
    <w:rsid w:val="006D3F73"/>
    <w:rsid w:val="006D42AC"/>
    <w:rsid w:val="006D44CA"/>
    <w:rsid w:val="006D4709"/>
    <w:rsid w:val="006D4F7D"/>
    <w:rsid w:val="006D53E8"/>
    <w:rsid w:val="006D546E"/>
    <w:rsid w:val="006D5648"/>
    <w:rsid w:val="006D5AC1"/>
    <w:rsid w:val="006D6240"/>
    <w:rsid w:val="006D62A9"/>
    <w:rsid w:val="006D66FA"/>
    <w:rsid w:val="006D7426"/>
    <w:rsid w:val="006D75AE"/>
    <w:rsid w:val="006D7821"/>
    <w:rsid w:val="006D7AC9"/>
    <w:rsid w:val="006D7B5B"/>
    <w:rsid w:val="006D7CC8"/>
    <w:rsid w:val="006D7D8E"/>
    <w:rsid w:val="006E0097"/>
    <w:rsid w:val="006E055D"/>
    <w:rsid w:val="006E0BC7"/>
    <w:rsid w:val="006E13D7"/>
    <w:rsid w:val="006E1CC0"/>
    <w:rsid w:val="006E1DBF"/>
    <w:rsid w:val="006E2012"/>
    <w:rsid w:val="006E24FB"/>
    <w:rsid w:val="006E2554"/>
    <w:rsid w:val="006E2610"/>
    <w:rsid w:val="006E2807"/>
    <w:rsid w:val="006E2A8A"/>
    <w:rsid w:val="006E2C3E"/>
    <w:rsid w:val="006E2D8F"/>
    <w:rsid w:val="006E38E2"/>
    <w:rsid w:val="006E3BB4"/>
    <w:rsid w:val="006E497A"/>
    <w:rsid w:val="006E49BC"/>
    <w:rsid w:val="006E4A9B"/>
    <w:rsid w:val="006E4BA5"/>
    <w:rsid w:val="006E500C"/>
    <w:rsid w:val="006E50AE"/>
    <w:rsid w:val="006E51D3"/>
    <w:rsid w:val="006E5639"/>
    <w:rsid w:val="006E5C1C"/>
    <w:rsid w:val="006E6359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B31"/>
    <w:rsid w:val="006F1D98"/>
    <w:rsid w:val="006F1FE6"/>
    <w:rsid w:val="006F2526"/>
    <w:rsid w:val="006F314D"/>
    <w:rsid w:val="006F31C0"/>
    <w:rsid w:val="006F322F"/>
    <w:rsid w:val="006F42B0"/>
    <w:rsid w:val="006F45DA"/>
    <w:rsid w:val="006F4ADF"/>
    <w:rsid w:val="006F4E5D"/>
    <w:rsid w:val="006F50AB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6F7DA4"/>
    <w:rsid w:val="007001B6"/>
    <w:rsid w:val="00700C0D"/>
    <w:rsid w:val="00700FB0"/>
    <w:rsid w:val="00702635"/>
    <w:rsid w:val="0070336D"/>
    <w:rsid w:val="00703F93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C6F"/>
    <w:rsid w:val="00707E1C"/>
    <w:rsid w:val="00710A29"/>
    <w:rsid w:val="00710A5C"/>
    <w:rsid w:val="00710CBB"/>
    <w:rsid w:val="0071109C"/>
    <w:rsid w:val="00711387"/>
    <w:rsid w:val="007118CF"/>
    <w:rsid w:val="00711E9D"/>
    <w:rsid w:val="0071257E"/>
    <w:rsid w:val="00713800"/>
    <w:rsid w:val="00713A9C"/>
    <w:rsid w:val="00714082"/>
    <w:rsid w:val="00714875"/>
    <w:rsid w:val="00714E7A"/>
    <w:rsid w:val="00715A83"/>
    <w:rsid w:val="00716448"/>
    <w:rsid w:val="007168C6"/>
    <w:rsid w:val="00716D5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39"/>
    <w:rsid w:val="00720D8A"/>
    <w:rsid w:val="00720DED"/>
    <w:rsid w:val="0072117B"/>
    <w:rsid w:val="00721387"/>
    <w:rsid w:val="00721963"/>
    <w:rsid w:val="00722745"/>
    <w:rsid w:val="00722EA2"/>
    <w:rsid w:val="00722EF9"/>
    <w:rsid w:val="0072352D"/>
    <w:rsid w:val="00723AAB"/>
    <w:rsid w:val="00723D6B"/>
    <w:rsid w:val="00723E19"/>
    <w:rsid w:val="007242D7"/>
    <w:rsid w:val="0072484C"/>
    <w:rsid w:val="007249AC"/>
    <w:rsid w:val="00724D0F"/>
    <w:rsid w:val="00724D54"/>
    <w:rsid w:val="00725874"/>
    <w:rsid w:val="00725BD3"/>
    <w:rsid w:val="00726E80"/>
    <w:rsid w:val="0072744A"/>
    <w:rsid w:val="00730141"/>
    <w:rsid w:val="00730331"/>
    <w:rsid w:val="00730D9F"/>
    <w:rsid w:val="007310BD"/>
    <w:rsid w:val="007319FB"/>
    <w:rsid w:val="007328F8"/>
    <w:rsid w:val="007334BA"/>
    <w:rsid w:val="007335F5"/>
    <w:rsid w:val="00733608"/>
    <w:rsid w:val="00733C25"/>
    <w:rsid w:val="00733FF1"/>
    <w:rsid w:val="00734799"/>
    <w:rsid w:val="00734C70"/>
    <w:rsid w:val="00734DB1"/>
    <w:rsid w:val="00735558"/>
    <w:rsid w:val="00735CFB"/>
    <w:rsid w:val="00735D17"/>
    <w:rsid w:val="007361BA"/>
    <w:rsid w:val="00736603"/>
    <w:rsid w:val="007369FE"/>
    <w:rsid w:val="00736D1D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955"/>
    <w:rsid w:val="00750EF2"/>
    <w:rsid w:val="007518DD"/>
    <w:rsid w:val="007519DA"/>
    <w:rsid w:val="00751B0A"/>
    <w:rsid w:val="00752A87"/>
    <w:rsid w:val="00752AE4"/>
    <w:rsid w:val="00752D18"/>
    <w:rsid w:val="007532D5"/>
    <w:rsid w:val="0075393B"/>
    <w:rsid w:val="0075399E"/>
    <w:rsid w:val="007541FF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46F"/>
    <w:rsid w:val="007576B8"/>
    <w:rsid w:val="007577B6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3FD3"/>
    <w:rsid w:val="00764457"/>
    <w:rsid w:val="00764822"/>
    <w:rsid w:val="00764DE1"/>
    <w:rsid w:val="0076624A"/>
    <w:rsid w:val="007663B6"/>
    <w:rsid w:val="00766749"/>
    <w:rsid w:val="00766A94"/>
    <w:rsid w:val="00766AF8"/>
    <w:rsid w:val="00766EFB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77407"/>
    <w:rsid w:val="00777CAD"/>
    <w:rsid w:val="007800D2"/>
    <w:rsid w:val="00780253"/>
    <w:rsid w:val="007802C8"/>
    <w:rsid w:val="00780CEA"/>
    <w:rsid w:val="00781063"/>
    <w:rsid w:val="00782C8A"/>
    <w:rsid w:val="00782E22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B86"/>
    <w:rsid w:val="00786306"/>
    <w:rsid w:val="00786396"/>
    <w:rsid w:val="0078687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5C5"/>
    <w:rsid w:val="00791664"/>
    <w:rsid w:val="00791A03"/>
    <w:rsid w:val="00791DAD"/>
    <w:rsid w:val="007920E8"/>
    <w:rsid w:val="00792251"/>
    <w:rsid w:val="00793070"/>
    <w:rsid w:val="007931C3"/>
    <w:rsid w:val="00793201"/>
    <w:rsid w:val="00793AAB"/>
    <w:rsid w:val="00794099"/>
    <w:rsid w:val="00794586"/>
    <w:rsid w:val="007946F3"/>
    <w:rsid w:val="0079485A"/>
    <w:rsid w:val="00794DAB"/>
    <w:rsid w:val="00794F3F"/>
    <w:rsid w:val="0079550D"/>
    <w:rsid w:val="0079574F"/>
    <w:rsid w:val="007959BB"/>
    <w:rsid w:val="00795B2C"/>
    <w:rsid w:val="00795DC5"/>
    <w:rsid w:val="00797D20"/>
    <w:rsid w:val="007A02D5"/>
    <w:rsid w:val="007A0539"/>
    <w:rsid w:val="007A087A"/>
    <w:rsid w:val="007A08B7"/>
    <w:rsid w:val="007A1739"/>
    <w:rsid w:val="007A23D3"/>
    <w:rsid w:val="007A26B2"/>
    <w:rsid w:val="007A2A08"/>
    <w:rsid w:val="007A2A7B"/>
    <w:rsid w:val="007A2E48"/>
    <w:rsid w:val="007A3056"/>
    <w:rsid w:val="007A3CB6"/>
    <w:rsid w:val="007A4102"/>
    <w:rsid w:val="007A4EC6"/>
    <w:rsid w:val="007A519C"/>
    <w:rsid w:val="007A5B2D"/>
    <w:rsid w:val="007A5C9A"/>
    <w:rsid w:val="007A5CCF"/>
    <w:rsid w:val="007A65F3"/>
    <w:rsid w:val="007A6958"/>
    <w:rsid w:val="007A6BC8"/>
    <w:rsid w:val="007A6BFC"/>
    <w:rsid w:val="007A7294"/>
    <w:rsid w:val="007A7F09"/>
    <w:rsid w:val="007B0C31"/>
    <w:rsid w:val="007B0E37"/>
    <w:rsid w:val="007B10A9"/>
    <w:rsid w:val="007B1935"/>
    <w:rsid w:val="007B1DCF"/>
    <w:rsid w:val="007B2041"/>
    <w:rsid w:val="007B2096"/>
    <w:rsid w:val="007B238D"/>
    <w:rsid w:val="007B28BB"/>
    <w:rsid w:val="007B2CF0"/>
    <w:rsid w:val="007B2CF2"/>
    <w:rsid w:val="007B41A9"/>
    <w:rsid w:val="007B4431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45B"/>
    <w:rsid w:val="007C06AF"/>
    <w:rsid w:val="007C0C41"/>
    <w:rsid w:val="007C132B"/>
    <w:rsid w:val="007C1D75"/>
    <w:rsid w:val="007C20F1"/>
    <w:rsid w:val="007C2605"/>
    <w:rsid w:val="007C282E"/>
    <w:rsid w:val="007C2919"/>
    <w:rsid w:val="007C2B45"/>
    <w:rsid w:val="007C2BB4"/>
    <w:rsid w:val="007C2FF1"/>
    <w:rsid w:val="007C30B8"/>
    <w:rsid w:val="007C364C"/>
    <w:rsid w:val="007C3D2B"/>
    <w:rsid w:val="007C3D8C"/>
    <w:rsid w:val="007C41DB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304C"/>
    <w:rsid w:val="007D3312"/>
    <w:rsid w:val="007D3C1F"/>
    <w:rsid w:val="007D4A64"/>
    <w:rsid w:val="007D5105"/>
    <w:rsid w:val="007D5A6A"/>
    <w:rsid w:val="007D61C1"/>
    <w:rsid w:val="007D6CEC"/>
    <w:rsid w:val="007D7397"/>
    <w:rsid w:val="007D7C04"/>
    <w:rsid w:val="007D7CE4"/>
    <w:rsid w:val="007E0185"/>
    <w:rsid w:val="007E0394"/>
    <w:rsid w:val="007E09F0"/>
    <w:rsid w:val="007E0E76"/>
    <w:rsid w:val="007E0FA7"/>
    <w:rsid w:val="007E162D"/>
    <w:rsid w:val="007E17DF"/>
    <w:rsid w:val="007E1C3E"/>
    <w:rsid w:val="007E206E"/>
    <w:rsid w:val="007E2201"/>
    <w:rsid w:val="007E239A"/>
    <w:rsid w:val="007E3093"/>
    <w:rsid w:val="007E4E54"/>
    <w:rsid w:val="007E4ED3"/>
    <w:rsid w:val="007E5187"/>
    <w:rsid w:val="007E57F4"/>
    <w:rsid w:val="007E5E5F"/>
    <w:rsid w:val="007E77A4"/>
    <w:rsid w:val="007E7D4E"/>
    <w:rsid w:val="007F0B17"/>
    <w:rsid w:val="007F0CB1"/>
    <w:rsid w:val="007F118F"/>
    <w:rsid w:val="007F13C1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6B36"/>
    <w:rsid w:val="007F7057"/>
    <w:rsid w:val="007F757A"/>
    <w:rsid w:val="008004BA"/>
    <w:rsid w:val="008008E8"/>
    <w:rsid w:val="00800919"/>
    <w:rsid w:val="00800A28"/>
    <w:rsid w:val="00800CAE"/>
    <w:rsid w:val="00800E20"/>
    <w:rsid w:val="00800E58"/>
    <w:rsid w:val="008011A6"/>
    <w:rsid w:val="008015D3"/>
    <w:rsid w:val="00801E0C"/>
    <w:rsid w:val="00802204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612D"/>
    <w:rsid w:val="0080616D"/>
    <w:rsid w:val="00806878"/>
    <w:rsid w:val="00806B5A"/>
    <w:rsid w:val="00806D40"/>
    <w:rsid w:val="00806E40"/>
    <w:rsid w:val="00807233"/>
    <w:rsid w:val="008075B8"/>
    <w:rsid w:val="008075D4"/>
    <w:rsid w:val="008079C9"/>
    <w:rsid w:val="00807D99"/>
    <w:rsid w:val="00807DB6"/>
    <w:rsid w:val="008105E9"/>
    <w:rsid w:val="00810D81"/>
    <w:rsid w:val="00810D90"/>
    <w:rsid w:val="00811430"/>
    <w:rsid w:val="008115AD"/>
    <w:rsid w:val="0081193D"/>
    <w:rsid w:val="008119B3"/>
    <w:rsid w:val="00811C1A"/>
    <w:rsid w:val="00811C5E"/>
    <w:rsid w:val="00812140"/>
    <w:rsid w:val="008129BB"/>
    <w:rsid w:val="00813398"/>
    <w:rsid w:val="0081370E"/>
    <w:rsid w:val="0081406F"/>
    <w:rsid w:val="00814D01"/>
    <w:rsid w:val="00814E0C"/>
    <w:rsid w:val="008157AA"/>
    <w:rsid w:val="00815BB6"/>
    <w:rsid w:val="00816187"/>
    <w:rsid w:val="0081622F"/>
    <w:rsid w:val="0081711B"/>
    <w:rsid w:val="008175FB"/>
    <w:rsid w:val="00817609"/>
    <w:rsid w:val="00817665"/>
    <w:rsid w:val="0081766C"/>
    <w:rsid w:val="00817ED0"/>
    <w:rsid w:val="00820013"/>
    <w:rsid w:val="00820035"/>
    <w:rsid w:val="008207AB"/>
    <w:rsid w:val="00820B79"/>
    <w:rsid w:val="00820E18"/>
    <w:rsid w:val="008211C1"/>
    <w:rsid w:val="008213E3"/>
    <w:rsid w:val="00821974"/>
    <w:rsid w:val="008219DA"/>
    <w:rsid w:val="0082222E"/>
    <w:rsid w:val="00822652"/>
    <w:rsid w:val="00822807"/>
    <w:rsid w:val="00822895"/>
    <w:rsid w:val="008229CE"/>
    <w:rsid w:val="00822B12"/>
    <w:rsid w:val="00822FF0"/>
    <w:rsid w:val="00824374"/>
    <w:rsid w:val="0082446F"/>
    <w:rsid w:val="00824795"/>
    <w:rsid w:val="008250FF"/>
    <w:rsid w:val="00825199"/>
    <w:rsid w:val="008262F3"/>
    <w:rsid w:val="008267FF"/>
    <w:rsid w:val="00827364"/>
    <w:rsid w:val="0082749D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91F"/>
    <w:rsid w:val="00832C9A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5C2"/>
    <w:rsid w:val="00835872"/>
    <w:rsid w:val="00835C61"/>
    <w:rsid w:val="00835E30"/>
    <w:rsid w:val="00836121"/>
    <w:rsid w:val="008361D2"/>
    <w:rsid w:val="00836285"/>
    <w:rsid w:val="0083673E"/>
    <w:rsid w:val="00836BAA"/>
    <w:rsid w:val="00836F9A"/>
    <w:rsid w:val="0083732E"/>
    <w:rsid w:val="008375F0"/>
    <w:rsid w:val="0083762A"/>
    <w:rsid w:val="0083764A"/>
    <w:rsid w:val="00837DAF"/>
    <w:rsid w:val="00837DB7"/>
    <w:rsid w:val="00837DDC"/>
    <w:rsid w:val="008400DD"/>
    <w:rsid w:val="0084036F"/>
    <w:rsid w:val="0084111E"/>
    <w:rsid w:val="008415AC"/>
    <w:rsid w:val="0084165E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4C"/>
    <w:rsid w:val="008450B8"/>
    <w:rsid w:val="00845191"/>
    <w:rsid w:val="00845498"/>
    <w:rsid w:val="0084598D"/>
    <w:rsid w:val="00846527"/>
    <w:rsid w:val="0084656D"/>
    <w:rsid w:val="00846654"/>
    <w:rsid w:val="008466E5"/>
    <w:rsid w:val="00846982"/>
    <w:rsid w:val="00846DFE"/>
    <w:rsid w:val="00847204"/>
    <w:rsid w:val="00850082"/>
    <w:rsid w:val="00850AD7"/>
    <w:rsid w:val="0085120B"/>
    <w:rsid w:val="00851B23"/>
    <w:rsid w:val="008525F9"/>
    <w:rsid w:val="00852949"/>
    <w:rsid w:val="00852D8E"/>
    <w:rsid w:val="008530A7"/>
    <w:rsid w:val="00853EEF"/>
    <w:rsid w:val="00853F59"/>
    <w:rsid w:val="008540DD"/>
    <w:rsid w:val="008548E9"/>
    <w:rsid w:val="008548F6"/>
    <w:rsid w:val="00854982"/>
    <w:rsid w:val="00854D70"/>
    <w:rsid w:val="008550B5"/>
    <w:rsid w:val="008550C7"/>
    <w:rsid w:val="0085576B"/>
    <w:rsid w:val="00855F56"/>
    <w:rsid w:val="00856C1D"/>
    <w:rsid w:val="00856E1D"/>
    <w:rsid w:val="00856ECC"/>
    <w:rsid w:val="00860550"/>
    <w:rsid w:val="00860A45"/>
    <w:rsid w:val="00861070"/>
    <w:rsid w:val="0086180D"/>
    <w:rsid w:val="008621E4"/>
    <w:rsid w:val="0086225D"/>
    <w:rsid w:val="00862FFA"/>
    <w:rsid w:val="00863E96"/>
    <w:rsid w:val="00864263"/>
    <w:rsid w:val="008650FC"/>
    <w:rsid w:val="0086544B"/>
    <w:rsid w:val="008656BA"/>
    <w:rsid w:val="008656DE"/>
    <w:rsid w:val="00865803"/>
    <w:rsid w:val="008658F6"/>
    <w:rsid w:val="00865946"/>
    <w:rsid w:val="00865A1C"/>
    <w:rsid w:val="00865BB1"/>
    <w:rsid w:val="0086673D"/>
    <w:rsid w:val="008668D1"/>
    <w:rsid w:val="00866C8C"/>
    <w:rsid w:val="00866DA6"/>
    <w:rsid w:val="008670A6"/>
    <w:rsid w:val="008671E5"/>
    <w:rsid w:val="008671FF"/>
    <w:rsid w:val="008672C4"/>
    <w:rsid w:val="008672DD"/>
    <w:rsid w:val="008674A1"/>
    <w:rsid w:val="00867698"/>
    <w:rsid w:val="0086781E"/>
    <w:rsid w:val="008678F5"/>
    <w:rsid w:val="00867B93"/>
    <w:rsid w:val="0087054C"/>
    <w:rsid w:val="00870A62"/>
    <w:rsid w:val="00870B9C"/>
    <w:rsid w:val="008712ED"/>
    <w:rsid w:val="00871A67"/>
    <w:rsid w:val="00871B11"/>
    <w:rsid w:val="00871B30"/>
    <w:rsid w:val="00871E88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302"/>
    <w:rsid w:val="00876995"/>
    <w:rsid w:val="00876A3E"/>
    <w:rsid w:val="00876EBC"/>
    <w:rsid w:val="00876F2B"/>
    <w:rsid w:val="00880007"/>
    <w:rsid w:val="008800A4"/>
    <w:rsid w:val="008800E3"/>
    <w:rsid w:val="00880136"/>
    <w:rsid w:val="008812FC"/>
    <w:rsid w:val="00881447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1B5"/>
    <w:rsid w:val="008873E7"/>
    <w:rsid w:val="008876BF"/>
    <w:rsid w:val="008878AB"/>
    <w:rsid w:val="008902C9"/>
    <w:rsid w:val="0089068A"/>
    <w:rsid w:val="008906F9"/>
    <w:rsid w:val="00890DA8"/>
    <w:rsid w:val="008910F5"/>
    <w:rsid w:val="008915C5"/>
    <w:rsid w:val="00891700"/>
    <w:rsid w:val="0089175C"/>
    <w:rsid w:val="00891861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28E"/>
    <w:rsid w:val="00896463"/>
    <w:rsid w:val="00896604"/>
    <w:rsid w:val="00896C53"/>
    <w:rsid w:val="00897069"/>
    <w:rsid w:val="00897622"/>
    <w:rsid w:val="00897BB0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4D5"/>
    <w:rsid w:val="008A6A3B"/>
    <w:rsid w:val="008A70F3"/>
    <w:rsid w:val="008A7121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2519"/>
    <w:rsid w:val="008B252C"/>
    <w:rsid w:val="008B2833"/>
    <w:rsid w:val="008B2E25"/>
    <w:rsid w:val="008B2FB3"/>
    <w:rsid w:val="008B3604"/>
    <w:rsid w:val="008B3B00"/>
    <w:rsid w:val="008B3C05"/>
    <w:rsid w:val="008B498A"/>
    <w:rsid w:val="008B4B3B"/>
    <w:rsid w:val="008B4EA5"/>
    <w:rsid w:val="008B53E0"/>
    <w:rsid w:val="008B5717"/>
    <w:rsid w:val="008B60C8"/>
    <w:rsid w:val="008B60D7"/>
    <w:rsid w:val="008B61A6"/>
    <w:rsid w:val="008B626B"/>
    <w:rsid w:val="008B6552"/>
    <w:rsid w:val="008B6731"/>
    <w:rsid w:val="008B699E"/>
    <w:rsid w:val="008B6AE6"/>
    <w:rsid w:val="008B6DB3"/>
    <w:rsid w:val="008B70A5"/>
    <w:rsid w:val="008B7167"/>
    <w:rsid w:val="008B73F4"/>
    <w:rsid w:val="008B7E01"/>
    <w:rsid w:val="008B7FED"/>
    <w:rsid w:val="008C01EA"/>
    <w:rsid w:val="008C0987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150"/>
    <w:rsid w:val="008C430A"/>
    <w:rsid w:val="008C44B9"/>
    <w:rsid w:val="008C4620"/>
    <w:rsid w:val="008C47A9"/>
    <w:rsid w:val="008C4974"/>
    <w:rsid w:val="008C4A94"/>
    <w:rsid w:val="008C4CA0"/>
    <w:rsid w:val="008C4DBB"/>
    <w:rsid w:val="008C4F9A"/>
    <w:rsid w:val="008C5F47"/>
    <w:rsid w:val="008C5F7C"/>
    <w:rsid w:val="008C6044"/>
    <w:rsid w:val="008C6676"/>
    <w:rsid w:val="008C6A4A"/>
    <w:rsid w:val="008C76FC"/>
    <w:rsid w:val="008C7B81"/>
    <w:rsid w:val="008D0015"/>
    <w:rsid w:val="008D02B7"/>
    <w:rsid w:val="008D0479"/>
    <w:rsid w:val="008D0AAC"/>
    <w:rsid w:val="008D0CEF"/>
    <w:rsid w:val="008D1003"/>
    <w:rsid w:val="008D11AE"/>
    <w:rsid w:val="008D1964"/>
    <w:rsid w:val="008D2D47"/>
    <w:rsid w:val="008D2FFA"/>
    <w:rsid w:val="008D34CC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6F57"/>
    <w:rsid w:val="008D7264"/>
    <w:rsid w:val="008D75DE"/>
    <w:rsid w:val="008D78B9"/>
    <w:rsid w:val="008D7B7E"/>
    <w:rsid w:val="008E0038"/>
    <w:rsid w:val="008E0295"/>
    <w:rsid w:val="008E034F"/>
    <w:rsid w:val="008E061A"/>
    <w:rsid w:val="008E0A03"/>
    <w:rsid w:val="008E0D9F"/>
    <w:rsid w:val="008E1190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565"/>
    <w:rsid w:val="008F0126"/>
    <w:rsid w:val="008F0279"/>
    <w:rsid w:val="008F0732"/>
    <w:rsid w:val="008F0C01"/>
    <w:rsid w:val="008F1067"/>
    <w:rsid w:val="008F115D"/>
    <w:rsid w:val="008F14E9"/>
    <w:rsid w:val="008F1512"/>
    <w:rsid w:val="008F1A2D"/>
    <w:rsid w:val="008F1D6C"/>
    <w:rsid w:val="008F201D"/>
    <w:rsid w:val="008F30A4"/>
    <w:rsid w:val="008F3310"/>
    <w:rsid w:val="008F39A8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3A7"/>
    <w:rsid w:val="00903911"/>
    <w:rsid w:val="00903A2F"/>
    <w:rsid w:val="00903D5B"/>
    <w:rsid w:val="00903FF8"/>
    <w:rsid w:val="009049E3"/>
    <w:rsid w:val="00904F10"/>
    <w:rsid w:val="0090509A"/>
    <w:rsid w:val="009051AD"/>
    <w:rsid w:val="009054D5"/>
    <w:rsid w:val="009054FB"/>
    <w:rsid w:val="0090560F"/>
    <w:rsid w:val="009056D6"/>
    <w:rsid w:val="00905782"/>
    <w:rsid w:val="00905AB0"/>
    <w:rsid w:val="00905ED2"/>
    <w:rsid w:val="00906524"/>
    <w:rsid w:val="009065C6"/>
    <w:rsid w:val="0090672E"/>
    <w:rsid w:val="00906841"/>
    <w:rsid w:val="00906BB3"/>
    <w:rsid w:val="00906CAA"/>
    <w:rsid w:val="00906ECB"/>
    <w:rsid w:val="00907016"/>
    <w:rsid w:val="0090705D"/>
    <w:rsid w:val="009072D4"/>
    <w:rsid w:val="009073A6"/>
    <w:rsid w:val="009074A3"/>
    <w:rsid w:val="009075E9"/>
    <w:rsid w:val="00907883"/>
    <w:rsid w:val="00910891"/>
    <w:rsid w:val="00910F42"/>
    <w:rsid w:val="00910FE7"/>
    <w:rsid w:val="00911465"/>
    <w:rsid w:val="00911659"/>
    <w:rsid w:val="00911DB9"/>
    <w:rsid w:val="0091249D"/>
    <w:rsid w:val="00912F6B"/>
    <w:rsid w:val="00913311"/>
    <w:rsid w:val="0091339B"/>
    <w:rsid w:val="00913630"/>
    <w:rsid w:val="00913942"/>
    <w:rsid w:val="00913A65"/>
    <w:rsid w:val="00914014"/>
    <w:rsid w:val="00914215"/>
    <w:rsid w:val="00914309"/>
    <w:rsid w:val="0091452F"/>
    <w:rsid w:val="0091459D"/>
    <w:rsid w:val="00914980"/>
    <w:rsid w:val="009157E9"/>
    <w:rsid w:val="0091587F"/>
    <w:rsid w:val="00915FB3"/>
    <w:rsid w:val="00916F22"/>
    <w:rsid w:val="009175E5"/>
    <w:rsid w:val="00917AEE"/>
    <w:rsid w:val="009200DA"/>
    <w:rsid w:val="00921256"/>
    <w:rsid w:val="0092146D"/>
    <w:rsid w:val="00921BDE"/>
    <w:rsid w:val="00921D60"/>
    <w:rsid w:val="00922125"/>
    <w:rsid w:val="0092259D"/>
    <w:rsid w:val="00922780"/>
    <w:rsid w:val="00922F2D"/>
    <w:rsid w:val="0092308A"/>
    <w:rsid w:val="009235D4"/>
    <w:rsid w:val="00923F98"/>
    <w:rsid w:val="00924003"/>
    <w:rsid w:val="00924138"/>
    <w:rsid w:val="0092423F"/>
    <w:rsid w:val="009244FA"/>
    <w:rsid w:val="009247C1"/>
    <w:rsid w:val="00924A71"/>
    <w:rsid w:val="00924B31"/>
    <w:rsid w:val="00924E35"/>
    <w:rsid w:val="0092525B"/>
    <w:rsid w:val="00925C11"/>
    <w:rsid w:val="009261E6"/>
    <w:rsid w:val="00926883"/>
    <w:rsid w:val="00926A77"/>
    <w:rsid w:val="00927179"/>
    <w:rsid w:val="0092764F"/>
    <w:rsid w:val="00927E63"/>
    <w:rsid w:val="00930221"/>
    <w:rsid w:val="00930798"/>
    <w:rsid w:val="0093095D"/>
    <w:rsid w:val="009310E4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857"/>
    <w:rsid w:val="00934AA1"/>
    <w:rsid w:val="00934DC2"/>
    <w:rsid w:val="00935902"/>
    <w:rsid w:val="00935A77"/>
    <w:rsid w:val="00935EA4"/>
    <w:rsid w:val="0093686F"/>
    <w:rsid w:val="009372E1"/>
    <w:rsid w:val="00937A88"/>
    <w:rsid w:val="00937D7D"/>
    <w:rsid w:val="00940093"/>
    <w:rsid w:val="009401FB"/>
    <w:rsid w:val="009407DD"/>
    <w:rsid w:val="0094099B"/>
    <w:rsid w:val="00940ADA"/>
    <w:rsid w:val="00941461"/>
    <w:rsid w:val="00941564"/>
    <w:rsid w:val="00941C44"/>
    <w:rsid w:val="00941F4C"/>
    <w:rsid w:val="00941F9E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BF3"/>
    <w:rsid w:val="00944FB9"/>
    <w:rsid w:val="009450DB"/>
    <w:rsid w:val="00945219"/>
    <w:rsid w:val="00945852"/>
    <w:rsid w:val="009458D8"/>
    <w:rsid w:val="00945BD3"/>
    <w:rsid w:val="00945E39"/>
    <w:rsid w:val="00945F03"/>
    <w:rsid w:val="009463EA"/>
    <w:rsid w:val="009468BA"/>
    <w:rsid w:val="00946E39"/>
    <w:rsid w:val="00947246"/>
    <w:rsid w:val="00947398"/>
    <w:rsid w:val="00947419"/>
    <w:rsid w:val="00947D09"/>
    <w:rsid w:val="00947E85"/>
    <w:rsid w:val="00950639"/>
    <w:rsid w:val="0095076A"/>
    <w:rsid w:val="00950F61"/>
    <w:rsid w:val="009513C8"/>
    <w:rsid w:val="00951C7A"/>
    <w:rsid w:val="009528C4"/>
    <w:rsid w:val="009529B8"/>
    <w:rsid w:val="00952D8C"/>
    <w:rsid w:val="009536CE"/>
    <w:rsid w:val="00953751"/>
    <w:rsid w:val="00953E96"/>
    <w:rsid w:val="00954AD0"/>
    <w:rsid w:val="009555AB"/>
    <w:rsid w:val="009556EE"/>
    <w:rsid w:val="009558D8"/>
    <w:rsid w:val="00956170"/>
    <w:rsid w:val="009561AD"/>
    <w:rsid w:val="00956B1C"/>
    <w:rsid w:val="00956DAC"/>
    <w:rsid w:val="009572F3"/>
    <w:rsid w:val="00957EE0"/>
    <w:rsid w:val="00960506"/>
    <w:rsid w:val="009606A1"/>
    <w:rsid w:val="00960FAD"/>
    <w:rsid w:val="0096151C"/>
    <w:rsid w:val="0096161D"/>
    <w:rsid w:val="00961A68"/>
    <w:rsid w:val="00961E46"/>
    <w:rsid w:val="00961E62"/>
    <w:rsid w:val="00962387"/>
    <w:rsid w:val="00962698"/>
    <w:rsid w:val="009627E6"/>
    <w:rsid w:val="0096316D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1D4"/>
    <w:rsid w:val="0096656C"/>
    <w:rsid w:val="00966C7F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169"/>
    <w:rsid w:val="009734F6"/>
    <w:rsid w:val="00973F26"/>
    <w:rsid w:val="009746A0"/>
    <w:rsid w:val="009749A6"/>
    <w:rsid w:val="00974EF7"/>
    <w:rsid w:val="00975934"/>
    <w:rsid w:val="00975F33"/>
    <w:rsid w:val="009765DC"/>
    <w:rsid w:val="009766FC"/>
    <w:rsid w:val="009768C2"/>
    <w:rsid w:val="00976D43"/>
    <w:rsid w:val="0097733A"/>
    <w:rsid w:val="009776DE"/>
    <w:rsid w:val="00977C2E"/>
    <w:rsid w:val="00977F91"/>
    <w:rsid w:val="00977F92"/>
    <w:rsid w:val="00980A7D"/>
    <w:rsid w:val="00980DD5"/>
    <w:rsid w:val="0098106B"/>
    <w:rsid w:val="0098118D"/>
    <w:rsid w:val="00982BA5"/>
    <w:rsid w:val="00982DFA"/>
    <w:rsid w:val="0098301A"/>
    <w:rsid w:val="00983092"/>
    <w:rsid w:val="0098323C"/>
    <w:rsid w:val="0098332F"/>
    <w:rsid w:val="00983812"/>
    <w:rsid w:val="00983D1A"/>
    <w:rsid w:val="00983FE7"/>
    <w:rsid w:val="0098434D"/>
    <w:rsid w:val="009847E7"/>
    <w:rsid w:val="00984849"/>
    <w:rsid w:val="00984BB7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431"/>
    <w:rsid w:val="009879F7"/>
    <w:rsid w:val="00987B8A"/>
    <w:rsid w:val="00987CF6"/>
    <w:rsid w:val="00990055"/>
    <w:rsid w:val="00990084"/>
    <w:rsid w:val="009907F3"/>
    <w:rsid w:val="00990ABB"/>
    <w:rsid w:val="00991A10"/>
    <w:rsid w:val="00991D48"/>
    <w:rsid w:val="00991DDE"/>
    <w:rsid w:val="00992884"/>
    <w:rsid w:val="0099304D"/>
    <w:rsid w:val="0099371D"/>
    <w:rsid w:val="00993A85"/>
    <w:rsid w:val="00993FBD"/>
    <w:rsid w:val="009940D8"/>
    <w:rsid w:val="00994A4E"/>
    <w:rsid w:val="00994D35"/>
    <w:rsid w:val="00994F7A"/>
    <w:rsid w:val="0099546B"/>
    <w:rsid w:val="009958C9"/>
    <w:rsid w:val="00995E00"/>
    <w:rsid w:val="00996038"/>
    <w:rsid w:val="009962C8"/>
    <w:rsid w:val="009964F7"/>
    <w:rsid w:val="00996847"/>
    <w:rsid w:val="00996D1F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454B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469"/>
    <w:rsid w:val="009A722E"/>
    <w:rsid w:val="009A78F8"/>
    <w:rsid w:val="009A7CD7"/>
    <w:rsid w:val="009A7FEE"/>
    <w:rsid w:val="009B0273"/>
    <w:rsid w:val="009B06E5"/>
    <w:rsid w:val="009B1200"/>
    <w:rsid w:val="009B164D"/>
    <w:rsid w:val="009B1B3B"/>
    <w:rsid w:val="009B1B4C"/>
    <w:rsid w:val="009B22F8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7FD"/>
    <w:rsid w:val="009B4855"/>
    <w:rsid w:val="009B48A8"/>
    <w:rsid w:val="009B5328"/>
    <w:rsid w:val="009B5485"/>
    <w:rsid w:val="009B5C0D"/>
    <w:rsid w:val="009B5CAB"/>
    <w:rsid w:val="009B5D37"/>
    <w:rsid w:val="009B5F76"/>
    <w:rsid w:val="009B6743"/>
    <w:rsid w:val="009B6B80"/>
    <w:rsid w:val="009B6D0D"/>
    <w:rsid w:val="009B7230"/>
    <w:rsid w:val="009B7ED3"/>
    <w:rsid w:val="009B7F09"/>
    <w:rsid w:val="009C080F"/>
    <w:rsid w:val="009C0E0C"/>
    <w:rsid w:val="009C11E5"/>
    <w:rsid w:val="009C11EF"/>
    <w:rsid w:val="009C165C"/>
    <w:rsid w:val="009C179A"/>
    <w:rsid w:val="009C1AA8"/>
    <w:rsid w:val="009C22F6"/>
    <w:rsid w:val="009C2480"/>
    <w:rsid w:val="009C25A7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5D70"/>
    <w:rsid w:val="009C6519"/>
    <w:rsid w:val="009C703F"/>
    <w:rsid w:val="009C75D7"/>
    <w:rsid w:val="009C7699"/>
    <w:rsid w:val="009C7C3B"/>
    <w:rsid w:val="009C7DBF"/>
    <w:rsid w:val="009C7F97"/>
    <w:rsid w:val="009D036C"/>
    <w:rsid w:val="009D0556"/>
    <w:rsid w:val="009D08AE"/>
    <w:rsid w:val="009D0F66"/>
    <w:rsid w:val="009D10ED"/>
    <w:rsid w:val="009D11D3"/>
    <w:rsid w:val="009D1A41"/>
    <w:rsid w:val="009D1C6F"/>
    <w:rsid w:val="009D200C"/>
    <w:rsid w:val="009D233F"/>
    <w:rsid w:val="009D2726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3CA"/>
    <w:rsid w:val="009D75BC"/>
    <w:rsid w:val="009D7721"/>
    <w:rsid w:val="009D7929"/>
    <w:rsid w:val="009D7B22"/>
    <w:rsid w:val="009D7FF6"/>
    <w:rsid w:val="009E0024"/>
    <w:rsid w:val="009E0675"/>
    <w:rsid w:val="009E0E55"/>
    <w:rsid w:val="009E0FF7"/>
    <w:rsid w:val="009E1964"/>
    <w:rsid w:val="009E212B"/>
    <w:rsid w:val="009E242C"/>
    <w:rsid w:val="009E2678"/>
    <w:rsid w:val="009E2708"/>
    <w:rsid w:val="009E28B0"/>
    <w:rsid w:val="009E2FEB"/>
    <w:rsid w:val="009E3D07"/>
    <w:rsid w:val="009E4645"/>
    <w:rsid w:val="009E49E5"/>
    <w:rsid w:val="009E53D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74B"/>
    <w:rsid w:val="009F0834"/>
    <w:rsid w:val="009F08D5"/>
    <w:rsid w:val="009F0CBF"/>
    <w:rsid w:val="009F1851"/>
    <w:rsid w:val="009F25A0"/>
    <w:rsid w:val="009F2A18"/>
    <w:rsid w:val="009F3984"/>
    <w:rsid w:val="009F3CC2"/>
    <w:rsid w:val="009F3DB6"/>
    <w:rsid w:val="009F4130"/>
    <w:rsid w:val="009F449B"/>
    <w:rsid w:val="009F483A"/>
    <w:rsid w:val="009F4A06"/>
    <w:rsid w:val="009F4AA8"/>
    <w:rsid w:val="009F51E3"/>
    <w:rsid w:val="009F5380"/>
    <w:rsid w:val="009F571D"/>
    <w:rsid w:val="009F590E"/>
    <w:rsid w:val="009F5A2C"/>
    <w:rsid w:val="009F5AFC"/>
    <w:rsid w:val="009F5C60"/>
    <w:rsid w:val="009F5CBB"/>
    <w:rsid w:val="009F5CD0"/>
    <w:rsid w:val="009F6BD3"/>
    <w:rsid w:val="009F75DA"/>
    <w:rsid w:val="009F7837"/>
    <w:rsid w:val="00A00C51"/>
    <w:rsid w:val="00A017C0"/>
    <w:rsid w:val="00A01915"/>
    <w:rsid w:val="00A01B2B"/>
    <w:rsid w:val="00A01B92"/>
    <w:rsid w:val="00A01CEB"/>
    <w:rsid w:val="00A020CA"/>
    <w:rsid w:val="00A0233E"/>
    <w:rsid w:val="00A026E6"/>
    <w:rsid w:val="00A03A71"/>
    <w:rsid w:val="00A03F22"/>
    <w:rsid w:val="00A042E4"/>
    <w:rsid w:val="00A05064"/>
    <w:rsid w:val="00A0509A"/>
    <w:rsid w:val="00A05351"/>
    <w:rsid w:val="00A05370"/>
    <w:rsid w:val="00A053F8"/>
    <w:rsid w:val="00A0546E"/>
    <w:rsid w:val="00A054C5"/>
    <w:rsid w:val="00A05653"/>
    <w:rsid w:val="00A058B7"/>
    <w:rsid w:val="00A068C6"/>
    <w:rsid w:val="00A0699C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0F7E"/>
    <w:rsid w:val="00A111AF"/>
    <w:rsid w:val="00A11396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7B89"/>
    <w:rsid w:val="00A17D6B"/>
    <w:rsid w:val="00A17F58"/>
    <w:rsid w:val="00A20C50"/>
    <w:rsid w:val="00A2119F"/>
    <w:rsid w:val="00A2120F"/>
    <w:rsid w:val="00A21BF8"/>
    <w:rsid w:val="00A22139"/>
    <w:rsid w:val="00A22D53"/>
    <w:rsid w:val="00A22E38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6B8"/>
    <w:rsid w:val="00A25AE2"/>
    <w:rsid w:val="00A25B4A"/>
    <w:rsid w:val="00A261F1"/>
    <w:rsid w:val="00A2632E"/>
    <w:rsid w:val="00A268B7"/>
    <w:rsid w:val="00A26E93"/>
    <w:rsid w:val="00A2711E"/>
    <w:rsid w:val="00A27239"/>
    <w:rsid w:val="00A30E56"/>
    <w:rsid w:val="00A30F1F"/>
    <w:rsid w:val="00A31151"/>
    <w:rsid w:val="00A3155A"/>
    <w:rsid w:val="00A31D6A"/>
    <w:rsid w:val="00A32053"/>
    <w:rsid w:val="00A3220A"/>
    <w:rsid w:val="00A32755"/>
    <w:rsid w:val="00A3348D"/>
    <w:rsid w:val="00A34041"/>
    <w:rsid w:val="00A34943"/>
    <w:rsid w:val="00A34A37"/>
    <w:rsid w:val="00A34F39"/>
    <w:rsid w:val="00A35F7C"/>
    <w:rsid w:val="00A36609"/>
    <w:rsid w:val="00A368DB"/>
    <w:rsid w:val="00A36941"/>
    <w:rsid w:val="00A36B35"/>
    <w:rsid w:val="00A36D7A"/>
    <w:rsid w:val="00A37642"/>
    <w:rsid w:val="00A37996"/>
    <w:rsid w:val="00A37A2B"/>
    <w:rsid w:val="00A37B25"/>
    <w:rsid w:val="00A37B4A"/>
    <w:rsid w:val="00A37DA7"/>
    <w:rsid w:val="00A400A7"/>
    <w:rsid w:val="00A40115"/>
    <w:rsid w:val="00A401C0"/>
    <w:rsid w:val="00A404AE"/>
    <w:rsid w:val="00A405C7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6494"/>
    <w:rsid w:val="00A465C4"/>
    <w:rsid w:val="00A46DDE"/>
    <w:rsid w:val="00A46F53"/>
    <w:rsid w:val="00A476A3"/>
    <w:rsid w:val="00A50260"/>
    <w:rsid w:val="00A5070D"/>
    <w:rsid w:val="00A510FA"/>
    <w:rsid w:val="00A512F1"/>
    <w:rsid w:val="00A51D60"/>
    <w:rsid w:val="00A51F10"/>
    <w:rsid w:val="00A524F4"/>
    <w:rsid w:val="00A52AD0"/>
    <w:rsid w:val="00A52ADD"/>
    <w:rsid w:val="00A53080"/>
    <w:rsid w:val="00A53506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7D0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DC7"/>
    <w:rsid w:val="00A64E0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FC"/>
    <w:rsid w:val="00A741BE"/>
    <w:rsid w:val="00A7458A"/>
    <w:rsid w:val="00A7470B"/>
    <w:rsid w:val="00A747E3"/>
    <w:rsid w:val="00A74B8A"/>
    <w:rsid w:val="00A74EE9"/>
    <w:rsid w:val="00A750FB"/>
    <w:rsid w:val="00A75CF3"/>
    <w:rsid w:val="00A76A3B"/>
    <w:rsid w:val="00A76DEE"/>
    <w:rsid w:val="00A774E8"/>
    <w:rsid w:val="00A77855"/>
    <w:rsid w:val="00A77A4D"/>
    <w:rsid w:val="00A80086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C7A"/>
    <w:rsid w:val="00A85E1F"/>
    <w:rsid w:val="00A86374"/>
    <w:rsid w:val="00A8647D"/>
    <w:rsid w:val="00A86B15"/>
    <w:rsid w:val="00A87EAB"/>
    <w:rsid w:val="00A907A9"/>
    <w:rsid w:val="00A90A05"/>
    <w:rsid w:val="00A90C9B"/>
    <w:rsid w:val="00A90CAB"/>
    <w:rsid w:val="00A919F0"/>
    <w:rsid w:val="00A91D9E"/>
    <w:rsid w:val="00A92300"/>
    <w:rsid w:val="00A92366"/>
    <w:rsid w:val="00A92400"/>
    <w:rsid w:val="00A92870"/>
    <w:rsid w:val="00A928A0"/>
    <w:rsid w:val="00A92B62"/>
    <w:rsid w:val="00A92F58"/>
    <w:rsid w:val="00A930B5"/>
    <w:rsid w:val="00A93678"/>
    <w:rsid w:val="00A937A0"/>
    <w:rsid w:val="00A93B71"/>
    <w:rsid w:val="00A94791"/>
    <w:rsid w:val="00A94C2D"/>
    <w:rsid w:val="00A94CB6"/>
    <w:rsid w:val="00A9500E"/>
    <w:rsid w:val="00A95244"/>
    <w:rsid w:val="00A95311"/>
    <w:rsid w:val="00A9564F"/>
    <w:rsid w:val="00A9577A"/>
    <w:rsid w:val="00A9581D"/>
    <w:rsid w:val="00A95C80"/>
    <w:rsid w:val="00A95F62"/>
    <w:rsid w:val="00A96461"/>
    <w:rsid w:val="00A9705F"/>
    <w:rsid w:val="00A97768"/>
    <w:rsid w:val="00A97A6F"/>
    <w:rsid w:val="00A97B1D"/>
    <w:rsid w:val="00A97D84"/>
    <w:rsid w:val="00AA05A3"/>
    <w:rsid w:val="00AA0F15"/>
    <w:rsid w:val="00AA14EC"/>
    <w:rsid w:val="00AA1502"/>
    <w:rsid w:val="00AA19AF"/>
    <w:rsid w:val="00AA1D2D"/>
    <w:rsid w:val="00AA2650"/>
    <w:rsid w:val="00AA2786"/>
    <w:rsid w:val="00AA2815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727"/>
    <w:rsid w:val="00AA6E23"/>
    <w:rsid w:val="00AA6F6D"/>
    <w:rsid w:val="00AA7578"/>
    <w:rsid w:val="00AA7DDA"/>
    <w:rsid w:val="00AB0292"/>
    <w:rsid w:val="00AB03C5"/>
    <w:rsid w:val="00AB040A"/>
    <w:rsid w:val="00AB0A4A"/>
    <w:rsid w:val="00AB0A50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6A2"/>
    <w:rsid w:val="00AB2798"/>
    <w:rsid w:val="00AB290E"/>
    <w:rsid w:val="00AB2B8E"/>
    <w:rsid w:val="00AB32E6"/>
    <w:rsid w:val="00AB340D"/>
    <w:rsid w:val="00AB36D2"/>
    <w:rsid w:val="00AB3D74"/>
    <w:rsid w:val="00AB3DD2"/>
    <w:rsid w:val="00AB3FC4"/>
    <w:rsid w:val="00AB4039"/>
    <w:rsid w:val="00AB45C0"/>
    <w:rsid w:val="00AB4AB3"/>
    <w:rsid w:val="00AB4F90"/>
    <w:rsid w:val="00AB501F"/>
    <w:rsid w:val="00AB5ADD"/>
    <w:rsid w:val="00AB60D9"/>
    <w:rsid w:val="00AB6742"/>
    <w:rsid w:val="00AB6BF6"/>
    <w:rsid w:val="00AB6C80"/>
    <w:rsid w:val="00AB6CF3"/>
    <w:rsid w:val="00AB70AB"/>
    <w:rsid w:val="00AB73E4"/>
    <w:rsid w:val="00AB76D2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5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BFC"/>
    <w:rsid w:val="00AC5DA6"/>
    <w:rsid w:val="00AC68EA"/>
    <w:rsid w:val="00AC6B77"/>
    <w:rsid w:val="00AC7002"/>
    <w:rsid w:val="00AC7C00"/>
    <w:rsid w:val="00AC7F1A"/>
    <w:rsid w:val="00AC7F6D"/>
    <w:rsid w:val="00AD08C9"/>
    <w:rsid w:val="00AD0FB6"/>
    <w:rsid w:val="00AD16F6"/>
    <w:rsid w:val="00AD17C7"/>
    <w:rsid w:val="00AD1EA9"/>
    <w:rsid w:val="00AD1F71"/>
    <w:rsid w:val="00AD25E7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6ECA"/>
    <w:rsid w:val="00AD7492"/>
    <w:rsid w:val="00AD7AB2"/>
    <w:rsid w:val="00AD7B6E"/>
    <w:rsid w:val="00AE0050"/>
    <w:rsid w:val="00AE02E1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F02"/>
    <w:rsid w:val="00AE641E"/>
    <w:rsid w:val="00AE6968"/>
    <w:rsid w:val="00AE6B4B"/>
    <w:rsid w:val="00AE6BBB"/>
    <w:rsid w:val="00AE7210"/>
    <w:rsid w:val="00AE74C7"/>
    <w:rsid w:val="00AE7649"/>
    <w:rsid w:val="00AE76B8"/>
    <w:rsid w:val="00AE7A91"/>
    <w:rsid w:val="00AE7B51"/>
    <w:rsid w:val="00AF0037"/>
    <w:rsid w:val="00AF03E3"/>
    <w:rsid w:val="00AF0528"/>
    <w:rsid w:val="00AF062A"/>
    <w:rsid w:val="00AF0E28"/>
    <w:rsid w:val="00AF1699"/>
    <w:rsid w:val="00AF171D"/>
    <w:rsid w:val="00AF188D"/>
    <w:rsid w:val="00AF1CCE"/>
    <w:rsid w:val="00AF1E1D"/>
    <w:rsid w:val="00AF1F47"/>
    <w:rsid w:val="00AF2CBD"/>
    <w:rsid w:val="00AF331E"/>
    <w:rsid w:val="00AF34DB"/>
    <w:rsid w:val="00AF3E43"/>
    <w:rsid w:val="00AF3F56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B00413"/>
    <w:rsid w:val="00B0114E"/>
    <w:rsid w:val="00B013D1"/>
    <w:rsid w:val="00B018C7"/>
    <w:rsid w:val="00B01A5A"/>
    <w:rsid w:val="00B01B5D"/>
    <w:rsid w:val="00B01EED"/>
    <w:rsid w:val="00B0261A"/>
    <w:rsid w:val="00B02625"/>
    <w:rsid w:val="00B02861"/>
    <w:rsid w:val="00B02DDB"/>
    <w:rsid w:val="00B02F74"/>
    <w:rsid w:val="00B03A34"/>
    <w:rsid w:val="00B03F38"/>
    <w:rsid w:val="00B046EE"/>
    <w:rsid w:val="00B04F0C"/>
    <w:rsid w:val="00B05112"/>
    <w:rsid w:val="00B051C0"/>
    <w:rsid w:val="00B057E0"/>
    <w:rsid w:val="00B057E3"/>
    <w:rsid w:val="00B0597C"/>
    <w:rsid w:val="00B06140"/>
    <w:rsid w:val="00B06715"/>
    <w:rsid w:val="00B06C02"/>
    <w:rsid w:val="00B06F86"/>
    <w:rsid w:val="00B07E1D"/>
    <w:rsid w:val="00B1012D"/>
    <w:rsid w:val="00B1020E"/>
    <w:rsid w:val="00B10AC0"/>
    <w:rsid w:val="00B11077"/>
    <w:rsid w:val="00B112CC"/>
    <w:rsid w:val="00B11A54"/>
    <w:rsid w:val="00B11C9D"/>
    <w:rsid w:val="00B11D2D"/>
    <w:rsid w:val="00B1294A"/>
    <w:rsid w:val="00B12CB0"/>
    <w:rsid w:val="00B135D6"/>
    <w:rsid w:val="00B137EB"/>
    <w:rsid w:val="00B1385A"/>
    <w:rsid w:val="00B13890"/>
    <w:rsid w:val="00B138B6"/>
    <w:rsid w:val="00B13954"/>
    <w:rsid w:val="00B13CDF"/>
    <w:rsid w:val="00B13EBD"/>
    <w:rsid w:val="00B13F09"/>
    <w:rsid w:val="00B14029"/>
    <w:rsid w:val="00B142E9"/>
    <w:rsid w:val="00B144D8"/>
    <w:rsid w:val="00B1456F"/>
    <w:rsid w:val="00B14807"/>
    <w:rsid w:val="00B14B5F"/>
    <w:rsid w:val="00B15ECD"/>
    <w:rsid w:val="00B16580"/>
    <w:rsid w:val="00B1673D"/>
    <w:rsid w:val="00B167D1"/>
    <w:rsid w:val="00B1683C"/>
    <w:rsid w:val="00B17226"/>
    <w:rsid w:val="00B17A6E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83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A79"/>
    <w:rsid w:val="00B27D2C"/>
    <w:rsid w:val="00B3031D"/>
    <w:rsid w:val="00B30715"/>
    <w:rsid w:val="00B30887"/>
    <w:rsid w:val="00B30939"/>
    <w:rsid w:val="00B30FCF"/>
    <w:rsid w:val="00B311F8"/>
    <w:rsid w:val="00B31762"/>
    <w:rsid w:val="00B31B3F"/>
    <w:rsid w:val="00B31CCC"/>
    <w:rsid w:val="00B323C0"/>
    <w:rsid w:val="00B32508"/>
    <w:rsid w:val="00B32863"/>
    <w:rsid w:val="00B32B75"/>
    <w:rsid w:val="00B32E40"/>
    <w:rsid w:val="00B32FE2"/>
    <w:rsid w:val="00B332BD"/>
    <w:rsid w:val="00B33FD6"/>
    <w:rsid w:val="00B340A9"/>
    <w:rsid w:val="00B343C3"/>
    <w:rsid w:val="00B347E1"/>
    <w:rsid w:val="00B3489C"/>
    <w:rsid w:val="00B348C8"/>
    <w:rsid w:val="00B3524B"/>
    <w:rsid w:val="00B355A6"/>
    <w:rsid w:val="00B35A5A"/>
    <w:rsid w:val="00B35EE9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25E"/>
    <w:rsid w:val="00B42E9F"/>
    <w:rsid w:val="00B43139"/>
    <w:rsid w:val="00B433AE"/>
    <w:rsid w:val="00B43929"/>
    <w:rsid w:val="00B43987"/>
    <w:rsid w:val="00B442DB"/>
    <w:rsid w:val="00B44741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57F"/>
    <w:rsid w:val="00B53A67"/>
    <w:rsid w:val="00B53E7A"/>
    <w:rsid w:val="00B54127"/>
    <w:rsid w:val="00B5497C"/>
    <w:rsid w:val="00B54B85"/>
    <w:rsid w:val="00B55B9C"/>
    <w:rsid w:val="00B560C5"/>
    <w:rsid w:val="00B56163"/>
    <w:rsid w:val="00B567B8"/>
    <w:rsid w:val="00B567CF"/>
    <w:rsid w:val="00B56892"/>
    <w:rsid w:val="00B56D3F"/>
    <w:rsid w:val="00B56E6C"/>
    <w:rsid w:val="00B573EE"/>
    <w:rsid w:val="00B57996"/>
    <w:rsid w:val="00B57A71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372E"/>
    <w:rsid w:val="00B6414F"/>
    <w:rsid w:val="00B64D7A"/>
    <w:rsid w:val="00B64F6C"/>
    <w:rsid w:val="00B65176"/>
    <w:rsid w:val="00B652F2"/>
    <w:rsid w:val="00B65DB4"/>
    <w:rsid w:val="00B6606B"/>
    <w:rsid w:val="00B666BF"/>
    <w:rsid w:val="00B669C4"/>
    <w:rsid w:val="00B66C13"/>
    <w:rsid w:val="00B67787"/>
    <w:rsid w:val="00B677CF"/>
    <w:rsid w:val="00B67B28"/>
    <w:rsid w:val="00B67D1F"/>
    <w:rsid w:val="00B67FF6"/>
    <w:rsid w:val="00B70031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41AD"/>
    <w:rsid w:val="00B74665"/>
    <w:rsid w:val="00B7484F"/>
    <w:rsid w:val="00B74ADF"/>
    <w:rsid w:val="00B74FB9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18"/>
    <w:rsid w:val="00B8058E"/>
    <w:rsid w:val="00B80CBA"/>
    <w:rsid w:val="00B81270"/>
    <w:rsid w:val="00B81C4A"/>
    <w:rsid w:val="00B8266C"/>
    <w:rsid w:val="00B82774"/>
    <w:rsid w:val="00B8291B"/>
    <w:rsid w:val="00B8358C"/>
    <w:rsid w:val="00B838FB"/>
    <w:rsid w:val="00B839E3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0E2"/>
    <w:rsid w:val="00B8716C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F56"/>
    <w:rsid w:val="00B92041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CA5"/>
    <w:rsid w:val="00BA14E2"/>
    <w:rsid w:val="00BA2655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5D14"/>
    <w:rsid w:val="00BA6253"/>
    <w:rsid w:val="00BA69B0"/>
    <w:rsid w:val="00BB00D7"/>
    <w:rsid w:val="00BB0112"/>
    <w:rsid w:val="00BB01C6"/>
    <w:rsid w:val="00BB091E"/>
    <w:rsid w:val="00BB0947"/>
    <w:rsid w:val="00BB09BC"/>
    <w:rsid w:val="00BB14F8"/>
    <w:rsid w:val="00BB19B9"/>
    <w:rsid w:val="00BB1BFD"/>
    <w:rsid w:val="00BB2021"/>
    <w:rsid w:val="00BB219A"/>
    <w:rsid w:val="00BB25F5"/>
    <w:rsid w:val="00BB28D9"/>
    <w:rsid w:val="00BB2992"/>
    <w:rsid w:val="00BB2B6E"/>
    <w:rsid w:val="00BB2C88"/>
    <w:rsid w:val="00BB3780"/>
    <w:rsid w:val="00BB3BD7"/>
    <w:rsid w:val="00BB3C37"/>
    <w:rsid w:val="00BB3CC2"/>
    <w:rsid w:val="00BB3CE2"/>
    <w:rsid w:val="00BB3F7B"/>
    <w:rsid w:val="00BB4109"/>
    <w:rsid w:val="00BB4200"/>
    <w:rsid w:val="00BB47B0"/>
    <w:rsid w:val="00BB4912"/>
    <w:rsid w:val="00BB4EFF"/>
    <w:rsid w:val="00BB55D7"/>
    <w:rsid w:val="00BB56D5"/>
    <w:rsid w:val="00BB5FED"/>
    <w:rsid w:val="00BB609F"/>
    <w:rsid w:val="00BB60D5"/>
    <w:rsid w:val="00BB65D3"/>
    <w:rsid w:val="00BB67E8"/>
    <w:rsid w:val="00BB69BD"/>
    <w:rsid w:val="00BB6B1B"/>
    <w:rsid w:val="00BB6CB9"/>
    <w:rsid w:val="00BB6DFF"/>
    <w:rsid w:val="00BB7016"/>
    <w:rsid w:val="00BB780E"/>
    <w:rsid w:val="00BC0AFD"/>
    <w:rsid w:val="00BC10C1"/>
    <w:rsid w:val="00BC1439"/>
    <w:rsid w:val="00BC1896"/>
    <w:rsid w:val="00BC2045"/>
    <w:rsid w:val="00BC2543"/>
    <w:rsid w:val="00BC3A9F"/>
    <w:rsid w:val="00BC4087"/>
    <w:rsid w:val="00BC42A3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7993"/>
    <w:rsid w:val="00BD0658"/>
    <w:rsid w:val="00BD06CC"/>
    <w:rsid w:val="00BD095C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241"/>
    <w:rsid w:val="00BD4C56"/>
    <w:rsid w:val="00BD5010"/>
    <w:rsid w:val="00BD6009"/>
    <w:rsid w:val="00BD683D"/>
    <w:rsid w:val="00BD6A1C"/>
    <w:rsid w:val="00BD6B1A"/>
    <w:rsid w:val="00BD6C19"/>
    <w:rsid w:val="00BD7498"/>
    <w:rsid w:val="00BD74E7"/>
    <w:rsid w:val="00BD7A06"/>
    <w:rsid w:val="00BD7B60"/>
    <w:rsid w:val="00BD7D31"/>
    <w:rsid w:val="00BD7E97"/>
    <w:rsid w:val="00BD7EE4"/>
    <w:rsid w:val="00BE0204"/>
    <w:rsid w:val="00BE156D"/>
    <w:rsid w:val="00BE16CF"/>
    <w:rsid w:val="00BE1956"/>
    <w:rsid w:val="00BE1ACB"/>
    <w:rsid w:val="00BE2966"/>
    <w:rsid w:val="00BE2DE5"/>
    <w:rsid w:val="00BE2F69"/>
    <w:rsid w:val="00BE3023"/>
    <w:rsid w:val="00BE3188"/>
    <w:rsid w:val="00BE3395"/>
    <w:rsid w:val="00BE3939"/>
    <w:rsid w:val="00BE3D83"/>
    <w:rsid w:val="00BE414D"/>
    <w:rsid w:val="00BE46C1"/>
    <w:rsid w:val="00BE4883"/>
    <w:rsid w:val="00BE4D87"/>
    <w:rsid w:val="00BE4FE6"/>
    <w:rsid w:val="00BE5025"/>
    <w:rsid w:val="00BE5060"/>
    <w:rsid w:val="00BE53C1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1F65"/>
    <w:rsid w:val="00BF2296"/>
    <w:rsid w:val="00BF2515"/>
    <w:rsid w:val="00BF25A4"/>
    <w:rsid w:val="00BF295E"/>
    <w:rsid w:val="00BF2BCE"/>
    <w:rsid w:val="00BF3025"/>
    <w:rsid w:val="00BF3027"/>
    <w:rsid w:val="00BF3ABC"/>
    <w:rsid w:val="00BF3E50"/>
    <w:rsid w:val="00BF4BA6"/>
    <w:rsid w:val="00BF4C8E"/>
    <w:rsid w:val="00BF5C97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582"/>
    <w:rsid w:val="00C017E9"/>
    <w:rsid w:val="00C019C3"/>
    <w:rsid w:val="00C029B4"/>
    <w:rsid w:val="00C02CB4"/>
    <w:rsid w:val="00C02F87"/>
    <w:rsid w:val="00C03513"/>
    <w:rsid w:val="00C03B58"/>
    <w:rsid w:val="00C03B96"/>
    <w:rsid w:val="00C041D3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07885"/>
    <w:rsid w:val="00C100B1"/>
    <w:rsid w:val="00C10209"/>
    <w:rsid w:val="00C10258"/>
    <w:rsid w:val="00C10397"/>
    <w:rsid w:val="00C10C05"/>
    <w:rsid w:val="00C122B4"/>
    <w:rsid w:val="00C1269E"/>
    <w:rsid w:val="00C1359E"/>
    <w:rsid w:val="00C13C24"/>
    <w:rsid w:val="00C13D06"/>
    <w:rsid w:val="00C1413C"/>
    <w:rsid w:val="00C142B4"/>
    <w:rsid w:val="00C14418"/>
    <w:rsid w:val="00C149D2"/>
    <w:rsid w:val="00C14A04"/>
    <w:rsid w:val="00C14B68"/>
    <w:rsid w:val="00C15171"/>
    <w:rsid w:val="00C154EA"/>
    <w:rsid w:val="00C155C3"/>
    <w:rsid w:val="00C15EB6"/>
    <w:rsid w:val="00C1609A"/>
    <w:rsid w:val="00C166B2"/>
    <w:rsid w:val="00C166E4"/>
    <w:rsid w:val="00C17141"/>
    <w:rsid w:val="00C171C6"/>
    <w:rsid w:val="00C174FD"/>
    <w:rsid w:val="00C177AB"/>
    <w:rsid w:val="00C1792B"/>
    <w:rsid w:val="00C1793D"/>
    <w:rsid w:val="00C17B0D"/>
    <w:rsid w:val="00C17F64"/>
    <w:rsid w:val="00C202B2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1B45"/>
    <w:rsid w:val="00C2203A"/>
    <w:rsid w:val="00C22599"/>
    <w:rsid w:val="00C2279B"/>
    <w:rsid w:val="00C22AB6"/>
    <w:rsid w:val="00C23036"/>
    <w:rsid w:val="00C237A3"/>
    <w:rsid w:val="00C23AE0"/>
    <w:rsid w:val="00C23DF3"/>
    <w:rsid w:val="00C23F88"/>
    <w:rsid w:val="00C24350"/>
    <w:rsid w:val="00C24696"/>
    <w:rsid w:val="00C246DD"/>
    <w:rsid w:val="00C24929"/>
    <w:rsid w:val="00C25152"/>
    <w:rsid w:val="00C253D5"/>
    <w:rsid w:val="00C25A51"/>
    <w:rsid w:val="00C25E17"/>
    <w:rsid w:val="00C26BED"/>
    <w:rsid w:val="00C271E3"/>
    <w:rsid w:val="00C2751D"/>
    <w:rsid w:val="00C3057E"/>
    <w:rsid w:val="00C30E22"/>
    <w:rsid w:val="00C31136"/>
    <w:rsid w:val="00C31441"/>
    <w:rsid w:val="00C3164E"/>
    <w:rsid w:val="00C32238"/>
    <w:rsid w:val="00C329CB"/>
    <w:rsid w:val="00C32BC6"/>
    <w:rsid w:val="00C331A9"/>
    <w:rsid w:val="00C33797"/>
    <w:rsid w:val="00C33AA2"/>
    <w:rsid w:val="00C34293"/>
    <w:rsid w:val="00C344C4"/>
    <w:rsid w:val="00C34BFC"/>
    <w:rsid w:val="00C34C1A"/>
    <w:rsid w:val="00C35215"/>
    <w:rsid w:val="00C356A5"/>
    <w:rsid w:val="00C357CE"/>
    <w:rsid w:val="00C35C02"/>
    <w:rsid w:val="00C36EDF"/>
    <w:rsid w:val="00C405B1"/>
    <w:rsid w:val="00C40CCB"/>
    <w:rsid w:val="00C42161"/>
    <w:rsid w:val="00C42416"/>
    <w:rsid w:val="00C4281B"/>
    <w:rsid w:val="00C42A44"/>
    <w:rsid w:val="00C4342D"/>
    <w:rsid w:val="00C4349D"/>
    <w:rsid w:val="00C43D64"/>
    <w:rsid w:val="00C445B9"/>
    <w:rsid w:val="00C4504D"/>
    <w:rsid w:val="00C4573A"/>
    <w:rsid w:val="00C45841"/>
    <w:rsid w:val="00C45B32"/>
    <w:rsid w:val="00C46C99"/>
    <w:rsid w:val="00C46F3C"/>
    <w:rsid w:val="00C47ACC"/>
    <w:rsid w:val="00C47FE6"/>
    <w:rsid w:val="00C50088"/>
    <w:rsid w:val="00C50155"/>
    <w:rsid w:val="00C50172"/>
    <w:rsid w:val="00C5068A"/>
    <w:rsid w:val="00C50832"/>
    <w:rsid w:val="00C50A10"/>
    <w:rsid w:val="00C50BCB"/>
    <w:rsid w:val="00C50BEA"/>
    <w:rsid w:val="00C51A3B"/>
    <w:rsid w:val="00C5231D"/>
    <w:rsid w:val="00C52487"/>
    <w:rsid w:val="00C52727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0E9"/>
    <w:rsid w:val="00C54975"/>
    <w:rsid w:val="00C54AC4"/>
    <w:rsid w:val="00C551C7"/>
    <w:rsid w:val="00C55214"/>
    <w:rsid w:val="00C55538"/>
    <w:rsid w:val="00C55A84"/>
    <w:rsid w:val="00C561CB"/>
    <w:rsid w:val="00C562E0"/>
    <w:rsid w:val="00C563F0"/>
    <w:rsid w:val="00C56811"/>
    <w:rsid w:val="00C57465"/>
    <w:rsid w:val="00C574F5"/>
    <w:rsid w:val="00C57A35"/>
    <w:rsid w:val="00C57BDB"/>
    <w:rsid w:val="00C57C4B"/>
    <w:rsid w:val="00C57DD1"/>
    <w:rsid w:val="00C603ED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D26"/>
    <w:rsid w:val="00C6367C"/>
    <w:rsid w:val="00C63831"/>
    <w:rsid w:val="00C64262"/>
    <w:rsid w:val="00C65A83"/>
    <w:rsid w:val="00C6625D"/>
    <w:rsid w:val="00C662C4"/>
    <w:rsid w:val="00C663EF"/>
    <w:rsid w:val="00C66C98"/>
    <w:rsid w:val="00C671A5"/>
    <w:rsid w:val="00C671D1"/>
    <w:rsid w:val="00C67330"/>
    <w:rsid w:val="00C67B43"/>
    <w:rsid w:val="00C67DA2"/>
    <w:rsid w:val="00C70212"/>
    <w:rsid w:val="00C70D8D"/>
    <w:rsid w:val="00C70F34"/>
    <w:rsid w:val="00C716A6"/>
    <w:rsid w:val="00C71D49"/>
    <w:rsid w:val="00C71E70"/>
    <w:rsid w:val="00C72225"/>
    <w:rsid w:val="00C729D1"/>
    <w:rsid w:val="00C72A52"/>
    <w:rsid w:val="00C72D39"/>
    <w:rsid w:val="00C7373B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7D"/>
    <w:rsid w:val="00C80D99"/>
    <w:rsid w:val="00C80FAA"/>
    <w:rsid w:val="00C81422"/>
    <w:rsid w:val="00C8156E"/>
    <w:rsid w:val="00C823F5"/>
    <w:rsid w:val="00C82756"/>
    <w:rsid w:val="00C82A26"/>
    <w:rsid w:val="00C82CDC"/>
    <w:rsid w:val="00C8319B"/>
    <w:rsid w:val="00C83201"/>
    <w:rsid w:val="00C84063"/>
    <w:rsid w:val="00C84BC9"/>
    <w:rsid w:val="00C84E6D"/>
    <w:rsid w:val="00C84FB7"/>
    <w:rsid w:val="00C852B7"/>
    <w:rsid w:val="00C85563"/>
    <w:rsid w:val="00C8584E"/>
    <w:rsid w:val="00C85B5B"/>
    <w:rsid w:val="00C860AF"/>
    <w:rsid w:val="00C8616A"/>
    <w:rsid w:val="00C86A1B"/>
    <w:rsid w:val="00C86ACF"/>
    <w:rsid w:val="00C86B35"/>
    <w:rsid w:val="00C86C18"/>
    <w:rsid w:val="00C86EA1"/>
    <w:rsid w:val="00C87212"/>
    <w:rsid w:val="00C9032A"/>
    <w:rsid w:val="00C915C5"/>
    <w:rsid w:val="00C91F2C"/>
    <w:rsid w:val="00C91FCD"/>
    <w:rsid w:val="00C92ECA"/>
    <w:rsid w:val="00C92ED1"/>
    <w:rsid w:val="00C933FF"/>
    <w:rsid w:val="00C93419"/>
    <w:rsid w:val="00C93C6D"/>
    <w:rsid w:val="00C9403A"/>
    <w:rsid w:val="00C944E1"/>
    <w:rsid w:val="00C95066"/>
    <w:rsid w:val="00C951A5"/>
    <w:rsid w:val="00C954E4"/>
    <w:rsid w:val="00C968B0"/>
    <w:rsid w:val="00C968CA"/>
    <w:rsid w:val="00C96F00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EAF"/>
    <w:rsid w:val="00CA368C"/>
    <w:rsid w:val="00CA3A4B"/>
    <w:rsid w:val="00CA3CFB"/>
    <w:rsid w:val="00CA4132"/>
    <w:rsid w:val="00CA4647"/>
    <w:rsid w:val="00CA4BCA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70A3"/>
    <w:rsid w:val="00CA75A9"/>
    <w:rsid w:val="00CA77C9"/>
    <w:rsid w:val="00CA7CDA"/>
    <w:rsid w:val="00CA7E83"/>
    <w:rsid w:val="00CA7F01"/>
    <w:rsid w:val="00CB0007"/>
    <w:rsid w:val="00CB07B7"/>
    <w:rsid w:val="00CB15CB"/>
    <w:rsid w:val="00CB1BB8"/>
    <w:rsid w:val="00CB1BB9"/>
    <w:rsid w:val="00CB1DB9"/>
    <w:rsid w:val="00CB2107"/>
    <w:rsid w:val="00CB225D"/>
    <w:rsid w:val="00CB2818"/>
    <w:rsid w:val="00CB29ED"/>
    <w:rsid w:val="00CB3050"/>
    <w:rsid w:val="00CB367F"/>
    <w:rsid w:val="00CB37B2"/>
    <w:rsid w:val="00CB3C5B"/>
    <w:rsid w:val="00CB42F7"/>
    <w:rsid w:val="00CB4978"/>
    <w:rsid w:val="00CB5752"/>
    <w:rsid w:val="00CB575B"/>
    <w:rsid w:val="00CB58E1"/>
    <w:rsid w:val="00CB5DD0"/>
    <w:rsid w:val="00CB67D2"/>
    <w:rsid w:val="00CB6E9D"/>
    <w:rsid w:val="00CB7559"/>
    <w:rsid w:val="00CB7682"/>
    <w:rsid w:val="00CC0361"/>
    <w:rsid w:val="00CC0F6D"/>
    <w:rsid w:val="00CC1FA3"/>
    <w:rsid w:val="00CC201D"/>
    <w:rsid w:val="00CC229F"/>
    <w:rsid w:val="00CC2401"/>
    <w:rsid w:val="00CC2435"/>
    <w:rsid w:val="00CC2AD5"/>
    <w:rsid w:val="00CC2C86"/>
    <w:rsid w:val="00CC2D81"/>
    <w:rsid w:val="00CC3928"/>
    <w:rsid w:val="00CC3B7B"/>
    <w:rsid w:val="00CC403A"/>
    <w:rsid w:val="00CC406C"/>
    <w:rsid w:val="00CC4BDD"/>
    <w:rsid w:val="00CC55D8"/>
    <w:rsid w:val="00CC5AC3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5921"/>
    <w:rsid w:val="00CD5DE5"/>
    <w:rsid w:val="00CD620F"/>
    <w:rsid w:val="00CD64DD"/>
    <w:rsid w:val="00CD658D"/>
    <w:rsid w:val="00CD6A81"/>
    <w:rsid w:val="00CD6C6B"/>
    <w:rsid w:val="00CD6F60"/>
    <w:rsid w:val="00CD6F9B"/>
    <w:rsid w:val="00CD7503"/>
    <w:rsid w:val="00CD7666"/>
    <w:rsid w:val="00CD7BC9"/>
    <w:rsid w:val="00CE0053"/>
    <w:rsid w:val="00CE07B5"/>
    <w:rsid w:val="00CE0DE9"/>
    <w:rsid w:val="00CE1BEC"/>
    <w:rsid w:val="00CE1CC8"/>
    <w:rsid w:val="00CE20D0"/>
    <w:rsid w:val="00CE245B"/>
    <w:rsid w:val="00CE28BB"/>
    <w:rsid w:val="00CE2D74"/>
    <w:rsid w:val="00CE2E7B"/>
    <w:rsid w:val="00CE2EFE"/>
    <w:rsid w:val="00CE304F"/>
    <w:rsid w:val="00CE33DF"/>
    <w:rsid w:val="00CE3BC9"/>
    <w:rsid w:val="00CE3CCD"/>
    <w:rsid w:val="00CE3F92"/>
    <w:rsid w:val="00CE3FB1"/>
    <w:rsid w:val="00CE413B"/>
    <w:rsid w:val="00CE4179"/>
    <w:rsid w:val="00CE41C2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09E"/>
    <w:rsid w:val="00CF05A4"/>
    <w:rsid w:val="00CF0C6D"/>
    <w:rsid w:val="00CF0D9A"/>
    <w:rsid w:val="00CF1774"/>
    <w:rsid w:val="00CF1CDB"/>
    <w:rsid w:val="00CF1DB4"/>
    <w:rsid w:val="00CF2086"/>
    <w:rsid w:val="00CF25EA"/>
    <w:rsid w:val="00CF2AA4"/>
    <w:rsid w:val="00CF2ADD"/>
    <w:rsid w:val="00CF2DE9"/>
    <w:rsid w:val="00CF3154"/>
    <w:rsid w:val="00CF37C2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2EB"/>
    <w:rsid w:val="00CF771D"/>
    <w:rsid w:val="00CF7862"/>
    <w:rsid w:val="00CF7970"/>
    <w:rsid w:val="00CF7A73"/>
    <w:rsid w:val="00CF7E87"/>
    <w:rsid w:val="00D007C0"/>
    <w:rsid w:val="00D00CFC"/>
    <w:rsid w:val="00D00D5A"/>
    <w:rsid w:val="00D0115D"/>
    <w:rsid w:val="00D0171A"/>
    <w:rsid w:val="00D01B0D"/>
    <w:rsid w:val="00D02600"/>
    <w:rsid w:val="00D02C19"/>
    <w:rsid w:val="00D032ED"/>
    <w:rsid w:val="00D03432"/>
    <w:rsid w:val="00D03894"/>
    <w:rsid w:val="00D03B53"/>
    <w:rsid w:val="00D03CF0"/>
    <w:rsid w:val="00D03ECD"/>
    <w:rsid w:val="00D04719"/>
    <w:rsid w:val="00D047A8"/>
    <w:rsid w:val="00D049E6"/>
    <w:rsid w:val="00D04A24"/>
    <w:rsid w:val="00D055BD"/>
    <w:rsid w:val="00D057BC"/>
    <w:rsid w:val="00D05C66"/>
    <w:rsid w:val="00D05F5B"/>
    <w:rsid w:val="00D06A07"/>
    <w:rsid w:val="00D0780E"/>
    <w:rsid w:val="00D102C7"/>
    <w:rsid w:val="00D10A34"/>
    <w:rsid w:val="00D10E9C"/>
    <w:rsid w:val="00D10F5F"/>
    <w:rsid w:val="00D1112D"/>
    <w:rsid w:val="00D113EB"/>
    <w:rsid w:val="00D11567"/>
    <w:rsid w:val="00D11795"/>
    <w:rsid w:val="00D11847"/>
    <w:rsid w:val="00D11B13"/>
    <w:rsid w:val="00D12EB3"/>
    <w:rsid w:val="00D13321"/>
    <w:rsid w:val="00D13996"/>
    <w:rsid w:val="00D13A13"/>
    <w:rsid w:val="00D13E1E"/>
    <w:rsid w:val="00D13E4F"/>
    <w:rsid w:val="00D13E98"/>
    <w:rsid w:val="00D13F9C"/>
    <w:rsid w:val="00D14219"/>
    <w:rsid w:val="00D143E5"/>
    <w:rsid w:val="00D14455"/>
    <w:rsid w:val="00D1455E"/>
    <w:rsid w:val="00D1499F"/>
    <w:rsid w:val="00D14BE2"/>
    <w:rsid w:val="00D15130"/>
    <w:rsid w:val="00D15397"/>
    <w:rsid w:val="00D156E0"/>
    <w:rsid w:val="00D157CE"/>
    <w:rsid w:val="00D16456"/>
    <w:rsid w:val="00D164D9"/>
    <w:rsid w:val="00D1695A"/>
    <w:rsid w:val="00D17777"/>
    <w:rsid w:val="00D20086"/>
    <w:rsid w:val="00D20169"/>
    <w:rsid w:val="00D2087C"/>
    <w:rsid w:val="00D20B8B"/>
    <w:rsid w:val="00D21180"/>
    <w:rsid w:val="00D213A5"/>
    <w:rsid w:val="00D22077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A7C"/>
    <w:rsid w:val="00D23C03"/>
    <w:rsid w:val="00D24316"/>
    <w:rsid w:val="00D247C7"/>
    <w:rsid w:val="00D24EB8"/>
    <w:rsid w:val="00D25B26"/>
    <w:rsid w:val="00D25D45"/>
    <w:rsid w:val="00D25ECC"/>
    <w:rsid w:val="00D263CA"/>
    <w:rsid w:val="00D26C3C"/>
    <w:rsid w:val="00D26CA1"/>
    <w:rsid w:val="00D274C5"/>
    <w:rsid w:val="00D2760F"/>
    <w:rsid w:val="00D305AD"/>
    <w:rsid w:val="00D309C2"/>
    <w:rsid w:val="00D30D0A"/>
    <w:rsid w:val="00D31323"/>
    <w:rsid w:val="00D31C64"/>
    <w:rsid w:val="00D32106"/>
    <w:rsid w:val="00D32398"/>
    <w:rsid w:val="00D32685"/>
    <w:rsid w:val="00D32A29"/>
    <w:rsid w:val="00D32C76"/>
    <w:rsid w:val="00D33939"/>
    <w:rsid w:val="00D34A30"/>
    <w:rsid w:val="00D34D65"/>
    <w:rsid w:val="00D3533E"/>
    <w:rsid w:val="00D354E2"/>
    <w:rsid w:val="00D359D2"/>
    <w:rsid w:val="00D35ACA"/>
    <w:rsid w:val="00D36419"/>
    <w:rsid w:val="00D36E2A"/>
    <w:rsid w:val="00D371AF"/>
    <w:rsid w:val="00D372CE"/>
    <w:rsid w:val="00D37D4D"/>
    <w:rsid w:val="00D408C8"/>
    <w:rsid w:val="00D40B23"/>
    <w:rsid w:val="00D40B6D"/>
    <w:rsid w:val="00D40C5A"/>
    <w:rsid w:val="00D40C67"/>
    <w:rsid w:val="00D41074"/>
    <w:rsid w:val="00D4124F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A78"/>
    <w:rsid w:val="00D44C88"/>
    <w:rsid w:val="00D44E15"/>
    <w:rsid w:val="00D46437"/>
    <w:rsid w:val="00D4671C"/>
    <w:rsid w:val="00D46F49"/>
    <w:rsid w:val="00D479B3"/>
    <w:rsid w:val="00D47A28"/>
    <w:rsid w:val="00D47CE0"/>
    <w:rsid w:val="00D47E0E"/>
    <w:rsid w:val="00D50841"/>
    <w:rsid w:val="00D50879"/>
    <w:rsid w:val="00D50AB1"/>
    <w:rsid w:val="00D50D7E"/>
    <w:rsid w:val="00D50DA6"/>
    <w:rsid w:val="00D50E41"/>
    <w:rsid w:val="00D519AF"/>
    <w:rsid w:val="00D51E34"/>
    <w:rsid w:val="00D52302"/>
    <w:rsid w:val="00D523AF"/>
    <w:rsid w:val="00D526F6"/>
    <w:rsid w:val="00D5287D"/>
    <w:rsid w:val="00D53093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B85"/>
    <w:rsid w:val="00D57F32"/>
    <w:rsid w:val="00D60596"/>
    <w:rsid w:val="00D60E22"/>
    <w:rsid w:val="00D61456"/>
    <w:rsid w:val="00D61547"/>
    <w:rsid w:val="00D61D21"/>
    <w:rsid w:val="00D6242D"/>
    <w:rsid w:val="00D62895"/>
    <w:rsid w:val="00D628BE"/>
    <w:rsid w:val="00D628E3"/>
    <w:rsid w:val="00D6294D"/>
    <w:rsid w:val="00D62D7A"/>
    <w:rsid w:val="00D63BE1"/>
    <w:rsid w:val="00D6489B"/>
    <w:rsid w:val="00D64A29"/>
    <w:rsid w:val="00D64F25"/>
    <w:rsid w:val="00D6598A"/>
    <w:rsid w:val="00D65F98"/>
    <w:rsid w:val="00D66643"/>
    <w:rsid w:val="00D6697A"/>
    <w:rsid w:val="00D670BF"/>
    <w:rsid w:val="00D67383"/>
    <w:rsid w:val="00D67575"/>
    <w:rsid w:val="00D676DC"/>
    <w:rsid w:val="00D6778C"/>
    <w:rsid w:val="00D67925"/>
    <w:rsid w:val="00D679FD"/>
    <w:rsid w:val="00D7005F"/>
    <w:rsid w:val="00D7021C"/>
    <w:rsid w:val="00D70332"/>
    <w:rsid w:val="00D70634"/>
    <w:rsid w:val="00D70A07"/>
    <w:rsid w:val="00D71099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B9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328D"/>
    <w:rsid w:val="00D8336F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5C4"/>
    <w:rsid w:val="00D87958"/>
    <w:rsid w:val="00D87B9D"/>
    <w:rsid w:val="00D87E13"/>
    <w:rsid w:val="00D87E21"/>
    <w:rsid w:val="00D90153"/>
    <w:rsid w:val="00D90449"/>
    <w:rsid w:val="00D90552"/>
    <w:rsid w:val="00D90688"/>
    <w:rsid w:val="00D90851"/>
    <w:rsid w:val="00D90DFE"/>
    <w:rsid w:val="00D90FBC"/>
    <w:rsid w:val="00D91135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2DD3"/>
    <w:rsid w:val="00D9300F"/>
    <w:rsid w:val="00D9349A"/>
    <w:rsid w:val="00D937CF"/>
    <w:rsid w:val="00D939B2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584"/>
    <w:rsid w:val="00D968E8"/>
    <w:rsid w:val="00D96DB8"/>
    <w:rsid w:val="00D96FCC"/>
    <w:rsid w:val="00D97181"/>
    <w:rsid w:val="00D9726A"/>
    <w:rsid w:val="00D97C29"/>
    <w:rsid w:val="00DA0162"/>
    <w:rsid w:val="00DA05A9"/>
    <w:rsid w:val="00DA06F6"/>
    <w:rsid w:val="00DA0A51"/>
    <w:rsid w:val="00DA0B44"/>
    <w:rsid w:val="00DA0E20"/>
    <w:rsid w:val="00DA195A"/>
    <w:rsid w:val="00DA1BE5"/>
    <w:rsid w:val="00DA26F1"/>
    <w:rsid w:val="00DA2989"/>
    <w:rsid w:val="00DA2F5F"/>
    <w:rsid w:val="00DA40CC"/>
    <w:rsid w:val="00DA459A"/>
    <w:rsid w:val="00DA45C5"/>
    <w:rsid w:val="00DA5B43"/>
    <w:rsid w:val="00DA64EF"/>
    <w:rsid w:val="00DA66B9"/>
    <w:rsid w:val="00DA6B2D"/>
    <w:rsid w:val="00DA6DD0"/>
    <w:rsid w:val="00DA6F15"/>
    <w:rsid w:val="00DA70CB"/>
    <w:rsid w:val="00DA73CA"/>
    <w:rsid w:val="00DA74FB"/>
    <w:rsid w:val="00DA755A"/>
    <w:rsid w:val="00DA7649"/>
    <w:rsid w:val="00DA7BB7"/>
    <w:rsid w:val="00DA7C5C"/>
    <w:rsid w:val="00DB04C5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4681"/>
    <w:rsid w:val="00DB4965"/>
    <w:rsid w:val="00DB56B4"/>
    <w:rsid w:val="00DB5B0F"/>
    <w:rsid w:val="00DB5C15"/>
    <w:rsid w:val="00DB692F"/>
    <w:rsid w:val="00DB6D18"/>
    <w:rsid w:val="00DB6E97"/>
    <w:rsid w:val="00DB7189"/>
    <w:rsid w:val="00DB7374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683"/>
    <w:rsid w:val="00DC4ECA"/>
    <w:rsid w:val="00DC59F7"/>
    <w:rsid w:val="00DC5E12"/>
    <w:rsid w:val="00DC5EBD"/>
    <w:rsid w:val="00DC5FFD"/>
    <w:rsid w:val="00DC6525"/>
    <w:rsid w:val="00DC68CA"/>
    <w:rsid w:val="00DC6B2D"/>
    <w:rsid w:val="00DC70B8"/>
    <w:rsid w:val="00DC7577"/>
    <w:rsid w:val="00DC75D7"/>
    <w:rsid w:val="00DC75D9"/>
    <w:rsid w:val="00DC763D"/>
    <w:rsid w:val="00DC792D"/>
    <w:rsid w:val="00DC7BD3"/>
    <w:rsid w:val="00DC7D2A"/>
    <w:rsid w:val="00DD0E26"/>
    <w:rsid w:val="00DD2443"/>
    <w:rsid w:val="00DD258F"/>
    <w:rsid w:val="00DD2C78"/>
    <w:rsid w:val="00DD2D51"/>
    <w:rsid w:val="00DD2E3E"/>
    <w:rsid w:val="00DD362D"/>
    <w:rsid w:val="00DD3678"/>
    <w:rsid w:val="00DD3693"/>
    <w:rsid w:val="00DD3AAB"/>
    <w:rsid w:val="00DD3FC1"/>
    <w:rsid w:val="00DD45DB"/>
    <w:rsid w:val="00DD49C3"/>
    <w:rsid w:val="00DD4D09"/>
    <w:rsid w:val="00DD4F52"/>
    <w:rsid w:val="00DD4F8C"/>
    <w:rsid w:val="00DD50B1"/>
    <w:rsid w:val="00DD50C5"/>
    <w:rsid w:val="00DD57E9"/>
    <w:rsid w:val="00DD58AC"/>
    <w:rsid w:val="00DD5DC8"/>
    <w:rsid w:val="00DD5F2D"/>
    <w:rsid w:val="00DD6E02"/>
    <w:rsid w:val="00DD75F7"/>
    <w:rsid w:val="00DD7CA8"/>
    <w:rsid w:val="00DE03D8"/>
    <w:rsid w:val="00DE06F7"/>
    <w:rsid w:val="00DE08E2"/>
    <w:rsid w:val="00DE08F6"/>
    <w:rsid w:val="00DE0BDD"/>
    <w:rsid w:val="00DE0F90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182"/>
    <w:rsid w:val="00DE4669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073"/>
    <w:rsid w:val="00DF519D"/>
    <w:rsid w:val="00DF535F"/>
    <w:rsid w:val="00DF54AB"/>
    <w:rsid w:val="00DF5508"/>
    <w:rsid w:val="00DF60A9"/>
    <w:rsid w:val="00DF6AC2"/>
    <w:rsid w:val="00DF6B56"/>
    <w:rsid w:val="00DF70EB"/>
    <w:rsid w:val="00E00915"/>
    <w:rsid w:val="00E00FA0"/>
    <w:rsid w:val="00E010C8"/>
    <w:rsid w:val="00E011BC"/>
    <w:rsid w:val="00E01607"/>
    <w:rsid w:val="00E01FD4"/>
    <w:rsid w:val="00E0209A"/>
    <w:rsid w:val="00E021F0"/>
    <w:rsid w:val="00E02B6E"/>
    <w:rsid w:val="00E03125"/>
    <w:rsid w:val="00E035C7"/>
    <w:rsid w:val="00E039A5"/>
    <w:rsid w:val="00E039D1"/>
    <w:rsid w:val="00E03ADD"/>
    <w:rsid w:val="00E03B59"/>
    <w:rsid w:val="00E03DCC"/>
    <w:rsid w:val="00E0426A"/>
    <w:rsid w:val="00E043D5"/>
    <w:rsid w:val="00E049E6"/>
    <w:rsid w:val="00E056A2"/>
    <w:rsid w:val="00E05AE7"/>
    <w:rsid w:val="00E07306"/>
    <w:rsid w:val="00E07351"/>
    <w:rsid w:val="00E074C7"/>
    <w:rsid w:val="00E0767A"/>
    <w:rsid w:val="00E07799"/>
    <w:rsid w:val="00E078FC"/>
    <w:rsid w:val="00E10120"/>
    <w:rsid w:val="00E101F0"/>
    <w:rsid w:val="00E10250"/>
    <w:rsid w:val="00E115BB"/>
    <w:rsid w:val="00E11886"/>
    <w:rsid w:val="00E118E6"/>
    <w:rsid w:val="00E11937"/>
    <w:rsid w:val="00E11956"/>
    <w:rsid w:val="00E11A41"/>
    <w:rsid w:val="00E11ADE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AF8"/>
    <w:rsid w:val="00E15B21"/>
    <w:rsid w:val="00E15CFF"/>
    <w:rsid w:val="00E15F96"/>
    <w:rsid w:val="00E1619C"/>
    <w:rsid w:val="00E16384"/>
    <w:rsid w:val="00E17595"/>
    <w:rsid w:val="00E177CC"/>
    <w:rsid w:val="00E17CE1"/>
    <w:rsid w:val="00E17DE4"/>
    <w:rsid w:val="00E20C7C"/>
    <w:rsid w:val="00E20E13"/>
    <w:rsid w:val="00E20EDC"/>
    <w:rsid w:val="00E20F43"/>
    <w:rsid w:val="00E21399"/>
    <w:rsid w:val="00E21599"/>
    <w:rsid w:val="00E22496"/>
    <w:rsid w:val="00E22594"/>
    <w:rsid w:val="00E22F75"/>
    <w:rsid w:val="00E23235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27AE6"/>
    <w:rsid w:val="00E30308"/>
    <w:rsid w:val="00E30587"/>
    <w:rsid w:val="00E30972"/>
    <w:rsid w:val="00E309B5"/>
    <w:rsid w:val="00E30ADD"/>
    <w:rsid w:val="00E31180"/>
    <w:rsid w:val="00E3277D"/>
    <w:rsid w:val="00E32FC8"/>
    <w:rsid w:val="00E33B38"/>
    <w:rsid w:val="00E33D83"/>
    <w:rsid w:val="00E33E83"/>
    <w:rsid w:val="00E33F8F"/>
    <w:rsid w:val="00E345D8"/>
    <w:rsid w:val="00E3468B"/>
    <w:rsid w:val="00E34800"/>
    <w:rsid w:val="00E3571B"/>
    <w:rsid w:val="00E357CF"/>
    <w:rsid w:val="00E35B67"/>
    <w:rsid w:val="00E35BC5"/>
    <w:rsid w:val="00E36546"/>
    <w:rsid w:val="00E36729"/>
    <w:rsid w:val="00E3731B"/>
    <w:rsid w:val="00E37332"/>
    <w:rsid w:val="00E375FB"/>
    <w:rsid w:val="00E37AA1"/>
    <w:rsid w:val="00E37CF7"/>
    <w:rsid w:val="00E40AB9"/>
    <w:rsid w:val="00E40AC3"/>
    <w:rsid w:val="00E410A6"/>
    <w:rsid w:val="00E410F9"/>
    <w:rsid w:val="00E410FA"/>
    <w:rsid w:val="00E41B54"/>
    <w:rsid w:val="00E42109"/>
    <w:rsid w:val="00E42147"/>
    <w:rsid w:val="00E4273E"/>
    <w:rsid w:val="00E42879"/>
    <w:rsid w:val="00E42D98"/>
    <w:rsid w:val="00E43519"/>
    <w:rsid w:val="00E43E93"/>
    <w:rsid w:val="00E4407A"/>
    <w:rsid w:val="00E441FA"/>
    <w:rsid w:val="00E44288"/>
    <w:rsid w:val="00E449DB"/>
    <w:rsid w:val="00E44AF6"/>
    <w:rsid w:val="00E44C66"/>
    <w:rsid w:val="00E44DEE"/>
    <w:rsid w:val="00E44E97"/>
    <w:rsid w:val="00E44F11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4782C"/>
    <w:rsid w:val="00E505AB"/>
    <w:rsid w:val="00E50BA6"/>
    <w:rsid w:val="00E50CAD"/>
    <w:rsid w:val="00E50DBB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E50"/>
    <w:rsid w:val="00E54539"/>
    <w:rsid w:val="00E548A7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680"/>
    <w:rsid w:val="00E576D2"/>
    <w:rsid w:val="00E57958"/>
    <w:rsid w:val="00E6031D"/>
    <w:rsid w:val="00E61628"/>
    <w:rsid w:val="00E616D7"/>
    <w:rsid w:val="00E617E7"/>
    <w:rsid w:val="00E61C92"/>
    <w:rsid w:val="00E62436"/>
    <w:rsid w:val="00E62D38"/>
    <w:rsid w:val="00E62E87"/>
    <w:rsid w:val="00E6394D"/>
    <w:rsid w:val="00E63FB4"/>
    <w:rsid w:val="00E6424D"/>
    <w:rsid w:val="00E649EE"/>
    <w:rsid w:val="00E64C6D"/>
    <w:rsid w:val="00E64F28"/>
    <w:rsid w:val="00E652AB"/>
    <w:rsid w:val="00E65E8C"/>
    <w:rsid w:val="00E664FC"/>
    <w:rsid w:val="00E665EB"/>
    <w:rsid w:val="00E66812"/>
    <w:rsid w:val="00E6685B"/>
    <w:rsid w:val="00E66C45"/>
    <w:rsid w:val="00E66E81"/>
    <w:rsid w:val="00E6716E"/>
    <w:rsid w:val="00E67607"/>
    <w:rsid w:val="00E700C3"/>
    <w:rsid w:val="00E701A1"/>
    <w:rsid w:val="00E70BA2"/>
    <w:rsid w:val="00E70C2F"/>
    <w:rsid w:val="00E70C85"/>
    <w:rsid w:val="00E70D22"/>
    <w:rsid w:val="00E70D79"/>
    <w:rsid w:val="00E718CF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B00"/>
    <w:rsid w:val="00E8035C"/>
    <w:rsid w:val="00E80756"/>
    <w:rsid w:val="00E8094F"/>
    <w:rsid w:val="00E80E65"/>
    <w:rsid w:val="00E80F7C"/>
    <w:rsid w:val="00E81287"/>
    <w:rsid w:val="00E81979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5EB0"/>
    <w:rsid w:val="00E86566"/>
    <w:rsid w:val="00E868D4"/>
    <w:rsid w:val="00E86C20"/>
    <w:rsid w:val="00E86E1F"/>
    <w:rsid w:val="00E87084"/>
    <w:rsid w:val="00E8714F"/>
    <w:rsid w:val="00E87608"/>
    <w:rsid w:val="00E9055D"/>
    <w:rsid w:val="00E907A1"/>
    <w:rsid w:val="00E91D76"/>
    <w:rsid w:val="00E9215D"/>
    <w:rsid w:val="00E92B49"/>
    <w:rsid w:val="00E932C3"/>
    <w:rsid w:val="00E93308"/>
    <w:rsid w:val="00E934AE"/>
    <w:rsid w:val="00E9354D"/>
    <w:rsid w:val="00E93ACA"/>
    <w:rsid w:val="00E94533"/>
    <w:rsid w:val="00E9469A"/>
    <w:rsid w:val="00E946FC"/>
    <w:rsid w:val="00E94806"/>
    <w:rsid w:val="00E948F3"/>
    <w:rsid w:val="00E94CCC"/>
    <w:rsid w:val="00E951A3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BB7"/>
    <w:rsid w:val="00E97C60"/>
    <w:rsid w:val="00EA0145"/>
    <w:rsid w:val="00EA029E"/>
    <w:rsid w:val="00EA0477"/>
    <w:rsid w:val="00EA0702"/>
    <w:rsid w:val="00EA0E50"/>
    <w:rsid w:val="00EA0EC0"/>
    <w:rsid w:val="00EA149B"/>
    <w:rsid w:val="00EA183A"/>
    <w:rsid w:val="00EA2188"/>
    <w:rsid w:val="00EA3D4E"/>
    <w:rsid w:val="00EA3EDE"/>
    <w:rsid w:val="00EA5121"/>
    <w:rsid w:val="00EA60F1"/>
    <w:rsid w:val="00EA655D"/>
    <w:rsid w:val="00EA678F"/>
    <w:rsid w:val="00EA6E71"/>
    <w:rsid w:val="00EA748B"/>
    <w:rsid w:val="00EA7761"/>
    <w:rsid w:val="00EA7C79"/>
    <w:rsid w:val="00EB02CB"/>
    <w:rsid w:val="00EB05F3"/>
    <w:rsid w:val="00EB062A"/>
    <w:rsid w:val="00EB24D1"/>
    <w:rsid w:val="00EB2526"/>
    <w:rsid w:val="00EB2606"/>
    <w:rsid w:val="00EB2783"/>
    <w:rsid w:val="00EB2869"/>
    <w:rsid w:val="00EB3864"/>
    <w:rsid w:val="00EB3E2D"/>
    <w:rsid w:val="00EB47BE"/>
    <w:rsid w:val="00EB5645"/>
    <w:rsid w:val="00EB57E6"/>
    <w:rsid w:val="00EB5912"/>
    <w:rsid w:val="00EB59AF"/>
    <w:rsid w:val="00EB5BEE"/>
    <w:rsid w:val="00EB631C"/>
    <w:rsid w:val="00EB6433"/>
    <w:rsid w:val="00EB6C20"/>
    <w:rsid w:val="00EB706F"/>
    <w:rsid w:val="00EB76C8"/>
    <w:rsid w:val="00EB7759"/>
    <w:rsid w:val="00EB781F"/>
    <w:rsid w:val="00EB7D15"/>
    <w:rsid w:val="00EC0031"/>
    <w:rsid w:val="00EC0E46"/>
    <w:rsid w:val="00EC14C8"/>
    <w:rsid w:val="00EC17A8"/>
    <w:rsid w:val="00EC1D37"/>
    <w:rsid w:val="00EC1DA2"/>
    <w:rsid w:val="00EC20F4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B8D"/>
    <w:rsid w:val="00ED3085"/>
    <w:rsid w:val="00ED3284"/>
    <w:rsid w:val="00ED32F4"/>
    <w:rsid w:val="00ED34FA"/>
    <w:rsid w:val="00ED385A"/>
    <w:rsid w:val="00ED389D"/>
    <w:rsid w:val="00ED4596"/>
    <w:rsid w:val="00ED4A18"/>
    <w:rsid w:val="00ED52C9"/>
    <w:rsid w:val="00ED542E"/>
    <w:rsid w:val="00ED547F"/>
    <w:rsid w:val="00ED554C"/>
    <w:rsid w:val="00ED5B28"/>
    <w:rsid w:val="00ED5B9A"/>
    <w:rsid w:val="00ED5C03"/>
    <w:rsid w:val="00ED5E36"/>
    <w:rsid w:val="00ED6179"/>
    <w:rsid w:val="00ED67E1"/>
    <w:rsid w:val="00ED67EE"/>
    <w:rsid w:val="00ED685B"/>
    <w:rsid w:val="00ED6F22"/>
    <w:rsid w:val="00ED6FE9"/>
    <w:rsid w:val="00ED7289"/>
    <w:rsid w:val="00ED74B5"/>
    <w:rsid w:val="00ED7894"/>
    <w:rsid w:val="00EE00C0"/>
    <w:rsid w:val="00EE0576"/>
    <w:rsid w:val="00EE16A4"/>
    <w:rsid w:val="00EE17F2"/>
    <w:rsid w:val="00EE1FFD"/>
    <w:rsid w:val="00EE286F"/>
    <w:rsid w:val="00EE2EA2"/>
    <w:rsid w:val="00EE31F7"/>
    <w:rsid w:val="00EE320D"/>
    <w:rsid w:val="00EE3AE6"/>
    <w:rsid w:val="00EE44D2"/>
    <w:rsid w:val="00EE4A04"/>
    <w:rsid w:val="00EE4AD6"/>
    <w:rsid w:val="00EE4C17"/>
    <w:rsid w:val="00EE4E07"/>
    <w:rsid w:val="00EE5121"/>
    <w:rsid w:val="00EE527C"/>
    <w:rsid w:val="00EE5377"/>
    <w:rsid w:val="00EE54EE"/>
    <w:rsid w:val="00EE55F7"/>
    <w:rsid w:val="00EE5872"/>
    <w:rsid w:val="00EE6BAD"/>
    <w:rsid w:val="00EE6CF2"/>
    <w:rsid w:val="00EE6EEE"/>
    <w:rsid w:val="00EE6F3A"/>
    <w:rsid w:val="00EE7982"/>
    <w:rsid w:val="00EE7BF3"/>
    <w:rsid w:val="00EE7C63"/>
    <w:rsid w:val="00EE7E35"/>
    <w:rsid w:val="00EE7E9B"/>
    <w:rsid w:val="00EF0058"/>
    <w:rsid w:val="00EF0258"/>
    <w:rsid w:val="00EF035E"/>
    <w:rsid w:val="00EF039D"/>
    <w:rsid w:val="00EF040C"/>
    <w:rsid w:val="00EF0492"/>
    <w:rsid w:val="00EF0CB8"/>
    <w:rsid w:val="00EF16BE"/>
    <w:rsid w:val="00EF18A8"/>
    <w:rsid w:val="00EF1A73"/>
    <w:rsid w:val="00EF1C79"/>
    <w:rsid w:val="00EF24DA"/>
    <w:rsid w:val="00EF275F"/>
    <w:rsid w:val="00EF41A2"/>
    <w:rsid w:val="00EF4557"/>
    <w:rsid w:val="00EF475F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ADA"/>
    <w:rsid w:val="00EF7E5E"/>
    <w:rsid w:val="00EF7F46"/>
    <w:rsid w:val="00F00168"/>
    <w:rsid w:val="00F00181"/>
    <w:rsid w:val="00F00235"/>
    <w:rsid w:val="00F00706"/>
    <w:rsid w:val="00F00AC2"/>
    <w:rsid w:val="00F00B31"/>
    <w:rsid w:val="00F00D13"/>
    <w:rsid w:val="00F013FA"/>
    <w:rsid w:val="00F01536"/>
    <w:rsid w:val="00F0194A"/>
    <w:rsid w:val="00F01AAF"/>
    <w:rsid w:val="00F01E00"/>
    <w:rsid w:val="00F0304C"/>
    <w:rsid w:val="00F03AB3"/>
    <w:rsid w:val="00F03F9F"/>
    <w:rsid w:val="00F04A04"/>
    <w:rsid w:val="00F04C88"/>
    <w:rsid w:val="00F053CC"/>
    <w:rsid w:val="00F05D71"/>
    <w:rsid w:val="00F05DCE"/>
    <w:rsid w:val="00F05F8A"/>
    <w:rsid w:val="00F06617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32F8"/>
    <w:rsid w:val="00F149AA"/>
    <w:rsid w:val="00F14FEC"/>
    <w:rsid w:val="00F15041"/>
    <w:rsid w:val="00F1521B"/>
    <w:rsid w:val="00F15789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03B"/>
    <w:rsid w:val="00F21A08"/>
    <w:rsid w:val="00F21D05"/>
    <w:rsid w:val="00F226F7"/>
    <w:rsid w:val="00F2294D"/>
    <w:rsid w:val="00F229D4"/>
    <w:rsid w:val="00F22C09"/>
    <w:rsid w:val="00F2327E"/>
    <w:rsid w:val="00F233D9"/>
    <w:rsid w:val="00F236C9"/>
    <w:rsid w:val="00F23799"/>
    <w:rsid w:val="00F2400C"/>
    <w:rsid w:val="00F24260"/>
    <w:rsid w:val="00F2440A"/>
    <w:rsid w:val="00F24428"/>
    <w:rsid w:val="00F246E3"/>
    <w:rsid w:val="00F24CAD"/>
    <w:rsid w:val="00F24E32"/>
    <w:rsid w:val="00F2519E"/>
    <w:rsid w:val="00F25D6F"/>
    <w:rsid w:val="00F25FD8"/>
    <w:rsid w:val="00F2613A"/>
    <w:rsid w:val="00F266EB"/>
    <w:rsid w:val="00F26BA8"/>
    <w:rsid w:val="00F26CE5"/>
    <w:rsid w:val="00F26EBD"/>
    <w:rsid w:val="00F26F93"/>
    <w:rsid w:val="00F272AE"/>
    <w:rsid w:val="00F27C52"/>
    <w:rsid w:val="00F27C5A"/>
    <w:rsid w:val="00F27E72"/>
    <w:rsid w:val="00F30364"/>
    <w:rsid w:val="00F30791"/>
    <w:rsid w:val="00F31223"/>
    <w:rsid w:val="00F31FB2"/>
    <w:rsid w:val="00F31FC6"/>
    <w:rsid w:val="00F3226E"/>
    <w:rsid w:val="00F32362"/>
    <w:rsid w:val="00F329E0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BEE"/>
    <w:rsid w:val="00F35D38"/>
    <w:rsid w:val="00F35E50"/>
    <w:rsid w:val="00F3658C"/>
    <w:rsid w:val="00F36E93"/>
    <w:rsid w:val="00F373FD"/>
    <w:rsid w:val="00F37D26"/>
    <w:rsid w:val="00F400D5"/>
    <w:rsid w:val="00F40AAA"/>
    <w:rsid w:val="00F412D3"/>
    <w:rsid w:val="00F415B9"/>
    <w:rsid w:val="00F41C5C"/>
    <w:rsid w:val="00F41DB7"/>
    <w:rsid w:val="00F41F8D"/>
    <w:rsid w:val="00F4279E"/>
    <w:rsid w:val="00F42E49"/>
    <w:rsid w:val="00F431D3"/>
    <w:rsid w:val="00F43A6A"/>
    <w:rsid w:val="00F43C4C"/>
    <w:rsid w:val="00F4414E"/>
    <w:rsid w:val="00F44179"/>
    <w:rsid w:val="00F44B51"/>
    <w:rsid w:val="00F44C45"/>
    <w:rsid w:val="00F450F3"/>
    <w:rsid w:val="00F46059"/>
    <w:rsid w:val="00F46429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0B93"/>
    <w:rsid w:val="00F510C9"/>
    <w:rsid w:val="00F51ADB"/>
    <w:rsid w:val="00F51CE6"/>
    <w:rsid w:val="00F51CF4"/>
    <w:rsid w:val="00F51DA0"/>
    <w:rsid w:val="00F525D0"/>
    <w:rsid w:val="00F53A4B"/>
    <w:rsid w:val="00F53B71"/>
    <w:rsid w:val="00F53B83"/>
    <w:rsid w:val="00F5402A"/>
    <w:rsid w:val="00F5443E"/>
    <w:rsid w:val="00F54FB2"/>
    <w:rsid w:val="00F5504E"/>
    <w:rsid w:val="00F554DD"/>
    <w:rsid w:val="00F557D9"/>
    <w:rsid w:val="00F560FB"/>
    <w:rsid w:val="00F56345"/>
    <w:rsid w:val="00F563DC"/>
    <w:rsid w:val="00F57187"/>
    <w:rsid w:val="00F5787A"/>
    <w:rsid w:val="00F5790C"/>
    <w:rsid w:val="00F57A52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982"/>
    <w:rsid w:val="00F64D6B"/>
    <w:rsid w:val="00F64E58"/>
    <w:rsid w:val="00F64FE9"/>
    <w:rsid w:val="00F65181"/>
    <w:rsid w:val="00F654F7"/>
    <w:rsid w:val="00F65CBC"/>
    <w:rsid w:val="00F66452"/>
    <w:rsid w:val="00F66688"/>
    <w:rsid w:val="00F6710D"/>
    <w:rsid w:val="00F672BC"/>
    <w:rsid w:val="00F6785B"/>
    <w:rsid w:val="00F679B0"/>
    <w:rsid w:val="00F7023D"/>
    <w:rsid w:val="00F70543"/>
    <w:rsid w:val="00F708B0"/>
    <w:rsid w:val="00F709C4"/>
    <w:rsid w:val="00F70B5F"/>
    <w:rsid w:val="00F70EA3"/>
    <w:rsid w:val="00F71146"/>
    <w:rsid w:val="00F7183C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C2E"/>
    <w:rsid w:val="00F76E47"/>
    <w:rsid w:val="00F76EAB"/>
    <w:rsid w:val="00F7726C"/>
    <w:rsid w:val="00F77726"/>
    <w:rsid w:val="00F77E11"/>
    <w:rsid w:val="00F77FA0"/>
    <w:rsid w:val="00F81A5E"/>
    <w:rsid w:val="00F81DD2"/>
    <w:rsid w:val="00F821A8"/>
    <w:rsid w:val="00F82ADE"/>
    <w:rsid w:val="00F82AFB"/>
    <w:rsid w:val="00F8365A"/>
    <w:rsid w:val="00F8400F"/>
    <w:rsid w:val="00F845D2"/>
    <w:rsid w:val="00F85060"/>
    <w:rsid w:val="00F859C5"/>
    <w:rsid w:val="00F864BE"/>
    <w:rsid w:val="00F86D1B"/>
    <w:rsid w:val="00F872AE"/>
    <w:rsid w:val="00F875CC"/>
    <w:rsid w:val="00F87FCD"/>
    <w:rsid w:val="00F87FF4"/>
    <w:rsid w:val="00F90292"/>
    <w:rsid w:val="00F90582"/>
    <w:rsid w:val="00F90B35"/>
    <w:rsid w:val="00F90CD2"/>
    <w:rsid w:val="00F90ECF"/>
    <w:rsid w:val="00F9106A"/>
    <w:rsid w:val="00F917E2"/>
    <w:rsid w:val="00F9195F"/>
    <w:rsid w:val="00F91CDA"/>
    <w:rsid w:val="00F91D4F"/>
    <w:rsid w:val="00F9219C"/>
    <w:rsid w:val="00F929C2"/>
    <w:rsid w:val="00F92F56"/>
    <w:rsid w:val="00F93114"/>
    <w:rsid w:val="00F93154"/>
    <w:rsid w:val="00F931ED"/>
    <w:rsid w:val="00F93515"/>
    <w:rsid w:val="00F93608"/>
    <w:rsid w:val="00F9402F"/>
    <w:rsid w:val="00F940E8"/>
    <w:rsid w:val="00F941E9"/>
    <w:rsid w:val="00F94E4D"/>
    <w:rsid w:val="00F95362"/>
    <w:rsid w:val="00F9547E"/>
    <w:rsid w:val="00F95969"/>
    <w:rsid w:val="00F95EC6"/>
    <w:rsid w:val="00F9608D"/>
    <w:rsid w:val="00F967EC"/>
    <w:rsid w:val="00F9751C"/>
    <w:rsid w:val="00F977DE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187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4ACC"/>
    <w:rsid w:val="00FA5E21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DC7"/>
    <w:rsid w:val="00FB0FB5"/>
    <w:rsid w:val="00FB110F"/>
    <w:rsid w:val="00FB1635"/>
    <w:rsid w:val="00FB1741"/>
    <w:rsid w:val="00FB185B"/>
    <w:rsid w:val="00FB1879"/>
    <w:rsid w:val="00FB188D"/>
    <w:rsid w:val="00FB1D3C"/>
    <w:rsid w:val="00FB2662"/>
    <w:rsid w:val="00FB2A33"/>
    <w:rsid w:val="00FB2AC9"/>
    <w:rsid w:val="00FB2EC1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7B5"/>
    <w:rsid w:val="00FB6FB1"/>
    <w:rsid w:val="00FB772D"/>
    <w:rsid w:val="00FB7993"/>
    <w:rsid w:val="00FB7998"/>
    <w:rsid w:val="00FB7DE8"/>
    <w:rsid w:val="00FB7F5B"/>
    <w:rsid w:val="00FC00A5"/>
    <w:rsid w:val="00FC00FB"/>
    <w:rsid w:val="00FC01F6"/>
    <w:rsid w:val="00FC0E46"/>
    <w:rsid w:val="00FC1098"/>
    <w:rsid w:val="00FC165B"/>
    <w:rsid w:val="00FC1E64"/>
    <w:rsid w:val="00FC2087"/>
    <w:rsid w:val="00FC2312"/>
    <w:rsid w:val="00FC29F4"/>
    <w:rsid w:val="00FC3010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AC3"/>
    <w:rsid w:val="00FD2C1E"/>
    <w:rsid w:val="00FD2D5B"/>
    <w:rsid w:val="00FD3085"/>
    <w:rsid w:val="00FD3134"/>
    <w:rsid w:val="00FD3394"/>
    <w:rsid w:val="00FD3704"/>
    <w:rsid w:val="00FD3F58"/>
    <w:rsid w:val="00FD4482"/>
    <w:rsid w:val="00FD4AC9"/>
    <w:rsid w:val="00FD5317"/>
    <w:rsid w:val="00FD605E"/>
    <w:rsid w:val="00FD638F"/>
    <w:rsid w:val="00FD695A"/>
    <w:rsid w:val="00FD6A3F"/>
    <w:rsid w:val="00FD6BB0"/>
    <w:rsid w:val="00FD6CD6"/>
    <w:rsid w:val="00FD705D"/>
    <w:rsid w:val="00FD7591"/>
    <w:rsid w:val="00FD7987"/>
    <w:rsid w:val="00FD79A5"/>
    <w:rsid w:val="00FE04D5"/>
    <w:rsid w:val="00FE0AF3"/>
    <w:rsid w:val="00FE10F1"/>
    <w:rsid w:val="00FE1334"/>
    <w:rsid w:val="00FE16AD"/>
    <w:rsid w:val="00FE173F"/>
    <w:rsid w:val="00FE18D1"/>
    <w:rsid w:val="00FE1A7A"/>
    <w:rsid w:val="00FE20D3"/>
    <w:rsid w:val="00FE282C"/>
    <w:rsid w:val="00FE28D4"/>
    <w:rsid w:val="00FE2B27"/>
    <w:rsid w:val="00FE2DE3"/>
    <w:rsid w:val="00FE4649"/>
    <w:rsid w:val="00FE4651"/>
    <w:rsid w:val="00FE4B1A"/>
    <w:rsid w:val="00FE4D57"/>
    <w:rsid w:val="00FE4DDB"/>
    <w:rsid w:val="00FE5BCF"/>
    <w:rsid w:val="00FE5D05"/>
    <w:rsid w:val="00FE617C"/>
    <w:rsid w:val="00FE66ED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906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6E3B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9"/>
      <w:jc w:val="thaiDistribute"/>
    </w:pPr>
    <w:rPr>
      <w:rFonts w:ascii="Angsana New" w:hAnsi="Angsana New"/>
      <w:spacing w:val="2"/>
      <w:sz w:val="20"/>
      <w:szCs w:val="2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CB2107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C68E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03E14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690488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B8051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16703</TotalTime>
  <Pages>13</Pages>
  <Words>2710</Words>
  <Characters>15449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18123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Takkhin  Nakpuang</cp:lastModifiedBy>
  <cp:revision>872</cp:revision>
  <cp:lastPrinted>2024-04-30T08:11:00Z</cp:lastPrinted>
  <dcterms:created xsi:type="dcterms:W3CDTF">2020-05-08T11:31:00Z</dcterms:created>
  <dcterms:modified xsi:type="dcterms:W3CDTF">2024-05-02T09:49:00Z</dcterms:modified>
</cp:coreProperties>
</file>