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70"/>
        <w:gridCol w:w="8190"/>
      </w:tblGrid>
      <w:tr w:rsidR="00A1742E" w:rsidRPr="00AE6DC6" w14:paraId="7E72BB16" w14:textId="77777777" w:rsidTr="00F81F92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AF0DC89" w14:textId="77777777" w:rsidR="00A1742E" w:rsidRPr="00AE6DC6" w:rsidRDefault="00A1742E" w:rsidP="00CC1FF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492AD7" w14:textId="77777777" w:rsidR="00A1742E" w:rsidRPr="00AE6DC6" w:rsidRDefault="00A1742E" w:rsidP="00CC1FF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90" w:type="dxa"/>
            <w:tcBorders>
              <w:top w:val="nil"/>
              <w:left w:val="nil"/>
              <w:bottom w:val="nil"/>
              <w:right w:val="nil"/>
            </w:tcBorders>
          </w:tcPr>
          <w:p w14:paraId="72FD6759" w14:textId="77777777" w:rsidR="00A1742E" w:rsidRPr="00AE6DC6" w:rsidRDefault="00A1742E" w:rsidP="00CC1FF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A1742E" w:rsidRPr="00AE6DC6" w14:paraId="0D0CCEE9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28041A4" w14:textId="77777777" w:rsidR="00A1742E" w:rsidRPr="00AE6DC6" w:rsidRDefault="00A1742E" w:rsidP="00CC1FF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D62F3CA" w14:textId="77777777" w:rsidR="00A1742E" w:rsidRPr="00AE6DC6" w:rsidRDefault="00A1742E" w:rsidP="00CC1FF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190" w:type="dxa"/>
          </w:tcPr>
          <w:p w14:paraId="382F639A" w14:textId="77777777" w:rsidR="00A1742E" w:rsidRPr="00AE6DC6" w:rsidRDefault="00A1742E" w:rsidP="00CC1FF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7C31E0" w:rsidRPr="00AE6DC6" w14:paraId="3E124E0D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F6A6A74" w14:textId="77777777" w:rsidR="007C31E0" w:rsidRPr="00AE6DC6" w:rsidRDefault="007C31E0" w:rsidP="007C31E0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082CB9D" w14:textId="77777777" w:rsidR="007C31E0" w:rsidRPr="00AE6DC6" w:rsidRDefault="007C31E0" w:rsidP="007C31E0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4CA4051" w14:textId="3A5DB05C" w:rsidR="007C31E0" w:rsidRPr="00AE6DC6" w:rsidRDefault="007C31E0" w:rsidP="007C31E0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030A61" w:rsidRPr="00AE6DC6" w14:paraId="71F73290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4702134" w14:textId="3A207156" w:rsidR="00030A61" w:rsidRPr="00AE6DC6" w:rsidRDefault="00030A61" w:rsidP="00030A61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CB698F6" w14:textId="77777777" w:rsidR="00030A61" w:rsidRPr="00AE6DC6" w:rsidRDefault="00030A61" w:rsidP="00030A61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341703BD" w14:textId="435659B7" w:rsidR="00030A61" w:rsidRPr="00AE6DC6" w:rsidRDefault="00030A61" w:rsidP="00030A61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การซื้อธุรกิจ</w:t>
            </w:r>
            <w:r w:rsidRPr="00AE6DC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รวมถึงการซื้อธุรกิจภายใต้การควบคุมเดียวกัน</w:t>
            </w:r>
          </w:p>
        </w:tc>
      </w:tr>
      <w:tr w:rsidR="00030A61" w:rsidRPr="00AE6DC6" w14:paraId="075B5CA1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9231DD9" w14:textId="29CAEB68" w:rsidR="00030A61" w:rsidRPr="00AE6DC6" w:rsidRDefault="00030A61" w:rsidP="00030A61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33D0F88" w14:textId="77777777" w:rsidR="00030A61" w:rsidRPr="00AE6DC6" w:rsidRDefault="00030A61" w:rsidP="00030A61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889BE6D" w14:textId="766EE3AD" w:rsidR="00030A61" w:rsidRPr="00AE6DC6" w:rsidRDefault="00030A61" w:rsidP="00030A61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A7EFE" w:rsidRPr="00AE6DC6" w14:paraId="1B1B21DF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F490E68" w14:textId="21ECB9A0" w:rsidR="008A7EFE" w:rsidRPr="00AE6DC6" w:rsidRDefault="008A7EFE" w:rsidP="008A7EF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0BA82C7" w14:textId="77777777" w:rsidR="008A7EFE" w:rsidRPr="00AE6DC6" w:rsidRDefault="008A7EFE" w:rsidP="008A7EF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5E37BB59" w14:textId="6692614B" w:rsidR="008A7EFE" w:rsidRPr="00AE6DC6" w:rsidRDefault="008A7EFE" w:rsidP="008A7EF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8A7EFE" w:rsidRPr="00AE6DC6" w14:paraId="24E5B243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E51C69C" w14:textId="5A5FDF8B" w:rsidR="008A7EFE" w:rsidRPr="00AE6DC6" w:rsidRDefault="008A7EFE" w:rsidP="008A7EF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23D0692" w14:textId="77777777" w:rsidR="008A7EFE" w:rsidRPr="00AE6DC6" w:rsidRDefault="008A7EFE" w:rsidP="008A7EF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3A31D5D9" w14:textId="03719761" w:rsidR="008A7EFE" w:rsidRPr="00AE6DC6" w:rsidRDefault="008A7EFE" w:rsidP="008A7EF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A7EFE" w:rsidRPr="00AE6DC6" w14:paraId="35249EC6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AEF27FF" w14:textId="1612AAE6" w:rsidR="008A7EFE" w:rsidRPr="00AE6DC6" w:rsidRDefault="008A7EFE" w:rsidP="008A7EF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3DE667C" w14:textId="77777777" w:rsidR="008A7EFE" w:rsidRPr="00AE6DC6" w:rsidRDefault="008A7EFE" w:rsidP="008A7EF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60E7ED6" w14:textId="37D38256" w:rsidR="008A7EFE" w:rsidRPr="00AE6DC6" w:rsidRDefault="008A7EFE" w:rsidP="008A7EF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ใบสำคัญแสดงสิทธิที่จะซื้อหุ้น</w:t>
            </w:r>
          </w:p>
        </w:tc>
      </w:tr>
      <w:tr w:rsidR="008A7EFE" w:rsidRPr="00AE6DC6" w14:paraId="4F02822C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D321665" w14:textId="6CF8A65F" w:rsidR="008A7EFE" w:rsidRPr="00AE6DC6" w:rsidRDefault="008A7EFE" w:rsidP="008A7EF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591E182" w14:textId="77777777" w:rsidR="008A7EFE" w:rsidRPr="00AE6DC6" w:rsidRDefault="008A7EFE" w:rsidP="008A7EF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884F045" w14:textId="3D4C6BC7" w:rsidR="008A7EFE" w:rsidRPr="00AE6DC6" w:rsidRDefault="008A7EFE" w:rsidP="008A7EF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 (ขาดทุน) ต่อหุ้น</w:t>
            </w:r>
          </w:p>
        </w:tc>
      </w:tr>
      <w:tr w:rsidR="008A7EFE" w:rsidRPr="00AE6DC6" w14:paraId="3C2912CD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8EBF343" w14:textId="76ACCF0A" w:rsidR="008A7EFE" w:rsidRPr="00AE6DC6" w:rsidRDefault="008A7EFE" w:rsidP="008A7EF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EE0294E" w14:textId="77777777" w:rsidR="008A7EFE" w:rsidRPr="00AE6DC6" w:rsidRDefault="008A7EFE" w:rsidP="008A7EF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89D789E" w14:textId="30F6BF11" w:rsidR="008A7EFE" w:rsidRPr="00AE6DC6" w:rsidRDefault="008A7EFE" w:rsidP="008A7EF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9D2FF2" w:rsidRPr="00AE6DC6" w14:paraId="321053F6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2363BC5C" w14:textId="35E9FB3C" w:rsidR="009D2FF2" w:rsidRPr="00AE6DC6" w:rsidRDefault="00A35AAD" w:rsidP="009D2FF2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43DCB4C" w14:textId="77777777" w:rsidR="009D2FF2" w:rsidRPr="00AE6DC6" w:rsidRDefault="009D2FF2" w:rsidP="009D2FF2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1ACED17" w14:textId="70DE2124" w:rsidR="009D2FF2" w:rsidRPr="00AE6DC6" w:rsidRDefault="009D2FF2" w:rsidP="009D2FF2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9D2FF2" w:rsidRPr="00AE6DC6" w14:paraId="47B86699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561B8C0" w14:textId="27742D04" w:rsidR="009D2FF2" w:rsidRPr="00AE6DC6" w:rsidRDefault="009D2FF2" w:rsidP="009D2FF2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F94AEF" w14:textId="77777777" w:rsidR="009D2FF2" w:rsidRPr="00AE6DC6" w:rsidRDefault="009D2FF2" w:rsidP="009D2FF2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6BC7A9B" w14:textId="7498DD71" w:rsidR="009D2FF2" w:rsidRPr="00AE6DC6" w:rsidRDefault="009D2FF2" w:rsidP="009D2FF2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D2FF2" w:rsidRPr="00AE6DC6" w14:paraId="5AE56FE1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B5DF9F9" w14:textId="0B9D31E3" w:rsidR="009D2FF2" w:rsidRPr="00AE6DC6" w:rsidRDefault="009D2FF2" w:rsidP="009D2FF2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4BA8AA" w14:textId="77777777" w:rsidR="009D2FF2" w:rsidRPr="00AE6DC6" w:rsidRDefault="009D2FF2" w:rsidP="009D2FF2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492481D" w14:textId="29891952" w:rsidR="009D2FF2" w:rsidRPr="00AE6DC6" w:rsidRDefault="009D2FF2" w:rsidP="009D2FF2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D2FF2" w:rsidRPr="00AE6DC6" w14:paraId="61DBCC6F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A55CC45" w14:textId="6A2FF0DC" w:rsidR="009D2FF2" w:rsidRPr="00AE6DC6" w:rsidRDefault="009D2FF2" w:rsidP="009D2FF2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A4809" w14:textId="77777777" w:rsidR="009D2FF2" w:rsidRPr="00AE6DC6" w:rsidRDefault="009D2FF2" w:rsidP="009D2FF2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BFA715D" w14:textId="093A7581" w:rsidR="009D2FF2" w:rsidRPr="00AE6DC6" w:rsidRDefault="009D2FF2" w:rsidP="009D2FF2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D2FF2" w:rsidRPr="00AE6DC6" w14:paraId="3E7BFAD7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B3AE2C0" w14:textId="50B3947E" w:rsidR="009D2FF2" w:rsidRPr="00AE6DC6" w:rsidRDefault="009D2FF2" w:rsidP="009D2FF2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19BE28" w14:textId="77777777" w:rsidR="009D2FF2" w:rsidRPr="00AE6DC6" w:rsidRDefault="009D2FF2" w:rsidP="009D2FF2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5FA0FFA3" w14:textId="0A328F64" w:rsidR="009D2FF2" w:rsidRPr="00AE6DC6" w:rsidRDefault="009D2FF2" w:rsidP="009D2FF2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D2FF2" w:rsidRPr="00AE6DC6" w14:paraId="75FC2542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E5F17E7" w14:textId="1D6D6E70" w:rsidR="009D2FF2" w:rsidRPr="00AE6DC6" w:rsidRDefault="009D2FF2" w:rsidP="009D2FF2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24D575" w14:textId="77777777" w:rsidR="009D2FF2" w:rsidRPr="00AE6DC6" w:rsidRDefault="009D2FF2" w:rsidP="009D2FF2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7D1DA97D" w14:textId="130E0F4B" w:rsidR="009D2FF2" w:rsidRPr="00AE6DC6" w:rsidRDefault="009D2FF2" w:rsidP="009D2FF2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D2FF2" w:rsidRPr="00AE6DC6" w14:paraId="1F15D2CB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4ECCB8F" w14:textId="17E09035" w:rsidR="009D2FF2" w:rsidRPr="00AE6DC6" w:rsidRDefault="009D2FF2" w:rsidP="009D2FF2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49CDB2" w14:textId="77777777" w:rsidR="009D2FF2" w:rsidRPr="00AE6DC6" w:rsidRDefault="009D2FF2" w:rsidP="009D2FF2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964E79A" w14:textId="04B7BD29" w:rsidR="009D2FF2" w:rsidRPr="00AE6DC6" w:rsidRDefault="009D2FF2" w:rsidP="009D2FF2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D2FF2" w:rsidRPr="00AE6DC6" w14:paraId="0D6239F1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73810C4" w14:textId="5D00FB67" w:rsidR="009D2FF2" w:rsidRPr="00AE6DC6" w:rsidRDefault="009D2FF2" w:rsidP="009D2FF2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E7F58F" w14:textId="77777777" w:rsidR="009D2FF2" w:rsidRPr="00AE6DC6" w:rsidRDefault="009D2FF2" w:rsidP="009D2FF2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9C45E4B" w14:textId="7140C636" w:rsidR="009D2FF2" w:rsidRPr="00AE6DC6" w:rsidRDefault="009D2FF2" w:rsidP="009D2FF2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D2FF2" w:rsidRPr="00AE6DC6" w14:paraId="17C563D8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BABAB7A" w14:textId="6DFD035D" w:rsidR="009D2FF2" w:rsidRPr="00AE6DC6" w:rsidRDefault="009D2FF2" w:rsidP="009D2FF2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DE32ED" w14:textId="77777777" w:rsidR="009D2FF2" w:rsidRPr="00AE6DC6" w:rsidRDefault="009D2FF2" w:rsidP="009D2FF2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E546C23" w14:textId="38FA1B7B" w:rsidR="009D2FF2" w:rsidRPr="00AE6DC6" w:rsidRDefault="009D2FF2" w:rsidP="009D2FF2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D2FF2" w:rsidRPr="00AE6DC6" w14:paraId="018DC2E2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1725A92" w14:textId="78A24016" w:rsidR="009D2FF2" w:rsidRPr="00AE6DC6" w:rsidRDefault="009D2FF2" w:rsidP="009D2FF2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097784" w14:textId="77777777" w:rsidR="009D2FF2" w:rsidRPr="00AE6DC6" w:rsidRDefault="009D2FF2" w:rsidP="009D2FF2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453AF31F" w14:textId="76821D12" w:rsidR="009D2FF2" w:rsidRPr="00AE6DC6" w:rsidRDefault="009D2FF2" w:rsidP="009D2FF2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D2FF2" w:rsidRPr="00AE6DC6" w14:paraId="14BB1F47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67A0AAE" w14:textId="5C439983" w:rsidR="009D2FF2" w:rsidRPr="00AE6DC6" w:rsidRDefault="009D2FF2" w:rsidP="009D2FF2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87FFF" w14:textId="77777777" w:rsidR="009D2FF2" w:rsidRPr="00AE6DC6" w:rsidRDefault="009D2FF2" w:rsidP="009D2FF2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1252FCDB" w14:textId="07920B39" w:rsidR="009D2FF2" w:rsidRPr="00AE6DC6" w:rsidRDefault="009D2FF2" w:rsidP="009D2FF2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9D2FF2" w:rsidRPr="00AE6DC6" w14:paraId="2E6BDC7B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9AB965F" w14:textId="23BC6817" w:rsidR="009D2FF2" w:rsidRPr="00AE6DC6" w:rsidRDefault="009D2FF2" w:rsidP="009D2FF2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B4A176" w14:textId="77777777" w:rsidR="009D2FF2" w:rsidRPr="00AE6DC6" w:rsidRDefault="009D2FF2" w:rsidP="009D2FF2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0AA31BBD" w14:textId="2B63839A" w:rsidR="009D2FF2" w:rsidRPr="00AE6DC6" w:rsidRDefault="009D2FF2" w:rsidP="009D2FF2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9D2FF2" w:rsidRPr="00AE6DC6" w14:paraId="7093B74D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008" w:type="dxa"/>
          </w:tcPr>
          <w:p w14:paraId="7AF624B6" w14:textId="77777777" w:rsidR="009D2FF2" w:rsidRPr="00AE6DC6" w:rsidRDefault="009D2FF2" w:rsidP="009D2FF2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EB45A3" w14:textId="77777777" w:rsidR="009D2FF2" w:rsidRPr="00AE6DC6" w:rsidRDefault="009D2FF2" w:rsidP="009D2FF2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0FDB713C" w14:textId="77777777" w:rsidR="009D2FF2" w:rsidRPr="00AE6DC6" w:rsidRDefault="009D2FF2" w:rsidP="009D2FF2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D2FF2" w:rsidRPr="00AE6DC6" w14:paraId="7C1BDC4A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008" w:type="dxa"/>
          </w:tcPr>
          <w:p w14:paraId="6DEC0120" w14:textId="77777777" w:rsidR="009D2FF2" w:rsidRPr="00AE6DC6" w:rsidRDefault="009D2FF2" w:rsidP="009D2FF2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F42815" w14:textId="77777777" w:rsidR="009D2FF2" w:rsidRPr="00AE6DC6" w:rsidRDefault="009D2FF2" w:rsidP="009D2FF2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5EB2600E" w14:textId="77777777" w:rsidR="009D2FF2" w:rsidRPr="00AE6DC6" w:rsidRDefault="009D2FF2" w:rsidP="009D2FF2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D2FF2" w:rsidRPr="00AE6DC6" w14:paraId="5BD87033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3DEEF9A" w14:textId="77777777" w:rsidR="009D2FF2" w:rsidRPr="00AE6DC6" w:rsidRDefault="009D2FF2" w:rsidP="009D2FF2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9AD65E" w14:textId="77777777" w:rsidR="009D2FF2" w:rsidRPr="00AE6DC6" w:rsidRDefault="009D2FF2" w:rsidP="009D2FF2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11E8B73" w14:textId="63FBFAEF" w:rsidR="009D2FF2" w:rsidRPr="00AE6DC6" w:rsidRDefault="009D2FF2" w:rsidP="009D2FF2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F2AF557" w14:textId="77777777" w:rsidR="003A5057" w:rsidRPr="00AE6DC6" w:rsidRDefault="00E6228A" w:rsidP="003A5057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E6DC6">
        <w:rPr>
          <w:rFonts w:asciiTheme="majorBidi" w:hAnsiTheme="majorBidi" w:cstheme="majorBidi"/>
          <w:sz w:val="32"/>
          <w:szCs w:val="32"/>
          <w:cs/>
        </w:rPr>
        <w:br w:type="page"/>
      </w:r>
      <w:r w:rsidR="003A5057" w:rsidRPr="00AE6DC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E12D32C" w14:textId="77777777" w:rsidR="003A5057" w:rsidRPr="00AE6DC6" w:rsidRDefault="003A5057" w:rsidP="003A5057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33C28EE" w14:textId="7B6EF2D4" w:rsidR="003A5057" w:rsidRPr="00AE6DC6" w:rsidRDefault="003A5057" w:rsidP="003A5057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E6DC6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BF25E8"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="002F376C" w:rsidRPr="00AE6DC6">
        <w:rPr>
          <w:rFonts w:asciiTheme="majorBidi" w:hAnsiTheme="majorBidi" w:cstheme="majorBidi"/>
          <w:sz w:val="30"/>
          <w:szCs w:val="30"/>
        </w:rPr>
        <w:t>13</w:t>
      </w:r>
      <w:r w:rsidR="00030A61"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="00030A61" w:rsidRPr="00AE6DC6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030A61" w:rsidRPr="00AE6DC6">
        <w:rPr>
          <w:rFonts w:asciiTheme="majorBidi" w:hAnsiTheme="majorBidi" w:cstheme="majorBidi"/>
          <w:sz w:val="30"/>
          <w:szCs w:val="30"/>
        </w:rPr>
        <w:t xml:space="preserve"> 2567</w:t>
      </w:r>
    </w:p>
    <w:p w14:paraId="5D585882" w14:textId="09A5F815" w:rsidR="00200B9A" w:rsidRPr="00AE6DC6" w:rsidRDefault="00200B9A" w:rsidP="00F50D58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D5369F3" w14:textId="32523A6F" w:rsidR="00A1742E" w:rsidRPr="00AE6DC6" w:rsidRDefault="007C31E0" w:rsidP="00F23500">
      <w:pPr>
        <w:tabs>
          <w:tab w:val="left" w:pos="562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E6DC6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A1742E" w:rsidRPr="00AE6DC6">
        <w:rPr>
          <w:rFonts w:asciiTheme="majorBidi" w:hAnsiTheme="majorBidi" w:cstheme="majorBidi"/>
          <w:b/>
          <w:bCs/>
          <w:sz w:val="30"/>
          <w:szCs w:val="30"/>
          <w:cs/>
        </w:rPr>
        <w:tab/>
        <w:t>เกณฑ์การจัดทำงบการเงิน</w:t>
      </w:r>
      <w:r w:rsidRPr="00AE6DC6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  <w:r w:rsidR="00D77282" w:rsidRPr="00AE6DC6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641479AC" w14:textId="77777777" w:rsidR="00A92F34" w:rsidRPr="00AE6DC6" w:rsidRDefault="00A92F34" w:rsidP="00F50D58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5C0B543" w14:textId="0138DBF8" w:rsidR="009F3FAC" w:rsidRPr="00AE6DC6" w:rsidRDefault="0055497F" w:rsidP="00F50D58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E6DC6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822455" w:rsidRPr="00AE6DC6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AE6DC6">
        <w:rPr>
          <w:rFonts w:asciiTheme="majorBidi" w:hAnsiTheme="majorBidi" w:cstheme="majorBidi"/>
          <w:sz w:val="30"/>
          <w:szCs w:val="30"/>
        </w:rPr>
        <w:t>34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AE6DC6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="000C2C46" w:rsidRPr="00AE6DC6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F35780" w:rsidRPr="00AE6DC6">
        <w:rPr>
          <w:rFonts w:asciiTheme="majorBidi" w:hAnsiTheme="majorBidi" w:cstheme="majorBidi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6708D7" w:rsidRPr="00AE6DC6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="00F35780" w:rsidRPr="00AE6DC6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="00F35780" w:rsidRPr="00AE6DC6">
        <w:rPr>
          <w:rFonts w:asciiTheme="majorBidi" w:hAnsiTheme="majorBidi" w:cstheme="majorBidi"/>
          <w:sz w:val="30"/>
          <w:szCs w:val="30"/>
        </w:rPr>
        <w:t xml:space="preserve"> 31 </w:t>
      </w:r>
      <w:r w:rsidR="00F35780" w:rsidRPr="00AE6DC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35780" w:rsidRPr="00AE6DC6">
        <w:rPr>
          <w:rFonts w:asciiTheme="majorBidi" w:hAnsiTheme="majorBidi" w:cstheme="majorBidi"/>
          <w:sz w:val="30"/>
          <w:szCs w:val="30"/>
        </w:rPr>
        <w:t>256</w:t>
      </w:r>
      <w:r w:rsidR="00030A61" w:rsidRPr="00AE6DC6">
        <w:rPr>
          <w:rFonts w:asciiTheme="majorBidi" w:hAnsiTheme="majorBidi" w:cstheme="majorBidi"/>
          <w:sz w:val="30"/>
          <w:szCs w:val="30"/>
        </w:rPr>
        <w:t>6</w:t>
      </w:r>
    </w:p>
    <w:p w14:paraId="1CA98CF8" w14:textId="0C0A707F" w:rsidR="009007E1" w:rsidRPr="00AE6DC6" w:rsidRDefault="009007E1" w:rsidP="00F50D58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78A7B21" w14:textId="6A66B848" w:rsidR="00A2413E" w:rsidRPr="00AE6DC6" w:rsidRDefault="00A2413E" w:rsidP="00F50D58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E6DC6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="00F64D78" w:rsidRPr="00AE6DC6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AE6DC6">
        <w:rPr>
          <w:rFonts w:asciiTheme="majorBidi" w:hAnsiTheme="majorBidi" w:cstheme="majorBidi"/>
          <w:sz w:val="30"/>
          <w:szCs w:val="30"/>
          <w:cs/>
        </w:rPr>
        <w:t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5F5EEA" w:rsidRPr="00AE6DC6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AE6DC6">
        <w:rPr>
          <w:rFonts w:asciiTheme="majorBidi" w:hAnsiTheme="majorBidi" w:cstheme="majorBidi"/>
          <w:sz w:val="30"/>
          <w:szCs w:val="30"/>
        </w:rPr>
        <w:t xml:space="preserve">31 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E6DC6">
        <w:rPr>
          <w:rFonts w:asciiTheme="majorBidi" w:hAnsiTheme="majorBidi" w:cstheme="majorBidi"/>
          <w:sz w:val="30"/>
          <w:szCs w:val="30"/>
        </w:rPr>
        <w:t>256</w:t>
      </w:r>
      <w:r w:rsidR="00030A61" w:rsidRPr="00AE6DC6">
        <w:rPr>
          <w:rFonts w:asciiTheme="majorBidi" w:hAnsiTheme="majorBidi" w:cstheme="majorBidi"/>
          <w:sz w:val="30"/>
          <w:szCs w:val="30"/>
        </w:rPr>
        <w:t>6</w:t>
      </w:r>
    </w:p>
    <w:p w14:paraId="3724CB5F" w14:textId="30108331" w:rsidR="00707082" w:rsidRPr="00AE6DC6" w:rsidRDefault="00707082" w:rsidP="00F50D58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042F30C" w14:textId="59BE7DD7" w:rsidR="005F2EB9" w:rsidRPr="00AE6DC6" w:rsidRDefault="00030A61" w:rsidP="005F2EB9">
      <w:pPr>
        <w:tabs>
          <w:tab w:val="left" w:pos="562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E6DC6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5F2EB9" w:rsidRPr="00AE6DC6">
        <w:rPr>
          <w:rFonts w:asciiTheme="majorBidi" w:hAnsiTheme="majorBidi" w:cstheme="majorBidi"/>
          <w:b/>
          <w:bCs/>
          <w:sz w:val="30"/>
          <w:szCs w:val="30"/>
        </w:rPr>
        <w:tab/>
      </w:r>
      <w:r w:rsidR="00693251" w:rsidRPr="00AE6DC6">
        <w:rPr>
          <w:rFonts w:asciiTheme="majorBidi" w:hAnsiTheme="majorBidi" w:cs="Angsana New" w:hint="cs"/>
          <w:b/>
          <w:bCs/>
          <w:sz w:val="30"/>
          <w:szCs w:val="30"/>
          <w:cs/>
        </w:rPr>
        <w:t>การซื้อธุรกิจรวมถึงการซื้อธุรกิจภายใต้การควบคุมเดียวกัน</w:t>
      </w:r>
    </w:p>
    <w:p w14:paraId="7C08D827" w14:textId="77777777" w:rsidR="005F2EB9" w:rsidRPr="00AE6DC6" w:rsidRDefault="005F2EB9" w:rsidP="009F3FAC">
      <w:pPr>
        <w:ind w:left="540"/>
        <w:jc w:val="thaiDistribute"/>
        <w:rPr>
          <w:rFonts w:asciiTheme="majorBidi" w:hAnsiTheme="majorBidi" w:cstheme="majorBidi"/>
        </w:rPr>
      </w:pPr>
    </w:p>
    <w:p w14:paraId="1CD5C7E4" w14:textId="56A31985" w:rsidR="005F2EB9" w:rsidRPr="00AE6DC6" w:rsidRDefault="005F2EB9" w:rsidP="005F2EB9">
      <w:pPr>
        <w:pStyle w:val="FSContent"/>
        <w:numPr>
          <w:ilvl w:val="0"/>
          <w:numId w:val="46"/>
        </w:numPr>
        <w:ind w:left="539" w:hanging="539"/>
        <w:rPr>
          <w:rFonts w:asciiTheme="majorBidi" w:hAnsiTheme="majorBidi" w:cstheme="majorBidi"/>
          <w:i/>
          <w:iCs/>
          <w:cs/>
          <w:lang w:val="en-US"/>
        </w:rPr>
      </w:pPr>
      <w:r w:rsidRPr="00AE6DC6">
        <w:rPr>
          <w:rFonts w:asciiTheme="majorBidi" w:hAnsiTheme="majorBidi" w:cstheme="majorBidi"/>
          <w:i/>
          <w:iCs/>
          <w:cs/>
          <w:lang w:val="en-US"/>
        </w:rPr>
        <w:t>บริษัท เกรซ วอเทอร์ เมด จำกัด</w:t>
      </w:r>
    </w:p>
    <w:p w14:paraId="4DA6F2B1" w14:textId="77777777" w:rsidR="005F2EB9" w:rsidRPr="00AE6DC6" w:rsidRDefault="005F2EB9" w:rsidP="009F3FAC">
      <w:pPr>
        <w:ind w:left="540"/>
        <w:jc w:val="thaiDistribute"/>
        <w:rPr>
          <w:rFonts w:asciiTheme="majorBidi" w:hAnsiTheme="majorBidi" w:cstheme="majorBidi"/>
        </w:rPr>
      </w:pPr>
    </w:p>
    <w:p w14:paraId="603FA97C" w14:textId="02106E47" w:rsidR="005F2EB9" w:rsidRPr="00AE6DC6" w:rsidRDefault="009475F6" w:rsidP="009475F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6DC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AE6DC6">
        <w:rPr>
          <w:rFonts w:asciiTheme="majorBidi" w:hAnsiTheme="majorBidi" w:cstheme="majorBidi"/>
          <w:sz w:val="30"/>
          <w:szCs w:val="30"/>
        </w:rPr>
        <w:t xml:space="preserve">23 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AE6DC6">
        <w:rPr>
          <w:rFonts w:asciiTheme="majorBidi" w:hAnsiTheme="majorBidi" w:cstheme="majorBidi"/>
          <w:sz w:val="30"/>
          <w:szCs w:val="30"/>
        </w:rPr>
        <w:t>2566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80215" w:rsidRPr="00AE6DC6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AE6DC6">
        <w:rPr>
          <w:rFonts w:asciiTheme="majorBidi" w:hAnsiTheme="majorBidi" w:cstheme="majorBidi"/>
          <w:sz w:val="30"/>
          <w:szCs w:val="30"/>
          <w:cs/>
        </w:rPr>
        <w:t>บริษัทได้มาซึ่งอำนาจควบคุมในบริษัท เกรซ วอเทอร์ เมด</w:t>
      </w:r>
      <w:r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Pr="00AE6DC6">
        <w:rPr>
          <w:rFonts w:asciiTheme="majorBidi" w:hAnsiTheme="majorBidi" w:cstheme="majorBidi"/>
          <w:sz w:val="30"/>
          <w:szCs w:val="30"/>
          <w:cs/>
        </w:rPr>
        <w:t>จำกัด ซึ่งเป็นผู้ผลิตและจำหน่ายน้ำยาและอุปกรณ์ที่เกี่ยวกับการฟอกไต โดย</w:t>
      </w:r>
      <w:r w:rsidR="00130AC9" w:rsidRPr="00AE6DC6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AE6DC6">
        <w:rPr>
          <w:rFonts w:asciiTheme="majorBidi" w:hAnsiTheme="majorBidi" w:cstheme="majorBidi"/>
          <w:sz w:val="30"/>
          <w:szCs w:val="30"/>
          <w:cs/>
        </w:rPr>
        <w:t>ซื้อหุ้น</w:t>
      </w:r>
      <w:r w:rsidR="00130AC9" w:rsidRPr="00AE6DC6">
        <w:rPr>
          <w:rFonts w:asciiTheme="majorBidi" w:hAnsiTheme="majorBidi" w:cstheme="majorBidi"/>
          <w:sz w:val="30"/>
          <w:szCs w:val="30"/>
          <w:cs/>
        </w:rPr>
        <w:t>สามัญจำนวน</w:t>
      </w:r>
      <w:r w:rsidR="00B15E9F" w:rsidRPr="00AE6DC6">
        <w:rPr>
          <w:rFonts w:asciiTheme="majorBidi" w:hAnsiTheme="majorBidi" w:cstheme="majorBidi"/>
          <w:sz w:val="30"/>
          <w:szCs w:val="30"/>
        </w:rPr>
        <w:t xml:space="preserve"> 21,118 </w:t>
      </w:r>
      <w:r w:rsidR="00130AC9" w:rsidRPr="00AE6DC6">
        <w:rPr>
          <w:rFonts w:asciiTheme="majorBidi" w:hAnsiTheme="majorBidi" w:cstheme="majorBidi"/>
          <w:sz w:val="30"/>
          <w:szCs w:val="30"/>
          <w:cs/>
        </w:rPr>
        <w:t>หุ้นในราคาหุ้นล</w:t>
      </w:r>
      <w:r w:rsidR="00B15E9F" w:rsidRPr="00AE6DC6">
        <w:rPr>
          <w:rFonts w:asciiTheme="majorBidi" w:hAnsiTheme="majorBidi" w:cstheme="majorBidi"/>
          <w:sz w:val="30"/>
          <w:szCs w:val="30"/>
          <w:cs/>
        </w:rPr>
        <w:t xml:space="preserve">ะ </w:t>
      </w:r>
      <w:r w:rsidR="00B15E9F" w:rsidRPr="00AE6DC6">
        <w:rPr>
          <w:rFonts w:asciiTheme="majorBidi" w:hAnsiTheme="majorBidi" w:cstheme="majorBidi"/>
          <w:sz w:val="30"/>
          <w:szCs w:val="30"/>
        </w:rPr>
        <w:t xml:space="preserve">2,078.8 </w:t>
      </w:r>
      <w:r w:rsidR="00130AC9" w:rsidRPr="00AE6DC6">
        <w:rPr>
          <w:rFonts w:asciiTheme="majorBidi" w:hAnsiTheme="majorBidi" w:cstheme="majorBidi"/>
          <w:sz w:val="30"/>
          <w:szCs w:val="30"/>
          <w:cs/>
        </w:rPr>
        <w:t xml:space="preserve">บาท เป็นจำนวน </w:t>
      </w:r>
      <w:r w:rsidR="00B15E9F" w:rsidRPr="00AE6DC6">
        <w:rPr>
          <w:rFonts w:asciiTheme="majorBidi" w:hAnsiTheme="majorBidi" w:cstheme="majorBidi"/>
          <w:sz w:val="30"/>
          <w:szCs w:val="30"/>
        </w:rPr>
        <w:t xml:space="preserve">43.9 </w:t>
      </w:r>
      <w:r w:rsidR="00130AC9" w:rsidRPr="00AE6DC6">
        <w:rPr>
          <w:rFonts w:asciiTheme="majorBidi" w:hAnsiTheme="majorBidi" w:cstheme="majorBidi"/>
          <w:sz w:val="30"/>
          <w:szCs w:val="30"/>
          <w:cs/>
        </w:rPr>
        <w:t xml:space="preserve">ล้านบาท คิดเป็นอัตราการถือหุ้นร้อยละ </w:t>
      </w:r>
      <w:r w:rsidRPr="00AE6DC6">
        <w:rPr>
          <w:rFonts w:asciiTheme="majorBidi" w:hAnsiTheme="majorBidi" w:cstheme="majorBidi"/>
          <w:sz w:val="30"/>
          <w:szCs w:val="30"/>
        </w:rPr>
        <w:t>52.8</w:t>
      </w:r>
      <w:r w:rsidR="00130AC9" w:rsidRPr="00AE6DC6">
        <w:rPr>
          <w:rFonts w:asciiTheme="majorBidi" w:hAnsiTheme="majorBidi" w:cstheme="majorBidi"/>
          <w:sz w:val="30"/>
          <w:szCs w:val="30"/>
          <w:cs/>
        </w:rPr>
        <w:t xml:space="preserve"> ของหุ้นสามัญทั้งหมด</w:t>
      </w:r>
    </w:p>
    <w:p w14:paraId="606E13F4" w14:textId="77777777" w:rsidR="009475F6" w:rsidRPr="00AE6DC6" w:rsidRDefault="009475F6" w:rsidP="009475F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494C273F" w14:textId="1DE4D3F4" w:rsidR="00B83525" w:rsidRPr="00AE6DC6" w:rsidRDefault="00B83525">
      <w:pPr>
        <w:rPr>
          <w:rFonts w:asciiTheme="majorBidi" w:hAnsiTheme="majorBidi" w:cstheme="majorBidi"/>
          <w:sz w:val="30"/>
          <w:szCs w:val="30"/>
          <w:cs/>
        </w:rPr>
      </w:pPr>
      <w:r w:rsidRPr="00AE6DC6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94C9606" w14:textId="1402435B" w:rsidR="00E0160E" w:rsidRPr="00AE6DC6" w:rsidRDefault="00F53B02" w:rsidP="00A1336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6DC6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="00A35E8E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AE6DC6">
        <w:rPr>
          <w:rFonts w:asciiTheme="majorBidi" w:hAnsiTheme="majorBidi" w:cstheme="majorBidi"/>
          <w:sz w:val="30"/>
          <w:szCs w:val="30"/>
        </w:rPr>
        <w:t xml:space="preserve">2567 </w:t>
      </w:r>
      <w:r w:rsidRPr="00AE6DC6">
        <w:rPr>
          <w:rFonts w:asciiTheme="majorBidi" w:hAnsiTheme="majorBidi" w:cstheme="majorBidi" w:hint="cs"/>
          <w:sz w:val="30"/>
          <w:szCs w:val="30"/>
          <w:cs/>
        </w:rPr>
        <w:t>การประเมิน</w:t>
      </w:r>
      <w:r w:rsidR="005C6FF9" w:rsidRPr="00AE6DC6">
        <w:rPr>
          <w:rFonts w:asciiTheme="majorBidi" w:hAnsiTheme="majorBidi" w:cstheme="majorBidi" w:hint="cs"/>
          <w:sz w:val="30"/>
          <w:szCs w:val="30"/>
          <w:cs/>
        </w:rPr>
        <w:t>มูลค่ายุติธรรมโดยผู้ประเมินราคาอิสระได้แล้วเสร็จ และมีการบันทึกรายการปรับปรุง</w:t>
      </w:r>
      <w:r w:rsidR="001A021A" w:rsidRPr="00AE6DC6">
        <w:rPr>
          <w:rFonts w:asciiTheme="majorBidi" w:hAnsiTheme="majorBidi" w:cstheme="majorBidi" w:hint="cs"/>
          <w:sz w:val="30"/>
          <w:szCs w:val="30"/>
          <w:cs/>
        </w:rPr>
        <w:t>สินทรัพย์ที่ได้มาและหนี้สินที่รับมาเป็นมูลค่ายุติธรรมเรียบร้อยแล้ว ดังนี้</w:t>
      </w:r>
    </w:p>
    <w:p w14:paraId="28A96214" w14:textId="098A68D8" w:rsidR="00B83525" w:rsidRPr="00AE6DC6" w:rsidRDefault="00B83525" w:rsidP="00030A6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cs/>
        </w:rPr>
      </w:pPr>
    </w:p>
    <w:tbl>
      <w:tblPr>
        <w:tblW w:w="891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10"/>
        <w:gridCol w:w="239"/>
        <w:gridCol w:w="1521"/>
        <w:gridCol w:w="296"/>
        <w:gridCol w:w="1316"/>
        <w:gridCol w:w="274"/>
        <w:gridCol w:w="1363"/>
      </w:tblGrid>
      <w:tr w:rsidR="005F422F" w:rsidRPr="00AE6DC6" w14:paraId="67164236" w14:textId="77777777" w:rsidTr="000E56BF">
        <w:trPr>
          <w:trHeight w:val="409"/>
          <w:tblHeader/>
        </w:trPr>
        <w:tc>
          <w:tcPr>
            <w:tcW w:w="3910" w:type="dxa"/>
            <w:vAlign w:val="bottom"/>
          </w:tcPr>
          <w:p w14:paraId="07E3F75D" w14:textId="61B6EFAB" w:rsidR="005F422F" w:rsidRPr="00AE6DC6" w:rsidRDefault="000E56BF" w:rsidP="000E56B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39" w:type="dxa"/>
          </w:tcPr>
          <w:p w14:paraId="529D3B36" w14:textId="77777777" w:rsidR="005F422F" w:rsidRPr="00AE6DC6" w:rsidRDefault="005F422F" w:rsidP="00624D2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bottom"/>
          </w:tcPr>
          <w:p w14:paraId="1A294C0B" w14:textId="39998C04" w:rsidR="005F422F" w:rsidRPr="00AE6DC6" w:rsidRDefault="005F422F" w:rsidP="00624D2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  <w:r w:rsidRPr="00AE6D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เดิมที่รับรู้</w:t>
            </w:r>
          </w:p>
        </w:tc>
        <w:tc>
          <w:tcPr>
            <w:tcW w:w="296" w:type="dxa"/>
          </w:tcPr>
          <w:p w14:paraId="50902B07" w14:textId="1B189C1A" w:rsidR="005F422F" w:rsidRPr="00AE6DC6" w:rsidRDefault="005F422F" w:rsidP="00624D2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  <w:vAlign w:val="bottom"/>
          </w:tcPr>
          <w:p w14:paraId="4F9569A6" w14:textId="4005DD69" w:rsidR="005F422F" w:rsidRPr="00AE6DC6" w:rsidRDefault="005F422F" w:rsidP="004928C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74" w:type="dxa"/>
            <w:vAlign w:val="bottom"/>
          </w:tcPr>
          <w:p w14:paraId="3202EE5B" w14:textId="0F7B5C2E" w:rsidR="005F422F" w:rsidRPr="00AE6DC6" w:rsidRDefault="005F422F" w:rsidP="00624D2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vAlign w:val="bottom"/>
          </w:tcPr>
          <w:p w14:paraId="357EE5DC" w14:textId="70C2E546" w:rsidR="005F422F" w:rsidRPr="00AE6DC6" w:rsidRDefault="005F422F" w:rsidP="00624D2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  <w:r w:rsidRPr="00AE6D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หลังปรับปรุง</w:t>
            </w:r>
          </w:p>
        </w:tc>
      </w:tr>
      <w:tr w:rsidR="005F422F" w:rsidRPr="00AE6DC6" w14:paraId="4BEEBE1A" w14:textId="77777777" w:rsidTr="00B84F54">
        <w:trPr>
          <w:trHeight w:val="384"/>
          <w:tblHeader/>
        </w:trPr>
        <w:tc>
          <w:tcPr>
            <w:tcW w:w="3910" w:type="dxa"/>
          </w:tcPr>
          <w:p w14:paraId="5BF705D4" w14:textId="77777777" w:rsidR="005F422F" w:rsidRPr="00AE6DC6" w:rsidRDefault="005F422F" w:rsidP="00624D2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42AA0E9" w14:textId="77777777" w:rsidR="005F422F" w:rsidRPr="00AE6DC6" w:rsidRDefault="005F422F" w:rsidP="00DE346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5"/>
          </w:tcPr>
          <w:p w14:paraId="1DA71800" w14:textId="441F69CC" w:rsidR="005F422F" w:rsidRPr="00AE6DC6" w:rsidRDefault="005F422F" w:rsidP="00DE346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E6D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E6DC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84F54" w:rsidRPr="00AE6DC6" w14:paraId="7DC93DB1" w14:textId="77777777" w:rsidTr="005F422F">
        <w:trPr>
          <w:trHeight w:val="75"/>
        </w:trPr>
        <w:tc>
          <w:tcPr>
            <w:tcW w:w="3910" w:type="dxa"/>
          </w:tcPr>
          <w:p w14:paraId="20FFDB64" w14:textId="77777777" w:rsidR="00B84F54" w:rsidRPr="00AE6DC6" w:rsidRDefault="00B84F54" w:rsidP="00B84F5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39" w:type="dxa"/>
          </w:tcPr>
          <w:p w14:paraId="0B1F5B6D" w14:textId="77777777" w:rsidR="00B84F54" w:rsidRPr="00AE6DC6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48AB83A4" w14:textId="4707A3AF" w:rsidR="00B84F54" w:rsidRPr="00AE6DC6" w:rsidRDefault="00B84F54" w:rsidP="00FD5F9F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2,307</w:t>
            </w:r>
          </w:p>
        </w:tc>
        <w:tc>
          <w:tcPr>
            <w:tcW w:w="296" w:type="dxa"/>
          </w:tcPr>
          <w:p w14:paraId="0A830025" w14:textId="5868D475" w:rsidR="00B84F54" w:rsidRPr="00AE6DC6" w:rsidRDefault="00B84F54" w:rsidP="00B84F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12904D0B" w14:textId="110032A5" w:rsidR="00B84F54" w:rsidRPr="00AE6DC6" w:rsidRDefault="00664DB7" w:rsidP="00446046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4E85DF0" w14:textId="77777777" w:rsidR="00B84F54" w:rsidRPr="00AE6DC6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216889D8" w14:textId="75D205F8" w:rsidR="00B84F54" w:rsidRPr="00AE6DC6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2,307</w:t>
            </w:r>
          </w:p>
        </w:tc>
      </w:tr>
      <w:tr w:rsidR="00B84F54" w:rsidRPr="00AE6DC6" w14:paraId="21E0537D" w14:textId="77777777" w:rsidTr="005F422F">
        <w:trPr>
          <w:trHeight w:val="396"/>
        </w:trPr>
        <w:tc>
          <w:tcPr>
            <w:tcW w:w="3910" w:type="dxa"/>
          </w:tcPr>
          <w:p w14:paraId="2C50A191" w14:textId="77777777" w:rsidR="00B84F54" w:rsidRPr="00AE6DC6" w:rsidRDefault="00B84F54" w:rsidP="00B84F5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9" w:type="dxa"/>
          </w:tcPr>
          <w:p w14:paraId="1EAFAE00" w14:textId="77777777" w:rsidR="00B84F54" w:rsidRPr="00AE6DC6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411935E5" w14:textId="39F59DB3" w:rsidR="00B84F54" w:rsidRPr="00AE6DC6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38,756</w:t>
            </w:r>
          </w:p>
        </w:tc>
        <w:tc>
          <w:tcPr>
            <w:tcW w:w="296" w:type="dxa"/>
          </w:tcPr>
          <w:p w14:paraId="4828D587" w14:textId="2D917A9A" w:rsidR="00B84F54" w:rsidRPr="00AE6DC6" w:rsidRDefault="00B84F54" w:rsidP="00B84F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2C5311AB" w14:textId="38B49DAB" w:rsidR="00B84F54" w:rsidRPr="00AE6DC6" w:rsidRDefault="002B57F9" w:rsidP="00F441EB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9D9865F" w14:textId="77777777" w:rsidR="00B84F54" w:rsidRPr="00AE6DC6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7904954B" w14:textId="153BE319" w:rsidR="00B84F54" w:rsidRPr="00AE6DC6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38,756</w:t>
            </w:r>
          </w:p>
        </w:tc>
      </w:tr>
      <w:tr w:rsidR="00B84F54" w:rsidRPr="00AE6DC6" w14:paraId="6917AF81" w14:textId="77777777" w:rsidTr="005F422F">
        <w:trPr>
          <w:trHeight w:val="384"/>
        </w:trPr>
        <w:tc>
          <w:tcPr>
            <w:tcW w:w="3910" w:type="dxa"/>
          </w:tcPr>
          <w:p w14:paraId="35EFA2C6" w14:textId="77777777" w:rsidR="00B84F54" w:rsidRPr="00AE6DC6" w:rsidRDefault="00B84F54" w:rsidP="00B84F5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39" w:type="dxa"/>
          </w:tcPr>
          <w:p w14:paraId="22BBC546" w14:textId="77777777" w:rsidR="00B84F54" w:rsidRPr="00AE6DC6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394F13F6" w14:textId="31C11C1F" w:rsidR="00B84F54" w:rsidRPr="00AE6DC6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4,500</w:t>
            </w:r>
          </w:p>
        </w:tc>
        <w:tc>
          <w:tcPr>
            <w:tcW w:w="296" w:type="dxa"/>
          </w:tcPr>
          <w:p w14:paraId="529DE6C4" w14:textId="20D227D7" w:rsidR="00B84F54" w:rsidRPr="00AE6DC6" w:rsidRDefault="00B84F54" w:rsidP="00B84F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454460E5" w14:textId="282FD614" w:rsidR="00B84F54" w:rsidRPr="00AE6DC6" w:rsidRDefault="00EF1AB0" w:rsidP="00EF1AB0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B45F84C" w14:textId="77777777" w:rsidR="00B84F54" w:rsidRPr="00AE6DC6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765363E8" w14:textId="0ADD315A" w:rsidR="00B84F54" w:rsidRPr="00AE6DC6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EF1AB0" w:rsidRPr="00AE6DC6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B84F54" w:rsidRPr="00AE6DC6" w14:paraId="72FAC59C" w14:textId="77777777" w:rsidTr="005F422F">
        <w:trPr>
          <w:trHeight w:val="384"/>
        </w:trPr>
        <w:tc>
          <w:tcPr>
            <w:tcW w:w="3910" w:type="dxa"/>
          </w:tcPr>
          <w:p w14:paraId="4CB4D5DC" w14:textId="77777777" w:rsidR="00B84F54" w:rsidRPr="00AE6DC6" w:rsidRDefault="00B84F54" w:rsidP="00B84F5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39" w:type="dxa"/>
          </w:tcPr>
          <w:p w14:paraId="20B40BA4" w14:textId="77777777" w:rsidR="00B84F54" w:rsidRPr="00AE6DC6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691E3F6D" w14:textId="4E57FDE5" w:rsidR="00B84F54" w:rsidRPr="00AE6DC6" w:rsidRDefault="00B84F54" w:rsidP="00FD5F9F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5,721</w:t>
            </w:r>
          </w:p>
        </w:tc>
        <w:tc>
          <w:tcPr>
            <w:tcW w:w="296" w:type="dxa"/>
          </w:tcPr>
          <w:p w14:paraId="6AFBCBDD" w14:textId="63BD1D69" w:rsidR="00B84F54" w:rsidRPr="00AE6DC6" w:rsidRDefault="00B84F54" w:rsidP="00B84F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507D2546" w14:textId="46ECFEB0" w:rsidR="00B84F54" w:rsidRPr="00AE6DC6" w:rsidRDefault="002B57F9" w:rsidP="00F441EB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C0BCBCA" w14:textId="77777777" w:rsidR="00B84F54" w:rsidRPr="00AE6DC6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1B95EAAA" w14:textId="230B08F3" w:rsidR="00B84F54" w:rsidRPr="00AE6DC6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5,721</w:t>
            </w:r>
          </w:p>
        </w:tc>
      </w:tr>
      <w:tr w:rsidR="00B84F54" w:rsidRPr="00AE6DC6" w14:paraId="76B3386A" w14:textId="77777777" w:rsidTr="005F422F">
        <w:trPr>
          <w:trHeight w:val="384"/>
        </w:trPr>
        <w:tc>
          <w:tcPr>
            <w:tcW w:w="3910" w:type="dxa"/>
          </w:tcPr>
          <w:p w14:paraId="560EB0F2" w14:textId="77777777" w:rsidR="00B84F54" w:rsidRPr="00AE6DC6" w:rsidRDefault="00B84F54" w:rsidP="00B84F5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39" w:type="dxa"/>
          </w:tcPr>
          <w:p w14:paraId="2609A7E7" w14:textId="77777777" w:rsidR="00B84F54" w:rsidRPr="00AE6DC6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43EF4535" w14:textId="2CEC4D1B" w:rsidR="00B84F54" w:rsidRPr="00AE6DC6" w:rsidRDefault="008971D3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B84F54" w:rsidRPr="00AE6D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296" w:type="dxa"/>
          </w:tcPr>
          <w:p w14:paraId="22D6D65A" w14:textId="59C05E52" w:rsidR="00B84F54" w:rsidRPr="00AE6DC6" w:rsidRDefault="00B84F54" w:rsidP="00B84F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0CA71D6B" w14:textId="5B4A9CAE" w:rsidR="00B84F54" w:rsidRPr="00AE6DC6" w:rsidRDefault="002B57F9" w:rsidP="0044604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EF1AB0" w:rsidRPr="00AE6DC6">
              <w:rPr>
                <w:rFonts w:asciiTheme="majorBidi" w:hAnsiTheme="majorBidi" w:cstheme="majorBidi"/>
                <w:sz w:val="30"/>
                <w:szCs w:val="30"/>
              </w:rPr>
              <w:t>784</w:t>
            </w:r>
          </w:p>
        </w:tc>
        <w:tc>
          <w:tcPr>
            <w:tcW w:w="274" w:type="dxa"/>
          </w:tcPr>
          <w:p w14:paraId="02203BC3" w14:textId="0A8C13B3" w:rsidR="00B84F54" w:rsidRPr="00AE6DC6" w:rsidRDefault="00B84F54" w:rsidP="00B84F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29A1498F" w14:textId="7EFC5ABE" w:rsidR="00B84F54" w:rsidRPr="00AE6DC6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54,</w:t>
            </w:r>
            <w:r w:rsidR="00EF1AB0" w:rsidRPr="00AE6DC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EF1AB0" w:rsidRPr="00AE6DC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84F54" w:rsidRPr="00AE6DC6" w14:paraId="3C11CD47" w14:textId="77777777" w:rsidTr="005F422F">
        <w:trPr>
          <w:trHeight w:val="396"/>
        </w:trPr>
        <w:tc>
          <w:tcPr>
            <w:tcW w:w="3910" w:type="dxa"/>
          </w:tcPr>
          <w:p w14:paraId="548824D5" w14:textId="77777777" w:rsidR="00B84F54" w:rsidRPr="00AE6DC6" w:rsidRDefault="00B84F54" w:rsidP="00B84F5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9" w:type="dxa"/>
          </w:tcPr>
          <w:p w14:paraId="3655941A" w14:textId="77777777" w:rsidR="00B84F54" w:rsidRPr="00AE6DC6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72DD8F71" w14:textId="6222B58E" w:rsidR="00B84F54" w:rsidRPr="00AE6DC6" w:rsidRDefault="008971D3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1,523</w:t>
            </w:r>
          </w:p>
        </w:tc>
        <w:tc>
          <w:tcPr>
            <w:tcW w:w="296" w:type="dxa"/>
          </w:tcPr>
          <w:p w14:paraId="4A7CD1F6" w14:textId="147BF7C9" w:rsidR="00B84F54" w:rsidRPr="00AE6DC6" w:rsidRDefault="00B84F54" w:rsidP="00B84F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05F9CFA2" w14:textId="1ECA51DB" w:rsidR="00B84F54" w:rsidRPr="00AE6DC6" w:rsidRDefault="00DF772B" w:rsidP="00FD5F9F">
            <w:pPr>
              <w:tabs>
                <w:tab w:val="decimal" w:pos="1096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8318F" w:rsidRPr="00AE6DC6"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="00EF1AB0" w:rsidRPr="00AE6DC6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4" w:type="dxa"/>
          </w:tcPr>
          <w:p w14:paraId="5B9F1B91" w14:textId="77777777" w:rsidR="00B84F54" w:rsidRPr="00AE6DC6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01F17FD8" w14:textId="544834C6" w:rsidR="00B84F54" w:rsidRPr="00AE6DC6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F1AB0" w:rsidRPr="00AE6DC6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B84F54" w:rsidRPr="00AE6DC6" w14:paraId="6F6A7FB5" w14:textId="77777777" w:rsidTr="005F422F">
        <w:trPr>
          <w:trHeight w:val="384"/>
        </w:trPr>
        <w:tc>
          <w:tcPr>
            <w:tcW w:w="3910" w:type="dxa"/>
          </w:tcPr>
          <w:p w14:paraId="11FCE8C6" w14:textId="7640E33F" w:rsidR="00B84F54" w:rsidRPr="00AE6DC6" w:rsidRDefault="00B84F54" w:rsidP="00B84F5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</w:t>
            </w:r>
            <w:r w:rsidR="00306681" w:rsidRPr="00AE6DC6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วียนอื่น</w:t>
            </w:r>
          </w:p>
        </w:tc>
        <w:tc>
          <w:tcPr>
            <w:tcW w:w="239" w:type="dxa"/>
          </w:tcPr>
          <w:p w14:paraId="0455F866" w14:textId="77777777" w:rsidR="00B84F54" w:rsidRPr="00AE6DC6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0ED8CBFB" w14:textId="525E3CF9" w:rsidR="00B84F54" w:rsidRPr="00AE6DC6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296" w:type="dxa"/>
          </w:tcPr>
          <w:p w14:paraId="777771CB" w14:textId="14795C5B" w:rsidR="00B84F54" w:rsidRPr="00AE6DC6" w:rsidRDefault="00B84F54" w:rsidP="00B84F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2E7AAE73" w14:textId="40789F83" w:rsidR="00B84F54" w:rsidRPr="00AE6DC6" w:rsidRDefault="0098318F" w:rsidP="00F441EB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383464C" w14:textId="77777777" w:rsidR="00B84F54" w:rsidRPr="00AE6DC6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4E2CA740" w14:textId="4FD28E8F" w:rsidR="00B84F54" w:rsidRPr="00AE6DC6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</w:tr>
      <w:tr w:rsidR="00B84F54" w:rsidRPr="00AE6DC6" w14:paraId="772DF9CF" w14:textId="77777777" w:rsidTr="005F422F">
        <w:trPr>
          <w:trHeight w:val="384"/>
        </w:trPr>
        <w:tc>
          <w:tcPr>
            <w:tcW w:w="3910" w:type="dxa"/>
          </w:tcPr>
          <w:p w14:paraId="63B22DD3" w14:textId="77777777" w:rsidR="00B84F54" w:rsidRPr="00AE6DC6" w:rsidRDefault="00B84F54" w:rsidP="00B84F5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39" w:type="dxa"/>
          </w:tcPr>
          <w:p w14:paraId="09B564F4" w14:textId="77777777" w:rsidR="00B84F54" w:rsidRPr="00AE6DC6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265A400A" w14:textId="014330D7" w:rsidR="00B84F54" w:rsidRPr="00AE6DC6" w:rsidRDefault="00B84F54" w:rsidP="00456094">
            <w:pPr>
              <w:tabs>
                <w:tab w:val="decimal" w:pos="1322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(18,077)</w:t>
            </w:r>
          </w:p>
        </w:tc>
        <w:tc>
          <w:tcPr>
            <w:tcW w:w="296" w:type="dxa"/>
          </w:tcPr>
          <w:p w14:paraId="37DFF3ED" w14:textId="5ADE89D3" w:rsidR="00B84F54" w:rsidRPr="00AE6DC6" w:rsidRDefault="00B84F54" w:rsidP="00B84F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4594E738" w14:textId="6E8C4E29" w:rsidR="00B84F54" w:rsidRPr="00AE6DC6" w:rsidRDefault="0098318F" w:rsidP="00F441EB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7C773AF0" w14:textId="77777777" w:rsidR="00B84F54" w:rsidRPr="00AE6DC6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051D031A" w14:textId="5BB3E01C" w:rsidR="00B84F54" w:rsidRPr="00AE6DC6" w:rsidRDefault="00B84F54" w:rsidP="00FD5F9F">
            <w:pPr>
              <w:tabs>
                <w:tab w:val="decimal" w:pos="1096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(18,077)</w:t>
            </w:r>
          </w:p>
        </w:tc>
      </w:tr>
      <w:tr w:rsidR="00B84F54" w:rsidRPr="00AE6DC6" w14:paraId="5CF4DA3A" w14:textId="77777777" w:rsidTr="005F422F">
        <w:trPr>
          <w:trHeight w:val="396"/>
        </w:trPr>
        <w:tc>
          <w:tcPr>
            <w:tcW w:w="3910" w:type="dxa"/>
          </w:tcPr>
          <w:p w14:paraId="39D568F2" w14:textId="77777777" w:rsidR="00B84F54" w:rsidRPr="00AE6DC6" w:rsidRDefault="00B84F54" w:rsidP="00B84F5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39" w:type="dxa"/>
          </w:tcPr>
          <w:p w14:paraId="6AE18132" w14:textId="77777777" w:rsidR="00B84F54" w:rsidRPr="00AE6DC6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5EDDAEFB" w14:textId="002A1E85" w:rsidR="00B84F54" w:rsidRPr="00AE6DC6" w:rsidRDefault="00B84F54" w:rsidP="00456094">
            <w:pPr>
              <w:tabs>
                <w:tab w:val="decimal" w:pos="1307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(2,745)</w:t>
            </w:r>
          </w:p>
        </w:tc>
        <w:tc>
          <w:tcPr>
            <w:tcW w:w="296" w:type="dxa"/>
          </w:tcPr>
          <w:p w14:paraId="3CDFE9BA" w14:textId="1CF78608" w:rsidR="00B84F54" w:rsidRPr="00AE6DC6" w:rsidRDefault="00B84F54" w:rsidP="00B84F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4B27D15F" w14:textId="179F787A" w:rsidR="00B84F54" w:rsidRPr="00AE6DC6" w:rsidRDefault="0098318F" w:rsidP="00F441EB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519811F6" w14:textId="77777777" w:rsidR="00B84F54" w:rsidRPr="00AE6DC6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51F5EC26" w14:textId="1EA97C0C" w:rsidR="00B84F54" w:rsidRPr="00AE6DC6" w:rsidRDefault="00B84F54" w:rsidP="00FD5F9F">
            <w:pPr>
              <w:tabs>
                <w:tab w:val="decimal" w:pos="1096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(2,745)</w:t>
            </w:r>
          </w:p>
        </w:tc>
      </w:tr>
      <w:tr w:rsidR="00B84F54" w:rsidRPr="00AE6DC6" w14:paraId="04668D29" w14:textId="77777777" w:rsidTr="005F422F">
        <w:trPr>
          <w:trHeight w:val="384"/>
        </w:trPr>
        <w:tc>
          <w:tcPr>
            <w:tcW w:w="3910" w:type="dxa"/>
          </w:tcPr>
          <w:p w14:paraId="5E9CFDEA" w14:textId="77777777" w:rsidR="00B84F54" w:rsidRPr="00AE6DC6" w:rsidRDefault="00B84F54" w:rsidP="00B84F5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239" w:type="dxa"/>
          </w:tcPr>
          <w:p w14:paraId="747C3AF6" w14:textId="77777777" w:rsidR="00B84F54" w:rsidRPr="00AE6DC6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583888C6" w14:textId="6EE8CFE3" w:rsidR="00B84F54" w:rsidRPr="00AE6DC6" w:rsidRDefault="00B84F54" w:rsidP="00456094">
            <w:pPr>
              <w:tabs>
                <w:tab w:val="decimal" w:pos="1322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(20,000)</w:t>
            </w:r>
          </w:p>
        </w:tc>
        <w:tc>
          <w:tcPr>
            <w:tcW w:w="296" w:type="dxa"/>
          </w:tcPr>
          <w:p w14:paraId="14C2281E" w14:textId="4406E97F" w:rsidR="00B84F54" w:rsidRPr="00AE6DC6" w:rsidRDefault="00B84F54" w:rsidP="00B84F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47C5E082" w14:textId="5BDDA447" w:rsidR="00B84F54" w:rsidRPr="00AE6DC6" w:rsidRDefault="0098318F" w:rsidP="00F441EB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D42C7A7" w14:textId="77777777" w:rsidR="00B84F54" w:rsidRPr="00AE6DC6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55F1FEC6" w14:textId="6708A515" w:rsidR="00B84F54" w:rsidRPr="00AE6DC6" w:rsidRDefault="00B84F54" w:rsidP="00FD5F9F">
            <w:pPr>
              <w:tabs>
                <w:tab w:val="decimal" w:pos="1096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(20,000)</w:t>
            </w:r>
          </w:p>
        </w:tc>
      </w:tr>
      <w:tr w:rsidR="00B84F54" w:rsidRPr="00AE6DC6" w14:paraId="2550F835" w14:textId="77777777" w:rsidTr="005F422F">
        <w:trPr>
          <w:trHeight w:val="384"/>
        </w:trPr>
        <w:tc>
          <w:tcPr>
            <w:tcW w:w="3910" w:type="dxa"/>
          </w:tcPr>
          <w:p w14:paraId="6D42157D" w14:textId="77777777" w:rsidR="00B84F54" w:rsidRPr="00AE6DC6" w:rsidRDefault="00B84F54" w:rsidP="00B84F5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39" w:type="dxa"/>
          </w:tcPr>
          <w:p w14:paraId="1C3B4CA3" w14:textId="77777777" w:rsidR="00B84F54" w:rsidRPr="00AE6DC6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501D47A8" w14:textId="0D6FFCA0" w:rsidR="00B84F54" w:rsidRPr="00AE6DC6" w:rsidRDefault="00B84F54" w:rsidP="00456094">
            <w:pPr>
              <w:tabs>
                <w:tab w:val="decimal" w:pos="1322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(21,491)</w:t>
            </w:r>
          </w:p>
        </w:tc>
        <w:tc>
          <w:tcPr>
            <w:tcW w:w="296" w:type="dxa"/>
          </w:tcPr>
          <w:p w14:paraId="60BB17B2" w14:textId="7FF0B359" w:rsidR="00B84F54" w:rsidRPr="00AE6DC6" w:rsidRDefault="00B84F54" w:rsidP="00B84F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1B3F5413" w14:textId="60F42E54" w:rsidR="00B84F54" w:rsidRPr="00AE6DC6" w:rsidRDefault="0098318F" w:rsidP="00F441EB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7891386" w14:textId="77777777" w:rsidR="00B84F54" w:rsidRPr="00AE6DC6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10BEE57B" w14:textId="51B216D5" w:rsidR="00B84F54" w:rsidRPr="00AE6DC6" w:rsidRDefault="00B84F54" w:rsidP="00FD5F9F">
            <w:pPr>
              <w:tabs>
                <w:tab w:val="decimal" w:pos="1096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(21,491)</w:t>
            </w:r>
          </w:p>
        </w:tc>
      </w:tr>
      <w:tr w:rsidR="00B84F54" w:rsidRPr="00AE6DC6" w14:paraId="5274C233" w14:textId="77777777" w:rsidTr="005F422F">
        <w:trPr>
          <w:trHeight w:val="155"/>
        </w:trPr>
        <w:tc>
          <w:tcPr>
            <w:tcW w:w="3910" w:type="dxa"/>
          </w:tcPr>
          <w:p w14:paraId="2E4ED323" w14:textId="54E43498" w:rsidR="0001382C" w:rsidRPr="00AE6DC6" w:rsidRDefault="00B84F54" w:rsidP="0001382C">
            <w:pPr>
              <w:ind w:left="256" w:hanging="256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="00CC5668" w:rsidRPr="00AE6DC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239" w:type="dxa"/>
          </w:tcPr>
          <w:p w14:paraId="04B0FB27" w14:textId="77777777" w:rsidR="00B84F54" w:rsidRPr="00AE6DC6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5E528400" w14:textId="77777777" w:rsidR="00CC5668" w:rsidRPr="00AE6DC6" w:rsidRDefault="00CC5668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667301" w14:textId="1D1EAB7B" w:rsidR="00B84F54" w:rsidRPr="00AE6DC6" w:rsidRDefault="00B84F54" w:rsidP="00456094">
            <w:pPr>
              <w:tabs>
                <w:tab w:val="decimal" w:pos="1307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93A4A" w:rsidRPr="00AE6DC6">
              <w:rPr>
                <w:rFonts w:asciiTheme="majorBidi" w:hAnsiTheme="majorBidi" w:cstheme="majorBidi"/>
                <w:sz w:val="30"/>
                <w:szCs w:val="30"/>
              </w:rPr>
              <w:t>492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96" w:type="dxa"/>
          </w:tcPr>
          <w:p w14:paraId="399D298E" w14:textId="06F905F6" w:rsidR="00B84F54" w:rsidRPr="00AE6DC6" w:rsidRDefault="00B84F54" w:rsidP="00B84F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567D02B2" w14:textId="77777777" w:rsidR="006B1682" w:rsidRPr="00AE6DC6" w:rsidRDefault="006B1682" w:rsidP="0044604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06B3F1" w14:textId="403AFC9E" w:rsidR="00B84F54" w:rsidRPr="00AE6DC6" w:rsidRDefault="00EF1AB0" w:rsidP="00EF1AB0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1931F04E" w14:textId="77777777" w:rsidR="00B84F54" w:rsidRPr="00AE6DC6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147F4DE" w14:textId="77777777" w:rsidR="00CC5668" w:rsidRPr="00AE6DC6" w:rsidRDefault="00CC5668" w:rsidP="00FD5F9F">
            <w:pPr>
              <w:tabs>
                <w:tab w:val="decimal" w:pos="1096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CB59F2" w14:textId="0E246824" w:rsidR="00B84F54" w:rsidRPr="00AE6DC6" w:rsidRDefault="00B84F54" w:rsidP="00FD5F9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F1AB0" w:rsidRPr="00AE6DC6">
              <w:rPr>
                <w:rFonts w:asciiTheme="majorBidi" w:hAnsiTheme="majorBidi" w:cstheme="majorBidi"/>
                <w:sz w:val="30"/>
                <w:szCs w:val="30"/>
              </w:rPr>
              <w:t>492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84F54" w:rsidRPr="00AE6DC6" w14:paraId="3AA4383E" w14:textId="77777777" w:rsidTr="005F422F">
        <w:trPr>
          <w:trHeight w:val="396"/>
        </w:trPr>
        <w:tc>
          <w:tcPr>
            <w:tcW w:w="3910" w:type="dxa"/>
          </w:tcPr>
          <w:p w14:paraId="644B1091" w14:textId="77777777" w:rsidR="00B84F54" w:rsidRPr="00AE6DC6" w:rsidRDefault="00B84F54" w:rsidP="00B84F5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39" w:type="dxa"/>
          </w:tcPr>
          <w:p w14:paraId="0099EEEE" w14:textId="77777777" w:rsidR="00B84F54" w:rsidRPr="00AE6DC6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3428BF8B" w14:textId="45B641ED" w:rsidR="00B84F54" w:rsidRPr="00AE6DC6" w:rsidRDefault="00293A4A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B84F54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526</w:t>
            </w:r>
          </w:p>
        </w:tc>
        <w:tc>
          <w:tcPr>
            <w:tcW w:w="296" w:type="dxa"/>
          </w:tcPr>
          <w:p w14:paraId="05472B62" w14:textId="0EE9A341" w:rsidR="00B84F54" w:rsidRPr="00AE6DC6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2EC7760D" w14:textId="649E58C1" w:rsidR="00B84F54" w:rsidRPr="00AE6DC6" w:rsidRDefault="006B1682" w:rsidP="0044604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EF1AB0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627</w:t>
            </w:r>
          </w:p>
        </w:tc>
        <w:tc>
          <w:tcPr>
            <w:tcW w:w="274" w:type="dxa"/>
          </w:tcPr>
          <w:p w14:paraId="35088F5D" w14:textId="77777777" w:rsidR="00B84F54" w:rsidRPr="00AE6DC6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2470B6EE" w14:textId="2007304C" w:rsidR="00B84F54" w:rsidRPr="00AE6DC6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="00EF1AB0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,153</w:t>
            </w:r>
          </w:p>
        </w:tc>
      </w:tr>
      <w:tr w:rsidR="00550F8E" w:rsidRPr="00AE6DC6" w14:paraId="69BC65C6" w14:textId="77777777" w:rsidTr="00FF496A">
        <w:trPr>
          <w:trHeight w:val="384"/>
        </w:trPr>
        <w:tc>
          <w:tcPr>
            <w:tcW w:w="4149" w:type="dxa"/>
            <w:gridSpan w:val="2"/>
          </w:tcPr>
          <w:p w14:paraId="0C8944AC" w14:textId="3CEDAA2F" w:rsidR="00550F8E" w:rsidRPr="00AE6DC6" w:rsidRDefault="00550F8E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>หัก</w:t>
            </w:r>
            <w:r w:rsidRPr="00AE6DC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 w:rsidRPr="00AE6DC6">
              <w:rPr>
                <w:rFonts w:asciiTheme="majorBidi" w:hAnsiTheme="majorBidi" w:cstheme="majorBidi"/>
                <w:spacing w:val="-2"/>
                <w:sz w:val="30"/>
                <w:szCs w:val="30"/>
              </w:rPr>
              <w:t>47.2)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622E1D0B" w14:textId="7F764786" w:rsidR="00550F8E" w:rsidRPr="00AE6DC6" w:rsidRDefault="00550F8E" w:rsidP="00456094">
            <w:pPr>
              <w:tabs>
                <w:tab w:val="decimal" w:pos="1307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93A4A" w:rsidRPr="00AE6DC6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3A4A" w:rsidRPr="00AE6DC6">
              <w:rPr>
                <w:rFonts w:asciiTheme="majorBidi" w:hAnsiTheme="majorBidi" w:cstheme="majorBidi"/>
                <w:sz w:val="30"/>
                <w:szCs w:val="30"/>
              </w:rPr>
              <w:t>187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96" w:type="dxa"/>
          </w:tcPr>
          <w:p w14:paraId="05CCEBA7" w14:textId="458D8B84" w:rsidR="00550F8E" w:rsidRPr="00AE6DC6" w:rsidRDefault="00550F8E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48BDB060" w14:textId="06451E28" w:rsidR="00550F8E" w:rsidRPr="00AE6DC6" w:rsidRDefault="000A362F" w:rsidP="00FD5F9F">
            <w:pPr>
              <w:tabs>
                <w:tab w:val="decimal" w:pos="1096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(2,1</w:t>
            </w:r>
            <w:r w:rsidR="005A6D3A" w:rsidRPr="00AE6DC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t>4)</w:t>
            </w:r>
          </w:p>
        </w:tc>
        <w:tc>
          <w:tcPr>
            <w:tcW w:w="274" w:type="dxa"/>
          </w:tcPr>
          <w:p w14:paraId="30242C6A" w14:textId="77777777" w:rsidR="00550F8E" w:rsidRPr="00AE6DC6" w:rsidRDefault="00550F8E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76C8BAAB" w14:textId="5DB712AF" w:rsidR="00550F8E" w:rsidRPr="00AE6DC6" w:rsidRDefault="00550F8E" w:rsidP="00FD5F9F">
            <w:pPr>
              <w:tabs>
                <w:tab w:val="decimal" w:pos="1096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(20,3</w:t>
            </w:r>
            <w:r w:rsidR="005A6D3A" w:rsidRPr="00AE6DC6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84F54" w:rsidRPr="00AE6DC6" w14:paraId="2A6BEF00" w14:textId="77777777" w:rsidTr="005F422F">
        <w:trPr>
          <w:trHeight w:val="396"/>
        </w:trPr>
        <w:tc>
          <w:tcPr>
            <w:tcW w:w="3910" w:type="dxa"/>
          </w:tcPr>
          <w:p w14:paraId="7B9954F6" w14:textId="77777777" w:rsidR="00B84F54" w:rsidRPr="00AE6DC6" w:rsidRDefault="00B84F54" w:rsidP="00B84F5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39" w:type="dxa"/>
          </w:tcPr>
          <w:p w14:paraId="4ED24E3C" w14:textId="77777777" w:rsidR="00B84F54" w:rsidRPr="00AE6DC6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12A4B0FB" w14:textId="406B0027" w:rsidR="00B84F54" w:rsidRPr="00AE6DC6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93A4A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93A4A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339</w:t>
            </w:r>
          </w:p>
        </w:tc>
        <w:tc>
          <w:tcPr>
            <w:tcW w:w="296" w:type="dxa"/>
          </w:tcPr>
          <w:p w14:paraId="21AD11F8" w14:textId="311BCD6E" w:rsidR="00B84F54" w:rsidRPr="00AE6DC6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445D611F" w14:textId="6649D498" w:rsidR="00B84F54" w:rsidRPr="00AE6DC6" w:rsidRDefault="000A362F" w:rsidP="0044604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5A6D3A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443</w:t>
            </w:r>
          </w:p>
        </w:tc>
        <w:tc>
          <w:tcPr>
            <w:tcW w:w="274" w:type="dxa"/>
          </w:tcPr>
          <w:p w14:paraId="4D63B090" w14:textId="77777777" w:rsidR="00B84F54" w:rsidRPr="00AE6DC6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0479570A" w14:textId="68691AF4" w:rsidR="00B84F54" w:rsidRPr="00AE6DC6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22,7</w:t>
            </w:r>
            <w:r w:rsidR="005A6D3A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</w:p>
        </w:tc>
      </w:tr>
      <w:tr w:rsidR="00B84F54" w:rsidRPr="00AE6DC6" w14:paraId="39535927" w14:textId="77777777" w:rsidTr="005F422F">
        <w:trPr>
          <w:trHeight w:val="396"/>
        </w:trPr>
        <w:tc>
          <w:tcPr>
            <w:tcW w:w="3910" w:type="dxa"/>
          </w:tcPr>
          <w:p w14:paraId="09BC9B62" w14:textId="77777777" w:rsidR="00B84F54" w:rsidRPr="00AE6DC6" w:rsidRDefault="00B84F54" w:rsidP="00B84F5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39" w:type="dxa"/>
          </w:tcPr>
          <w:p w14:paraId="22D34143" w14:textId="77777777" w:rsidR="00B84F54" w:rsidRPr="00AE6DC6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5226CA34" w14:textId="3F195366" w:rsidR="00B84F54" w:rsidRPr="00AE6DC6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C7557" w:rsidRPr="00AE6DC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7557" w:rsidRPr="00AE6DC6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296" w:type="dxa"/>
          </w:tcPr>
          <w:p w14:paraId="2BFD6910" w14:textId="6347BCE7" w:rsidR="00B84F54" w:rsidRPr="00AE6DC6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23A1C3EA" w14:textId="41BCDD6E" w:rsidR="00B84F54" w:rsidRPr="00AE6DC6" w:rsidRDefault="000A362F" w:rsidP="00FD5F9F">
            <w:pPr>
              <w:tabs>
                <w:tab w:val="decimal" w:pos="1096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="00E521B6" w:rsidRPr="00AE6DC6">
              <w:rPr>
                <w:rFonts w:asciiTheme="majorBidi" w:hAnsiTheme="majorBidi" w:cstheme="majorBidi"/>
                <w:sz w:val="30"/>
                <w:szCs w:val="30"/>
              </w:rPr>
              <w:t>443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4" w:type="dxa"/>
          </w:tcPr>
          <w:p w14:paraId="0FE59C29" w14:textId="77777777" w:rsidR="00B84F54" w:rsidRPr="00AE6DC6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76A4948D" w14:textId="6A4AD38F" w:rsidR="00B84F54" w:rsidRPr="00AE6DC6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21,1</w:t>
            </w:r>
            <w:r w:rsidR="00E521B6" w:rsidRPr="00AE6DC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B84F54" w:rsidRPr="00AE6DC6" w14:paraId="31976F85" w14:textId="77777777" w:rsidTr="005F422F">
        <w:trPr>
          <w:trHeight w:val="396"/>
        </w:trPr>
        <w:tc>
          <w:tcPr>
            <w:tcW w:w="3910" w:type="dxa"/>
          </w:tcPr>
          <w:p w14:paraId="4D8FF5A0" w14:textId="77777777" w:rsidR="00B84F54" w:rsidRPr="00AE6DC6" w:rsidRDefault="00B84F54" w:rsidP="00B84F5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39" w:type="dxa"/>
          </w:tcPr>
          <w:p w14:paraId="02962AE7" w14:textId="77777777" w:rsidR="00B84F54" w:rsidRPr="00AE6DC6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0741AEC0" w14:textId="7A50A350" w:rsidR="00B84F54" w:rsidRPr="00AE6DC6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43,900</w:t>
            </w:r>
          </w:p>
        </w:tc>
        <w:tc>
          <w:tcPr>
            <w:tcW w:w="296" w:type="dxa"/>
          </w:tcPr>
          <w:p w14:paraId="625948C7" w14:textId="7B36FAD5" w:rsidR="00B84F54" w:rsidRPr="00AE6DC6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26CEC767" w14:textId="2C13E78E" w:rsidR="00B84F54" w:rsidRPr="00AE6DC6" w:rsidRDefault="00446046" w:rsidP="00F441EB">
            <w:pPr>
              <w:ind w:right="2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5C490CF" w14:textId="77777777" w:rsidR="00B84F54" w:rsidRPr="00AE6DC6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14:paraId="40F43F99" w14:textId="716D530B" w:rsidR="00B84F54" w:rsidRPr="00AE6DC6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43,900</w:t>
            </w:r>
          </w:p>
        </w:tc>
      </w:tr>
      <w:tr w:rsidR="00B84F54" w:rsidRPr="00AE6DC6" w14:paraId="03452AE6" w14:textId="77777777" w:rsidTr="005F422F">
        <w:trPr>
          <w:trHeight w:val="18"/>
        </w:trPr>
        <w:tc>
          <w:tcPr>
            <w:tcW w:w="3910" w:type="dxa"/>
          </w:tcPr>
          <w:p w14:paraId="199E0295" w14:textId="77777777" w:rsidR="00B84F54" w:rsidRPr="00AE6DC6" w:rsidRDefault="00B84F54" w:rsidP="00B84F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9" w:type="dxa"/>
          </w:tcPr>
          <w:p w14:paraId="03FE45CC" w14:textId="77777777" w:rsidR="00B84F54" w:rsidRPr="00AE6DC6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</w:tcPr>
          <w:p w14:paraId="584CC57C" w14:textId="4047225E" w:rsidR="00B84F54" w:rsidRPr="00AE6DC6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6" w:type="dxa"/>
          </w:tcPr>
          <w:p w14:paraId="692C2019" w14:textId="75A1B940" w:rsidR="00B84F54" w:rsidRPr="00AE6DC6" w:rsidRDefault="00B84F54" w:rsidP="00B84F54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</w:tcPr>
          <w:p w14:paraId="5DD5C99F" w14:textId="67F62667" w:rsidR="00B84F54" w:rsidRPr="00AE6DC6" w:rsidRDefault="00B84F54" w:rsidP="00446046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</w:tcPr>
          <w:p w14:paraId="6DA4BB24" w14:textId="77777777" w:rsidR="00B84F54" w:rsidRPr="00AE6DC6" w:rsidRDefault="00B84F54" w:rsidP="00B84F54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double" w:sz="4" w:space="0" w:color="auto"/>
            </w:tcBorders>
          </w:tcPr>
          <w:p w14:paraId="63AC40DF" w14:textId="77777777" w:rsidR="00B84F54" w:rsidRPr="00AE6DC6" w:rsidRDefault="00B84F54" w:rsidP="00B84F54">
            <w:pPr>
              <w:pStyle w:val="NoSpacing"/>
              <w:tabs>
                <w:tab w:val="decimal" w:pos="122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F444D" w:rsidRPr="00AE6DC6" w14:paraId="0CC90AB3" w14:textId="77777777" w:rsidTr="005F422F">
        <w:trPr>
          <w:trHeight w:val="384"/>
        </w:trPr>
        <w:tc>
          <w:tcPr>
            <w:tcW w:w="3910" w:type="dxa"/>
          </w:tcPr>
          <w:p w14:paraId="0F8B5B47" w14:textId="77777777" w:rsidR="00AF444D" w:rsidRPr="00AE6DC6" w:rsidRDefault="00AF444D" w:rsidP="00AF444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39" w:type="dxa"/>
          </w:tcPr>
          <w:p w14:paraId="35A46496" w14:textId="77777777" w:rsidR="00AF444D" w:rsidRPr="00AE6DC6" w:rsidRDefault="00AF444D" w:rsidP="00AF444D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63F4487D" w14:textId="32C7CA30" w:rsidR="00AF444D" w:rsidRPr="00AE6DC6" w:rsidRDefault="00AF444D" w:rsidP="00AF444D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2,307</w:t>
            </w:r>
          </w:p>
        </w:tc>
        <w:tc>
          <w:tcPr>
            <w:tcW w:w="296" w:type="dxa"/>
          </w:tcPr>
          <w:p w14:paraId="02121F47" w14:textId="2CD78ACB" w:rsidR="00AF444D" w:rsidRPr="00AE6DC6" w:rsidRDefault="00AF444D" w:rsidP="00AF444D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14:paraId="70395C3A" w14:textId="12A6FB0B" w:rsidR="00AF444D" w:rsidRPr="00AE6DC6" w:rsidRDefault="00446046" w:rsidP="00F441EB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3941F12" w14:textId="77777777" w:rsidR="00AF444D" w:rsidRPr="00AE6DC6" w:rsidRDefault="00AF444D" w:rsidP="00AF444D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4478D513" w14:textId="17D985E9" w:rsidR="00AF444D" w:rsidRPr="00AE6DC6" w:rsidRDefault="00AF444D" w:rsidP="00AF444D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2,307</w:t>
            </w:r>
          </w:p>
        </w:tc>
      </w:tr>
      <w:tr w:rsidR="00AF444D" w:rsidRPr="00AE6DC6" w14:paraId="5B253067" w14:textId="77777777" w:rsidTr="005F422F">
        <w:trPr>
          <w:trHeight w:val="384"/>
        </w:trPr>
        <w:tc>
          <w:tcPr>
            <w:tcW w:w="3910" w:type="dxa"/>
          </w:tcPr>
          <w:p w14:paraId="17AC3B76" w14:textId="77777777" w:rsidR="00AF444D" w:rsidRPr="00AE6DC6" w:rsidRDefault="00AF444D" w:rsidP="00AF444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39" w:type="dxa"/>
          </w:tcPr>
          <w:p w14:paraId="070A5FBC" w14:textId="77777777" w:rsidR="00AF444D" w:rsidRPr="00AE6DC6" w:rsidRDefault="00AF444D" w:rsidP="00AF444D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1F8D1807" w14:textId="3EB37E8B" w:rsidR="00AF444D" w:rsidRPr="00AE6DC6" w:rsidRDefault="00AF444D" w:rsidP="00D87F89">
            <w:pPr>
              <w:tabs>
                <w:tab w:val="decimal" w:pos="1307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(43,900)</w:t>
            </w:r>
          </w:p>
        </w:tc>
        <w:tc>
          <w:tcPr>
            <w:tcW w:w="296" w:type="dxa"/>
          </w:tcPr>
          <w:p w14:paraId="25DCCC21" w14:textId="4ACC6D62" w:rsidR="00AF444D" w:rsidRPr="00AE6DC6" w:rsidRDefault="00AF444D" w:rsidP="00AF444D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4571EDD1" w14:textId="2AF9A146" w:rsidR="00AF444D" w:rsidRPr="00AE6DC6" w:rsidRDefault="00446046" w:rsidP="00F441EB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EBD3D7F" w14:textId="77777777" w:rsidR="00AF444D" w:rsidRPr="00AE6DC6" w:rsidRDefault="00AF444D" w:rsidP="00AF444D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7CED116B" w14:textId="0EF2EF46" w:rsidR="00AF444D" w:rsidRPr="00AE6DC6" w:rsidRDefault="00AF444D" w:rsidP="00D87F89">
            <w:pPr>
              <w:tabs>
                <w:tab w:val="decimal" w:pos="1154"/>
              </w:tabs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(43,900)</w:t>
            </w:r>
          </w:p>
        </w:tc>
      </w:tr>
      <w:tr w:rsidR="00AF444D" w:rsidRPr="00AE6DC6" w14:paraId="657E665C" w14:textId="77777777" w:rsidTr="005F422F">
        <w:trPr>
          <w:trHeight w:val="409"/>
        </w:trPr>
        <w:tc>
          <w:tcPr>
            <w:tcW w:w="3910" w:type="dxa"/>
          </w:tcPr>
          <w:p w14:paraId="3CBEC7F2" w14:textId="77777777" w:rsidR="00AF444D" w:rsidRPr="00AE6DC6" w:rsidRDefault="00AF444D" w:rsidP="00AF444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39" w:type="dxa"/>
          </w:tcPr>
          <w:p w14:paraId="3BA4886F" w14:textId="77777777" w:rsidR="00AF444D" w:rsidRPr="00AE6DC6" w:rsidRDefault="00AF444D" w:rsidP="00AF444D">
            <w:pPr>
              <w:tabs>
                <w:tab w:val="decimal" w:pos="13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30B40AAA" w14:textId="042C8986" w:rsidR="00AF444D" w:rsidRPr="00AE6DC6" w:rsidRDefault="00AF444D" w:rsidP="00D87F89">
            <w:pPr>
              <w:tabs>
                <w:tab w:val="decimal" w:pos="1307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(41,593)</w:t>
            </w:r>
          </w:p>
        </w:tc>
        <w:tc>
          <w:tcPr>
            <w:tcW w:w="296" w:type="dxa"/>
          </w:tcPr>
          <w:p w14:paraId="3803BFD9" w14:textId="1B8AA3A1" w:rsidR="00AF444D" w:rsidRPr="00AE6DC6" w:rsidRDefault="00AF444D" w:rsidP="00AF444D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7E09514C" w14:textId="45ACD0D2" w:rsidR="00AF444D" w:rsidRPr="00AE6DC6" w:rsidRDefault="00446046" w:rsidP="00F441EB">
            <w:pPr>
              <w:ind w:right="2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680CE44" w14:textId="77777777" w:rsidR="00AF444D" w:rsidRPr="00AE6DC6" w:rsidRDefault="00AF444D" w:rsidP="00AF444D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14:paraId="5675D1B5" w14:textId="18D209AD" w:rsidR="00AF444D" w:rsidRPr="00AE6DC6" w:rsidRDefault="00AF444D" w:rsidP="00D87F89">
            <w:pPr>
              <w:tabs>
                <w:tab w:val="decimal" w:pos="1154"/>
              </w:tabs>
              <w:ind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(41,593)</w:t>
            </w:r>
          </w:p>
        </w:tc>
      </w:tr>
    </w:tbl>
    <w:p w14:paraId="2A0A091A" w14:textId="349A0D2B" w:rsidR="00FA1741" w:rsidRPr="00AE6DC6" w:rsidRDefault="00FA1741" w:rsidP="002E499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70ABF7" w14:textId="527D8ED1" w:rsidR="001E45A0" w:rsidRPr="00AE6DC6" w:rsidRDefault="001E45A0" w:rsidP="002E499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6DC6">
        <w:rPr>
          <w:rFonts w:asciiTheme="majorBidi" w:hAnsiTheme="majorBidi" w:cstheme="majorBidi"/>
          <w:sz w:val="30"/>
          <w:szCs w:val="30"/>
          <w:cs/>
        </w:rPr>
        <w:t>ค่าความนิยมส่วนใหญ่เนื่องมาจากทักษะและความสามารถทางเทคนิคในการทำงานของ</w:t>
      </w:r>
      <w:r w:rsidR="00B435A1" w:rsidRPr="00AE6DC6">
        <w:rPr>
          <w:rFonts w:asciiTheme="majorBidi" w:hAnsiTheme="majorBidi" w:cstheme="majorBidi"/>
          <w:sz w:val="30"/>
          <w:szCs w:val="30"/>
          <w:cs/>
        </w:rPr>
        <w:t>บริษัท เกรซ วอเทอร์ เมด</w:t>
      </w:r>
      <w:r w:rsidR="00B435A1"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="00B435A1" w:rsidRPr="00AE6DC6">
        <w:rPr>
          <w:rFonts w:asciiTheme="majorBidi" w:hAnsiTheme="majorBidi" w:cstheme="majorBidi"/>
          <w:sz w:val="30"/>
          <w:szCs w:val="30"/>
          <w:cs/>
        </w:rPr>
        <w:t>จำกัด</w:t>
      </w:r>
      <w:r w:rsidR="00B435A1"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Pr="00AE6DC6">
        <w:rPr>
          <w:rFonts w:asciiTheme="majorBidi" w:hAnsiTheme="majorBidi" w:cstheme="majorBidi"/>
          <w:sz w:val="30"/>
          <w:szCs w:val="30"/>
          <w:cs/>
        </w:rPr>
        <w:t>ในธุรกิจ</w:t>
      </w:r>
      <w:r w:rsidR="00B435A1" w:rsidRPr="00AE6DC6">
        <w:rPr>
          <w:rFonts w:asciiTheme="majorBidi" w:hAnsiTheme="majorBidi" w:cstheme="majorBidi"/>
          <w:sz w:val="30"/>
          <w:szCs w:val="30"/>
          <w:cs/>
        </w:rPr>
        <w:t>ผลิตและจำหน่ายน้ำยาและอุปกรณ์ที่เกี่ยวกับการฟอกไต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 ทั้งนี้ไม่มีค่าความนิยมที่คาดว่าจะนำมาหักเป็นค่าใช้จ่ายทางภาษีเงินได้</w:t>
      </w:r>
    </w:p>
    <w:p w14:paraId="3B28A8DE" w14:textId="05D0A295" w:rsidR="00AD1C8A" w:rsidRPr="00AE6DC6" w:rsidRDefault="00AD1C8A" w:rsidP="001E45A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E6DC6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การปรับปรุงงบการเงินงวดก่อน</w:t>
      </w:r>
    </w:p>
    <w:p w14:paraId="2A560CC6" w14:textId="77777777" w:rsidR="00652695" w:rsidRPr="00AE6DC6" w:rsidRDefault="00652695" w:rsidP="001E45A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B0503A" w14:textId="24053197" w:rsidR="008E5A9A" w:rsidRPr="00AE6DC6" w:rsidRDefault="004A5397" w:rsidP="00100967">
      <w:pPr>
        <w:tabs>
          <w:tab w:val="decimal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6DC6">
        <w:rPr>
          <w:rFonts w:asciiTheme="majorBidi" w:hAnsiTheme="majorBidi" w:cstheme="majorBidi" w:hint="cs"/>
          <w:sz w:val="30"/>
          <w:szCs w:val="30"/>
          <w:cs/>
        </w:rPr>
        <w:t xml:space="preserve">งบฐานะการเงินรวม ณ วันที่ </w:t>
      </w:r>
      <w:r w:rsidRPr="00AE6DC6">
        <w:rPr>
          <w:rFonts w:asciiTheme="majorBidi" w:hAnsiTheme="majorBidi" w:cstheme="majorBidi"/>
          <w:sz w:val="30"/>
          <w:szCs w:val="30"/>
        </w:rPr>
        <w:t>3</w:t>
      </w:r>
      <w:r w:rsidR="00933E92" w:rsidRPr="00AE6DC6">
        <w:rPr>
          <w:rFonts w:asciiTheme="majorBidi" w:hAnsiTheme="majorBidi" w:cstheme="majorBidi"/>
          <w:sz w:val="30"/>
          <w:szCs w:val="30"/>
        </w:rPr>
        <w:t>1</w:t>
      </w:r>
      <w:r w:rsidRPr="00AE6DC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33E92" w:rsidRPr="00AE6DC6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AE6DC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E6DC6">
        <w:rPr>
          <w:rFonts w:asciiTheme="majorBidi" w:hAnsiTheme="majorBidi" w:cstheme="majorBidi"/>
          <w:sz w:val="30"/>
          <w:szCs w:val="30"/>
        </w:rPr>
        <w:t>256</w:t>
      </w:r>
      <w:r w:rsidR="00933E92" w:rsidRPr="00AE6DC6">
        <w:rPr>
          <w:rFonts w:asciiTheme="majorBidi" w:hAnsiTheme="majorBidi" w:cstheme="majorBidi"/>
          <w:sz w:val="30"/>
          <w:szCs w:val="30"/>
        </w:rPr>
        <w:t>6</w:t>
      </w:r>
      <w:r w:rsidRPr="00AE6DC6">
        <w:rPr>
          <w:rFonts w:asciiTheme="majorBidi" w:hAnsiTheme="majorBidi" w:cstheme="majorBidi" w:hint="cs"/>
          <w:sz w:val="30"/>
          <w:szCs w:val="30"/>
          <w:cs/>
        </w:rPr>
        <w:t xml:space="preserve"> ที่แสดงเปรียบเทียบอยู่ในงบการเงินนี้ ได้ถูกปรับปรุงจากงบการเงินที่ได้จัดทำไว้เดิม ซึ่งการปรับปรุงดังกล่าวเป็นไปตามเงื่อนไขการปรับปรุงบัญชีเกี่ยวกับการซื้อธุรกิจ</w:t>
      </w:r>
      <w:r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Pr="00AE6DC6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22BD3865" w14:textId="77777777" w:rsidR="00604D0D" w:rsidRPr="00AE6DC6" w:rsidRDefault="00604D0D" w:rsidP="00604D0D">
      <w:pPr>
        <w:tabs>
          <w:tab w:val="decimal" w:pos="540"/>
        </w:tabs>
        <w:ind w:left="540"/>
        <w:rPr>
          <w:rFonts w:ascii="Angsana New" w:hAnsi="Angsana New" w:cstheme="minorBidi"/>
          <w:sz w:val="30"/>
          <w:szCs w:val="30"/>
          <w:lang w:eastAsia="x-none"/>
        </w:rPr>
      </w:pPr>
    </w:p>
    <w:p w14:paraId="4D1E2671" w14:textId="1A07EA77" w:rsidR="008E5A9A" w:rsidRPr="00AE6DC6" w:rsidRDefault="008E5A9A" w:rsidP="000A4868">
      <w:pPr>
        <w:tabs>
          <w:tab w:val="left" w:pos="540"/>
        </w:tabs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AE6DC6">
        <w:rPr>
          <w:rFonts w:asciiTheme="majorBidi" w:hAnsiTheme="majorBidi" w:cstheme="majorBidi" w:hint="cs"/>
          <w:sz w:val="30"/>
          <w:szCs w:val="30"/>
          <w:cs/>
        </w:rPr>
        <w:t xml:space="preserve">ผลกระทบต่องบฐานะการเงินรวม ณ วันที่ </w:t>
      </w:r>
      <w:r w:rsidRPr="00AE6DC6">
        <w:rPr>
          <w:rFonts w:asciiTheme="majorBidi" w:hAnsiTheme="majorBidi" w:cstheme="majorBidi"/>
          <w:sz w:val="30"/>
          <w:szCs w:val="30"/>
        </w:rPr>
        <w:t xml:space="preserve">31 </w:t>
      </w:r>
      <w:r w:rsidRPr="00AE6DC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AE6DC6">
        <w:rPr>
          <w:rFonts w:asciiTheme="majorBidi" w:hAnsiTheme="majorBidi" w:cstheme="majorBidi"/>
          <w:sz w:val="30"/>
          <w:szCs w:val="30"/>
        </w:rPr>
        <w:t>2566</w:t>
      </w:r>
    </w:p>
    <w:p w14:paraId="6CA80B43" w14:textId="77777777" w:rsidR="00A96D87" w:rsidRPr="00AE6DC6" w:rsidRDefault="00A96D87" w:rsidP="000A4868">
      <w:pPr>
        <w:tabs>
          <w:tab w:val="left" w:pos="540"/>
        </w:tabs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18"/>
        <w:gridCol w:w="1138"/>
        <w:gridCol w:w="1724"/>
        <w:gridCol w:w="1710"/>
      </w:tblGrid>
      <w:tr w:rsidR="000420B4" w:rsidRPr="00AE6DC6" w14:paraId="4D945279" w14:textId="77777777" w:rsidTr="00AE01EA">
        <w:trPr>
          <w:trHeight w:val="388"/>
          <w:tblHeader/>
        </w:trPr>
        <w:tc>
          <w:tcPr>
            <w:tcW w:w="5656" w:type="dxa"/>
            <w:gridSpan w:val="2"/>
          </w:tcPr>
          <w:p w14:paraId="1F8EB8DE" w14:textId="77777777" w:rsidR="000420B4" w:rsidRPr="00AE6DC6" w:rsidRDefault="000420B4" w:rsidP="00535CA9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4" w:type="dxa"/>
          </w:tcPr>
          <w:p w14:paraId="4156DAC4" w14:textId="77777777" w:rsidR="000420B4" w:rsidRPr="00AE6DC6" w:rsidRDefault="000420B4" w:rsidP="00535CA9">
            <w:pPr>
              <w:spacing w:line="360" w:lineRule="exact"/>
              <w:ind w:left="-138" w:right="-13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C135AEF" w14:textId="7C3F3BCA" w:rsidR="000420B4" w:rsidRPr="00AE6DC6" w:rsidRDefault="000420B4" w:rsidP="00535CA9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6C3C2B" w:rsidRPr="00AE6DC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E6D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420B4" w:rsidRPr="00AE6DC6" w14:paraId="52FB0B1C" w14:textId="77777777" w:rsidTr="00AE01EA">
        <w:trPr>
          <w:trHeight w:val="388"/>
        </w:trPr>
        <w:tc>
          <w:tcPr>
            <w:tcW w:w="4518" w:type="dxa"/>
          </w:tcPr>
          <w:p w14:paraId="4E2CC904" w14:textId="77777777" w:rsidR="000420B4" w:rsidRPr="00AE6DC6" w:rsidRDefault="000420B4" w:rsidP="00535CA9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138" w:type="dxa"/>
          </w:tcPr>
          <w:p w14:paraId="27288F39" w14:textId="77777777" w:rsidR="000420B4" w:rsidRPr="00AE6DC6" w:rsidRDefault="000420B4" w:rsidP="00535CA9">
            <w:pPr>
              <w:spacing w:line="360" w:lineRule="exact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4" w:type="dxa"/>
          </w:tcPr>
          <w:p w14:paraId="5A0B3F58" w14:textId="77777777" w:rsidR="000420B4" w:rsidRPr="00AE6DC6" w:rsidRDefault="000420B4" w:rsidP="00535CA9">
            <w:pPr>
              <w:spacing w:line="360" w:lineRule="exact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C89F14D" w14:textId="5E91600C" w:rsidR="000420B4" w:rsidRPr="00AE6DC6" w:rsidRDefault="000420B4" w:rsidP="00535CA9">
            <w:pPr>
              <w:tabs>
                <w:tab w:val="decimal" w:pos="975"/>
              </w:tabs>
              <w:spacing w:line="360" w:lineRule="exact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20B4" w:rsidRPr="00AE6DC6" w14:paraId="475D1077" w14:textId="77777777" w:rsidTr="00AE01EA">
        <w:trPr>
          <w:trHeight w:val="388"/>
        </w:trPr>
        <w:tc>
          <w:tcPr>
            <w:tcW w:w="4518" w:type="dxa"/>
          </w:tcPr>
          <w:p w14:paraId="03E61FFF" w14:textId="77777777" w:rsidR="000420B4" w:rsidRPr="00AE6DC6" w:rsidRDefault="000420B4" w:rsidP="00535CA9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AE6DC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8" w:type="dxa"/>
          </w:tcPr>
          <w:p w14:paraId="2E661F8D" w14:textId="77777777" w:rsidR="000420B4" w:rsidRPr="00AE6DC6" w:rsidRDefault="000420B4" w:rsidP="00535CA9">
            <w:pPr>
              <w:spacing w:line="360" w:lineRule="exact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4" w:type="dxa"/>
          </w:tcPr>
          <w:p w14:paraId="1ED53A9E" w14:textId="77777777" w:rsidR="000420B4" w:rsidRPr="00AE6DC6" w:rsidRDefault="000420B4" w:rsidP="00535CA9">
            <w:pPr>
              <w:spacing w:line="360" w:lineRule="exact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536836E" w14:textId="1F303C63" w:rsidR="000420B4" w:rsidRPr="00AE6DC6" w:rsidRDefault="0031050D" w:rsidP="00535CA9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4,903</w:t>
            </w:r>
          </w:p>
        </w:tc>
      </w:tr>
      <w:tr w:rsidR="000420B4" w:rsidRPr="00AE6DC6" w14:paraId="5164F9A0" w14:textId="77777777" w:rsidTr="00AE01EA">
        <w:trPr>
          <w:trHeight w:val="388"/>
        </w:trPr>
        <w:tc>
          <w:tcPr>
            <w:tcW w:w="4518" w:type="dxa"/>
          </w:tcPr>
          <w:p w14:paraId="584D88A9" w14:textId="77777777" w:rsidR="000420B4" w:rsidRPr="00AE6DC6" w:rsidRDefault="000420B4" w:rsidP="00535CA9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  <w:r w:rsidRPr="00AE6DC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38" w:type="dxa"/>
          </w:tcPr>
          <w:p w14:paraId="318096A9" w14:textId="77777777" w:rsidR="000420B4" w:rsidRPr="00AE6DC6" w:rsidRDefault="000420B4" w:rsidP="00535CA9">
            <w:pPr>
              <w:spacing w:line="360" w:lineRule="exact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4" w:type="dxa"/>
          </w:tcPr>
          <w:p w14:paraId="2D208E03" w14:textId="77777777" w:rsidR="000420B4" w:rsidRPr="00AE6DC6" w:rsidRDefault="000420B4" w:rsidP="00535CA9">
            <w:pPr>
              <w:spacing w:line="360" w:lineRule="exact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4F4E0E8" w14:textId="6038B816" w:rsidR="000420B4" w:rsidRPr="00AE6DC6" w:rsidRDefault="0031050D" w:rsidP="00FD5F9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</w:pPr>
            <w:r w:rsidRPr="00AE6DC6"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  <w:t>(2,443)</w:t>
            </w:r>
          </w:p>
        </w:tc>
      </w:tr>
      <w:tr w:rsidR="00DA34AC" w:rsidRPr="00AE6DC6" w14:paraId="1E7F0234" w14:textId="77777777" w:rsidTr="00AE01EA">
        <w:trPr>
          <w:trHeight w:val="388"/>
        </w:trPr>
        <w:tc>
          <w:tcPr>
            <w:tcW w:w="4518" w:type="dxa"/>
          </w:tcPr>
          <w:p w14:paraId="3217E79C" w14:textId="0F355F33" w:rsidR="00DA34AC" w:rsidRPr="00AE6DC6" w:rsidRDefault="00DA34AC" w:rsidP="00535CA9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  <w:r w:rsidRPr="00AE6DC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38" w:type="dxa"/>
          </w:tcPr>
          <w:p w14:paraId="5A1D26A2" w14:textId="77777777" w:rsidR="00DA34AC" w:rsidRPr="00AE6DC6" w:rsidRDefault="00DA34AC" w:rsidP="00535CA9">
            <w:pPr>
              <w:spacing w:line="360" w:lineRule="exact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4" w:type="dxa"/>
          </w:tcPr>
          <w:p w14:paraId="2B600253" w14:textId="77777777" w:rsidR="00DA34AC" w:rsidRPr="00AE6DC6" w:rsidRDefault="00DA34AC" w:rsidP="00535CA9">
            <w:pPr>
              <w:spacing w:line="360" w:lineRule="exact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D45EC17" w14:textId="38E39491" w:rsidR="00DA34AC" w:rsidRPr="00AE6DC6" w:rsidRDefault="00DA34AC" w:rsidP="00535CA9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</w:pPr>
            <w:r w:rsidRPr="00AE6DC6"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  <w:t>(980)</w:t>
            </w:r>
          </w:p>
        </w:tc>
      </w:tr>
      <w:tr w:rsidR="000420B4" w:rsidRPr="00AE6DC6" w14:paraId="7E7D5585" w14:textId="77777777" w:rsidTr="00AE01EA">
        <w:trPr>
          <w:trHeight w:val="388"/>
        </w:trPr>
        <w:tc>
          <w:tcPr>
            <w:tcW w:w="4518" w:type="dxa"/>
          </w:tcPr>
          <w:p w14:paraId="0E69DFE1" w14:textId="77777777" w:rsidR="000420B4" w:rsidRPr="00AE6DC6" w:rsidRDefault="000420B4" w:rsidP="00535CA9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8" w:type="dxa"/>
          </w:tcPr>
          <w:p w14:paraId="0EBE7975" w14:textId="77777777" w:rsidR="000420B4" w:rsidRPr="00AE6DC6" w:rsidRDefault="000420B4" w:rsidP="00535CA9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24" w:type="dxa"/>
          </w:tcPr>
          <w:p w14:paraId="3C464942" w14:textId="77777777" w:rsidR="000420B4" w:rsidRPr="00AE6DC6" w:rsidRDefault="000420B4" w:rsidP="00535CA9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F7534F4" w14:textId="142DA43D" w:rsidR="000420B4" w:rsidRPr="00AE6DC6" w:rsidRDefault="00DA34AC" w:rsidP="00535CA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E6DC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  <w:r w:rsidR="0031050D" w:rsidRPr="00AE6DC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,4</w:t>
            </w:r>
            <w:r w:rsidRPr="00AE6DC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80</w:t>
            </w:r>
          </w:p>
        </w:tc>
      </w:tr>
      <w:tr w:rsidR="000420B4" w:rsidRPr="00AE6DC6" w14:paraId="2F13A9A7" w14:textId="77777777" w:rsidTr="00AE01EA">
        <w:trPr>
          <w:trHeight w:val="388"/>
        </w:trPr>
        <w:tc>
          <w:tcPr>
            <w:tcW w:w="4518" w:type="dxa"/>
          </w:tcPr>
          <w:p w14:paraId="2946CA47" w14:textId="77777777" w:rsidR="000420B4" w:rsidRPr="00AE6DC6" w:rsidRDefault="000420B4" w:rsidP="00535CA9">
            <w:pPr>
              <w:ind w:left="9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1BCABC1E" w14:textId="77777777" w:rsidR="000420B4" w:rsidRPr="00AE6DC6" w:rsidRDefault="000420B4" w:rsidP="00535CA9">
            <w:pPr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4" w:type="dxa"/>
          </w:tcPr>
          <w:p w14:paraId="4B9F98D3" w14:textId="77777777" w:rsidR="000420B4" w:rsidRPr="00AE6DC6" w:rsidRDefault="000420B4" w:rsidP="00535CA9">
            <w:pPr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44B6ACE5" w14:textId="77777777" w:rsidR="000420B4" w:rsidRPr="00AE6DC6" w:rsidRDefault="000420B4" w:rsidP="00535CA9">
            <w:pPr>
              <w:tabs>
                <w:tab w:val="decimal" w:pos="1236"/>
              </w:tabs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20B4" w:rsidRPr="00AE6DC6" w14:paraId="5B978005" w14:textId="77777777" w:rsidTr="00AE01EA">
        <w:trPr>
          <w:trHeight w:val="388"/>
        </w:trPr>
        <w:tc>
          <w:tcPr>
            <w:tcW w:w="4518" w:type="dxa"/>
          </w:tcPr>
          <w:p w14:paraId="76507B31" w14:textId="77777777" w:rsidR="000420B4" w:rsidRPr="00AE6DC6" w:rsidRDefault="000420B4" w:rsidP="00535CA9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138" w:type="dxa"/>
          </w:tcPr>
          <w:p w14:paraId="0892F759" w14:textId="77777777" w:rsidR="000420B4" w:rsidRPr="00AE6DC6" w:rsidRDefault="000420B4" w:rsidP="00535CA9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24" w:type="dxa"/>
          </w:tcPr>
          <w:p w14:paraId="0927BE38" w14:textId="77777777" w:rsidR="000420B4" w:rsidRPr="00AE6DC6" w:rsidRDefault="000420B4" w:rsidP="00535CA9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54B91640" w14:textId="77777777" w:rsidR="000420B4" w:rsidRPr="00AE6DC6" w:rsidRDefault="000420B4" w:rsidP="00535CA9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420B4" w:rsidRPr="00AE6DC6" w14:paraId="210BC23B" w14:textId="77777777" w:rsidTr="00AE01EA">
        <w:trPr>
          <w:trHeight w:val="388"/>
        </w:trPr>
        <w:tc>
          <w:tcPr>
            <w:tcW w:w="4518" w:type="dxa"/>
          </w:tcPr>
          <w:p w14:paraId="5E1739CC" w14:textId="4B291232" w:rsidR="000420B4" w:rsidRPr="00AE6DC6" w:rsidRDefault="00D12B09" w:rsidP="00535CA9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2B09">
              <w:rPr>
                <w:rFonts w:asciiTheme="majorBidi" w:hAnsiTheme="majorBidi" w:cs="Angsana New" w:hint="cs"/>
                <w:sz w:val="30"/>
                <w:szCs w:val="30"/>
                <w:cs/>
              </w:rPr>
              <w:t>ขาดทุนสะสมเพิ่มขึ้น</w:t>
            </w:r>
          </w:p>
        </w:tc>
        <w:tc>
          <w:tcPr>
            <w:tcW w:w="1138" w:type="dxa"/>
          </w:tcPr>
          <w:p w14:paraId="3C113C39" w14:textId="77777777" w:rsidR="000420B4" w:rsidRPr="00AE6DC6" w:rsidRDefault="000420B4" w:rsidP="00535CA9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24" w:type="dxa"/>
          </w:tcPr>
          <w:p w14:paraId="7C402CDF" w14:textId="77777777" w:rsidR="000420B4" w:rsidRPr="00AE6DC6" w:rsidRDefault="000420B4" w:rsidP="00535CA9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50662DE" w14:textId="782F85EA" w:rsidR="000420B4" w:rsidRPr="00AE6DC6" w:rsidRDefault="0089456C" w:rsidP="00535CA9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</w:pPr>
            <w:r w:rsidRPr="00AE6DC6"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  <w:t>(372)</w:t>
            </w:r>
          </w:p>
        </w:tc>
      </w:tr>
      <w:tr w:rsidR="000420B4" w:rsidRPr="00AE6DC6" w14:paraId="76958690" w14:textId="77777777" w:rsidTr="00AE01EA">
        <w:trPr>
          <w:trHeight w:val="388"/>
        </w:trPr>
        <w:tc>
          <w:tcPr>
            <w:tcW w:w="4518" w:type="dxa"/>
          </w:tcPr>
          <w:p w14:paraId="5B271445" w14:textId="77777777" w:rsidR="000420B4" w:rsidRPr="00AE6DC6" w:rsidRDefault="000420B4" w:rsidP="00535CA9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/>
                <w:sz w:val="30"/>
                <w:szCs w:val="30"/>
                <w:cs/>
              </w:rPr>
              <w:t>ส่วนได้เสียที่ไม่มีอำนาจควบคุม</w:t>
            </w:r>
            <w:r w:rsidRPr="00AE6DC6">
              <w:rPr>
                <w:rFonts w:asciiTheme="majorBidi" w:hAnsi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8" w:type="dxa"/>
          </w:tcPr>
          <w:p w14:paraId="054175CF" w14:textId="77777777" w:rsidR="000420B4" w:rsidRPr="00AE6DC6" w:rsidRDefault="000420B4" w:rsidP="00535CA9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24" w:type="dxa"/>
          </w:tcPr>
          <w:p w14:paraId="3B513867" w14:textId="77777777" w:rsidR="000420B4" w:rsidRPr="00AE6DC6" w:rsidRDefault="000420B4" w:rsidP="00535CA9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5ED95B8" w14:textId="7718D31D" w:rsidR="000420B4" w:rsidRPr="00AE6DC6" w:rsidRDefault="002F009B" w:rsidP="00535CA9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AE6DC6">
              <w:rPr>
                <w:rFonts w:ascii="Angsana New" w:hAnsi="Angsana New"/>
                <w:sz w:val="30"/>
                <w:szCs w:val="30"/>
                <w:lang w:val="en-US" w:bidi="th-TH"/>
              </w:rPr>
              <w:t>1,85</w:t>
            </w:r>
            <w:r w:rsidR="003F1BE9" w:rsidRPr="00AE6DC6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2</w:t>
            </w:r>
          </w:p>
        </w:tc>
      </w:tr>
      <w:tr w:rsidR="000420B4" w:rsidRPr="00AE6DC6" w14:paraId="5B28201B" w14:textId="77777777" w:rsidTr="00AE01EA">
        <w:trPr>
          <w:trHeight w:val="388"/>
        </w:trPr>
        <w:tc>
          <w:tcPr>
            <w:tcW w:w="4518" w:type="dxa"/>
          </w:tcPr>
          <w:p w14:paraId="61583088" w14:textId="77777777" w:rsidR="000420B4" w:rsidRPr="00AE6DC6" w:rsidRDefault="000420B4" w:rsidP="00535CA9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8" w:type="dxa"/>
          </w:tcPr>
          <w:p w14:paraId="0F4AB2BE" w14:textId="77777777" w:rsidR="000420B4" w:rsidRPr="00AE6DC6" w:rsidRDefault="000420B4" w:rsidP="00535CA9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24" w:type="dxa"/>
          </w:tcPr>
          <w:p w14:paraId="3FB7D4A0" w14:textId="77777777" w:rsidR="000420B4" w:rsidRPr="00AE6DC6" w:rsidRDefault="000420B4" w:rsidP="00535CA9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A64E169" w14:textId="29896A16" w:rsidR="000420B4" w:rsidRPr="00AE6DC6" w:rsidRDefault="0089456C" w:rsidP="00535CA9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E6DC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31050D" w:rsidRPr="00AE6DC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E6DC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3F1BE9" w:rsidRPr="00AE6DC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</w:t>
            </w:r>
          </w:p>
        </w:tc>
      </w:tr>
    </w:tbl>
    <w:p w14:paraId="6C1E20C8" w14:textId="22A3DFEB" w:rsidR="00FA1741" w:rsidRPr="00AE6DC6" w:rsidRDefault="00FA1741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656E5711" w14:textId="3BD6DE2A" w:rsidR="009475F6" w:rsidRPr="00AE6DC6" w:rsidRDefault="009475F6" w:rsidP="009475F6">
      <w:pPr>
        <w:pStyle w:val="FSContent"/>
        <w:numPr>
          <w:ilvl w:val="0"/>
          <w:numId w:val="46"/>
        </w:numPr>
        <w:ind w:left="539" w:hanging="539"/>
        <w:rPr>
          <w:rFonts w:asciiTheme="majorBidi" w:hAnsiTheme="majorBidi" w:cstheme="majorBidi"/>
          <w:i/>
          <w:iCs/>
          <w:cs/>
          <w:lang w:val="en-US"/>
        </w:rPr>
      </w:pPr>
      <w:r w:rsidRPr="00AE6DC6">
        <w:rPr>
          <w:rFonts w:asciiTheme="majorBidi" w:hAnsiTheme="majorBidi" w:cstheme="majorBidi"/>
          <w:i/>
          <w:iCs/>
          <w:cs/>
          <w:lang w:val="en-US"/>
        </w:rPr>
        <w:t>บริษัท วารี เมดิคอล จำกัด</w:t>
      </w:r>
    </w:p>
    <w:p w14:paraId="550F049C" w14:textId="77777777" w:rsidR="009475F6" w:rsidRPr="00AE6DC6" w:rsidRDefault="009475F6" w:rsidP="009475F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195BE8" w14:textId="77777777" w:rsidR="00FA1741" w:rsidRPr="00AE6DC6" w:rsidRDefault="009475F6" w:rsidP="00E0160E">
      <w:pPr>
        <w:pStyle w:val="FSContent"/>
        <w:tabs>
          <w:tab w:val="left" w:pos="540"/>
        </w:tabs>
        <w:rPr>
          <w:rFonts w:asciiTheme="majorBidi" w:hAnsiTheme="majorBidi" w:cstheme="majorBidi"/>
          <w:cs/>
        </w:rPr>
      </w:pPr>
      <w:bookmarkStart w:id="0" w:name="_Hlk149318028"/>
      <w:r w:rsidRPr="00AE6DC6">
        <w:rPr>
          <w:rFonts w:asciiTheme="majorBidi" w:hAnsiTheme="majorBidi" w:cstheme="majorBidi"/>
          <w:cs/>
        </w:rPr>
        <w:t xml:space="preserve">เมื่อวันที่ </w:t>
      </w:r>
      <w:r w:rsidRPr="00AE6DC6">
        <w:rPr>
          <w:rFonts w:asciiTheme="majorBidi" w:hAnsiTheme="majorBidi" w:cstheme="majorBidi"/>
        </w:rPr>
        <w:t xml:space="preserve">23 </w:t>
      </w:r>
      <w:r w:rsidRPr="00AE6DC6">
        <w:rPr>
          <w:rFonts w:asciiTheme="majorBidi" w:hAnsiTheme="majorBidi" w:cstheme="majorBidi"/>
          <w:cs/>
        </w:rPr>
        <w:t xml:space="preserve">พฤษภาคม </w:t>
      </w:r>
      <w:r w:rsidRPr="00AE6DC6">
        <w:rPr>
          <w:rFonts w:asciiTheme="majorBidi" w:hAnsiTheme="majorBidi" w:cstheme="majorBidi"/>
        </w:rPr>
        <w:t>2566</w:t>
      </w:r>
      <w:r w:rsidRPr="00AE6DC6">
        <w:rPr>
          <w:rFonts w:asciiTheme="majorBidi" w:hAnsiTheme="majorBidi" w:cstheme="majorBidi"/>
          <w:cs/>
        </w:rPr>
        <w:t xml:space="preserve"> </w:t>
      </w:r>
      <w:r w:rsidR="00E0160E" w:rsidRPr="00AE6DC6">
        <w:rPr>
          <w:rFonts w:asciiTheme="majorBidi" w:hAnsiTheme="majorBidi" w:cstheme="majorBidi"/>
          <w:cs/>
          <w:lang w:val="en-US"/>
        </w:rPr>
        <w:t>บริษัท เกรซ วอเทอร์ เมด จำกัด ซึ่งเป็นบริษัทย่อยของ</w:t>
      </w:r>
      <w:r w:rsidR="00667B83" w:rsidRPr="00AE6DC6">
        <w:rPr>
          <w:rFonts w:asciiTheme="majorBidi" w:hAnsiTheme="majorBidi" w:cstheme="majorBidi"/>
          <w:cs/>
          <w:lang w:val="en-US"/>
        </w:rPr>
        <w:t>บริษัท ได้ดำเนินการ</w:t>
      </w:r>
      <w:r w:rsidR="00667B83" w:rsidRPr="00AE6DC6">
        <w:rPr>
          <w:rFonts w:asciiTheme="majorBidi" w:hAnsiTheme="majorBidi" w:cstheme="majorBidi"/>
          <w:cs/>
        </w:rPr>
        <w:t>ซื้อหุ้น</w:t>
      </w:r>
      <w:r w:rsidR="003B1B83" w:rsidRPr="00AE6DC6">
        <w:rPr>
          <w:rFonts w:asciiTheme="majorBidi" w:hAnsiTheme="majorBidi" w:cstheme="majorBidi"/>
          <w:cs/>
        </w:rPr>
        <w:t>สามัญของบริษัท วารี เมดิคอล</w:t>
      </w:r>
      <w:r w:rsidR="003B1B83" w:rsidRPr="00AE6DC6">
        <w:rPr>
          <w:rFonts w:asciiTheme="majorBidi" w:hAnsiTheme="majorBidi" w:cstheme="majorBidi"/>
        </w:rPr>
        <w:t xml:space="preserve"> </w:t>
      </w:r>
      <w:r w:rsidR="003B1B83" w:rsidRPr="00AE6DC6">
        <w:rPr>
          <w:rFonts w:asciiTheme="majorBidi" w:hAnsiTheme="majorBidi" w:cstheme="majorBidi"/>
          <w:cs/>
        </w:rPr>
        <w:t>จำกัด ซึ่งเป็นผู้ผลิตและจำหน่ายระบบน้ำบริสุทธิ์เพื่อใช้ในอุตสาหกรรม</w:t>
      </w:r>
      <w:r w:rsidR="003B1B83" w:rsidRPr="00AE6DC6">
        <w:rPr>
          <w:rFonts w:asciiTheme="majorBidi" w:hAnsiTheme="majorBidi" w:cstheme="majorBidi"/>
          <w:lang w:val="en-US"/>
        </w:rPr>
        <w:t xml:space="preserve"> </w:t>
      </w:r>
      <w:r w:rsidR="00667B83" w:rsidRPr="00AE6DC6">
        <w:rPr>
          <w:rFonts w:asciiTheme="majorBidi" w:hAnsiTheme="majorBidi" w:cstheme="majorBidi"/>
          <w:cs/>
        </w:rPr>
        <w:t>จำนวน</w:t>
      </w:r>
      <w:r w:rsidR="003579C4" w:rsidRPr="00AE6DC6">
        <w:rPr>
          <w:rFonts w:asciiTheme="majorBidi" w:hAnsiTheme="majorBidi" w:cstheme="majorBidi"/>
          <w:lang w:val="en-US"/>
        </w:rPr>
        <w:t xml:space="preserve"> </w:t>
      </w:r>
      <w:r w:rsidR="003579C4" w:rsidRPr="00AE6DC6">
        <w:rPr>
          <w:rFonts w:asciiTheme="majorBidi" w:hAnsiTheme="majorBidi" w:cstheme="majorBidi"/>
          <w:cs/>
        </w:rPr>
        <w:t>4</w:t>
      </w:r>
      <w:r w:rsidR="003848B8" w:rsidRPr="00AE6DC6">
        <w:rPr>
          <w:rFonts w:asciiTheme="majorBidi" w:hAnsiTheme="majorBidi" w:cstheme="majorBidi"/>
          <w:lang w:val="en-US"/>
        </w:rPr>
        <w:t>,999</w:t>
      </w:r>
      <w:r w:rsidR="0016653A" w:rsidRPr="00AE6DC6">
        <w:rPr>
          <w:rFonts w:asciiTheme="majorBidi" w:hAnsiTheme="majorBidi" w:cstheme="majorBidi"/>
          <w:lang w:val="en-US"/>
        </w:rPr>
        <w:t xml:space="preserve"> </w:t>
      </w:r>
      <w:r w:rsidR="00667B83" w:rsidRPr="00AE6DC6">
        <w:rPr>
          <w:rFonts w:asciiTheme="majorBidi" w:hAnsiTheme="majorBidi" w:cstheme="majorBidi"/>
          <w:cs/>
        </w:rPr>
        <w:t xml:space="preserve">หุ้นในราคาหุ้นละ </w:t>
      </w:r>
      <w:r w:rsidR="003848B8" w:rsidRPr="00AE6DC6">
        <w:rPr>
          <w:rFonts w:asciiTheme="majorBidi" w:hAnsiTheme="majorBidi" w:cstheme="majorBidi"/>
          <w:lang w:val="en-US"/>
        </w:rPr>
        <w:t>3,760.</w:t>
      </w:r>
      <w:r w:rsidR="003C40B7" w:rsidRPr="00AE6DC6">
        <w:rPr>
          <w:rFonts w:asciiTheme="majorBidi" w:hAnsiTheme="majorBidi" w:cstheme="majorBidi"/>
          <w:lang w:val="en-US"/>
        </w:rPr>
        <w:t>8</w:t>
      </w:r>
      <w:r w:rsidR="003579C4" w:rsidRPr="00AE6DC6">
        <w:rPr>
          <w:rFonts w:asciiTheme="majorBidi" w:hAnsiTheme="majorBidi" w:cstheme="majorBidi"/>
          <w:lang w:val="en-US"/>
        </w:rPr>
        <w:t xml:space="preserve"> </w:t>
      </w:r>
      <w:r w:rsidR="00667B83" w:rsidRPr="00AE6DC6">
        <w:rPr>
          <w:rFonts w:asciiTheme="majorBidi" w:hAnsiTheme="majorBidi" w:cstheme="majorBidi"/>
          <w:cs/>
        </w:rPr>
        <w:t xml:space="preserve">บาท เป็นจำนวน </w:t>
      </w:r>
      <w:r w:rsidR="003579C4" w:rsidRPr="00AE6DC6">
        <w:rPr>
          <w:rFonts w:asciiTheme="majorBidi" w:hAnsiTheme="majorBidi" w:cstheme="majorBidi"/>
          <w:lang w:val="en-US"/>
        </w:rPr>
        <w:t xml:space="preserve">18.8 </w:t>
      </w:r>
      <w:r w:rsidR="00667B83" w:rsidRPr="00AE6DC6">
        <w:rPr>
          <w:rFonts w:asciiTheme="majorBidi" w:hAnsiTheme="majorBidi" w:cstheme="majorBidi"/>
          <w:cs/>
        </w:rPr>
        <w:t xml:space="preserve">ล้านบาท คิดเป็นอัตราการถือหุ้นร้อยละ </w:t>
      </w:r>
      <w:r w:rsidR="00365765" w:rsidRPr="00AE6DC6">
        <w:rPr>
          <w:rFonts w:asciiTheme="majorBidi" w:hAnsiTheme="majorBidi" w:cstheme="majorBidi"/>
          <w:lang w:val="en-US"/>
        </w:rPr>
        <w:t>99</w:t>
      </w:r>
      <w:r w:rsidR="00667B83" w:rsidRPr="00AE6DC6">
        <w:rPr>
          <w:rFonts w:asciiTheme="majorBidi" w:hAnsiTheme="majorBidi" w:cstheme="majorBidi"/>
        </w:rPr>
        <w:t>.</w:t>
      </w:r>
      <w:r w:rsidR="00365765" w:rsidRPr="00AE6DC6">
        <w:rPr>
          <w:rFonts w:asciiTheme="majorBidi" w:hAnsiTheme="majorBidi" w:cstheme="majorBidi"/>
          <w:lang w:val="en-US"/>
        </w:rPr>
        <w:t>9</w:t>
      </w:r>
      <w:r w:rsidR="00667B83" w:rsidRPr="00AE6DC6">
        <w:rPr>
          <w:rFonts w:asciiTheme="majorBidi" w:hAnsiTheme="majorBidi" w:cstheme="majorBidi"/>
          <w:cs/>
        </w:rPr>
        <w:t xml:space="preserve"> ของหุ้นสามัญทั้งหมด</w:t>
      </w:r>
    </w:p>
    <w:p w14:paraId="44E469BE" w14:textId="77777777" w:rsidR="00FA1741" w:rsidRPr="00AE6DC6" w:rsidRDefault="00FA1741">
      <w:pPr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  <w:r w:rsidRPr="00AE6DC6">
        <w:rPr>
          <w:rFonts w:asciiTheme="majorBidi" w:hAnsiTheme="majorBidi" w:cstheme="majorBidi"/>
          <w:cs/>
        </w:rPr>
        <w:br w:type="page"/>
      </w:r>
    </w:p>
    <w:bookmarkEnd w:id="0"/>
    <w:p w14:paraId="4E480D58" w14:textId="2754E296" w:rsidR="008354CA" w:rsidRPr="00AE6DC6" w:rsidRDefault="006E4568" w:rsidP="006E456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6DC6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="00A35E8E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AE6DC6">
        <w:rPr>
          <w:rFonts w:asciiTheme="majorBidi" w:hAnsiTheme="majorBidi" w:cstheme="majorBidi"/>
          <w:sz w:val="30"/>
          <w:szCs w:val="30"/>
        </w:rPr>
        <w:t xml:space="preserve">2567 </w:t>
      </w:r>
      <w:r w:rsidRPr="00AE6DC6">
        <w:rPr>
          <w:rFonts w:asciiTheme="majorBidi" w:hAnsiTheme="majorBidi" w:cstheme="majorBidi" w:hint="cs"/>
          <w:sz w:val="30"/>
          <w:szCs w:val="30"/>
          <w:cs/>
        </w:rPr>
        <w:t>การประเมินมูลค่ายุติธรรมโดยผู้ประเมินราคาอิสระได้แล้วเสร็จ และมีการบันทึกรายการปรับปรุงสินทรัพย์ที่ได้มาและหนี้สินที่รับมาเป็นมูลค่ายุติธรรมเรียบร้อยแล้ว ดังนี้</w:t>
      </w:r>
    </w:p>
    <w:p w14:paraId="4776009B" w14:textId="35748FA0" w:rsidR="0086639E" w:rsidRPr="00AE6DC6" w:rsidRDefault="0086639E" w:rsidP="00F8021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41"/>
        <w:gridCol w:w="1429"/>
        <w:gridCol w:w="253"/>
        <w:gridCol w:w="1317"/>
        <w:gridCol w:w="282"/>
        <w:gridCol w:w="1518"/>
      </w:tblGrid>
      <w:tr w:rsidR="005F422F" w:rsidRPr="00AE6DC6" w14:paraId="7DB12704" w14:textId="14A2A0BE" w:rsidTr="000E56BF">
        <w:trPr>
          <w:trHeight w:val="404"/>
          <w:tblHeader/>
        </w:trPr>
        <w:tc>
          <w:tcPr>
            <w:tcW w:w="3870" w:type="dxa"/>
            <w:vAlign w:val="bottom"/>
          </w:tcPr>
          <w:p w14:paraId="1EBCD46B" w14:textId="2DFDA017" w:rsidR="005F422F" w:rsidRPr="00AE6DC6" w:rsidRDefault="000E56BF" w:rsidP="000E56B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41" w:type="dxa"/>
          </w:tcPr>
          <w:p w14:paraId="57A062F6" w14:textId="77777777" w:rsidR="005F422F" w:rsidRPr="00AE6DC6" w:rsidRDefault="005F422F" w:rsidP="00A0203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9" w:type="dxa"/>
          </w:tcPr>
          <w:p w14:paraId="6CB21D49" w14:textId="77777777" w:rsidR="00240493" w:rsidRPr="00AE6DC6" w:rsidRDefault="00240493" w:rsidP="00240493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  <w:p w14:paraId="4F83D168" w14:textId="081A5FA7" w:rsidR="005F422F" w:rsidRPr="00AE6DC6" w:rsidRDefault="00240493" w:rsidP="0024049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เดิมที่รับรู้</w:t>
            </w:r>
          </w:p>
        </w:tc>
        <w:tc>
          <w:tcPr>
            <w:tcW w:w="253" w:type="dxa"/>
            <w:vAlign w:val="bottom"/>
          </w:tcPr>
          <w:p w14:paraId="6F9D837A" w14:textId="77777777" w:rsidR="005F422F" w:rsidRPr="00AE6DC6" w:rsidRDefault="005F422F" w:rsidP="00A0203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  <w:vAlign w:val="bottom"/>
          </w:tcPr>
          <w:p w14:paraId="02AF9847" w14:textId="7924972B" w:rsidR="005F422F" w:rsidRPr="00AE6DC6" w:rsidRDefault="00240493" w:rsidP="00240493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82" w:type="dxa"/>
          </w:tcPr>
          <w:p w14:paraId="5EBA9BA2" w14:textId="77777777" w:rsidR="005F422F" w:rsidRPr="00AE6DC6" w:rsidRDefault="005F422F" w:rsidP="00A02039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8" w:type="dxa"/>
          </w:tcPr>
          <w:p w14:paraId="1FCE87B2" w14:textId="77777777" w:rsidR="00240493" w:rsidRPr="00AE6DC6" w:rsidRDefault="00240493" w:rsidP="00240493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  <w:p w14:paraId="3DFD6214" w14:textId="51386944" w:rsidR="005F422F" w:rsidRPr="00AE6DC6" w:rsidRDefault="00240493" w:rsidP="00240493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เดิมที่รับรู้</w:t>
            </w:r>
          </w:p>
        </w:tc>
      </w:tr>
      <w:tr w:rsidR="00240493" w:rsidRPr="00AE6DC6" w14:paraId="71E061D9" w14:textId="333DF47F" w:rsidTr="00240493">
        <w:trPr>
          <w:trHeight w:val="404"/>
          <w:tblHeader/>
        </w:trPr>
        <w:tc>
          <w:tcPr>
            <w:tcW w:w="3870" w:type="dxa"/>
          </w:tcPr>
          <w:p w14:paraId="1032B79F" w14:textId="77777777" w:rsidR="00240493" w:rsidRPr="00AE6DC6" w:rsidRDefault="00240493" w:rsidP="00A0203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3D716D78" w14:textId="77777777" w:rsidR="00240493" w:rsidRPr="00AE6DC6" w:rsidRDefault="00240493" w:rsidP="00A0203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9" w:type="dxa"/>
            <w:gridSpan w:val="5"/>
          </w:tcPr>
          <w:p w14:paraId="6AD98D77" w14:textId="76FB98AE" w:rsidR="00240493" w:rsidRPr="00AE6DC6" w:rsidRDefault="00240493" w:rsidP="00A02039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E6D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E6DC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441EB" w:rsidRPr="00AE6DC6" w14:paraId="30B6A833" w14:textId="4BFB3D80" w:rsidTr="00240493">
        <w:trPr>
          <w:trHeight w:val="78"/>
        </w:trPr>
        <w:tc>
          <w:tcPr>
            <w:tcW w:w="3870" w:type="dxa"/>
          </w:tcPr>
          <w:p w14:paraId="4816C255" w14:textId="77777777" w:rsidR="00F441EB" w:rsidRPr="00AE6DC6" w:rsidRDefault="00F441EB" w:rsidP="00F441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41" w:type="dxa"/>
          </w:tcPr>
          <w:p w14:paraId="6CEEAA5D" w14:textId="77777777" w:rsidR="00F441EB" w:rsidRPr="00AE6DC6" w:rsidRDefault="00F441EB" w:rsidP="00F441E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738B33C2" w14:textId="03B461F1" w:rsidR="00F441EB" w:rsidRPr="00AE6DC6" w:rsidRDefault="00F441EB" w:rsidP="00EA706A">
            <w:pPr>
              <w:tabs>
                <w:tab w:val="decimal" w:pos="1329"/>
              </w:tabs>
              <w:ind w:right="35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1,507</w:t>
            </w:r>
          </w:p>
        </w:tc>
        <w:tc>
          <w:tcPr>
            <w:tcW w:w="253" w:type="dxa"/>
          </w:tcPr>
          <w:p w14:paraId="67C7125F" w14:textId="77777777" w:rsidR="00F441EB" w:rsidRPr="00AE6DC6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24441655" w14:textId="4FBE1BF2" w:rsidR="00F441EB" w:rsidRPr="00AE6DC6" w:rsidRDefault="00CF4F10" w:rsidP="00D83C43">
            <w:pPr>
              <w:tabs>
                <w:tab w:val="decimal" w:pos="1329"/>
              </w:tabs>
              <w:ind w:right="256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41ABC5EE" w14:textId="77777777" w:rsidR="00F441EB" w:rsidRPr="00AE6DC6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00733A7C" w14:textId="5DE2F304" w:rsidR="00F441EB" w:rsidRPr="00AE6DC6" w:rsidRDefault="00F441EB" w:rsidP="00FD5F9F">
            <w:pPr>
              <w:tabs>
                <w:tab w:val="decimal" w:pos="12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1,507</w:t>
            </w:r>
          </w:p>
        </w:tc>
      </w:tr>
      <w:tr w:rsidR="00F441EB" w:rsidRPr="00AE6DC6" w14:paraId="2B6D2C0B" w14:textId="280C6E81" w:rsidTr="00240493">
        <w:trPr>
          <w:trHeight w:val="392"/>
        </w:trPr>
        <w:tc>
          <w:tcPr>
            <w:tcW w:w="3870" w:type="dxa"/>
          </w:tcPr>
          <w:p w14:paraId="6A5F82C4" w14:textId="77777777" w:rsidR="00F441EB" w:rsidRPr="00AE6DC6" w:rsidRDefault="00F441EB" w:rsidP="00F441E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41" w:type="dxa"/>
          </w:tcPr>
          <w:p w14:paraId="5DD189DD" w14:textId="77777777" w:rsidR="00F441EB" w:rsidRPr="00AE6DC6" w:rsidRDefault="00F441EB" w:rsidP="00F441E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593C0C31" w14:textId="3A1E1A04" w:rsidR="00F441EB" w:rsidRPr="00AE6DC6" w:rsidRDefault="00F441EB" w:rsidP="00EA706A">
            <w:pPr>
              <w:tabs>
                <w:tab w:val="decimal" w:pos="1329"/>
              </w:tabs>
              <w:ind w:right="35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1,593</w:t>
            </w:r>
          </w:p>
        </w:tc>
        <w:tc>
          <w:tcPr>
            <w:tcW w:w="253" w:type="dxa"/>
          </w:tcPr>
          <w:p w14:paraId="49F697ED" w14:textId="77777777" w:rsidR="00F441EB" w:rsidRPr="00AE6DC6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0B76406A" w14:textId="4B42E14A" w:rsidR="00F441EB" w:rsidRPr="00AE6DC6" w:rsidRDefault="00CF4F10" w:rsidP="00D83C43">
            <w:pPr>
              <w:tabs>
                <w:tab w:val="decimal" w:pos="1329"/>
              </w:tabs>
              <w:ind w:right="256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4144D62E" w14:textId="77777777" w:rsidR="00F441EB" w:rsidRPr="00AE6DC6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7FF806F4" w14:textId="6691D438" w:rsidR="00F441EB" w:rsidRPr="00AE6DC6" w:rsidRDefault="00F441EB" w:rsidP="00FD5F9F">
            <w:pPr>
              <w:tabs>
                <w:tab w:val="decimal" w:pos="12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1,593</w:t>
            </w:r>
          </w:p>
        </w:tc>
      </w:tr>
      <w:tr w:rsidR="00F441EB" w:rsidRPr="00AE6DC6" w14:paraId="438190A9" w14:textId="45B9127D" w:rsidTr="00240493">
        <w:trPr>
          <w:trHeight w:val="404"/>
        </w:trPr>
        <w:tc>
          <w:tcPr>
            <w:tcW w:w="3870" w:type="dxa"/>
          </w:tcPr>
          <w:p w14:paraId="163F7A1D" w14:textId="77777777" w:rsidR="00F441EB" w:rsidRPr="00AE6DC6" w:rsidRDefault="00F441EB" w:rsidP="00F441E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41" w:type="dxa"/>
          </w:tcPr>
          <w:p w14:paraId="620EB564" w14:textId="77777777" w:rsidR="00F441EB" w:rsidRPr="00AE6DC6" w:rsidRDefault="00F441EB" w:rsidP="00F441E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5CDD9851" w14:textId="2FD8DF86" w:rsidR="00F441EB" w:rsidRPr="00AE6DC6" w:rsidRDefault="00F441EB" w:rsidP="00EA706A">
            <w:pPr>
              <w:tabs>
                <w:tab w:val="decimal" w:pos="1329"/>
              </w:tabs>
              <w:ind w:right="35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1,020</w:t>
            </w:r>
          </w:p>
        </w:tc>
        <w:tc>
          <w:tcPr>
            <w:tcW w:w="253" w:type="dxa"/>
          </w:tcPr>
          <w:p w14:paraId="56704269" w14:textId="77777777" w:rsidR="00F441EB" w:rsidRPr="00AE6DC6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1556BF47" w14:textId="5FC9AD92" w:rsidR="00F441EB" w:rsidRPr="00AE6DC6" w:rsidRDefault="00CF4F10" w:rsidP="00D83C43">
            <w:pPr>
              <w:tabs>
                <w:tab w:val="decimal" w:pos="1329"/>
              </w:tabs>
              <w:ind w:right="256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2843FACC" w14:textId="77777777" w:rsidR="00F441EB" w:rsidRPr="00AE6DC6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68071E0C" w14:textId="03874B2E" w:rsidR="00F441EB" w:rsidRPr="00AE6DC6" w:rsidRDefault="00F441EB" w:rsidP="00EA706A">
            <w:pPr>
              <w:tabs>
                <w:tab w:val="decimal" w:pos="12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1,020</w:t>
            </w:r>
          </w:p>
        </w:tc>
      </w:tr>
      <w:tr w:rsidR="00F441EB" w:rsidRPr="00AE6DC6" w14:paraId="48D72729" w14:textId="7BB5D4AD" w:rsidTr="00240493">
        <w:trPr>
          <w:trHeight w:val="392"/>
        </w:trPr>
        <w:tc>
          <w:tcPr>
            <w:tcW w:w="3870" w:type="dxa"/>
          </w:tcPr>
          <w:p w14:paraId="5C977D3B" w14:textId="77777777" w:rsidR="00F441EB" w:rsidRPr="00AE6DC6" w:rsidRDefault="00F441EB" w:rsidP="00F441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41" w:type="dxa"/>
          </w:tcPr>
          <w:p w14:paraId="199CACE2" w14:textId="77777777" w:rsidR="00F441EB" w:rsidRPr="00AE6DC6" w:rsidRDefault="00F441EB" w:rsidP="00F441E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02BF1025" w14:textId="2E03E9E1" w:rsidR="00F441EB" w:rsidRPr="00AE6DC6" w:rsidRDefault="00F441EB" w:rsidP="00EA706A">
            <w:pPr>
              <w:tabs>
                <w:tab w:val="decimal" w:pos="1329"/>
              </w:tabs>
              <w:ind w:right="35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3,936</w:t>
            </w:r>
          </w:p>
        </w:tc>
        <w:tc>
          <w:tcPr>
            <w:tcW w:w="253" w:type="dxa"/>
          </w:tcPr>
          <w:p w14:paraId="7BFF2CFB" w14:textId="77777777" w:rsidR="00F441EB" w:rsidRPr="00AE6DC6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305AF58E" w14:textId="5714A423" w:rsidR="00F441EB" w:rsidRPr="00AE6DC6" w:rsidRDefault="00CF4F10" w:rsidP="00D83C43">
            <w:pPr>
              <w:tabs>
                <w:tab w:val="decimal" w:pos="1329"/>
              </w:tabs>
              <w:ind w:right="256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6ABF3E0C" w14:textId="77777777" w:rsidR="00F441EB" w:rsidRPr="00AE6DC6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09ACFBFE" w14:textId="785BC739" w:rsidR="00F441EB" w:rsidRPr="00AE6DC6" w:rsidRDefault="00F441EB" w:rsidP="00EA706A">
            <w:pPr>
              <w:tabs>
                <w:tab w:val="decimal" w:pos="12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3,936</w:t>
            </w:r>
          </w:p>
        </w:tc>
      </w:tr>
      <w:tr w:rsidR="00F441EB" w:rsidRPr="00AE6DC6" w14:paraId="0F70EE2C" w14:textId="3C634059" w:rsidTr="00240493">
        <w:trPr>
          <w:trHeight w:val="392"/>
        </w:trPr>
        <w:tc>
          <w:tcPr>
            <w:tcW w:w="3870" w:type="dxa"/>
          </w:tcPr>
          <w:p w14:paraId="661AB6ED" w14:textId="77777777" w:rsidR="00F441EB" w:rsidRPr="00AE6DC6" w:rsidRDefault="00F441EB" w:rsidP="00F441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41" w:type="dxa"/>
          </w:tcPr>
          <w:p w14:paraId="7A777498" w14:textId="77777777" w:rsidR="00F441EB" w:rsidRPr="00AE6DC6" w:rsidRDefault="00F441EB" w:rsidP="00F441E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5AA01A02" w14:textId="1E2463DD" w:rsidR="00F441EB" w:rsidRPr="00AE6DC6" w:rsidRDefault="00F441EB" w:rsidP="00EA706A">
            <w:pPr>
              <w:tabs>
                <w:tab w:val="decimal" w:pos="1329"/>
              </w:tabs>
              <w:ind w:right="35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2E3808" w:rsidRPr="00AE6DC6">
              <w:rPr>
                <w:rFonts w:asciiTheme="majorBidi" w:hAnsiTheme="majorBidi" w:cstheme="majorBidi"/>
                <w:sz w:val="30"/>
                <w:szCs w:val="30"/>
              </w:rPr>
              <w:t>091</w:t>
            </w:r>
          </w:p>
        </w:tc>
        <w:tc>
          <w:tcPr>
            <w:tcW w:w="253" w:type="dxa"/>
          </w:tcPr>
          <w:p w14:paraId="58E720D7" w14:textId="77777777" w:rsidR="00F441EB" w:rsidRPr="00AE6DC6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72D4CD50" w14:textId="15B76713" w:rsidR="00F441EB" w:rsidRPr="00AE6DC6" w:rsidRDefault="007F6930" w:rsidP="00EA706A">
            <w:pPr>
              <w:tabs>
                <w:tab w:val="decimal" w:pos="1329"/>
              </w:tabs>
              <w:ind w:right="35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753</w:t>
            </w:r>
          </w:p>
        </w:tc>
        <w:tc>
          <w:tcPr>
            <w:tcW w:w="282" w:type="dxa"/>
          </w:tcPr>
          <w:p w14:paraId="05D40F75" w14:textId="77777777" w:rsidR="00F441EB" w:rsidRPr="00AE6DC6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46A87963" w14:textId="73F6D9A7" w:rsidR="00F441EB" w:rsidRPr="00AE6DC6" w:rsidRDefault="00F441EB" w:rsidP="00EA706A">
            <w:pPr>
              <w:tabs>
                <w:tab w:val="decimal" w:pos="12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1,844</w:t>
            </w:r>
          </w:p>
        </w:tc>
      </w:tr>
      <w:tr w:rsidR="00F441EB" w:rsidRPr="00AE6DC6" w14:paraId="3D0933CC" w14:textId="69085566" w:rsidTr="00240493">
        <w:trPr>
          <w:trHeight w:val="392"/>
        </w:trPr>
        <w:tc>
          <w:tcPr>
            <w:tcW w:w="3870" w:type="dxa"/>
          </w:tcPr>
          <w:p w14:paraId="232121D3" w14:textId="18640E4E" w:rsidR="00F441EB" w:rsidRPr="00AE6DC6" w:rsidRDefault="00F441EB" w:rsidP="00F441E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41" w:type="dxa"/>
          </w:tcPr>
          <w:p w14:paraId="23F0DF8C" w14:textId="77777777" w:rsidR="00F441EB" w:rsidRPr="00AE6DC6" w:rsidRDefault="00F441EB" w:rsidP="00F441E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2E25937C" w14:textId="7D3FD67E" w:rsidR="00F441EB" w:rsidRPr="00AE6DC6" w:rsidRDefault="00EF1AB0" w:rsidP="00FA0876">
            <w:pPr>
              <w:tabs>
                <w:tab w:val="decimal" w:pos="1329"/>
              </w:tabs>
              <w:ind w:right="256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3C6620BB" w14:textId="77777777" w:rsidR="00F441EB" w:rsidRPr="00AE6DC6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35028731" w14:textId="7CD9E228" w:rsidR="00F441EB" w:rsidRPr="00AE6DC6" w:rsidRDefault="00EF1AB0" w:rsidP="00EA706A">
            <w:pPr>
              <w:tabs>
                <w:tab w:val="decimal" w:pos="1329"/>
              </w:tabs>
              <w:ind w:right="35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F4B71" w:rsidRPr="00AE6D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t>528</w:t>
            </w:r>
          </w:p>
        </w:tc>
        <w:tc>
          <w:tcPr>
            <w:tcW w:w="282" w:type="dxa"/>
          </w:tcPr>
          <w:p w14:paraId="4D7EF0C0" w14:textId="77777777" w:rsidR="00F441EB" w:rsidRPr="00AE6DC6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7FC11101" w14:textId="6008D6EC" w:rsidR="00F441EB" w:rsidRPr="00AE6DC6" w:rsidRDefault="00F441EB" w:rsidP="00EA706A">
            <w:pPr>
              <w:tabs>
                <w:tab w:val="decimal" w:pos="12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1,528</w:t>
            </w:r>
          </w:p>
        </w:tc>
      </w:tr>
      <w:tr w:rsidR="00EF1AB0" w:rsidRPr="00AE6DC6" w14:paraId="0D2F2BA7" w14:textId="77777777" w:rsidTr="00240493">
        <w:trPr>
          <w:trHeight w:val="392"/>
        </w:trPr>
        <w:tc>
          <w:tcPr>
            <w:tcW w:w="3870" w:type="dxa"/>
          </w:tcPr>
          <w:p w14:paraId="36CD0AA8" w14:textId="2E13657C" w:rsidR="00EF1AB0" w:rsidRPr="00AE6DC6" w:rsidRDefault="00EF1AB0" w:rsidP="00F441E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41" w:type="dxa"/>
          </w:tcPr>
          <w:p w14:paraId="731EAFB0" w14:textId="77777777" w:rsidR="00EF1AB0" w:rsidRPr="00AE6DC6" w:rsidRDefault="00EF1AB0" w:rsidP="00F441E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7B46D8E9" w14:textId="18136475" w:rsidR="00EF1AB0" w:rsidRPr="00AE6DC6" w:rsidRDefault="00EF1AB0" w:rsidP="00EA706A">
            <w:pPr>
              <w:tabs>
                <w:tab w:val="decimal" w:pos="1329"/>
              </w:tabs>
              <w:ind w:right="35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253" w:type="dxa"/>
          </w:tcPr>
          <w:p w14:paraId="67FC6B16" w14:textId="77777777" w:rsidR="00EF1AB0" w:rsidRPr="00AE6DC6" w:rsidRDefault="00EF1AB0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59A5225A" w14:textId="5B9573A9" w:rsidR="00EF1AB0" w:rsidRPr="00AE6DC6" w:rsidRDefault="00EF1AB0" w:rsidP="00FD5F9F">
            <w:pPr>
              <w:tabs>
                <w:tab w:val="decimal" w:pos="1329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(81)</w:t>
            </w:r>
          </w:p>
        </w:tc>
        <w:tc>
          <w:tcPr>
            <w:tcW w:w="282" w:type="dxa"/>
          </w:tcPr>
          <w:p w14:paraId="2F23BE19" w14:textId="77777777" w:rsidR="00EF1AB0" w:rsidRPr="00AE6DC6" w:rsidRDefault="00EF1AB0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09409209" w14:textId="0F82EEC4" w:rsidR="00EF1AB0" w:rsidRPr="00AE6DC6" w:rsidRDefault="00EF1AB0" w:rsidP="00DA54B5">
            <w:pPr>
              <w:tabs>
                <w:tab w:val="decimal" w:pos="1329"/>
              </w:tabs>
              <w:ind w:right="256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41EB" w:rsidRPr="00AE6DC6" w14:paraId="0BAB5FC7" w14:textId="52E9EA6D" w:rsidTr="00240493">
        <w:trPr>
          <w:trHeight w:val="392"/>
        </w:trPr>
        <w:tc>
          <w:tcPr>
            <w:tcW w:w="3870" w:type="dxa"/>
          </w:tcPr>
          <w:p w14:paraId="336CFBAF" w14:textId="77777777" w:rsidR="00F441EB" w:rsidRPr="00AE6DC6" w:rsidRDefault="00F441EB" w:rsidP="00F441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41" w:type="dxa"/>
          </w:tcPr>
          <w:p w14:paraId="56A5F693" w14:textId="77777777" w:rsidR="00F441EB" w:rsidRPr="00AE6DC6" w:rsidRDefault="00F441EB" w:rsidP="00F441E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6BBCF673" w14:textId="4D27E684" w:rsidR="00F441EB" w:rsidRPr="00AE6DC6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(763)</w:t>
            </w:r>
          </w:p>
        </w:tc>
        <w:tc>
          <w:tcPr>
            <w:tcW w:w="253" w:type="dxa"/>
          </w:tcPr>
          <w:p w14:paraId="5EDE5B3D" w14:textId="77777777" w:rsidR="00F441EB" w:rsidRPr="00AE6DC6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25549EDC" w14:textId="1540D6BA" w:rsidR="00F441EB" w:rsidRPr="00AE6DC6" w:rsidRDefault="007F6930" w:rsidP="00D83C43">
            <w:pPr>
              <w:tabs>
                <w:tab w:val="decimal" w:pos="1329"/>
              </w:tabs>
              <w:ind w:right="256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49F5C813" w14:textId="77777777" w:rsidR="00F441EB" w:rsidRPr="00AE6DC6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72D3431E" w14:textId="4E2A144B" w:rsidR="00F441EB" w:rsidRPr="00AE6DC6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(763)</w:t>
            </w:r>
          </w:p>
        </w:tc>
      </w:tr>
      <w:tr w:rsidR="00F441EB" w:rsidRPr="00AE6DC6" w14:paraId="4A9EF5AA" w14:textId="1C9C6262" w:rsidTr="00240493">
        <w:trPr>
          <w:trHeight w:val="392"/>
        </w:trPr>
        <w:tc>
          <w:tcPr>
            <w:tcW w:w="3870" w:type="dxa"/>
          </w:tcPr>
          <w:p w14:paraId="48860FA9" w14:textId="77777777" w:rsidR="00F441EB" w:rsidRPr="00AE6DC6" w:rsidRDefault="00F441EB" w:rsidP="00F441E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41" w:type="dxa"/>
          </w:tcPr>
          <w:p w14:paraId="431A2CB2" w14:textId="77777777" w:rsidR="00F441EB" w:rsidRPr="00AE6DC6" w:rsidRDefault="00F441EB" w:rsidP="00F441E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49E8F679" w14:textId="0EC32FA5" w:rsidR="00F441EB" w:rsidRPr="00AE6DC6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(813)</w:t>
            </w:r>
          </w:p>
        </w:tc>
        <w:tc>
          <w:tcPr>
            <w:tcW w:w="253" w:type="dxa"/>
          </w:tcPr>
          <w:p w14:paraId="40D3EE7E" w14:textId="77777777" w:rsidR="00F441EB" w:rsidRPr="00AE6DC6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6F88CAC6" w14:textId="737A6C9E" w:rsidR="00F441EB" w:rsidRPr="00AE6DC6" w:rsidRDefault="007F6930" w:rsidP="00D83C43">
            <w:pPr>
              <w:tabs>
                <w:tab w:val="decimal" w:pos="1329"/>
              </w:tabs>
              <w:ind w:right="256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6411252E" w14:textId="77777777" w:rsidR="00F441EB" w:rsidRPr="00AE6DC6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36771A00" w14:textId="3F59650D" w:rsidR="00F441EB" w:rsidRPr="00AE6DC6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(813)</w:t>
            </w:r>
          </w:p>
        </w:tc>
      </w:tr>
      <w:tr w:rsidR="00F441EB" w:rsidRPr="00AE6DC6" w14:paraId="5AE62F15" w14:textId="5CC4BB42" w:rsidTr="00F0179D">
        <w:trPr>
          <w:trHeight w:val="404"/>
        </w:trPr>
        <w:tc>
          <w:tcPr>
            <w:tcW w:w="3870" w:type="dxa"/>
          </w:tcPr>
          <w:p w14:paraId="4F435A5E" w14:textId="77777777" w:rsidR="00F441EB" w:rsidRPr="00AE6DC6" w:rsidRDefault="00F441EB" w:rsidP="00F441E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241" w:type="dxa"/>
          </w:tcPr>
          <w:p w14:paraId="238D1293" w14:textId="77777777" w:rsidR="00F441EB" w:rsidRPr="00AE6DC6" w:rsidRDefault="00F441EB" w:rsidP="00F441E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64374B88" w14:textId="710790AD" w:rsidR="00F441EB" w:rsidRPr="00AE6DC6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(2,109)</w:t>
            </w:r>
          </w:p>
        </w:tc>
        <w:tc>
          <w:tcPr>
            <w:tcW w:w="253" w:type="dxa"/>
          </w:tcPr>
          <w:p w14:paraId="0D7BC796" w14:textId="77777777" w:rsidR="00F441EB" w:rsidRPr="00AE6DC6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5091C272" w14:textId="3AA5DB71" w:rsidR="00F441EB" w:rsidRPr="00AE6DC6" w:rsidRDefault="007F6930" w:rsidP="00D83C43">
            <w:pPr>
              <w:tabs>
                <w:tab w:val="decimal" w:pos="1329"/>
              </w:tabs>
              <w:ind w:right="256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5FB57EEB" w14:textId="77777777" w:rsidR="00F441EB" w:rsidRPr="00AE6DC6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0250B49D" w14:textId="63867B76" w:rsidR="00F441EB" w:rsidRPr="00AE6DC6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(2,109)</w:t>
            </w:r>
          </w:p>
        </w:tc>
      </w:tr>
      <w:tr w:rsidR="00F441EB" w:rsidRPr="00AE6DC6" w14:paraId="04D2A16F" w14:textId="7C078FC5" w:rsidTr="009D3F09">
        <w:trPr>
          <w:trHeight w:val="404"/>
        </w:trPr>
        <w:tc>
          <w:tcPr>
            <w:tcW w:w="3870" w:type="dxa"/>
          </w:tcPr>
          <w:p w14:paraId="37A9849C" w14:textId="3B254768" w:rsidR="00F441EB" w:rsidRPr="00AE6DC6" w:rsidRDefault="00F441EB" w:rsidP="00F441E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41" w:type="dxa"/>
          </w:tcPr>
          <w:p w14:paraId="76AA38EE" w14:textId="77777777" w:rsidR="00F441EB" w:rsidRPr="00AE6DC6" w:rsidRDefault="00F441EB" w:rsidP="00F441E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7B4664AC" w14:textId="3BE8FE39" w:rsidR="00F441EB" w:rsidRPr="00AE6DC6" w:rsidRDefault="001F765D" w:rsidP="00FA0876">
            <w:pPr>
              <w:tabs>
                <w:tab w:val="decimal" w:pos="1329"/>
              </w:tabs>
              <w:ind w:right="256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2EBCE5E7" w14:textId="77777777" w:rsidR="00F441EB" w:rsidRPr="00AE6DC6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1FCC89E4" w14:textId="5D0EE7D3" w:rsidR="00F441EB" w:rsidRPr="00AE6DC6" w:rsidRDefault="007F6930" w:rsidP="00EA706A">
            <w:pPr>
              <w:tabs>
                <w:tab w:val="decimal" w:pos="1329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D74C65" w:rsidRPr="00AE6DC6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2" w:type="dxa"/>
          </w:tcPr>
          <w:p w14:paraId="54F3835C" w14:textId="77777777" w:rsidR="00F441EB" w:rsidRPr="00AE6DC6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49237300" w14:textId="1EF25C54" w:rsidR="00F441EB" w:rsidRPr="00AE6DC6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D74C65" w:rsidRPr="00AE6DC6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441EB" w:rsidRPr="00AE6DC6" w14:paraId="11004C7A" w14:textId="1F3033C5" w:rsidTr="00F0179D">
        <w:trPr>
          <w:trHeight w:val="404"/>
        </w:trPr>
        <w:tc>
          <w:tcPr>
            <w:tcW w:w="3870" w:type="dxa"/>
          </w:tcPr>
          <w:p w14:paraId="0D7A39CB" w14:textId="77777777" w:rsidR="00F441EB" w:rsidRPr="00AE6DC6" w:rsidRDefault="00F441EB" w:rsidP="00F441E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41" w:type="dxa"/>
          </w:tcPr>
          <w:p w14:paraId="21C4575E" w14:textId="77777777" w:rsidR="00F441EB" w:rsidRPr="00AE6DC6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2BC06537" w14:textId="067C8B75" w:rsidR="00F441EB" w:rsidRPr="00AE6DC6" w:rsidRDefault="008830D6" w:rsidP="00EA706A">
            <w:pPr>
              <w:tabs>
                <w:tab w:val="decimal" w:pos="1329"/>
              </w:tabs>
              <w:ind w:right="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F441EB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543</w:t>
            </w:r>
          </w:p>
        </w:tc>
        <w:tc>
          <w:tcPr>
            <w:tcW w:w="253" w:type="dxa"/>
          </w:tcPr>
          <w:p w14:paraId="3AACE620" w14:textId="77777777" w:rsidR="00F441EB" w:rsidRPr="00AE6DC6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14:paraId="3F464824" w14:textId="0F5F382A" w:rsidR="00F441EB" w:rsidRPr="00AE6DC6" w:rsidRDefault="00D83C43" w:rsidP="00EA706A">
            <w:pPr>
              <w:tabs>
                <w:tab w:val="decimal" w:pos="1329"/>
              </w:tabs>
              <w:ind w:right="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</w:t>
            </w:r>
            <w:r w:rsidR="00D74C65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82" w:type="dxa"/>
          </w:tcPr>
          <w:p w14:paraId="148F0E6F" w14:textId="77777777" w:rsidR="00F441EB" w:rsidRPr="00AE6DC6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</w:tcPr>
          <w:p w14:paraId="173EC344" w14:textId="2C7A9BF0" w:rsidR="00F441EB" w:rsidRPr="00AE6DC6" w:rsidRDefault="00F441EB" w:rsidP="00EA706A">
            <w:pPr>
              <w:tabs>
                <w:tab w:val="decimal" w:pos="1329"/>
              </w:tabs>
              <w:ind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</w:t>
            </w:r>
            <w:r w:rsidR="00D74C65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</w:p>
        </w:tc>
      </w:tr>
      <w:tr w:rsidR="00BD195B" w:rsidRPr="00AE6DC6" w14:paraId="4A618FE5" w14:textId="2B520C89" w:rsidTr="0033564C">
        <w:trPr>
          <w:trHeight w:val="392"/>
        </w:trPr>
        <w:tc>
          <w:tcPr>
            <w:tcW w:w="4111" w:type="dxa"/>
            <w:gridSpan w:val="2"/>
          </w:tcPr>
          <w:p w14:paraId="0C9FC492" w14:textId="0F18D030" w:rsidR="00BD195B" w:rsidRPr="00AE6DC6" w:rsidRDefault="00BD195B" w:rsidP="00BD195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E6DC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ส่วนได้เสียที่ไม่มีอำนาจควบคุม</w:t>
            </w:r>
            <w:r w:rsidRPr="00AE6DC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AE6DC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(ร้อยละ </w:t>
            </w:r>
            <w:r w:rsidRPr="00AE6DC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0.02)</w:t>
            </w: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34C4CA4D" w14:textId="0F8A3190" w:rsidR="00BD195B" w:rsidRPr="00AE6DC6" w:rsidRDefault="00BD195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53" w:type="dxa"/>
          </w:tcPr>
          <w:p w14:paraId="40216F5A" w14:textId="77777777" w:rsidR="00BD195B" w:rsidRPr="00AE6DC6" w:rsidRDefault="00BD195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7577B5F6" w14:textId="31EEEE70" w:rsidR="00BD195B" w:rsidRPr="00AE6DC6" w:rsidRDefault="00BD195B" w:rsidP="00D83C43">
            <w:pPr>
              <w:tabs>
                <w:tab w:val="decimal" w:pos="1329"/>
              </w:tabs>
              <w:ind w:right="256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19C8FCFD" w14:textId="77777777" w:rsidR="00BD195B" w:rsidRPr="00AE6DC6" w:rsidRDefault="00BD195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05B7B1A0" w14:textId="3B3D69BC" w:rsidR="00BD195B" w:rsidRPr="00AE6DC6" w:rsidRDefault="00BD195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F441EB" w:rsidRPr="00AE6DC6" w14:paraId="3DDA0946" w14:textId="06C7AF48" w:rsidTr="00F0179D">
        <w:trPr>
          <w:trHeight w:val="404"/>
        </w:trPr>
        <w:tc>
          <w:tcPr>
            <w:tcW w:w="3870" w:type="dxa"/>
          </w:tcPr>
          <w:p w14:paraId="1BDA2A9F" w14:textId="77777777" w:rsidR="00F441EB" w:rsidRPr="00AE6DC6" w:rsidRDefault="00F441EB" w:rsidP="00F441E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41" w:type="dxa"/>
          </w:tcPr>
          <w:p w14:paraId="39A13FC4" w14:textId="77777777" w:rsidR="00F441EB" w:rsidRPr="00AE6DC6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15AD92CE" w14:textId="1FA652C4" w:rsidR="00F441EB" w:rsidRPr="00AE6DC6" w:rsidRDefault="008830D6" w:rsidP="00EA706A">
            <w:pPr>
              <w:tabs>
                <w:tab w:val="decimal" w:pos="1329"/>
              </w:tabs>
              <w:ind w:right="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F441EB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542</w:t>
            </w:r>
          </w:p>
        </w:tc>
        <w:tc>
          <w:tcPr>
            <w:tcW w:w="253" w:type="dxa"/>
          </w:tcPr>
          <w:p w14:paraId="2A6F86CA" w14:textId="77777777" w:rsidR="00F441EB" w:rsidRPr="00AE6DC6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14:paraId="48E38AB1" w14:textId="1052D337" w:rsidR="00F441EB" w:rsidRPr="00AE6DC6" w:rsidRDefault="00D83C43" w:rsidP="00EA706A">
            <w:pPr>
              <w:tabs>
                <w:tab w:val="decimal" w:pos="1329"/>
              </w:tabs>
              <w:ind w:right="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</w:t>
            </w:r>
            <w:r w:rsidR="00E2635E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82" w:type="dxa"/>
          </w:tcPr>
          <w:p w14:paraId="78210F15" w14:textId="77777777" w:rsidR="00F441EB" w:rsidRPr="00AE6DC6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</w:tcPr>
          <w:p w14:paraId="359C23E4" w14:textId="706F342B" w:rsidR="00F441EB" w:rsidRPr="00AE6DC6" w:rsidRDefault="00F441EB" w:rsidP="00EA706A">
            <w:pPr>
              <w:tabs>
                <w:tab w:val="decimal" w:pos="122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</w:t>
            </w:r>
            <w:r w:rsidR="00E2635E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</w:p>
        </w:tc>
      </w:tr>
      <w:tr w:rsidR="00F441EB" w:rsidRPr="00AE6DC6" w14:paraId="237903D5" w14:textId="6C5AA2DF" w:rsidTr="00F0179D">
        <w:trPr>
          <w:trHeight w:val="404"/>
        </w:trPr>
        <w:tc>
          <w:tcPr>
            <w:tcW w:w="3870" w:type="dxa"/>
          </w:tcPr>
          <w:p w14:paraId="70A28EDB" w14:textId="77777777" w:rsidR="00F441EB" w:rsidRPr="00AE6DC6" w:rsidRDefault="00F441EB" w:rsidP="00F441E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41" w:type="dxa"/>
          </w:tcPr>
          <w:p w14:paraId="34F15B8A" w14:textId="77777777" w:rsidR="00F441EB" w:rsidRPr="00AE6DC6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27A70ACE" w14:textId="4FB2AAEA" w:rsidR="00F441EB" w:rsidRPr="00AE6DC6" w:rsidRDefault="00F441EB" w:rsidP="00EA706A">
            <w:pPr>
              <w:tabs>
                <w:tab w:val="decimal" w:pos="1329"/>
              </w:tabs>
              <w:ind w:right="35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830D6" w:rsidRPr="00AE6DC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830D6" w:rsidRPr="00AE6DC6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  <w:tc>
          <w:tcPr>
            <w:tcW w:w="253" w:type="dxa"/>
          </w:tcPr>
          <w:p w14:paraId="2A470CDE" w14:textId="77777777" w:rsidR="00F441EB" w:rsidRPr="00AE6DC6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26FC5BAF" w14:textId="3DF484D6" w:rsidR="00F441EB" w:rsidRPr="00AE6DC6" w:rsidRDefault="00D83C43" w:rsidP="00EA706A">
            <w:pPr>
              <w:tabs>
                <w:tab w:val="decimal" w:pos="1329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(1,8</w:t>
            </w:r>
            <w:r w:rsidR="00E2635E" w:rsidRPr="00AE6DC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2" w:type="dxa"/>
          </w:tcPr>
          <w:p w14:paraId="08B1779F" w14:textId="77777777" w:rsidR="00F441EB" w:rsidRPr="00AE6DC6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6C2746DC" w14:textId="7761D829" w:rsidR="00F441EB" w:rsidRPr="00AE6DC6" w:rsidRDefault="00F441EB" w:rsidP="00EA706A">
            <w:pPr>
              <w:tabs>
                <w:tab w:val="decimal" w:pos="12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11,4</w:t>
            </w:r>
            <w:r w:rsidR="00E2635E" w:rsidRPr="00AE6DC6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F441EB" w:rsidRPr="00AE6DC6" w14:paraId="472B05BE" w14:textId="7831BBE5" w:rsidTr="00F0179D">
        <w:trPr>
          <w:trHeight w:val="392"/>
        </w:trPr>
        <w:tc>
          <w:tcPr>
            <w:tcW w:w="3870" w:type="dxa"/>
          </w:tcPr>
          <w:p w14:paraId="7494D59F" w14:textId="77777777" w:rsidR="00F441EB" w:rsidRPr="00AE6DC6" w:rsidRDefault="00F441EB" w:rsidP="00F441E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41" w:type="dxa"/>
          </w:tcPr>
          <w:p w14:paraId="4127AB12" w14:textId="77777777" w:rsidR="00F441EB" w:rsidRPr="00AE6DC6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58567447" w14:textId="01410F5E" w:rsidR="00F441EB" w:rsidRPr="00AE6DC6" w:rsidRDefault="00F441EB" w:rsidP="00EA706A">
            <w:pPr>
              <w:tabs>
                <w:tab w:val="decimal" w:pos="1329"/>
              </w:tabs>
              <w:ind w:right="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18,800</w:t>
            </w:r>
          </w:p>
        </w:tc>
        <w:tc>
          <w:tcPr>
            <w:tcW w:w="253" w:type="dxa"/>
          </w:tcPr>
          <w:p w14:paraId="42DE669D" w14:textId="77777777" w:rsidR="00F441EB" w:rsidRPr="00AE6DC6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2666957D" w14:textId="78DD8419" w:rsidR="00F441EB" w:rsidRPr="00AE6DC6" w:rsidRDefault="00D83C43" w:rsidP="00D83C43">
            <w:pPr>
              <w:tabs>
                <w:tab w:val="decimal" w:pos="1329"/>
              </w:tabs>
              <w:ind w:right="2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3B1BD194" w14:textId="77777777" w:rsidR="00F441EB" w:rsidRPr="00AE6DC6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double" w:sz="4" w:space="0" w:color="auto"/>
            </w:tcBorders>
          </w:tcPr>
          <w:p w14:paraId="27022DD0" w14:textId="2F8546FC" w:rsidR="00F441EB" w:rsidRPr="00AE6DC6" w:rsidRDefault="00F441EB" w:rsidP="00EA706A">
            <w:pPr>
              <w:tabs>
                <w:tab w:val="decimal" w:pos="122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18,800</w:t>
            </w:r>
          </w:p>
        </w:tc>
      </w:tr>
      <w:tr w:rsidR="00F441EB" w:rsidRPr="00AE6DC6" w14:paraId="35D12298" w14:textId="671F1D2D" w:rsidTr="009D3F09">
        <w:trPr>
          <w:trHeight w:val="50"/>
        </w:trPr>
        <w:tc>
          <w:tcPr>
            <w:tcW w:w="3870" w:type="dxa"/>
          </w:tcPr>
          <w:p w14:paraId="4B90BBF8" w14:textId="77777777" w:rsidR="00F441EB" w:rsidRPr="00AE6DC6" w:rsidRDefault="00F441EB" w:rsidP="00F441E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41" w:type="dxa"/>
          </w:tcPr>
          <w:p w14:paraId="1E9DD94A" w14:textId="77777777" w:rsidR="00F441EB" w:rsidRPr="00AE6DC6" w:rsidRDefault="00F441EB" w:rsidP="00F441EB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double" w:sz="4" w:space="0" w:color="auto"/>
            </w:tcBorders>
          </w:tcPr>
          <w:p w14:paraId="666BBD83" w14:textId="10797583" w:rsidR="00F441EB" w:rsidRPr="00AE6DC6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1E7C6C9C" w14:textId="77777777" w:rsidR="00F441EB" w:rsidRPr="00AE6DC6" w:rsidRDefault="00F441EB" w:rsidP="00F441EB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17" w:type="dxa"/>
          </w:tcPr>
          <w:p w14:paraId="265F6C79" w14:textId="77777777" w:rsidR="00F441EB" w:rsidRPr="00AE6DC6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2" w:type="dxa"/>
          </w:tcPr>
          <w:p w14:paraId="68478A12" w14:textId="77777777" w:rsidR="00F441EB" w:rsidRPr="00AE6DC6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18" w:type="dxa"/>
          </w:tcPr>
          <w:p w14:paraId="2FAF30D9" w14:textId="52D24901" w:rsidR="00F441EB" w:rsidRPr="00AE6DC6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441EB" w:rsidRPr="00AE6DC6" w14:paraId="25D93464" w14:textId="6263DC10" w:rsidTr="00D663A7">
        <w:trPr>
          <w:trHeight w:val="392"/>
        </w:trPr>
        <w:tc>
          <w:tcPr>
            <w:tcW w:w="3870" w:type="dxa"/>
          </w:tcPr>
          <w:p w14:paraId="1DE19FDE" w14:textId="77777777" w:rsidR="00F441EB" w:rsidRPr="00AE6DC6" w:rsidRDefault="00F441EB" w:rsidP="00F441E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41" w:type="dxa"/>
          </w:tcPr>
          <w:p w14:paraId="1FF51685" w14:textId="77777777" w:rsidR="00F441EB" w:rsidRPr="00AE6DC6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9F48722" w14:textId="37F732CF" w:rsidR="00F441EB" w:rsidRPr="00AE6DC6" w:rsidRDefault="00F441EB" w:rsidP="00EA706A">
            <w:pPr>
              <w:tabs>
                <w:tab w:val="decimal" w:pos="1329"/>
              </w:tabs>
              <w:ind w:right="35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1,507</w:t>
            </w:r>
          </w:p>
        </w:tc>
        <w:tc>
          <w:tcPr>
            <w:tcW w:w="253" w:type="dxa"/>
          </w:tcPr>
          <w:p w14:paraId="78DB1840" w14:textId="77777777" w:rsidR="00F441EB" w:rsidRPr="00AE6DC6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4200A3C7" w14:textId="5865286E" w:rsidR="00F441EB" w:rsidRPr="00AE6DC6" w:rsidRDefault="00DA54B5" w:rsidP="00DA54B5">
            <w:pPr>
              <w:tabs>
                <w:tab w:val="decimal" w:pos="1329"/>
              </w:tabs>
              <w:ind w:right="256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58A6A922" w14:textId="77777777" w:rsidR="00F441EB" w:rsidRPr="00AE6DC6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2BFE4AC0" w14:textId="27010060" w:rsidR="00F441EB" w:rsidRPr="00AE6DC6" w:rsidRDefault="00F441EB" w:rsidP="00EA706A">
            <w:pPr>
              <w:tabs>
                <w:tab w:val="decimal" w:pos="12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1,507</w:t>
            </w:r>
          </w:p>
        </w:tc>
      </w:tr>
      <w:tr w:rsidR="00F441EB" w:rsidRPr="00AE6DC6" w14:paraId="1F416D68" w14:textId="6B999202" w:rsidTr="00D663A7">
        <w:trPr>
          <w:trHeight w:val="404"/>
        </w:trPr>
        <w:tc>
          <w:tcPr>
            <w:tcW w:w="3870" w:type="dxa"/>
          </w:tcPr>
          <w:p w14:paraId="18BB9947" w14:textId="77777777" w:rsidR="00F441EB" w:rsidRPr="00AE6DC6" w:rsidRDefault="00F441EB" w:rsidP="00F441E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41" w:type="dxa"/>
          </w:tcPr>
          <w:p w14:paraId="75112DCA" w14:textId="77777777" w:rsidR="00F441EB" w:rsidRPr="00AE6DC6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0F88D9FC" w14:textId="216508BE" w:rsidR="00F441EB" w:rsidRPr="00AE6DC6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(18,800)</w:t>
            </w:r>
          </w:p>
        </w:tc>
        <w:tc>
          <w:tcPr>
            <w:tcW w:w="253" w:type="dxa"/>
          </w:tcPr>
          <w:p w14:paraId="7C00E1A2" w14:textId="77777777" w:rsidR="00F441EB" w:rsidRPr="00AE6DC6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494BDA8A" w14:textId="3BCCF64D" w:rsidR="00F441EB" w:rsidRPr="00AE6DC6" w:rsidRDefault="00DA54B5" w:rsidP="00DA54B5">
            <w:pPr>
              <w:tabs>
                <w:tab w:val="decimal" w:pos="1329"/>
              </w:tabs>
              <w:ind w:right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2613C2FD" w14:textId="77777777" w:rsidR="00F441EB" w:rsidRPr="00AE6DC6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7D83452B" w14:textId="6C7819A5" w:rsidR="00F441EB" w:rsidRPr="00AE6DC6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(18,800)</w:t>
            </w:r>
          </w:p>
        </w:tc>
      </w:tr>
      <w:tr w:rsidR="00F441EB" w:rsidRPr="00AE6DC6" w14:paraId="40E3DA22" w14:textId="02BB51D9" w:rsidTr="00D663A7">
        <w:trPr>
          <w:trHeight w:val="404"/>
        </w:trPr>
        <w:tc>
          <w:tcPr>
            <w:tcW w:w="3870" w:type="dxa"/>
          </w:tcPr>
          <w:p w14:paraId="2C0EE22F" w14:textId="77777777" w:rsidR="00F441EB" w:rsidRPr="00AE6DC6" w:rsidRDefault="00F441EB" w:rsidP="00F441E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41" w:type="dxa"/>
          </w:tcPr>
          <w:p w14:paraId="5108429F" w14:textId="77777777" w:rsidR="00F441EB" w:rsidRPr="00AE6DC6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510333E2" w14:textId="3C0D2249" w:rsidR="00F441EB" w:rsidRPr="00AE6DC6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(17,293)</w:t>
            </w:r>
          </w:p>
        </w:tc>
        <w:tc>
          <w:tcPr>
            <w:tcW w:w="253" w:type="dxa"/>
          </w:tcPr>
          <w:p w14:paraId="158682CE" w14:textId="77777777" w:rsidR="00F441EB" w:rsidRPr="00AE6DC6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57C1A133" w14:textId="6A73C384" w:rsidR="00F441EB" w:rsidRPr="00AE6DC6" w:rsidRDefault="00DA54B5" w:rsidP="00DA54B5">
            <w:pPr>
              <w:tabs>
                <w:tab w:val="decimal" w:pos="1329"/>
              </w:tabs>
              <w:ind w:right="2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40D5BAD2" w14:textId="77777777" w:rsidR="00F441EB" w:rsidRPr="00AE6DC6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double" w:sz="4" w:space="0" w:color="auto"/>
            </w:tcBorders>
          </w:tcPr>
          <w:p w14:paraId="673FB0D8" w14:textId="567CC6AD" w:rsidR="00F441EB" w:rsidRPr="00AE6DC6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(17,293)</w:t>
            </w:r>
          </w:p>
        </w:tc>
      </w:tr>
    </w:tbl>
    <w:p w14:paraId="6FA81010" w14:textId="77777777" w:rsidR="00FA1741" w:rsidRPr="00AE6DC6" w:rsidRDefault="00FA1741" w:rsidP="00FA174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D82B4E" w14:textId="0081E132" w:rsidR="00FA1741" w:rsidRPr="00AE6DC6" w:rsidRDefault="000B4F4C" w:rsidP="00FA174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E6DC6">
        <w:rPr>
          <w:rFonts w:asciiTheme="majorBidi" w:hAnsiTheme="majorBidi" w:cstheme="majorBidi"/>
          <w:sz w:val="30"/>
          <w:szCs w:val="30"/>
          <w:cs/>
        </w:rPr>
        <w:t>ค่าความนิยมส่วนใหญ่เนื่องมาจากทักษะและความสามารถทางเทคนิคในการทำงานของบริษั</w:t>
      </w:r>
      <w:r w:rsidR="007D712C" w:rsidRPr="00AE6DC6">
        <w:rPr>
          <w:rFonts w:asciiTheme="majorBidi" w:hAnsiTheme="majorBidi" w:cstheme="majorBidi"/>
          <w:sz w:val="30"/>
          <w:szCs w:val="30"/>
          <w:cs/>
        </w:rPr>
        <w:t xml:space="preserve">ท </w:t>
      </w:r>
      <w:r w:rsidRPr="00AE6DC6">
        <w:rPr>
          <w:rFonts w:asciiTheme="majorBidi" w:hAnsiTheme="majorBidi" w:cstheme="majorBidi"/>
          <w:sz w:val="30"/>
          <w:szCs w:val="30"/>
          <w:cs/>
        </w:rPr>
        <w:t>วารี เมดิคอล จำกัด ในธุรกิจผลิตและจำหน่ายระบบน้ำบริสุทธิ์เพื่อใช้ในอุตสาหกรรม</w:t>
      </w:r>
      <w:r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Pr="00AE6DC6">
        <w:rPr>
          <w:rFonts w:asciiTheme="majorBidi" w:hAnsiTheme="majorBidi" w:cstheme="majorBidi"/>
          <w:sz w:val="30"/>
          <w:szCs w:val="30"/>
          <w:cs/>
        </w:rPr>
        <w:t>ทั้งนี้ไม่มีค่าความนิยมที่คาดว่าจะนำมาหักเป็นค่าใช้จ่ายทางภาษีเงินได้</w:t>
      </w:r>
    </w:p>
    <w:p w14:paraId="11A8F72F" w14:textId="77777777" w:rsidR="00FA1741" w:rsidRPr="00AE6DC6" w:rsidRDefault="00FA1741">
      <w:pPr>
        <w:rPr>
          <w:rFonts w:asciiTheme="majorBidi" w:hAnsiTheme="majorBidi" w:cstheme="majorBidi"/>
          <w:sz w:val="30"/>
          <w:szCs w:val="30"/>
          <w:cs/>
        </w:rPr>
      </w:pPr>
      <w:r w:rsidRPr="00AE6DC6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A2307E2" w14:textId="77777777" w:rsidR="00C378C5" w:rsidRPr="00AE6DC6" w:rsidRDefault="00C378C5" w:rsidP="00C378C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E6DC6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ต้นทุนที่เกี่ยวข้องกับการซื้อ</w:t>
      </w:r>
    </w:p>
    <w:p w14:paraId="2CF25141" w14:textId="77777777" w:rsidR="00C378C5" w:rsidRPr="00AE6DC6" w:rsidRDefault="00C378C5" w:rsidP="00C378C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488CCB" w14:textId="1E354D8A" w:rsidR="00B31FBD" w:rsidRPr="00AE6DC6" w:rsidRDefault="00C378C5" w:rsidP="006A2A7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6DC6">
        <w:rPr>
          <w:rFonts w:asciiTheme="majorBidi" w:hAnsiTheme="majorBidi" w:cstheme="majorBidi"/>
          <w:sz w:val="30"/>
          <w:szCs w:val="30"/>
          <w:cs/>
        </w:rPr>
        <w:t>กลุ่มบริษัทมีค่าใช้จ่ายที่เกี่ยวข้องกับการซื้อบริษัท เกรซ วอเทอร์ เมด</w:t>
      </w:r>
      <w:r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Pr="00AE6DC6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และบริษัท วารี เมดิคอล จำกัด เป็นจำนวนเงิน </w:t>
      </w:r>
      <w:r w:rsidRPr="00AE6DC6">
        <w:rPr>
          <w:rFonts w:asciiTheme="majorBidi" w:hAnsiTheme="majorBidi" w:cstheme="majorBidi"/>
          <w:sz w:val="30"/>
          <w:szCs w:val="30"/>
        </w:rPr>
        <w:t xml:space="preserve">3.1 </w:t>
      </w:r>
      <w:r w:rsidRPr="00AE6DC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223043" w:rsidRPr="00AE6D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E6DC6">
        <w:rPr>
          <w:rFonts w:asciiTheme="majorBidi" w:hAnsiTheme="majorBidi" w:cstheme="majorBidi"/>
          <w:sz w:val="30"/>
          <w:szCs w:val="30"/>
          <w:cs/>
        </w:rPr>
        <w:t>โดยได้ถูกรวมอยู่ในต้นทุนที่เกี่ยวข้องกับการซื้อบริษัทย่อยในงบกำไรขาดทุนเบ็ดเสร็จรวมของกลุ่มบริษัท</w:t>
      </w:r>
      <w:r w:rsidR="00030A61" w:rsidRPr="00AE6DC6">
        <w:rPr>
          <w:rFonts w:asciiTheme="majorBidi" w:hAnsiTheme="majorBidi" w:cstheme="majorBidi" w:hint="cs"/>
          <w:sz w:val="30"/>
          <w:szCs w:val="30"/>
          <w:cs/>
        </w:rPr>
        <w:t xml:space="preserve">สำหรับปีสิ้นสุดวันที่ </w:t>
      </w:r>
      <w:r w:rsidR="00030A61" w:rsidRPr="00AE6DC6">
        <w:rPr>
          <w:rFonts w:asciiTheme="majorBidi" w:hAnsiTheme="majorBidi" w:cstheme="majorBidi"/>
          <w:sz w:val="30"/>
          <w:szCs w:val="30"/>
        </w:rPr>
        <w:t xml:space="preserve">31 </w:t>
      </w:r>
      <w:r w:rsidR="00030A61" w:rsidRPr="00AE6DC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030A61" w:rsidRPr="00AE6DC6">
        <w:rPr>
          <w:rFonts w:asciiTheme="majorBidi" w:hAnsiTheme="majorBidi" w:cstheme="majorBidi"/>
          <w:sz w:val="30"/>
          <w:szCs w:val="30"/>
        </w:rPr>
        <w:t>2566</w:t>
      </w:r>
    </w:p>
    <w:p w14:paraId="02C569B0" w14:textId="77777777" w:rsidR="00624E3B" w:rsidRPr="00AE6DC6" w:rsidRDefault="00624E3B" w:rsidP="006A2A7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10B431" w14:textId="77777777" w:rsidR="00E553AE" w:rsidRPr="00AE6DC6" w:rsidRDefault="00E553AE" w:rsidP="00E553A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E6DC6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การปรับปรุงงบการเงินงวดก่อน</w:t>
      </w:r>
    </w:p>
    <w:p w14:paraId="78F6DA5E" w14:textId="77777777" w:rsidR="00342370" w:rsidRPr="00AE6DC6" w:rsidRDefault="00342370" w:rsidP="00E553A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D6DDE4" w14:textId="14B0D804" w:rsidR="00C376E0" w:rsidRPr="00AE6DC6" w:rsidRDefault="00E553AE" w:rsidP="00E553AE">
      <w:pPr>
        <w:tabs>
          <w:tab w:val="left" w:pos="540"/>
        </w:tabs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AE6DC6">
        <w:rPr>
          <w:rFonts w:asciiTheme="majorBidi" w:hAnsiTheme="majorBidi" w:cstheme="majorBidi"/>
          <w:sz w:val="30"/>
          <w:szCs w:val="30"/>
          <w:cs/>
        </w:rPr>
        <w:tab/>
      </w:r>
      <w:r w:rsidR="006258D0" w:rsidRPr="00AE6DC6">
        <w:rPr>
          <w:rFonts w:asciiTheme="majorBidi" w:hAnsiTheme="majorBidi" w:cstheme="majorBidi" w:hint="cs"/>
          <w:sz w:val="30"/>
          <w:szCs w:val="30"/>
          <w:cs/>
        </w:rPr>
        <w:t xml:space="preserve">งบฐานะการเงินรวม ณ วันที่ </w:t>
      </w:r>
      <w:r w:rsidR="006258D0" w:rsidRPr="00AE6DC6">
        <w:rPr>
          <w:rFonts w:asciiTheme="majorBidi" w:hAnsiTheme="majorBidi" w:cstheme="majorBidi"/>
          <w:sz w:val="30"/>
          <w:szCs w:val="30"/>
        </w:rPr>
        <w:t>31</w:t>
      </w:r>
      <w:r w:rsidR="006258D0" w:rsidRPr="00AE6DC6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="006258D0" w:rsidRPr="00AE6DC6">
        <w:rPr>
          <w:rFonts w:asciiTheme="majorBidi" w:hAnsiTheme="majorBidi" w:cstheme="majorBidi"/>
          <w:sz w:val="30"/>
          <w:szCs w:val="30"/>
        </w:rPr>
        <w:t>2566</w:t>
      </w:r>
      <w:r w:rsidR="006258D0" w:rsidRPr="00AE6DC6">
        <w:rPr>
          <w:rFonts w:asciiTheme="majorBidi" w:hAnsiTheme="majorBidi" w:cstheme="majorBidi" w:hint="cs"/>
          <w:sz w:val="30"/>
          <w:szCs w:val="30"/>
          <w:cs/>
        </w:rPr>
        <w:t xml:space="preserve"> ที่แสดงเปรียบเทียบอยู่ในงบการเงินนี้ ได้ถูกปรับปรุงจากงบการเงินที่ได้จัดทำไว้เดิม ซึ่งการปรับปรุงดังกล่าวเป็นไปตามเงื่อนไขการปรับปรุงบัญชีเกี่ยวกับการซื้อธุรกิจ</w:t>
      </w:r>
      <w:r w:rsidR="006258D0"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="006258D0" w:rsidRPr="00AE6DC6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0244CF8F" w14:textId="77777777" w:rsidR="00624E3B" w:rsidRPr="00AE6DC6" w:rsidRDefault="00624E3B" w:rsidP="00624E3B">
      <w:pPr>
        <w:tabs>
          <w:tab w:val="left" w:pos="540"/>
        </w:tabs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0D56CA5F" w14:textId="5F5BD436" w:rsidR="00624E3B" w:rsidRPr="00AE6DC6" w:rsidRDefault="00624E3B" w:rsidP="000F4E19">
      <w:pPr>
        <w:tabs>
          <w:tab w:val="left" w:pos="540"/>
        </w:tabs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AE6DC6">
        <w:rPr>
          <w:rFonts w:asciiTheme="majorBidi" w:hAnsiTheme="majorBidi" w:cstheme="majorBidi" w:hint="cs"/>
          <w:sz w:val="30"/>
          <w:szCs w:val="30"/>
          <w:cs/>
        </w:rPr>
        <w:t xml:space="preserve">ผลกระทบต่องบฐานะการเงินรวม ณ วันที่ </w:t>
      </w:r>
      <w:r w:rsidRPr="00AE6DC6">
        <w:rPr>
          <w:rFonts w:asciiTheme="majorBidi" w:hAnsiTheme="majorBidi" w:cstheme="majorBidi"/>
          <w:sz w:val="30"/>
          <w:szCs w:val="30"/>
        </w:rPr>
        <w:t xml:space="preserve">31 </w:t>
      </w:r>
      <w:r w:rsidRPr="00AE6DC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AE6DC6">
        <w:rPr>
          <w:rFonts w:asciiTheme="majorBidi" w:hAnsiTheme="majorBidi" w:cstheme="majorBidi"/>
          <w:sz w:val="30"/>
          <w:szCs w:val="30"/>
        </w:rPr>
        <w:t>2566</w:t>
      </w:r>
    </w:p>
    <w:p w14:paraId="09A2CA22" w14:textId="77777777" w:rsidR="00463A7C" w:rsidRPr="00AE6DC6" w:rsidRDefault="00463A7C" w:rsidP="000F4E19">
      <w:pPr>
        <w:tabs>
          <w:tab w:val="left" w:pos="540"/>
        </w:tabs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18"/>
        <w:gridCol w:w="1138"/>
        <w:gridCol w:w="1724"/>
        <w:gridCol w:w="1620"/>
      </w:tblGrid>
      <w:tr w:rsidR="00463A7C" w:rsidRPr="00AE6DC6" w14:paraId="7530AC99" w14:textId="77777777" w:rsidTr="00AF7617">
        <w:trPr>
          <w:trHeight w:val="388"/>
          <w:tblHeader/>
        </w:trPr>
        <w:tc>
          <w:tcPr>
            <w:tcW w:w="5656" w:type="dxa"/>
            <w:gridSpan w:val="2"/>
          </w:tcPr>
          <w:p w14:paraId="44EF8BF1" w14:textId="77777777" w:rsidR="00463A7C" w:rsidRPr="00AE6DC6" w:rsidRDefault="00463A7C" w:rsidP="00535CA9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4" w:type="dxa"/>
          </w:tcPr>
          <w:p w14:paraId="34D888C0" w14:textId="77777777" w:rsidR="00463A7C" w:rsidRPr="00AE6DC6" w:rsidRDefault="00463A7C" w:rsidP="00535CA9">
            <w:pPr>
              <w:spacing w:line="360" w:lineRule="exact"/>
              <w:ind w:left="-138" w:right="-13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202EC50" w14:textId="0A73D2A8" w:rsidR="00463A7C" w:rsidRPr="00AE6DC6" w:rsidRDefault="00463A7C" w:rsidP="00535CA9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6C3C2B" w:rsidRPr="00AE6DC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E6D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63A7C" w:rsidRPr="00AE6DC6" w14:paraId="18C93CB6" w14:textId="77777777" w:rsidTr="00AF7617">
        <w:trPr>
          <w:trHeight w:val="388"/>
        </w:trPr>
        <w:tc>
          <w:tcPr>
            <w:tcW w:w="4518" w:type="dxa"/>
          </w:tcPr>
          <w:p w14:paraId="675A6D61" w14:textId="77777777" w:rsidR="00463A7C" w:rsidRPr="00AE6DC6" w:rsidRDefault="00463A7C" w:rsidP="00535CA9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138" w:type="dxa"/>
          </w:tcPr>
          <w:p w14:paraId="13230F90" w14:textId="77777777" w:rsidR="00463A7C" w:rsidRPr="00AE6DC6" w:rsidRDefault="00463A7C" w:rsidP="00535CA9">
            <w:pPr>
              <w:spacing w:line="360" w:lineRule="exact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4" w:type="dxa"/>
          </w:tcPr>
          <w:p w14:paraId="4318BB50" w14:textId="77777777" w:rsidR="00463A7C" w:rsidRPr="00AE6DC6" w:rsidRDefault="00463A7C" w:rsidP="00535CA9">
            <w:pPr>
              <w:spacing w:line="360" w:lineRule="exact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6D6C827" w14:textId="77777777" w:rsidR="00463A7C" w:rsidRPr="00AE6DC6" w:rsidRDefault="00463A7C" w:rsidP="00535CA9">
            <w:pPr>
              <w:tabs>
                <w:tab w:val="decimal" w:pos="975"/>
              </w:tabs>
              <w:spacing w:line="360" w:lineRule="exact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</w:tr>
      <w:tr w:rsidR="00463A7C" w:rsidRPr="00AE6DC6" w14:paraId="25966439" w14:textId="77777777" w:rsidTr="00AF7617">
        <w:trPr>
          <w:trHeight w:val="388"/>
        </w:trPr>
        <w:tc>
          <w:tcPr>
            <w:tcW w:w="4518" w:type="dxa"/>
          </w:tcPr>
          <w:p w14:paraId="7B2AE2F6" w14:textId="77777777" w:rsidR="00463A7C" w:rsidRPr="00AE6DC6" w:rsidRDefault="00463A7C" w:rsidP="00535CA9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AE6DC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8" w:type="dxa"/>
          </w:tcPr>
          <w:p w14:paraId="3751F732" w14:textId="77777777" w:rsidR="00463A7C" w:rsidRPr="00AE6DC6" w:rsidRDefault="00463A7C" w:rsidP="00535CA9">
            <w:pPr>
              <w:spacing w:line="360" w:lineRule="exact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4" w:type="dxa"/>
          </w:tcPr>
          <w:p w14:paraId="5E850E81" w14:textId="77777777" w:rsidR="00463A7C" w:rsidRPr="00AE6DC6" w:rsidRDefault="00463A7C" w:rsidP="00535CA9">
            <w:pPr>
              <w:spacing w:line="360" w:lineRule="exact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18A66CC" w14:textId="24AF97A2" w:rsidR="00463A7C" w:rsidRPr="00AE6DC6" w:rsidRDefault="009E52B2" w:rsidP="00FD5F9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6DC6">
              <w:rPr>
                <w:rFonts w:ascii="Angsana New" w:hAnsi="Angsana New"/>
                <w:sz w:val="30"/>
                <w:szCs w:val="30"/>
                <w:lang w:val="en-US" w:bidi="th-TH"/>
              </w:rPr>
              <w:t>801</w:t>
            </w:r>
          </w:p>
        </w:tc>
      </w:tr>
      <w:tr w:rsidR="00463A7C" w:rsidRPr="00AE6DC6" w14:paraId="3D8B841A" w14:textId="77777777" w:rsidTr="00AF7617">
        <w:trPr>
          <w:trHeight w:val="388"/>
        </w:trPr>
        <w:tc>
          <w:tcPr>
            <w:tcW w:w="4518" w:type="dxa"/>
          </w:tcPr>
          <w:p w14:paraId="158F9675" w14:textId="77777777" w:rsidR="00463A7C" w:rsidRPr="00AE6DC6" w:rsidRDefault="00463A7C" w:rsidP="00535CA9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  <w:r w:rsidRPr="00AE6DC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38" w:type="dxa"/>
          </w:tcPr>
          <w:p w14:paraId="408BBF60" w14:textId="77777777" w:rsidR="00463A7C" w:rsidRPr="00AE6DC6" w:rsidRDefault="00463A7C" w:rsidP="00535CA9">
            <w:pPr>
              <w:spacing w:line="360" w:lineRule="exact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4" w:type="dxa"/>
          </w:tcPr>
          <w:p w14:paraId="4C399A8B" w14:textId="77777777" w:rsidR="00463A7C" w:rsidRPr="00AE6DC6" w:rsidRDefault="00463A7C" w:rsidP="00535CA9">
            <w:pPr>
              <w:spacing w:line="360" w:lineRule="exact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8EAAA13" w14:textId="40E90D53" w:rsidR="00463A7C" w:rsidRPr="00AE6DC6" w:rsidRDefault="009E52B2" w:rsidP="00535CA9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E6DC6">
              <w:rPr>
                <w:rFonts w:ascii="Angsana New" w:hAnsi="Angsana New"/>
                <w:sz w:val="30"/>
                <w:szCs w:val="30"/>
                <w:lang w:bidi="th-TH"/>
              </w:rPr>
              <w:t>(1,825)</w:t>
            </w:r>
          </w:p>
        </w:tc>
      </w:tr>
      <w:tr w:rsidR="00463A7C" w:rsidRPr="00AE6DC6" w14:paraId="523A24B9" w14:textId="77777777" w:rsidTr="00AF7617">
        <w:trPr>
          <w:trHeight w:val="388"/>
        </w:trPr>
        <w:tc>
          <w:tcPr>
            <w:tcW w:w="4518" w:type="dxa"/>
          </w:tcPr>
          <w:p w14:paraId="2C57B42F" w14:textId="5C0C52CB" w:rsidR="00463A7C" w:rsidRPr="00AE6DC6" w:rsidRDefault="00463A7C" w:rsidP="00535CA9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สิ</w:t>
            </w:r>
            <w:r w:rsidRPr="00AE6DC6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ทรัพย์ไม่มีตัวตนเพิ่มขึ้น</w:t>
            </w:r>
          </w:p>
        </w:tc>
        <w:tc>
          <w:tcPr>
            <w:tcW w:w="1138" w:type="dxa"/>
          </w:tcPr>
          <w:p w14:paraId="3BA847A4" w14:textId="77777777" w:rsidR="00463A7C" w:rsidRPr="00AE6DC6" w:rsidRDefault="00463A7C" w:rsidP="00535CA9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24" w:type="dxa"/>
          </w:tcPr>
          <w:p w14:paraId="41D12CE1" w14:textId="77777777" w:rsidR="00463A7C" w:rsidRPr="00AE6DC6" w:rsidRDefault="00463A7C" w:rsidP="00535CA9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0B38676" w14:textId="01FDEE9B" w:rsidR="00463A7C" w:rsidRPr="00AE6DC6" w:rsidRDefault="009E52B2" w:rsidP="00535CA9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E6DC6">
              <w:rPr>
                <w:rFonts w:ascii="Angsana New" w:hAnsi="Angsana New"/>
                <w:sz w:val="30"/>
                <w:szCs w:val="30"/>
                <w:lang w:bidi="th-TH"/>
              </w:rPr>
              <w:t>1,296</w:t>
            </w:r>
          </w:p>
        </w:tc>
      </w:tr>
      <w:tr w:rsidR="00463A7C" w:rsidRPr="00AE6DC6" w14:paraId="0194CD08" w14:textId="77777777" w:rsidTr="00AF7617">
        <w:trPr>
          <w:trHeight w:val="388"/>
        </w:trPr>
        <w:tc>
          <w:tcPr>
            <w:tcW w:w="4518" w:type="dxa"/>
          </w:tcPr>
          <w:p w14:paraId="1B9FAE77" w14:textId="77777777" w:rsidR="00463A7C" w:rsidRPr="00AE6DC6" w:rsidRDefault="00463A7C" w:rsidP="00535CA9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8" w:type="dxa"/>
          </w:tcPr>
          <w:p w14:paraId="57F4DC3A" w14:textId="77777777" w:rsidR="00463A7C" w:rsidRPr="00AE6DC6" w:rsidRDefault="00463A7C" w:rsidP="00535CA9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24" w:type="dxa"/>
          </w:tcPr>
          <w:p w14:paraId="67B18478" w14:textId="77777777" w:rsidR="00463A7C" w:rsidRPr="00AE6DC6" w:rsidRDefault="00463A7C" w:rsidP="00535CA9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033E2E9" w14:textId="3A8E30CC" w:rsidR="00463A7C" w:rsidRPr="00AE6DC6" w:rsidRDefault="009E52B2" w:rsidP="00535CA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="Angsana New" w:hAnsi="Angsana New" w:cstheme="minorBidi"/>
                <w:b/>
                <w:bCs/>
                <w:sz w:val="30"/>
                <w:szCs w:val="30"/>
                <w:cs/>
                <w:lang w:bidi="th-TH"/>
              </w:rPr>
            </w:pPr>
            <w:r w:rsidRPr="00AE6DC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272</w:t>
            </w:r>
          </w:p>
        </w:tc>
      </w:tr>
      <w:tr w:rsidR="00463A7C" w:rsidRPr="00AE6DC6" w14:paraId="5EDB61DF" w14:textId="77777777" w:rsidTr="00AF7617">
        <w:trPr>
          <w:trHeight w:val="388"/>
        </w:trPr>
        <w:tc>
          <w:tcPr>
            <w:tcW w:w="4518" w:type="dxa"/>
          </w:tcPr>
          <w:p w14:paraId="448A4ADA" w14:textId="77777777" w:rsidR="00463A7C" w:rsidRPr="00AE6DC6" w:rsidRDefault="00463A7C" w:rsidP="00535CA9">
            <w:pPr>
              <w:ind w:left="90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8" w:type="dxa"/>
          </w:tcPr>
          <w:p w14:paraId="086667B7" w14:textId="77777777" w:rsidR="00463A7C" w:rsidRPr="00AE6DC6" w:rsidRDefault="00463A7C" w:rsidP="00535CA9">
            <w:pPr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24" w:type="dxa"/>
          </w:tcPr>
          <w:p w14:paraId="5BA5803D" w14:textId="77777777" w:rsidR="00463A7C" w:rsidRPr="00AE6DC6" w:rsidRDefault="00463A7C" w:rsidP="00535CA9">
            <w:pPr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77359D2B" w14:textId="77777777" w:rsidR="00463A7C" w:rsidRPr="00AE6DC6" w:rsidRDefault="00463A7C" w:rsidP="00535CA9">
            <w:pPr>
              <w:tabs>
                <w:tab w:val="decimal" w:pos="1236"/>
              </w:tabs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63A7C" w:rsidRPr="00AE6DC6" w14:paraId="4B66453D" w14:textId="77777777" w:rsidTr="00AF7617">
        <w:trPr>
          <w:trHeight w:val="388"/>
        </w:trPr>
        <w:tc>
          <w:tcPr>
            <w:tcW w:w="4518" w:type="dxa"/>
          </w:tcPr>
          <w:p w14:paraId="21468D8B" w14:textId="77777777" w:rsidR="00463A7C" w:rsidRPr="00AE6DC6" w:rsidRDefault="00463A7C" w:rsidP="00535CA9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138" w:type="dxa"/>
          </w:tcPr>
          <w:p w14:paraId="2AB0C5B2" w14:textId="77777777" w:rsidR="00463A7C" w:rsidRPr="00AE6DC6" w:rsidRDefault="00463A7C" w:rsidP="00535CA9">
            <w:pPr>
              <w:spacing w:line="360" w:lineRule="exact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4" w:type="dxa"/>
          </w:tcPr>
          <w:p w14:paraId="5A9CF9FB" w14:textId="77777777" w:rsidR="00463A7C" w:rsidRPr="00AE6DC6" w:rsidRDefault="00463A7C" w:rsidP="00535CA9">
            <w:pPr>
              <w:spacing w:line="360" w:lineRule="exact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32EF47D" w14:textId="2D1A7D9D" w:rsidR="00463A7C" w:rsidRPr="00AE6DC6" w:rsidRDefault="00463A7C" w:rsidP="00535CA9">
            <w:pPr>
              <w:tabs>
                <w:tab w:val="decimal" w:pos="1236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3A7C" w:rsidRPr="00AE6DC6" w14:paraId="2673C65D" w14:textId="77777777" w:rsidTr="00AF7617">
        <w:trPr>
          <w:trHeight w:val="388"/>
        </w:trPr>
        <w:tc>
          <w:tcPr>
            <w:tcW w:w="4518" w:type="dxa"/>
          </w:tcPr>
          <w:p w14:paraId="2D7B093B" w14:textId="77777777" w:rsidR="00463A7C" w:rsidRPr="00AE6DC6" w:rsidRDefault="00463A7C" w:rsidP="00535CA9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138" w:type="dxa"/>
          </w:tcPr>
          <w:p w14:paraId="641DEEA1" w14:textId="77777777" w:rsidR="00463A7C" w:rsidRPr="00AE6DC6" w:rsidRDefault="00463A7C" w:rsidP="00535CA9">
            <w:pPr>
              <w:spacing w:line="360" w:lineRule="exact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4" w:type="dxa"/>
          </w:tcPr>
          <w:p w14:paraId="6B587A4A" w14:textId="77777777" w:rsidR="00463A7C" w:rsidRPr="00AE6DC6" w:rsidRDefault="00463A7C" w:rsidP="00535CA9">
            <w:pPr>
              <w:spacing w:line="360" w:lineRule="exact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C5866FD" w14:textId="779B32CE" w:rsidR="00463A7C" w:rsidRPr="00AE6DC6" w:rsidRDefault="009E52B2" w:rsidP="00535CA9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E6DC6">
              <w:rPr>
                <w:rFonts w:ascii="Angsana New" w:hAnsi="Angsana New"/>
                <w:sz w:val="30"/>
                <w:szCs w:val="30"/>
                <w:lang w:bidi="th-TH"/>
              </w:rPr>
              <w:t>41</w:t>
            </w:r>
            <w:r w:rsidR="00191114" w:rsidRPr="00AE6DC6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</w:tr>
      <w:tr w:rsidR="00463A7C" w:rsidRPr="00AE6DC6" w14:paraId="58666A0D" w14:textId="77777777" w:rsidTr="00AF7617">
        <w:trPr>
          <w:trHeight w:val="388"/>
        </w:trPr>
        <w:tc>
          <w:tcPr>
            <w:tcW w:w="4518" w:type="dxa"/>
          </w:tcPr>
          <w:p w14:paraId="428D9814" w14:textId="77777777" w:rsidR="00463A7C" w:rsidRPr="00AE6DC6" w:rsidRDefault="00463A7C" w:rsidP="00535CA9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8" w:type="dxa"/>
          </w:tcPr>
          <w:p w14:paraId="4D101D3E" w14:textId="77777777" w:rsidR="00463A7C" w:rsidRPr="00AE6DC6" w:rsidRDefault="00463A7C" w:rsidP="00535CA9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24" w:type="dxa"/>
          </w:tcPr>
          <w:p w14:paraId="7E3EB587" w14:textId="77777777" w:rsidR="00463A7C" w:rsidRPr="00AE6DC6" w:rsidRDefault="00463A7C" w:rsidP="00535CA9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6C6EC5C" w14:textId="46FC6078" w:rsidR="00463A7C" w:rsidRPr="00AE6DC6" w:rsidRDefault="009E52B2" w:rsidP="00535CA9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E6DC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41</w:t>
            </w:r>
            <w:r w:rsidR="00191114" w:rsidRPr="00AE6DC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</w:t>
            </w:r>
          </w:p>
        </w:tc>
      </w:tr>
      <w:tr w:rsidR="00463A7C" w:rsidRPr="00AE6DC6" w14:paraId="4C6D6673" w14:textId="77777777" w:rsidTr="00AF7617">
        <w:trPr>
          <w:trHeight w:val="388"/>
        </w:trPr>
        <w:tc>
          <w:tcPr>
            <w:tcW w:w="4518" w:type="dxa"/>
          </w:tcPr>
          <w:p w14:paraId="6BFF4C63" w14:textId="77777777" w:rsidR="00463A7C" w:rsidRPr="00AE6DC6" w:rsidRDefault="00463A7C" w:rsidP="00535CA9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8" w:type="dxa"/>
          </w:tcPr>
          <w:p w14:paraId="3C225FBC" w14:textId="77777777" w:rsidR="00463A7C" w:rsidRPr="00AE6DC6" w:rsidRDefault="00463A7C" w:rsidP="00535CA9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24" w:type="dxa"/>
          </w:tcPr>
          <w:p w14:paraId="0DBF8D2F" w14:textId="77777777" w:rsidR="00463A7C" w:rsidRPr="00AE6DC6" w:rsidRDefault="00463A7C" w:rsidP="00535CA9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08980E68" w14:textId="77777777" w:rsidR="00463A7C" w:rsidRPr="00AE6DC6" w:rsidRDefault="00463A7C" w:rsidP="00535CA9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</w:tr>
      <w:tr w:rsidR="00463A7C" w:rsidRPr="00AE6DC6" w14:paraId="17C6B421" w14:textId="77777777" w:rsidTr="00AF7617">
        <w:trPr>
          <w:trHeight w:val="388"/>
        </w:trPr>
        <w:tc>
          <w:tcPr>
            <w:tcW w:w="4518" w:type="dxa"/>
          </w:tcPr>
          <w:p w14:paraId="1C002C3C" w14:textId="77777777" w:rsidR="00463A7C" w:rsidRPr="00AE6DC6" w:rsidRDefault="00463A7C" w:rsidP="00535CA9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138" w:type="dxa"/>
          </w:tcPr>
          <w:p w14:paraId="4DADC733" w14:textId="77777777" w:rsidR="00463A7C" w:rsidRPr="00AE6DC6" w:rsidRDefault="00463A7C" w:rsidP="00535CA9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24" w:type="dxa"/>
          </w:tcPr>
          <w:p w14:paraId="1EBFBB5B" w14:textId="77777777" w:rsidR="00463A7C" w:rsidRPr="00AE6DC6" w:rsidRDefault="00463A7C" w:rsidP="00535CA9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C836501" w14:textId="77777777" w:rsidR="00463A7C" w:rsidRPr="00AE6DC6" w:rsidRDefault="00463A7C" w:rsidP="00535CA9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63A7C" w:rsidRPr="00AE6DC6" w14:paraId="775C637E" w14:textId="77777777" w:rsidTr="00AF7617">
        <w:trPr>
          <w:trHeight w:val="388"/>
        </w:trPr>
        <w:tc>
          <w:tcPr>
            <w:tcW w:w="4518" w:type="dxa"/>
          </w:tcPr>
          <w:p w14:paraId="3CF90485" w14:textId="500B0409" w:rsidR="00463A7C" w:rsidRPr="00AE6DC6" w:rsidRDefault="00773C0A" w:rsidP="00535CA9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ขาดทุนสะสมเพิ่มขึ้น</w:t>
            </w:r>
          </w:p>
        </w:tc>
        <w:tc>
          <w:tcPr>
            <w:tcW w:w="1138" w:type="dxa"/>
          </w:tcPr>
          <w:p w14:paraId="382F3470" w14:textId="77777777" w:rsidR="00463A7C" w:rsidRPr="00AE6DC6" w:rsidRDefault="00463A7C" w:rsidP="00535CA9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24" w:type="dxa"/>
          </w:tcPr>
          <w:p w14:paraId="05FB8987" w14:textId="77777777" w:rsidR="00463A7C" w:rsidRPr="00AE6DC6" w:rsidRDefault="00463A7C" w:rsidP="00535CA9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1DD7B58B" w14:textId="441246AF" w:rsidR="00463A7C" w:rsidRPr="00AE6DC6" w:rsidRDefault="007A23DF" w:rsidP="00535CA9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</w:pPr>
            <w:r w:rsidRPr="00AE6DC6"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  <w:t>(7</w:t>
            </w:r>
            <w:r w:rsidR="0089456C" w:rsidRPr="00AE6DC6"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  <w:t>8</w:t>
            </w:r>
            <w:r w:rsidRPr="00AE6DC6"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  <w:t>)</w:t>
            </w:r>
          </w:p>
        </w:tc>
      </w:tr>
      <w:tr w:rsidR="00463A7C" w:rsidRPr="00AE6DC6" w14:paraId="130EA426" w14:textId="77777777" w:rsidTr="00AF7617">
        <w:trPr>
          <w:trHeight w:val="388"/>
        </w:trPr>
        <w:tc>
          <w:tcPr>
            <w:tcW w:w="4518" w:type="dxa"/>
          </w:tcPr>
          <w:p w14:paraId="2E61DC59" w14:textId="7F4799D9" w:rsidR="00463A7C" w:rsidRPr="00AE6DC6" w:rsidRDefault="00463A7C" w:rsidP="00535CA9">
            <w:pPr>
              <w:spacing w:line="360" w:lineRule="exact"/>
              <w:ind w:left="90"/>
              <w:contextualSpacing/>
              <w:rPr>
                <w:rFonts w:asciiTheme="majorBidi" w:hAnsiTheme="majorBidi" w:cstheme="min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ส่วนได้เสียที่ไม่มีอำนาจควบคุม</w:t>
            </w:r>
            <w:r w:rsidR="008C0EF1" w:rsidRPr="00AE6DC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38" w:type="dxa"/>
          </w:tcPr>
          <w:p w14:paraId="7B4F1AAB" w14:textId="77777777" w:rsidR="00463A7C" w:rsidRPr="00AE6DC6" w:rsidRDefault="00463A7C" w:rsidP="00535CA9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24" w:type="dxa"/>
          </w:tcPr>
          <w:p w14:paraId="24BF183F" w14:textId="77777777" w:rsidR="00463A7C" w:rsidRPr="00AE6DC6" w:rsidRDefault="00463A7C" w:rsidP="00535CA9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211E1C2" w14:textId="17D11FEF" w:rsidR="00463A7C" w:rsidRPr="00AE6DC6" w:rsidRDefault="002F009B" w:rsidP="00535CA9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6DC6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91114" w:rsidRPr="00AE6DC6">
              <w:rPr>
                <w:rFonts w:ascii="Angsana New" w:hAnsi="Angsana New"/>
                <w:sz w:val="30"/>
                <w:szCs w:val="30"/>
                <w:lang w:val="en-US" w:bidi="th-TH"/>
              </w:rPr>
              <w:t>69</w:t>
            </w:r>
            <w:r w:rsidRPr="00AE6DC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463A7C" w:rsidRPr="00AE6DC6" w14:paraId="68C42872" w14:textId="77777777" w:rsidTr="00AF7617">
        <w:trPr>
          <w:trHeight w:val="388"/>
        </w:trPr>
        <w:tc>
          <w:tcPr>
            <w:tcW w:w="4518" w:type="dxa"/>
          </w:tcPr>
          <w:p w14:paraId="33BC0306" w14:textId="77777777" w:rsidR="00463A7C" w:rsidRPr="00AE6DC6" w:rsidRDefault="00463A7C" w:rsidP="00535CA9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8" w:type="dxa"/>
          </w:tcPr>
          <w:p w14:paraId="4ECCC004" w14:textId="77777777" w:rsidR="00463A7C" w:rsidRPr="00AE6DC6" w:rsidRDefault="00463A7C" w:rsidP="00535CA9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24" w:type="dxa"/>
          </w:tcPr>
          <w:p w14:paraId="1FEF3432" w14:textId="77777777" w:rsidR="00463A7C" w:rsidRPr="00AE6DC6" w:rsidRDefault="00463A7C" w:rsidP="00535CA9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6B2145E" w14:textId="6678F13F" w:rsidR="00463A7C" w:rsidRPr="00AE6DC6" w:rsidRDefault="0024029E" w:rsidP="00535CA9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E6DC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(14</w:t>
            </w:r>
            <w:r w:rsidR="00191114" w:rsidRPr="00AE6DC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AE6DC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39BAC157" w14:textId="77777777" w:rsidR="00FA1741" w:rsidRPr="00AE6DC6" w:rsidRDefault="00FA1741" w:rsidP="0082102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7DDD2C84" w14:textId="77777777" w:rsidR="00FA1741" w:rsidRPr="00AE6DC6" w:rsidRDefault="00FA1741">
      <w:pP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E6DC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1987ABA" w14:textId="4C97FD4C" w:rsidR="00821023" w:rsidRPr="00AE6DC6" w:rsidRDefault="00821023" w:rsidP="0082102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E6DC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การรวมธุรกิจภายใต้การควบคุมเดียวกัน</w:t>
      </w:r>
    </w:p>
    <w:p w14:paraId="01E54522" w14:textId="77777777" w:rsidR="006A2A71" w:rsidRPr="00AE6DC6" w:rsidRDefault="006A2A71" w:rsidP="006A2A7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E709AE" w14:textId="461EBF18" w:rsidR="00261062" w:rsidRPr="00AE6DC6" w:rsidRDefault="00261062" w:rsidP="00261062">
      <w:pPr>
        <w:pStyle w:val="FSContent"/>
        <w:numPr>
          <w:ilvl w:val="0"/>
          <w:numId w:val="46"/>
        </w:numPr>
        <w:ind w:left="539" w:hanging="539"/>
        <w:rPr>
          <w:rFonts w:asciiTheme="majorBidi" w:hAnsiTheme="majorBidi" w:cstheme="majorBidi"/>
          <w:i/>
          <w:iCs/>
          <w:cs/>
          <w:lang w:val="en-US"/>
        </w:rPr>
      </w:pPr>
      <w:r w:rsidRPr="00AE6DC6">
        <w:rPr>
          <w:rFonts w:asciiTheme="majorBidi" w:hAnsiTheme="majorBidi" w:cstheme="majorBidi"/>
          <w:i/>
          <w:iCs/>
          <w:cs/>
          <w:lang w:val="en-US"/>
        </w:rPr>
        <w:t xml:space="preserve">บริษัท ซีดีไอพี (ประเทศไทย) จำกัด (มหาชน) </w:t>
      </w:r>
      <w:r w:rsidR="009E2E1E" w:rsidRPr="00AE6DC6">
        <w:rPr>
          <w:rFonts w:asciiTheme="majorBidi" w:hAnsiTheme="majorBidi" w:cstheme="majorBidi"/>
          <w:i/>
          <w:iCs/>
          <w:cs/>
          <w:lang w:val="en-US"/>
        </w:rPr>
        <w:t>(“ซีดีไอพี”)</w:t>
      </w:r>
    </w:p>
    <w:p w14:paraId="51A5BB44" w14:textId="77777777" w:rsidR="00261062" w:rsidRPr="00AE6DC6" w:rsidRDefault="00261062" w:rsidP="009475F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29506F" w14:textId="497E7FF0" w:rsidR="00491CD6" w:rsidRPr="00AE6DC6" w:rsidRDefault="009E2E1E" w:rsidP="009475F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6DC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AE6DC6">
        <w:rPr>
          <w:rFonts w:asciiTheme="majorBidi" w:hAnsiTheme="majorBidi" w:cstheme="majorBidi"/>
          <w:sz w:val="30"/>
          <w:szCs w:val="30"/>
        </w:rPr>
        <w:t xml:space="preserve">24 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AE6DC6">
        <w:rPr>
          <w:rFonts w:asciiTheme="majorBidi" w:hAnsiTheme="majorBidi" w:cstheme="majorBidi"/>
          <w:sz w:val="30"/>
          <w:szCs w:val="30"/>
        </w:rPr>
        <w:t xml:space="preserve">2566 </w:t>
      </w:r>
      <w:r w:rsidRPr="00AE6DC6">
        <w:rPr>
          <w:rFonts w:asciiTheme="majorBidi" w:hAnsiTheme="majorBidi" w:cstheme="majorBidi"/>
          <w:sz w:val="30"/>
          <w:szCs w:val="30"/>
          <w:cs/>
        </w:rPr>
        <w:t>บริษัท เจเอสพี ฟาร์มา โฮลดิ้ง</w:t>
      </w:r>
      <w:r w:rsidR="00821023"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Pr="00AE6DC6">
        <w:rPr>
          <w:rFonts w:asciiTheme="majorBidi" w:hAnsiTheme="majorBidi" w:cstheme="majorBidi"/>
          <w:sz w:val="30"/>
          <w:szCs w:val="30"/>
          <w:cs/>
        </w:rPr>
        <w:t>จำกัด</w:t>
      </w:r>
      <w:r w:rsidR="00821023"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Pr="00AE6DC6">
        <w:rPr>
          <w:rFonts w:asciiTheme="majorBidi" w:hAnsiTheme="majorBidi" w:cstheme="majorBidi"/>
          <w:sz w:val="30"/>
          <w:szCs w:val="30"/>
          <w:cs/>
        </w:rPr>
        <w:t>ซึ่งเป็นบริษัทย่อยของบริษัท ได้ดำเนินการซื้อหุ้นสามัญของบริษัท ซีดีไอพี (ประเทศไทย) จำกัด (มหาชน) ซึ่งดำเนินธุรกิจเกี่ยวกับการรับจ้างวิจัยเชิงวิชาการในห้องปฏิบัติการ รับจ้างทดสอบและวิเคราะห์ผลทางวิทยาศาสตร์ ส่วนงานฝึกอบรมและสัมมนา และส่วนงานให้คำปรึกษายื่นขอทุนวิจัย</w:t>
      </w:r>
      <w:r w:rsidR="007421F1" w:rsidRPr="00AE6DC6">
        <w:rPr>
          <w:rFonts w:asciiTheme="majorBidi" w:hAnsiTheme="majorBidi" w:cstheme="majorBidi"/>
          <w:sz w:val="30"/>
          <w:szCs w:val="30"/>
          <w:cs/>
        </w:rPr>
        <w:t>จากผู้ถือหุ้นรายใหญ่ของบริษัทใหญ่ในลำดับสูงสุด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Pr="00AE6DC6">
        <w:rPr>
          <w:rFonts w:asciiTheme="majorBidi" w:hAnsiTheme="majorBidi" w:cstheme="majorBidi"/>
          <w:sz w:val="30"/>
          <w:szCs w:val="30"/>
        </w:rPr>
        <w:t xml:space="preserve">156.0 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ล้านหุ้นในราคาหุ้นละ </w:t>
      </w:r>
      <w:r w:rsidRPr="00AE6DC6">
        <w:rPr>
          <w:rFonts w:asciiTheme="majorBidi" w:hAnsiTheme="majorBidi" w:cstheme="majorBidi"/>
          <w:sz w:val="30"/>
          <w:szCs w:val="30"/>
        </w:rPr>
        <w:t xml:space="preserve">1.3 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บาท เป็นจำนวน </w:t>
      </w:r>
      <w:r w:rsidRPr="00AE6DC6">
        <w:rPr>
          <w:rFonts w:asciiTheme="majorBidi" w:hAnsiTheme="majorBidi" w:cstheme="majorBidi"/>
          <w:sz w:val="30"/>
          <w:szCs w:val="30"/>
        </w:rPr>
        <w:t xml:space="preserve">200.0 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ล้านบาท คิดเป็นอัตราการถือหุ้นร้อยละ </w:t>
      </w:r>
      <w:r w:rsidRPr="00AE6DC6">
        <w:rPr>
          <w:rFonts w:asciiTheme="majorBidi" w:hAnsiTheme="majorBidi" w:cstheme="majorBidi"/>
          <w:sz w:val="30"/>
          <w:szCs w:val="30"/>
        </w:rPr>
        <w:t xml:space="preserve">65.0 </w:t>
      </w:r>
      <w:r w:rsidRPr="00AE6DC6">
        <w:rPr>
          <w:rFonts w:asciiTheme="majorBidi" w:hAnsiTheme="majorBidi" w:cstheme="majorBidi"/>
          <w:sz w:val="30"/>
          <w:szCs w:val="30"/>
          <w:cs/>
        </w:rPr>
        <w:t>ของหุ้นสามัญทั้งหมด</w:t>
      </w:r>
    </w:p>
    <w:p w14:paraId="0987D67E" w14:textId="77777777" w:rsidR="00174324" w:rsidRPr="00AE6DC6" w:rsidRDefault="00174324" w:rsidP="009475F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E66C77" w14:textId="4A887271" w:rsidR="009E2E1E" w:rsidRPr="00AE6DC6" w:rsidRDefault="009E2E1E" w:rsidP="009E2E1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6DC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7421F1" w:rsidRPr="00AE6DC6">
        <w:rPr>
          <w:rFonts w:asciiTheme="majorBidi" w:hAnsiTheme="majorBidi" w:cstheme="majorBidi"/>
          <w:sz w:val="30"/>
          <w:szCs w:val="30"/>
          <w:cs/>
        </w:rPr>
        <w:t>และ</w:t>
      </w:r>
      <w:r w:rsidRPr="00AE6DC6">
        <w:rPr>
          <w:rFonts w:asciiTheme="majorBidi" w:hAnsiTheme="majorBidi" w:cstheme="majorBidi"/>
          <w:sz w:val="30"/>
          <w:szCs w:val="30"/>
          <w:cs/>
        </w:rPr>
        <w:t>ซีดีไอพีอยู่ภายใต้การควบคุมของผู้ถือหุ้นในลำดับสูงสุดเดียวกัน ดังนั้นกลุ่มบริษัทได้มาซึ่งอำนาจควบคุมในซีดีไอพี</w:t>
      </w:r>
      <w:r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Pr="00AE6DC6">
        <w:rPr>
          <w:rFonts w:asciiTheme="majorBidi" w:hAnsiTheme="majorBidi" w:cstheme="majorBidi"/>
          <w:sz w:val="30"/>
          <w:szCs w:val="30"/>
          <w:cs/>
        </w:rPr>
        <w:t>ณ วันที่ซื้อธุรกิจ และงบการเงินรวมได้ถูกจัดทำขึ้นตามเกณฑ์การรวมธุรกิจ</w:t>
      </w:r>
      <w:r w:rsidR="007421F1" w:rsidRPr="00AE6DC6">
        <w:rPr>
          <w:rFonts w:asciiTheme="majorBidi" w:hAnsiTheme="majorBidi" w:cstheme="majorBidi"/>
          <w:sz w:val="30"/>
          <w:szCs w:val="30"/>
          <w:cs/>
        </w:rPr>
        <w:t>ของกิจการ</w:t>
      </w:r>
      <w:r w:rsidRPr="00AE6DC6">
        <w:rPr>
          <w:rFonts w:asciiTheme="majorBidi" w:hAnsiTheme="majorBidi" w:cstheme="majorBidi"/>
          <w:sz w:val="30"/>
          <w:szCs w:val="30"/>
          <w:cs/>
        </w:rPr>
        <w:t>ภายใต้การควบคุมเดียวกัน ในการนี้</w:t>
      </w:r>
      <w:r w:rsidR="007421F1" w:rsidRPr="00AE6DC6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AE6DC6">
        <w:rPr>
          <w:rFonts w:asciiTheme="majorBidi" w:hAnsiTheme="majorBidi" w:cstheme="majorBidi"/>
          <w:sz w:val="30"/>
          <w:szCs w:val="30"/>
          <w:cs/>
        </w:rPr>
        <w:t>บริษัทได้จัดทำงบการเงินรวมตามวิธีเสมือนว่าเป็นวิธีการรวมส่วนได้เสียโดยรวมงบการเงินของ</w:t>
      </w:r>
      <w:r w:rsidR="00B31FBD" w:rsidRPr="00AE6DC6">
        <w:rPr>
          <w:rFonts w:asciiTheme="majorBidi" w:hAnsiTheme="majorBidi" w:cstheme="majorBidi"/>
          <w:sz w:val="30"/>
          <w:szCs w:val="30"/>
          <w:cs/>
        </w:rPr>
        <w:t>ซีดีไอพี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ตั้งแต่ก่อนวันที่ </w:t>
      </w:r>
      <w:r w:rsidRPr="00AE6DC6">
        <w:rPr>
          <w:rFonts w:asciiTheme="majorBidi" w:hAnsiTheme="majorBidi" w:cstheme="majorBidi"/>
          <w:sz w:val="30"/>
          <w:szCs w:val="30"/>
        </w:rPr>
        <w:t>1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AE6DC6">
        <w:rPr>
          <w:rFonts w:asciiTheme="majorBidi" w:hAnsiTheme="majorBidi" w:cstheme="majorBidi"/>
          <w:sz w:val="30"/>
          <w:szCs w:val="30"/>
        </w:rPr>
        <w:t>256</w:t>
      </w:r>
      <w:r w:rsidR="00703678" w:rsidRPr="00AE6DC6">
        <w:rPr>
          <w:rFonts w:asciiTheme="majorBidi" w:hAnsiTheme="majorBidi" w:cstheme="majorBidi"/>
          <w:sz w:val="30"/>
          <w:szCs w:val="30"/>
        </w:rPr>
        <w:t>6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 ซึ่งการนำเสนอข้อมูลดังกล่าวจะสะท้อนเนื้อหาทางเศรษฐกิจของ</w:t>
      </w:r>
      <w:r w:rsidR="00184F07" w:rsidRPr="00AE6DC6">
        <w:rPr>
          <w:rFonts w:asciiTheme="majorBidi" w:hAnsiTheme="majorBidi" w:cstheme="majorBidi"/>
          <w:sz w:val="30"/>
          <w:szCs w:val="30"/>
          <w:cs/>
        </w:rPr>
        <w:t>ซีดีไอพี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เสมือนว่าบริษัทในกลุ่มได้ดำเนินธุรกิจเป็นหน่วยเศรษฐกิจเดียวกันตั้งแต่ก่อนวันที่ </w:t>
      </w:r>
      <w:r w:rsidRPr="00AE6DC6">
        <w:rPr>
          <w:rFonts w:asciiTheme="majorBidi" w:hAnsiTheme="majorBidi" w:cstheme="majorBidi"/>
          <w:sz w:val="30"/>
          <w:szCs w:val="30"/>
        </w:rPr>
        <w:t>1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AE6DC6">
        <w:rPr>
          <w:rFonts w:asciiTheme="majorBidi" w:hAnsiTheme="majorBidi" w:cstheme="majorBidi"/>
          <w:sz w:val="30"/>
          <w:szCs w:val="30"/>
        </w:rPr>
        <w:t>256</w:t>
      </w:r>
      <w:r w:rsidR="00703678" w:rsidRPr="00AE6DC6">
        <w:rPr>
          <w:rFonts w:asciiTheme="majorBidi" w:hAnsiTheme="majorBidi" w:cstheme="majorBidi"/>
          <w:sz w:val="30"/>
          <w:szCs w:val="30"/>
        </w:rPr>
        <w:t>6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 ถึงแม้ว่าความสัมพันธ์ของ</w:t>
      </w:r>
      <w:r w:rsidR="00184F07" w:rsidRPr="00AE6DC6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AE6DC6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184F07" w:rsidRPr="00AE6DC6">
        <w:rPr>
          <w:rFonts w:asciiTheme="majorBidi" w:hAnsiTheme="majorBidi" w:cstheme="majorBidi"/>
          <w:sz w:val="30"/>
          <w:szCs w:val="30"/>
          <w:cs/>
        </w:rPr>
        <w:t>กับ</w:t>
      </w:r>
      <w:r w:rsidR="00B31FBD" w:rsidRPr="00AE6DC6">
        <w:rPr>
          <w:rFonts w:asciiTheme="majorBidi" w:hAnsiTheme="majorBidi" w:cstheme="majorBidi"/>
          <w:sz w:val="30"/>
          <w:szCs w:val="30"/>
          <w:cs/>
        </w:rPr>
        <w:t>ซีดีไอพี</w:t>
      </w:r>
      <w:r w:rsidRPr="00AE6DC6">
        <w:rPr>
          <w:rFonts w:asciiTheme="majorBidi" w:hAnsiTheme="majorBidi" w:cstheme="majorBidi"/>
          <w:sz w:val="30"/>
          <w:szCs w:val="30"/>
          <w:cs/>
        </w:rPr>
        <w:t>ทางกฎหมายจะเกิดขึ้นในภายหลัง</w:t>
      </w:r>
    </w:p>
    <w:p w14:paraId="45DA4248" w14:textId="09815C24" w:rsidR="003407F6" w:rsidRPr="00AE6DC6" w:rsidRDefault="003407F6">
      <w:pPr>
        <w:rPr>
          <w:rFonts w:asciiTheme="majorBidi" w:hAnsiTheme="majorBidi" w:cstheme="majorBidi"/>
          <w:sz w:val="30"/>
          <w:szCs w:val="30"/>
        </w:rPr>
      </w:pPr>
    </w:p>
    <w:p w14:paraId="301E39C6" w14:textId="06038AFE" w:rsidR="009E2E1E" w:rsidRPr="00AE6DC6" w:rsidRDefault="009E2E1E" w:rsidP="009E2E1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6DC6">
        <w:rPr>
          <w:rFonts w:asciiTheme="majorBidi" w:hAnsiTheme="majorBidi" w:cstheme="majorBidi"/>
          <w:sz w:val="30"/>
          <w:szCs w:val="30"/>
          <w:cs/>
        </w:rPr>
        <w:t>ข้อมูลของ</w:t>
      </w:r>
      <w:r w:rsidR="00184F07" w:rsidRPr="00AE6DC6">
        <w:rPr>
          <w:rFonts w:asciiTheme="majorBidi" w:hAnsiTheme="majorBidi" w:cstheme="majorBidi"/>
          <w:sz w:val="30"/>
          <w:szCs w:val="30"/>
          <w:cs/>
        </w:rPr>
        <w:t>มูลค่าตามบัญชีของ</w:t>
      </w:r>
      <w:r w:rsidRPr="00AE6DC6">
        <w:rPr>
          <w:rFonts w:asciiTheme="majorBidi" w:hAnsiTheme="majorBidi" w:cstheme="majorBidi"/>
          <w:sz w:val="30"/>
          <w:szCs w:val="30"/>
          <w:cs/>
        </w:rPr>
        <w:t>สินทรัพย์ที่ได้มาและหนี้สินที่รับมาแต่ละประเภทที่สำคัญที่รับรู้ ณ วันที่</w:t>
      </w:r>
      <w:r w:rsidR="00184F07" w:rsidRPr="00AE6DC6">
        <w:rPr>
          <w:rFonts w:asciiTheme="majorBidi" w:hAnsiTheme="majorBidi" w:cstheme="majorBidi"/>
          <w:sz w:val="30"/>
          <w:szCs w:val="30"/>
          <w:cs/>
        </w:rPr>
        <w:t>รวมธุรกิจภายใต้การควบคุมเดียวกัน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5E7EBFCD" w14:textId="77777777" w:rsidR="00261062" w:rsidRPr="00AE6DC6" w:rsidRDefault="00261062" w:rsidP="009475F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46" w:type="dxa"/>
        <w:tblInd w:w="450" w:type="dxa"/>
        <w:tblLook w:val="01E0" w:firstRow="1" w:lastRow="1" w:firstColumn="1" w:lastColumn="1" w:noHBand="0" w:noVBand="0"/>
      </w:tblPr>
      <w:tblGrid>
        <w:gridCol w:w="6055"/>
        <w:gridCol w:w="994"/>
        <w:gridCol w:w="271"/>
        <w:gridCol w:w="1626"/>
      </w:tblGrid>
      <w:tr w:rsidR="006F7A62" w:rsidRPr="00AE6DC6" w14:paraId="05346214" w14:textId="77777777" w:rsidTr="00600AE8">
        <w:trPr>
          <w:trHeight w:val="404"/>
          <w:tblHeader/>
        </w:trPr>
        <w:tc>
          <w:tcPr>
            <w:tcW w:w="6055" w:type="dxa"/>
          </w:tcPr>
          <w:p w14:paraId="3BF3BA13" w14:textId="75FEFC9B" w:rsidR="006F7A62" w:rsidRPr="00AE6DC6" w:rsidRDefault="00EE2337" w:rsidP="00600AE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994" w:type="dxa"/>
            <w:vAlign w:val="bottom"/>
          </w:tcPr>
          <w:p w14:paraId="10363E60" w14:textId="6523E297" w:rsidR="006F7A62" w:rsidRPr="00AE6DC6" w:rsidRDefault="006F7A62" w:rsidP="00600AE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" w:type="dxa"/>
            <w:vAlign w:val="bottom"/>
          </w:tcPr>
          <w:p w14:paraId="0C03A9B1" w14:textId="77777777" w:rsidR="006F7A62" w:rsidRPr="00AE6DC6" w:rsidRDefault="006F7A62" w:rsidP="00600AE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vAlign w:val="bottom"/>
          </w:tcPr>
          <w:p w14:paraId="0391A35A" w14:textId="1D8F107E" w:rsidR="006F7A62" w:rsidRPr="00AE6DC6" w:rsidRDefault="006F7A62" w:rsidP="00600AE8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</w:tr>
      <w:tr w:rsidR="006F7A62" w:rsidRPr="00AE6DC6" w14:paraId="3B62031A" w14:textId="77777777" w:rsidTr="00600AE8">
        <w:trPr>
          <w:trHeight w:val="404"/>
          <w:tblHeader/>
        </w:trPr>
        <w:tc>
          <w:tcPr>
            <w:tcW w:w="6055" w:type="dxa"/>
          </w:tcPr>
          <w:p w14:paraId="45A35D73" w14:textId="77777777" w:rsidR="006F7A62" w:rsidRPr="00AE6DC6" w:rsidRDefault="006F7A62" w:rsidP="00600AE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2744E9DC" w14:textId="77777777" w:rsidR="006F7A62" w:rsidRPr="00AE6DC6" w:rsidRDefault="006F7A62" w:rsidP="00600AE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19CC51AD" w14:textId="77777777" w:rsidR="006F7A62" w:rsidRPr="00AE6DC6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4E660887" w14:textId="77777777" w:rsidR="006F7A62" w:rsidRPr="00AE6DC6" w:rsidRDefault="006F7A62" w:rsidP="00600AE8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E6D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E6DC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F7A62" w:rsidRPr="00AE6DC6" w14:paraId="098CBB78" w14:textId="77777777" w:rsidTr="00600AE8">
        <w:trPr>
          <w:trHeight w:val="78"/>
        </w:trPr>
        <w:tc>
          <w:tcPr>
            <w:tcW w:w="6055" w:type="dxa"/>
          </w:tcPr>
          <w:p w14:paraId="3A1DD10A" w14:textId="77777777" w:rsidR="006F7A62" w:rsidRPr="00AE6DC6" w:rsidRDefault="006F7A62" w:rsidP="00600AE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4" w:type="dxa"/>
          </w:tcPr>
          <w:p w14:paraId="24E9493F" w14:textId="77777777" w:rsidR="006F7A62" w:rsidRPr="00AE6DC6" w:rsidRDefault="006F7A62" w:rsidP="00600AE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24ABBCD9" w14:textId="77777777" w:rsidR="006F7A62" w:rsidRPr="00AE6DC6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6B7884D4" w14:textId="4C4F259B" w:rsidR="006F7A62" w:rsidRPr="00AE6DC6" w:rsidRDefault="006F7A62" w:rsidP="00FD5F9F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3,146</w:t>
            </w:r>
          </w:p>
        </w:tc>
      </w:tr>
      <w:tr w:rsidR="006F7A62" w:rsidRPr="00AE6DC6" w14:paraId="2B581C48" w14:textId="77777777" w:rsidTr="00600AE8">
        <w:trPr>
          <w:trHeight w:val="392"/>
        </w:trPr>
        <w:tc>
          <w:tcPr>
            <w:tcW w:w="6055" w:type="dxa"/>
          </w:tcPr>
          <w:p w14:paraId="7700A735" w14:textId="675E14C4" w:rsidR="006F7A62" w:rsidRPr="00AE6DC6" w:rsidRDefault="006F7A62" w:rsidP="00600AE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4" w:type="dxa"/>
          </w:tcPr>
          <w:p w14:paraId="6F1B9A6E" w14:textId="77777777" w:rsidR="006F7A62" w:rsidRPr="00AE6DC6" w:rsidRDefault="006F7A62" w:rsidP="00600AE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10069AC" w14:textId="77777777" w:rsidR="006F7A62" w:rsidRPr="00AE6DC6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57E29AC3" w14:textId="22A25385" w:rsidR="006F7A62" w:rsidRPr="00AE6DC6" w:rsidRDefault="001264F3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</w:tr>
      <w:tr w:rsidR="001264F3" w:rsidRPr="00AE6DC6" w14:paraId="30069B59" w14:textId="77777777" w:rsidTr="00600AE8">
        <w:trPr>
          <w:trHeight w:val="392"/>
        </w:trPr>
        <w:tc>
          <w:tcPr>
            <w:tcW w:w="6055" w:type="dxa"/>
          </w:tcPr>
          <w:p w14:paraId="2392DF23" w14:textId="2357EF4E" w:rsidR="001264F3" w:rsidRPr="00AE6DC6" w:rsidRDefault="001264F3" w:rsidP="00600A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ลูกหนี้ตามสัญญาเช่าการเงิน</w:t>
            </w:r>
            <w:r w:rsidR="00177879">
              <w:rPr>
                <w:rFonts w:asciiTheme="majorBidi" w:hAnsiTheme="majorBidi" w:cs="Angsana New"/>
                <w:sz w:val="30"/>
                <w:szCs w:val="30"/>
              </w:rPr>
              <w:t xml:space="preserve"> - </w:t>
            </w:r>
            <w:r w:rsidRPr="00AE6DC6">
              <w:rPr>
                <w:rFonts w:asciiTheme="majorBidi" w:hAnsiTheme="majorBidi" w:cs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994" w:type="dxa"/>
          </w:tcPr>
          <w:p w14:paraId="5486FA49" w14:textId="77777777" w:rsidR="001264F3" w:rsidRPr="00AE6DC6" w:rsidRDefault="001264F3" w:rsidP="00600AE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93CA1AD" w14:textId="77777777" w:rsidR="001264F3" w:rsidRPr="00AE6DC6" w:rsidRDefault="001264F3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06135DEA" w14:textId="65554667" w:rsidR="001264F3" w:rsidRPr="00AE6DC6" w:rsidRDefault="001264F3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2,498</w:t>
            </w:r>
          </w:p>
        </w:tc>
      </w:tr>
      <w:tr w:rsidR="006F7A62" w:rsidRPr="00AE6DC6" w14:paraId="1363457E" w14:textId="77777777" w:rsidTr="00600AE8">
        <w:trPr>
          <w:trHeight w:val="404"/>
        </w:trPr>
        <w:tc>
          <w:tcPr>
            <w:tcW w:w="6055" w:type="dxa"/>
          </w:tcPr>
          <w:p w14:paraId="6E41D025" w14:textId="77777777" w:rsidR="006F7A62" w:rsidRPr="00AE6DC6" w:rsidRDefault="006F7A62" w:rsidP="00600A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94" w:type="dxa"/>
          </w:tcPr>
          <w:p w14:paraId="6DDAFB0C" w14:textId="77777777" w:rsidR="006F7A62" w:rsidRPr="00AE6DC6" w:rsidRDefault="006F7A62" w:rsidP="00600AE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4DDF2E0" w14:textId="77777777" w:rsidR="006F7A62" w:rsidRPr="00AE6DC6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51BB240F" w14:textId="750151DF" w:rsidR="006F7A62" w:rsidRPr="00AE6DC6" w:rsidRDefault="006F7A62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2,097</w:t>
            </w:r>
          </w:p>
        </w:tc>
      </w:tr>
      <w:tr w:rsidR="006F7A62" w:rsidRPr="00AE6DC6" w14:paraId="10C1A54C" w14:textId="77777777" w:rsidTr="00600AE8">
        <w:trPr>
          <w:trHeight w:val="392"/>
        </w:trPr>
        <w:tc>
          <w:tcPr>
            <w:tcW w:w="6055" w:type="dxa"/>
          </w:tcPr>
          <w:p w14:paraId="626DB7C8" w14:textId="77777777" w:rsidR="006F7A62" w:rsidRPr="00AE6DC6" w:rsidRDefault="006F7A62" w:rsidP="00600AE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4" w:type="dxa"/>
          </w:tcPr>
          <w:p w14:paraId="263058A9" w14:textId="77777777" w:rsidR="006F7A62" w:rsidRPr="00AE6DC6" w:rsidRDefault="006F7A62" w:rsidP="00600AE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27C61F8A" w14:textId="77777777" w:rsidR="006F7A62" w:rsidRPr="00AE6DC6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76B4CA4B" w14:textId="7DD0FBE1" w:rsidR="006F7A62" w:rsidRPr="00AE6DC6" w:rsidRDefault="006F7A62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6F7A62" w:rsidRPr="00AE6DC6" w14:paraId="07E3983C" w14:textId="77777777" w:rsidTr="00600AE8">
        <w:trPr>
          <w:trHeight w:val="392"/>
        </w:trPr>
        <w:tc>
          <w:tcPr>
            <w:tcW w:w="6055" w:type="dxa"/>
          </w:tcPr>
          <w:p w14:paraId="112FA358" w14:textId="4D90186D" w:rsidR="006F7A62" w:rsidRPr="00AE6DC6" w:rsidRDefault="006F7A62" w:rsidP="00600A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สินทรัพย์ไม่หมุนเวียนที่จัดประเภทเป็นสินทรัพย์ที่ถือไว้เพื่อขาย</w:t>
            </w:r>
          </w:p>
        </w:tc>
        <w:tc>
          <w:tcPr>
            <w:tcW w:w="994" w:type="dxa"/>
          </w:tcPr>
          <w:p w14:paraId="6B9A2382" w14:textId="77777777" w:rsidR="006F7A62" w:rsidRPr="00AE6DC6" w:rsidRDefault="006F7A62" w:rsidP="00600AE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3512971" w14:textId="77777777" w:rsidR="006F7A62" w:rsidRPr="00AE6DC6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2BAF873A" w14:textId="17473102" w:rsidR="006F7A62" w:rsidRPr="00AE6DC6" w:rsidRDefault="006F7A62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</w:tr>
      <w:tr w:rsidR="006F7A62" w:rsidRPr="00AE6DC6" w14:paraId="0CB5515D" w14:textId="77777777" w:rsidTr="00600AE8">
        <w:trPr>
          <w:trHeight w:val="392"/>
        </w:trPr>
        <w:tc>
          <w:tcPr>
            <w:tcW w:w="6055" w:type="dxa"/>
          </w:tcPr>
          <w:p w14:paraId="4A00D9E3" w14:textId="612B436E" w:rsidR="006F7A62" w:rsidRPr="00AE6DC6" w:rsidRDefault="006F7A62" w:rsidP="00600A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4" w:type="dxa"/>
          </w:tcPr>
          <w:p w14:paraId="1DB3A96A" w14:textId="77777777" w:rsidR="006F7A62" w:rsidRPr="00AE6DC6" w:rsidRDefault="006F7A62" w:rsidP="00600AE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0771A15" w14:textId="77777777" w:rsidR="006F7A62" w:rsidRPr="00AE6DC6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4430518C" w14:textId="449C9337" w:rsidR="006F7A62" w:rsidRPr="00AE6DC6" w:rsidRDefault="006F7A62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5,989</w:t>
            </w:r>
          </w:p>
        </w:tc>
      </w:tr>
      <w:tr w:rsidR="006F7A62" w:rsidRPr="00AE6DC6" w14:paraId="51791D82" w14:textId="77777777" w:rsidTr="00600AE8">
        <w:trPr>
          <w:trHeight w:val="392"/>
        </w:trPr>
        <w:tc>
          <w:tcPr>
            <w:tcW w:w="6055" w:type="dxa"/>
          </w:tcPr>
          <w:p w14:paraId="5726E248" w14:textId="3C3FF437" w:rsidR="006F7A62" w:rsidRPr="00AE6DC6" w:rsidRDefault="006F7A62" w:rsidP="00600A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994" w:type="dxa"/>
          </w:tcPr>
          <w:p w14:paraId="09C3D71A" w14:textId="77777777" w:rsidR="006F7A62" w:rsidRPr="00AE6DC6" w:rsidRDefault="006F7A62" w:rsidP="00600AE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91FA5FC" w14:textId="77777777" w:rsidR="006F7A62" w:rsidRPr="00AE6DC6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0E2F8E77" w14:textId="1134206A" w:rsidR="006F7A62" w:rsidRPr="00AE6DC6" w:rsidRDefault="006F7A62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132,144</w:t>
            </w:r>
          </w:p>
        </w:tc>
      </w:tr>
      <w:tr w:rsidR="001264F3" w:rsidRPr="00AE6DC6" w14:paraId="4E3E9749" w14:textId="77777777" w:rsidTr="00600AE8">
        <w:trPr>
          <w:trHeight w:val="392"/>
        </w:trPr>
        <w:tc>
          <w:tcPr>
            <w:tcW w:w="6055" w:type="dxa"/>
          </w:tcPr>
          <w:p w14:paraId="75A499BC" w14:textId="1D2FDB28" w:rsidR="001264F3" w:rsidRPr="00AE6DC6" w:rsidRDefault="001264F3" w:rsidP="00600A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ลูกหนี้ตามสัญญาเช่าการเงิน</w:t>
            </w:r>
            <w:r w:rsidR="001778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77879" w:rsidRPr="00177879">
              <w:rPr>
                <w:rFonts w:asciiTheme="majorBidi" w:hAnsiTheme="majorBidi" w:cs="Angsana New"/>
                <w:sz w:val="30"/>
                <w:szCs w:val="30"/>
              </w:rPr>
              <w:t>-</w:t>
            </w:r>
            <w:r w:rsidR="001778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6DC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994" w:type="dxa"/>
          </w:tcPr>
          <w:p w14:paraId="46AAAB65" w14:textId="77777777" w:rsidR="001264F3" w:rsidRPr="00AE6DC6" w:rsidRDefault="001264F3" w:rsidP="00600AE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C7E2353" w14:textId="77777777" w:rsidR="001264F3" w:rsidRPr="00AE6DC6" w:rsidRDefault="001264F3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2E1DF4A1" w14:textId="241DFD97" w:rsidR="001264F3" w:rsidRPr="00AE6DC6" w:rsidRDefault="001264F3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6,329</w:t>
            </w:r>
          </w:p>
        </w:tc>
      </w:tr>
      <w:tr w:rsidR="006F7A62" w:rsidRPr="00AE6DC6" w14:paraId="4397FFAD" w14:textId="77777777" w:rsidTr="00600AE8">
        <w:trPr>
          <w:trHeight w:val="392"/>
        </w:trPr>
        <w:tc>
          <w:tcPr>
            <w:tcW w:w="6055" w:type="dxa"/>
          </w:tcPr>
          <w:p w14:paraId="279E3F39" w14:textId="1800F177" w:rsidR="006F7A62" w:rsidRPr="00AE6DC6" w:rsidRDefault="006F7A62" w:rsidP="00600A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เงินให้กู้ยืมระยะยาวแก่บุคคลและกิจการที่</w:t>
            </w:r>
            <w:r w:rsidR="00AC58CC" w:rsidRPr="00AE6DC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994" w:type="dxa"/>
          </w:tcPr>
          <w:p w14:paraId="7CEC3B1B" w14:textId="77777777" w:rsidR="006F7A62" w:rsidRPr="00AE6DC6" w:rsidRDefault="006F7A62" w:rsidP="00600AE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DA46D01" w14:textId="77777777" w:rsidR="006F7A62" w:rsidRPr="00AE6DC6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77F66BF1" w14:textId="7CB1459E" w:rsidR="006F7A62" w:rsidRPr="00AE6DC6" w:rsidRDefault="00AC58CC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AC58CC" w:rsidRPr="00AE6DC6" w14:paraId="7D07E6C9" w14:textId="77777777" w:rsidTr="00600AE8">
        <w:trPr>
          <w:trHeight w:val="392"/>
        </w:trPr>
        <w:tc>
          <w:tcPr>
            <w:tcW w:w="6055" w:type="dxa"/>
          </w:tcPr>
          <w:p w14:paraId="7BC76D5A" w14:textId="29051192" w:rsidR="00AC58CC" w:rsidRPr="00AE6DC6" w:rsidRDefault="00AC58CC" w:rsidP="00600A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เงินให้กู้ยืมระยะยาวแก่บุคคลและกิจการที่เกี่ยวข้องกัน</w:t>
            </w:r>
          </w:p>
        </w:tc>
        <w:tc>
          <w:tcPr>
            <w:tcW w:w="994" w:type="dxa"/>
          </w:tcPr>
          <w:p w14:paraId="2CBAFD66" w14:textId="77777777" w:rsidR="00AC58CC" w:rsidRPr="00AE6DC6" w:rsidRDefault="00AC58CC" w:rsidP="00600AE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C97F485" w14:textId="77777777" w:rsidR="00AC58CC" w:rsidRPr="00AE6DC6" w:rsidRDefault="00AC58CC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0C8C4A37" w14:textId="33AE9FCF" w:rsidR="00AC58CC" w:rsidRPr="00AE6DC6" w:rsidRDefault="00AC58CC" w:rsidP="00FD5F9F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8,372</w:t>
            </w:r>
          </w:p>
        </w:tc>
      </w:tr>
      <w:tr w:rsidR="006F7A62" w:rsidRPr="00AE6DC6" w14:paraId="3AA8408B" w14:textId="77777777" w:rsidTr="00600AE8">
        <w:trPr>
          <w:trHeight w:val="392"/>
        </w:trPr>
        <w:tc>
          <w:tcPr>
            <w:tcW w:w="6055" w:type="dxa"/>
          </w:tcPr>
          <w:p w14:paraId="6FEF066F" w14:textId="77777777" w:rsidR="006F7A62" w:rsidRPr="00AE6DC6" w:rsidRDefault="006F7A62" w:rsidP="00600AE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4" w:type="dxa"/>
          </w:tcPr>
          <w:p w14:paraId="3FD6C882" w14:textId="6F9B2D91" w:rsidR="006F7A62" w:rsidRPr="00AE6DC6" w:rsidRDefault="006F7A62" w:rsidP="00600AE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2DD70A8E" w14:textId="77777777" w:rsidR="006F7A62" w:rsidRPr="00AE6DC6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2DBCAF92" w14:textId="175417E4" w:rsidR="006F7A62" w:rsidRPr="00AE6DC6" w:rsidRDefault="006F7A62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B31FBD" w:rsidRPr="00AE6DC6"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</w:tr>
      <w:tr w:rsidR="006F7A62" w:rsidRPr="00AE6DC6" w14:paraId="7D3684B2" w14:textId="77777777" w:rsidTr="00600AE8">
        <w:trPr>
          <w:trHeight w:val="404"/>
        </w:trPr>
        <w:tc>
          <w:tcPr>
            <w:tcW w:w="6055" w:type="dxa"/>
          </w:tcPr>
          <w:p w14:paraId="63C0D96E" w14:textId="77777777" w:rsidR="006F7A62" w:rsidRPr="00AE6DC6" w:rsidRDefault="006F7A62" w:rsidP="00600A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4" w:type="dxa"/>
          </w:tcPr>
          <w:p w14:paraId="78622EFE" w14:textId="77777777" w:rsidR="006F7A62" w:rsidRPr="00AE6DC6" w:rsidRDefault="006F7A62" w:rsidP="00600AE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9B1C4E6" w14:textId="77777777" w:rsidR="006F7A62" w:rsidRPr="00AE6DC6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63DBAADB" w14:textId="3761F387" w:rsidR="006F7A62" w:rsidRPr="00AE6DC6" w:rsidRDefault="006F7A62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1,311</w:t>
            </w:r>
          </w:p>
        </w:tc>
      </w:tr>
      <w:tr w:rsidR="006F7A62" w:rsidRPr="00AE6DC6" w14:paraId="600DB751" w14:textId="77777777" w:rsidTr="00600AE8">
        <w:trPr>
          <w:trHeight w:val="404"/>
        </w:trPr>
        <w:tc>
          <w:tcPr>
            <w:tcW w:w="6055" w:type="dxa"/>
          </w:tcPr>
          <w:p w14:paraId="2953C217" w14:textId="0B4C2B6A" w:rsidR="006F7A62" w:rsidRPr="00AE6DC6" w:rsidRDefault="006F7A62" w:rsidP="00600A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94" w:type="dxa"/>
          </w:tcPr>
          <w:p w14:paraId="0D49A814" w14:textId="77777777" w:rsidR="006F7A62" w:rsidRPr="00AE6DC6" w:rsidRDefault="006F7A62" w:rsidP="00600AE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DC1BD53" w14:textId="77777777" w:rsidR="006F7A62" w:rsidRPr="00AE6DC6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6C89083B" w14:textId="0B073B22" w:rsidR="006F7A62" w:rsidRPr="00AE6DC6" w:rsidRDefault="006F7A62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B31FBD" w:rsidRPr="00AE6DC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2612C" w:rsidRPr="00AE6DC6" w14:paraId="62F147C3" w14:textId="77777777" w:rsidTr="00600AE8">
        <w:trPr>
          <w:trHeight w:val="404"/>
        </w:trPr>
        <w:tc>
          <w:tcPr>
            <w:tcW w:w="6055" w:type="dxa"/>
          </w:tcPr>
          <w:p w14:paraId="2C8E923B" w14:textId="40CB48A1" w:rsidR="00B2612C" w:rsidRPr="00AE6DC6" w:rsidRDefault="00B2612C" w:rsidP="00600A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994" w:type="dxa"/>
          </w:tcPr>
          <w:p w14:paraId="748CAAEF" w14:textId="77777777" w:rsidR="00B2612C" w:rsidRPr="00AE6DC6" w:rsidRDefault="00B2612C" w:rsidP="00600AE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3869A4B" w14:textId="77777777" w:rsidR="00B2612C" w:rsidRPr="00AE6DC6" w:rsidRDefault="00B2612C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6DDA18AB" w14:textId="16DD0501" w:rsidR="00B2612C" w:rsidRPr="00AE6DC6" w:rsidRDefault="00B2612C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(18,668)</w:t>
            </w:r>
          </w:p>
        </w:tc>
      </w:tr>
      <w:tr w:rsidR="006F7A62" w:rsidRPr="00AE6DC6" w14:paraId="79F1BC89" w14:textId="77777777" w:rsidTr="00600AE8">
        <w:trPr>
          <w:trHeight w:val="392"/>
        </w:trPr>
        <w:tc>
          <w:tcPr>
            <w:tcW w:w="6055" w:type="dxa"/>
          </w:tcPr>
          <w:p w14:paraId="2F8DAB82" w14:textId="77777777" w:rsidR="006F7A62" w:rsidRPr="00AE6DC6" w:rsidRDefault="006F7A62" w:rsidP="00600AE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4" w:type="dxa"/>
          </w:tcPr>
          <w:p w14:paraId="68F96407" w14:textId="77777777" w:rsidR="006F7A62" w:rsidRPr="00AE6DC6" w:rsidRDefault="006F7A62" w:rsidP="00600AE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27F5D86" w14:textId="77777777" w:rsidR="006F7A62" w:rsidRPr="00AE6DC6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2B33B69F" w14:textId="0515B62C" w:rsidR="006F7A62" w:rsidRPr="00AE6DC6" w:rsidRDefault="006F7A62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(405)</w:t>
            </w:r>
          </w:p>
        </w:tc>
      </w:tr>
      <w:tr w:rsidR="006F7A62" w:rsidRPr="00AE6DC6" w14:paraId="7B685294" w14:textId="77777777" w:rsidTr="00600AE8">
        <w:trPr>
          <w:trHeight w:val="392"/>
        </w:trPr>
        <w:tc>
          <w:tcPr>
            <w:tcW w:w="6055" w:type="dxa"/>
          </w:tcPr>
          <w:p w14:paraId="49DADE9D" w14:textId="77777777" w:rsidR="006F7A62" w:rsidRPr="00AE6DC6" w:rsidRDefault="006F7A62" w:rsidP="00600A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4" w:type="dxa"/>
          </w:tcPr>
          <w:p w14:paraId="6C9AF6D6" w14:textId="77777777" w:rsidR="006F7A62" w:rsidRPr="00AE6DC6" w:rsidRDefault="006F7A62" w:rsidP="00600AE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FFC6CBA" w14:textId="77777777" w:rsidR="006F7A62" w:rsidRPr="00AE6DC6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61E3CE25" w14:textId="44896D64" w:rsidR="006F7A62" w:rsidRPr="00AE6DC6" w:rsidRDefault="006F7A62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(16,4</w:t>
            </w:r>
            <w:r w:rsidR="003723AF" w:rsidRPr="00AE6DC6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F7A62" w:rsidRPr="00AE6DC6" w14:paraId="7E0A8FAF" w14:textId="77777777" w:rsidTr="00600AE8">
        <w:trPr>
          <w:trHeight w:val="392"/>
        </w:trPr>
        <w:tc>
          <w:tcPr>
            <w:tcW w:w="6055" w:type="dxa"/>
          </w:tcPr>
          <w:p w14:paraId="2AEE0C5B" w14:textId="5E48B34F" w:rsidR="006F7A62" w:rsidRPr="00AE6DC6" w:rsidRDefault="006F7A62" w:rsidP="00600A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994" w:type="dxa"/>
          </w:tcPr>
          <w:p w14:paraId="095CB83C" w14:textId="77777777" w:rsidR="006F7A62" w:rsidRPr="00AE6DC6" w:rsidRDefault="006F7A62" w:rsidP="00600AE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514799D" w14:textId="77777777" w:rsidR="006F7A62" w:rsidRPr="00AE6DC6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3D8A4F22" w14:textId="2A3533EF" w:rsidR="006F7A62" w:rsidRPr="00AE6DC6" w:rsidRDefault="006F7A62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(2,738)</w:t>
            </w:r>
          </w:p>
        </w:tc>
      </w:tr>
      <w:tr w:rsidR="006F7A62" w:rsidRPr="00AE6DC6" w14:paraId="2EFDE266" w14:textId="77777777" w:rsidTr="00600AE8">
        <w:trPr>
          <w:trHeight w:val="392"/>
        </w:trPr>
        <w:tc>
          <w:tcPr>
            <w:tcW w:w="6055" w:type="dxa"/>
          </w:tcPr>
          <w:p w14:paraId="12DCA5A2" w14:textId="1D8CA0C1" w:rsidR="006F7A62" w:rsidRPr="00AE6DC6" w:rsidRDefault="006F7A62" w:rsidP="00600A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="00B2612C" w:rsidRPr="00AE6DC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  <w:r w:rsidR="00B2612C" w:rsidRPr="00AE6DC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994" w:type="dxa"/>
          </w:tcPr>
          <w:p w14:paraId="35CAE4BC" w14:textId="77777777" w:rsidR="006F7A62" w:rsidRPr="00AE6DC6" w:rsidRDefault="006F7A62" w:rsidP="00600AE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3B5D291" w14:textId="77777777" w:rsidR="006F7A62" w:rsidRPr="00AE6DC6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315BEF73" w14:textId="24A4F21B" w:rsidR="006F7A62" w:rsidRPr="00AE6DC6" w:rsidRDefault="006F7A62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2612C" w:rsidRPr="00AE6DC6">
              <w:rPr>
                <w:rFonts w:asciiTheme="majorBidi" w:hAnsiTheme="majorBidi" w:cstheme="majorBidi"/>
                <w:sz w:val="30"/>
                <w:szCs w:val="30"/>
              </w:rPr>
              <w:t>745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F7A62" w:rsidRPr="00AE6DC6" w14:paraId="653D6E5D" w14:textId="77777777" w:rsidTr="00600AE8">
        <w:trPr>
          <w:trHeight w:val="392"/>
        </w:trPr>
        <w:tc>
          <w:tcPr>
            <w:tcW w:w="6055" w:type="dxa"/>
          </w:tcPr>
          <w:p w14:paraId="157CA60C" w14:textId="4018FECB" w:rsidR="006F7A62" w:rsidRPr="00AE6DC6" w:rsidRDefault="006F7A62" w:rsidP="00600A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4" w:type="dxa"/>
          </w:tcPr>
          <w:p w14:paraId="69FAD2DA" w14:textId="77777777" w:rsidR="006F7A62" w:rsidRPr="00AE6DC6" w:rsidRDefault="006F7A62" w:rsidP="00600AE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677F3C0" w14:textId="77777777" w:rsidR="006F7A62" w:rsidRPr="00AE6DC6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52CEDE92" w14:textId="38045264" w:rsidR="006F7A62" w:rsidRPr="00AE6DC6" w:rsidRDefault="006F7A62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(5,305)</w:t>
            </w:r>
          </w:p>
        </w:tc>
      </w:tr>
      <w:tr w:rsidR="006F7A62" w:rsidRPr="00AE6DC6" w14:paraId="2121B8A9" w14:textId="77777777" w:rsidTr="00600AE8">
        <w:trPr>
          <w:trHeight w:val="404"/>
        </w:trPr>
        <w:tc>
          <w:tcPr>
            <w:tcW w:w="6055" w:type="dxa"/>
          </w:tcPr>
          <w:p w14:paraId="6C35029B" w14:textId="67F3DDCC" w:rsidR="006F7A62" w:rsidRPr="00AE6DC6" w:rsidRDefault="006F7A62" w:rsidP="00600A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 w:rsidR="00BC6A77" w:rsidRPr="00AE6DC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994" w:type="dxa"/>
          </w:tcPr>
          <w:p w14:paraId="48B1E47A" w14:textId="77777777" w:rsidR="006F7A62" w:rsidRPr="00AE6DC6" w:rsidRDefault="006F7A62" w:rsidP="00600AE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B96F303" w14:textId="77777777" w:rsidR="006F7A62" w:rsidRPr="00AE6DC6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18F59A00" w14:textId="39ED11B7" w:rsidR="006F7A62" w:rsidRPr="00AE6DC6" w:rsidRDefault="006F7A62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(546)</w:t>
            </w:r>
          </w:p>
        </w:tc>
      </w:tr>
      <w:tr w:rsidR="006F7A62" w:rsidRPr="00AE6DC6" w14:paraId="1836A700" w14:textId="77777777" w:rsidTr="00600AE8">
        <w:trPr>
          <w:trHeight w:val="404"/>
        </w:trPr>
        <w:tc>
          <w:tcPr>
            <w:tcW w:w="6055" w:type="dxa"/>
          </w:tcPr>
          <w:p w14:paraId="25B5E9E3" w14:textId="77777777" w:rsidR="006F7A62" w:rsidRPr="00AE6DC6" w:rsidRDefault="006F7A62" w:rsidP="00600AE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994" w:type="dxa"/>
          </w:tcPr>
          <w:p w14:paraId="4EDA6FAC" w14:textId="77777777" w:rsidR="006F7A62" w:rsidRPr="00AE6DC6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2CFAFAE5" w14:textId="77777777" w:rsidR="006F7A62" w:rsidRPr="00AE6DC6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</w:tcPr>
          <w:p w14:paraId="3377DBC3" w14:textId="4C809B9C" w:rsidR="006F7A62" w:rsidRPr="00AE6DC6" w:rsidRDefault="00B31FBD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124,90</w:t>
            </w:r>
            <w:r w:rsidR="00FF5AED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6F7A62" w:rsidRPr="00AE6DC6" w14:paraId="0D4BF974" w14:textId="77777777" w:rsidTr="00600AE8">
        <w:trPr>
          <w:trHeight w:val="392"/>
        </w:trPr>
        <w:tc>
          <w:tcPr>
            <w:tcW w:w="6055" w:type="dxa"/>
          </w:tcPr>
          <w:p w14:paraId="03B178B4" w14:textId="28C83BCF" w:rsidR="006F7A62" w:rsidRPr="00AE6DC6" w:rsidRDefault="006F7A62" w:rsidP="00600AE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(ร้อยละ </w:t>
            </w:r>
            <w:r w:rsidR="00B31FBD" w:rsidRPr="00AE6DC6">
              <w:rPr>
                <w:rFonts w:asciiTheme="majorBidi" w:hAnsiTheme="majorBidi" w:cstheme="majorBidi"/>
                <w:sz w:val="30"/>
                <w:szCs w:val="30"/>
              </w:rPr>
              <w:t>35.0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94" w:type="dxa"/>
          </w:tcPr>
          <w:p w14:paraId="4A7052BA" w14:textId="77777777" w:rsidR="006F7A62" w:rsidRPr="00AE6DC6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52229265" w14:textId="77777777" w:rsidR="006F7A62" w:rsidRPr="00AE6DC6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13570AF4" w14:textId="2DA371E9" w:rsidR="006F7A62" w:rsidRPr="00AE6DC6" w:rsidRDefault="006F7A62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1FBD" w:rsidRPr="00AE6DC6">
              <w:rPr>
                <w:rFonts w:asciiTheme="majorBidi" w:hAnsiTheme="majorBidi" w:cstheme="majorBidi"/>
                <w:sz w:val="30"/>
                <w:szCs w:val="30"/>
              </w:rPr>
              <w:t>43,718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F7A62" w:rsidRPr="00AE6DC6" w14:paraId="671174A3" w14:textId="77777777" w:rsidTr="00600AE8">
        <w:trPr>
          <w:trHeight w:val="404"/>
        </w:trPr>
        <w:tc>
          <w:tcPr>
            <w:tcW w:w="6055" w:type="dxa"/>
          </w:tcPr>
          <w:p w14:paraId="36AD7D35" w14:textId="16367E55" w:rsidR="006F7A62" w:rsidRPr="00AE6DC6" w:rsidRDefault="006F7A62" w:rsidP="00600AE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รวมสินทรัพย์สุทธิที่ได้รับ</w:t>
            </w:r>
          </w:p>
        </w:tc>
        <w:tc>
          <w:tcPr>
            <w:tcW w:w="994" w:type="dxa"/>
          </w:tcPr>
          <w:p w14:paraId="38A91838" w14:textId="77777777" w:rsidR="006F7A62" w:rsidRPr="00AE6DC6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4A12FE80" w14:textId="77777777" w:rsidR="006F7A62" w:rsidRPr="00AE6DC6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</w:tcPr>
          <w:p w14:paraId="55BA4C64" w14:textId="1A1BB1F2" w:rsidR="006F7A62" w:rsidRPr="00AE6DC6" w:rsidRDefault="00B31FBD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81,19</w:t>
            </w:r>
            <w:r w:rsidR="00FF5AED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6F7A62" w:rsidRPr="00AE6DC6" w14:paraId="71C2DAB9" w14:textId="77777777" w:rsidTr="00600AE8">
        <w:trPr>
          <w:trHeight w:val="404"/>
        </w:trPr>
        <w:tc>
          <w:tcPr>
            <w:tcW w:w="6055" w:type="dxa"/>
          </w:tcPr>
          <w:p w14:paraId="23B48907" w14:textId="4EE94E9C" w:rsidR="006F7A62" w:rsidRPr="00AE6DC6" w:rsidRDefault="00062D92" w:rsidP="00600A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</w:t>
            </w:r>
            <w:r w:rsidR="00B31FBD"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จากการรวมธุรกิจภายใต้การควบคุมเดียวกัน</w:t>
            </w:r>
          </w:p>
        </w:tc>
        <w:tc>
          <w:tcPr>
            <w:tcW w:w="994" w:type="dxa"/>
          </w:tcPr>
          <w:p w14:paraId="5FF99607" w14:textId="77777777" w:rsidR="006F7A62" w:rsidRPr="00AE6DC6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04FD6523" w14:textId="77777777" w:rsidR="006F7A62" w:rsidRPr="00AE6DC6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14:paraId="081D93FC" w14:textId="600F2AFB" w:rsidR="006F7A62" w:rsidRPr="00AE6DC6" w:rsidRDefault="00B31FBD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118,8</w:t>
            </w:r>
            <w:r w:rsidR="003723AF" w:rsidRPr="00AE6DC6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6F7A62" w:rsidRPr="00AE6DC6" w14:paraId="4CE90915" w14:textId="77777777" w:rsidTr="00600AE8">
        <w:trPr>
          <w:trHeight w:val="392"/>
        </w:trPr>
        <w:tc>
          <w:tcPr>
            <w:tcW w:w="6055" w:type="dxa"/>
          </w:tcPr>
          <w:p w14:paraId="5B4DE38A" w14:textId="77777777" w:rsidR="006F7A62" w:rsidRPr="00AE6DC6" w:rsidRDefault="006F7A62" w:rsidP="00600AE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994" w:type="dxa"/>
          </w:tcPr>
          <w:p w14:paraId="561F1A8B" w14:textId="77777777" w:rsidR="006F7A62" w:rsidRPr="00AE6DC6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024A388B" w14:textId="77777777" w:rsidR="006F7A62" w:rsidRPr="00AE6DC6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</w:tcPr>
          <w:p w14:paraId="7467CB24" w14:textId="0E74F0A9" w:rsidR="006F7A62" w:rsidRPr="00AE6DC6" w:rsidRDefault="00B31FBD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200,000</w:t>
            </w:r>
          </w:p>
        </w:tc>
      </w:tr>
      <w:tr w:rsidR="00F61113" w:rsidRPr="00AE6DC6" w14:paraId="5E81BB19" w14:textId="77777777" w:rsidTr="00B6019D">
        <w:trPr>
          <w:trHeight w:val="404"/>
          <w:tblHeader/>
        </w:trPr>
        <w:tc>
          <w:tcPr>
            <w:tcW w:w="6055" w:type="dxa"/>
          </w:tcPr>
          <w:p w14:paraId="1D56CAD1" w14:textId="77777777" w:rsidR="00F61113" w:rsidRPr="00AE6DC6" w:rsidRDefault="00F61113" w:rsidP="00B6019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25AF7A10" w14:textId="77777777" w:rsidR="00F61113" w:rsidRPr="00AE6DC6" w:rsidRDefault="00F61113" w:rsidP="00B6019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57EA6BE3" w14:textId="77777777" w:rsidR="00F61113" w:rsidRPr="00AE6DC6" w:rsidRDefault="00F61113" w:rsidP="00B6019D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5739C685" w14:textId="0C267D19" w:rsidR="00F61113" w:rsidRPr="00AE6DC6" w:rsidRDefault="00F61113" w:rsidP="00B6019D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F7A62" w:rsidRPr="00AE6DC6" w14:paraId="422DF197" w14:textId="77777777" w:rsidTr="00600AE8">
        <w:trPr>
          <w:trHeight w:val="392"/>
        </w:trPr>
        <w:tc>
          <w:tcPr>
            <w:tcW w:w="6055" w:type="dxa"/>
          </w:tcPr>
          <w:p w14:paraId="585C8448" w14:textId="48C76483" w:rsidR="006F7A62" w:rsidRPr="00AE6DC6" w:rsidRDefault="006F7A62" w:rsidP="00600A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</w:t>
            </w:r>
            <w:r w:rsidR="00184F07"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รวมธุรกิจภายใต้การควบคุมเดียวกัน</w:t>
            </w:r>
          </w:p>
        </w:tc>
        <w:tc>
          <w:tcPr>
            <w:tcW w:w="994" w:type="dxa"/>
          </w:tcPr>
          <w:p w14:paraId="704BAC00" w14:textId="77777777" w:rsidR="006F7A62" w:rsidRPr="00AE6DC6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221260C8" w14:textId="77777777" w:rsidR="006F7A62" w:rsidRPr="00AE6DC6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361797F9" w14:textId="1BD64A4B" w:rsidR="006F7A62" w:rsidRPr="00AE6DC6" w:rsidRDefault="00B31FBD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3,146</w:t>
            </w:r>
          </w:p>
        </w:tc>
      </w:tr>
      <w:tr w:rsidR="006F7A62" w:rsidRPr="00AE6DC6" w14:paraId="4F03A39F" w14:textId="77777777" w:rsidTr="00600AE8">
        <w:trPr>
          <w:trHeight w:val="404"/>
        </w:trPr>
        <w:tc>
          <w:tcPr>
            <w:tcW w:w="6055" w:type="dxa"/>
          </w:tcPr>
          <w:p w14:paraId="779A084A" w14:textId="77777777" w:rsidR="006F7A62" w:rsidRPr="00AE6DC6" w:rsidRDefault="006F7A62" w:rsidP="00600A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994" w:type="dxa"/>
          </w:tcPr>
          <w:p w14:paraId="6B3D084D" w14:textId="77777777" w:rsidR="006F7A62" w:rsidRPr="00AE6DC6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1F7450E9" w14:textId="77777777" w:rsidR="006F7A62" w:rsidRPr="00AE6DC6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14:paraId="4C50B384" w14:textId="2FC7EF43" w:rsidR="006F7A62" w:rsidRPr="00AE6DC6" w:rsidRDefault="00B31FBD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(200,000)</w:t>
            </w:r>
          </w:p>
        </w:tc>
      </w:tr>
      <w:tr w:rsidR="006F7A62" w:rsidRPr="00AE6DC6" w14:paraId="751E448A" w14:textId="77777777" w:rsidTr="00600AE8">
        <w:trPr>
          <w:trHeight w:val="404"/>
        </w:trPr>
        <w:tc>
          <w:tcPr>
            <w:tcW w:w="6055" w:type="dxa"/>
          </w:tcPr>
          <w:p w14:paraId="59A8EE57" w14:textId="77777777" w:rsidR="006F7A62" w:rsidRPr="00AE6DC6" w:rsidRDefault="006F7A62" w:rsidP="00600AE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994" w:type="dxa"/>
          </w:tcPr>
          <w:p w14:paraId="40CC68CE" w14:textId="77777777" w:rsidR="006F7A62" w:rsidRPr="00AE6DC6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7CDD8192" w14:textId="77777777" w:rsidR="006F7A62" w:rsidRPr="00AE6DC6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</w:tcPr>
          <w:p w14:paraId="58C0BCF7" w14:textId="5897C9CB" w:rsidR="006F7A62" w:rsidRPr="00AE6DC6" w:rsidRDefault="006F7A62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31FBD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196,854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6EF4524F" w14:textId="7DD8B474" w:rsidR="00FA1741" w:rsidRPr="00AE6DC6" w:rsidRDefault="00FA1741" w:rsidP="00174324">
      <w:pPr>
        <w:spacing w:line="221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8FC6A4" w14:textId="77777777" w:rsidR="00FA1741" w:rsidRPr="00AE6DC6" w:rsidRDefault="00FA1741">
      <w:pPr>
        <w:rPr>
          <w:rFonts w:asciiTheme="majorBidi" w:hAnsiTheme="majorBidi" w:cstheme="majorBidi"/>
          <w:sz w:val="30"/>
          <w:szCs w:val="30"/>
        </w:rPr>
      </w:pPr>
      <w:r w:rsidRPr="00AE6DC6">
        <w:rPr>
          <w:rFonts w:asciiTheme="majorBidi" w:hAnsiTheme="majorBidi" w:cstheme="majorBidi"/>
          <w:sz w:val="30"/>
          <w:szCs w:val="30"/>
        </w:rPr>
        <w:br w:type="page"/>
      </w:r>
    </w:p>
    <w:p w14:paraId="39179E4B" w14:textId="7DEA344B" w:rsidR="00605769" w:rsidRPr="00AE6DC6" w:rsidRDefault="00321D22" w:rsidP="0011752C">
      <w:pPr>
        <w:ind w:left="540" w:firstLine="11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E6DC6">
        <w:rPr>
          <w:rFonts w:asciiTheme="majorBidi" w:hAnsiTheme="majorBidi" w:cstheme="majorBidi" w:hint="cs"/>
          <w:sz w:val="30"/>
          <w:szCs w:val="30"/>
          <w:cs/>
        </w:rPr>
        <w:t>ผลกระทบของการปรับปรุงใหม่ต่องบกำไรขาดทุนเบ็ดเสร็จ</w:t>
      </w:r>
      <w:r w:rsidR="00A41542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AE6DC6">
        <w:rPr>
          <w:rFonts w:asciiTheme="majorBidi" w:hAnsiTheme="majorBidi" w:cstheme="majorBidi" w:hint="cs"/>
          <w:sz w:val="30"/>
          <w:szCs w:val="30"/>
          <w:cs/>
        </w:rPr>
        <w:t xml:space="preserve">สำหรับงวดสามเดือนสิ้นสุดวันที่ </w:t>
      </w:r>
      <w:r w:rsidRPr="00AE6DC6">
        <w:rPr>
          <w:rFonts w:asciiTheme="majorBidi" w:hAnsiTheme="majorBidi" w:cstheme="majorBidi"/>
          <w:sz w:val="30"/>
          <w:szCs w:val="30"/>
        </w:rPr>
        <w:t xml:space="preserve">31 </w:t>
      </w:r>
      <w:r w:rsidRPr="00AE6DC6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AE6DC6">
        <w:rPr>
          <w:rFonts w:asciiTheme="majorBidi" w:hAnsiTheme="majorBidi" w:cstheme="majorBidi"/>
          <w:sz w:val="30"/>
          <w:szCs w:val="30"/>
        </w:rPr>
        <w:t xml:space="preserve">2566 </w:t>
      </w:r>
      <w:r w:rsidRPr="00AE6DC6">
        <w:rPr>
          <w:rFonts w:asciiTheme="majorBidi" w:hAnsiTheme="majorBidi" w:cstheme="majorBidi" w:hint="cs"/>
          <w:sz w:val="30"/>
          <w:szCs w:val="30"/>
          <w:cs/>
        </w:rPr>
        <w:t>ของกลุ่มบริษัทมีดังนี้</w:t>
      </w:r>
    </w:p>
    <w:p w14:paraId="70186BC6" w14:textId="77777777" w:rsidR="008318F8" w:rsidRPr="00AE6DC6" w:rsidRDefault="008318F8">
      <w:pPr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4846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3864"/>
        <w:gridCol w:w="271"/>
        <w:gridCol w:w="1531"/>
        <w:gridCol w:w="271"/>
        <w:gridCol w:w="1529"/>
        <w:gridCol w:w="271"/>
        <w:gridCol w:w="1352"/>
      </w:tblGrid>
      <w:tr w:rsidR="00451A7F" w:rsidRPr="00AE6DC6" w14:paraId="6E4BD4B1" w14:textId="77777777" w:rsidTr="00A41D0C">
        <w:trPr>
          <w:trHeight w:val="257"/>
          <w:tblHeader/>
        </w:trPr>
        <w:tc>
          <w:tcPr>
            <w:tcW w:w="2126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BABEF" w14:textId="562C027B" w:rsidR="00451A7F" w:rsidRPr="00AE6DC6" w:rsidRDefault="00451A7F" w:rsidP="00CE122D">
            <w:pPr>
              <w:ind w:left="164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งบกำไรขาดทุนเบ็ดเสร็จสำหรับงวดสามเดือนสิ้นสุดวันที่ </w:t>
            </w:r>
            <w:r w:rsidR="00E961B4"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E961B4" w:rsidRPr="00AE6D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E961B4"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49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FE636" w14:textId="77777777" w:rsidR="00451A7F" w:rsidRPr="00AE6DC6" w:rsidRDefault="00451A7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F7F28" w14:textId="77777777" w:rsidR="00451A7F" w:rsidRPr="00AE6DC6" w:rsidRDefault="00451A7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ที่รายงานไว้เดิม</w:t>
            </w:r>
          </w:p>
        </w:tc>
        <w:tc>
          <w:tcPr>
            <w:tcW w:w="149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DFDB2" w14:textId="77777777" w:rsidR="00451A7F" w:rsidRPr="00AE6DC6" w:rsidRDefault="00451A7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A592D" w14:textId="47FBDD1B" w:rsidR="00451A7F" w:rsidRPr="00AE6DC6" w:rsidRDefault="00451A7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BE013" w14:textId="77777777" w:rsidR="00451A7F" w:rsidRPr="00AE6DC6" w:rsidRDefault="00451A7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012BE" w14:textId="77777777" w:rsidR="00451A7F" w:rsidRPr="00AE6DC6" w:rsidRDefault="00451A7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</w:p>
        </w:tc>
      </w:tr>
      <w:tr w:rsidR="00451A7F" w:rsidRPr="00AE6DC6" w14:paraId="0809F265" w14:textId="77777777" w:rsidTr="00A41D0C">
        <w:trPr>
          <w:trHeight w:val="256"/>
          <w:tblHeader/>
        </w:trPr>
        <w:tc>
          <w:tcPr>
            <w:tcW w:w="2126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E9EFD" w14:textId="77777777" w:rsidR="00451A7F" w:rsidRPr="00AE6DC6" w:rsidRDefault="00451A7F" w:rsidP="002D7C8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6349E" w14:textId="77777777" w:rsidR="00451A7F" w:rsidRPr="00AE6DC6" w:rsidRDefault="00451A7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0D49AC" w14:textId="77777777" w:rsidR="00451A7F" w:rsidRPr="00AE6DC6" w:rsidRDefault="00451A7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00EC5" w14:textId="77777777" w:rsidR="00451A7F" w:rsidRPr="00AE6DC6" w:rsidRDefault="00451A7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379C1" w14:textId="4A1B9933" w:rsidR="00451A7F" w:rsidRPr="00AE6DC6" w:rsidRDefault="00451A7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149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2A0F4" w14:textId="77777777" w:rsidR="00451A7F" w:rsidRPr="00AE6DC6" w:rsidRDefault="00451A7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58130" w14:textId="77777777" w:rsidR="00451A7F" w:rsidRPr="00AE6DC6" w:rsidRDefault="00451A7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62074" w:rsidRPr="00AE6DC6" w14:paraId="100E20AB" w14:textId="77777777" w:rsidTr="00A23E48">
        <w:trPr>
          <w:trHeight w:val="410"/>
          <w:tblHeader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B8A0D" w14:textId="77777777" w:rsidR="00662074" w:rsidRPr="00AE6DC6" w:rsidRDefault="006620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C0964" w14:textId="77777777" w:rsidR="00662074" w:rsidRPr="00AE6DC6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0EDC3" w14:textId="77777777" w:rsidR="00662074" w:rsidRPr="00AE6DC6" w:rsidRDefault="0066207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E6D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23E48" w:rsidRPr="00AE6DC6" w14:paraId="3FFAD864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7F6E6" w14:textId="77777777" w:rsidR="00662074" w:rsidRPr="00AE6DC6" w:rsidRDefault="0066207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  <w:r w:rsidRPr="00AE6DC6"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78091" w14:textId="77777777" w:rsidR="00662074" w:rsidRPr="00AE6DC6" w:rsidRDefault="0066207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BF830" w14:textId="77777777" w:rsidR="00662074" w:rsidRPr="00AE6DC6" w:rsidRDefault="006620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D4E83" w14:textId="77777777" w:rsidR="00662074" w:rsidRPr="00AE6DC6" w:rsidRDefault="006620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9C1D7" w14:textId="77777777" w:rsidR="00662074" w:rsidRPr="00AE6DC6" w:rsidRDefault="006620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E5588" w14:textId="77777777" w:rsidR="00662074" w:rsidRPr="00AE6DC6" w:rsidRDefault="006620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42923" w14:textId="77777777" w:rsidR="00662074" w:rsidRPr="00AE6DC6" w:rsidRDefault="006620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3E48" w:rsidRPr="00AE6DC6" w14:paraId="18811F36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C4268" w14:textId="77777777" w:rsidR="00662074" w:rsidRPr="00AE6DC6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C4D99" w14:textId="77777777" w:rsidR="00662074" w:rsidRPr="00AE6DC6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9BACD" w14:textId="7C3D7585" w:rsidR="00662074" w:rsidRPr="00AE6DC6" w:rsidRDefault="00E961B4" w:rsidP="00FD5F9F">
            <w:pPr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119,950</w:t>
            </w:r>
            <w:r w:rsidR="00662074"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02A9B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F57F3" w14:textId="21A44603" w:rsidR="00662074" w:rsidRPr="00AE6DC6" w:rsidRDefault="00F50D58" w:rsidP="00FD5F9F">
            <w:pPr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195</w:t>
            </w:r>
            <w:r w:rsidR="00662074"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DBE5F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D2C17" w14:textId="07D1F165" w:rsidR="00662074" w:rsidRPr="00AE6DC6" w:rsidRDefault="00662074" w:rsidP="00FD5F9F">
            <w:pPr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50D58" w:rsidRPr="00AE6DC6">
              <w:rPr>
                <w:rFonts w:asciiTheme="majorBidi" w:hAnsiTheme="majorBidi" w:cstheme="majorBidi"/>
                <w:sz w:val="30"/>
                <w:szCs w:val="30"/>
              </w:rPr>
              <w:t>20,145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23E48" w:rsidRPr="00AE6DC6" w14:paraId="05265889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71E94" w14:textId="77777777" w:rsidR="00662074" w:rsidRPr="00AE6DC6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CE3F0" w14:textId="77777777" w:rsidR="00662074" w:rsidRPr="00AE6DC6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155AA" w14:textId="5A8286C9" w:rsidR="00662074" w:rsidRPr="00AE6DC6" w:rsidRDefault="00662074" w:rsidP="00BE2001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02EAD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B8D79" w14:textId="5A7C8B84" w:rsidR="00662074" w:rsidRPr="00AE6DC6" w:rsidRDefault="00F50D58" w:rsidP="00FD5F9F">
            <w:pPr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1,033</w:t>
            </w:r>
            <w:r w:rsidR="00662074"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F20A3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40A91" w14:textId="4C4208D0" w:rsidR="00662074" w:rsidRPr="00AE6DC6" w:rsidRDefault="00F50D58" w:rsidP="00FD5F9F">
            <w:pPr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1,033</w:t>
            </w:r>
            <w:r w:rsidR="00662074"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23E48" w:rsidRPr="00AE6DC6" w14:paraId="470C0C78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F3CFD" w14:textId="77777777" w:rsidR="00662074" w:rsidRPr="00AE6DC6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378BE" w14:textId="77777777" w:rsidR="00662074" w:rsidRPr="00AE6DC6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C1220" w14:textId="712A8553" w:rsidR="00662074" w:rsidRPr="00AE6DC6" w:rsidRDefault="00E961B4" w:rsidP="00FD5F9F">
            <w:pPr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2,689</w:t>
            </w:r>
            <w:r w:rsidR="00662074"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02E30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8DC1A" w14:textId="5431F340" w:rsidR="00662074" w:rsidRPr="00AE6DC6" w:rsidRDefault="00F50D58" w:rsidP="00FD5F9F">
            <w:pPr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380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0A43E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9AD5A" w14:textId="6A7CFDB9" w:rsidR="00662074" w:rsidRPr="00AE6DC6" w:rsidRDefault="00F50D58" w:rsidP="00FD5F9F">
            <w:pPr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3,069</w:t>
            </w:r>
            <w:r w:rsidR="00662074"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23E48" w:rsidRPr="00AE6DC6" w14:paraId="5529FBFB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728F8" w14:textId="77777777" w:rsidR="00662074" w:rsidRPr="00AE6DC6" w:rsidRDefault="006620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B6F9D" w14:textId="77777777" w:rsidR="00662074" w:rsidRPr="00AE6DC6" w:rsidRDefault="006620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F59261" w14:textId="3D27B553" w:rsidR="00662074" w:rsidRPr="00AE6DC6" w:rsidRDefault="00E961B4" w:rsidP="00FD5F9F">
            <w:pPr>
              <w:ind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122,639</w:t>
            </w:r>
            <w:r w:rsidR="00662074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D83DA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B8429F" w14:textId="7F947FB9" w:rsidR="00662074" w:rsidRPr="00AE6DC6" w:rsidRDefault="00662074" w:rsidP="00FD5F9F">
            <w:pPr>
              <w:ind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F50D58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608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0B47D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78FA5F" w14:textId="1A8BB5EE" w:rsidR="00662074" w:rsidRPr="00AE6DC6" w:rsidRDefault="00662074" w:rsidP="00FD5F9F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F4B71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F4B71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23E48" w:rsidRPr="00AE6DC6" w14:paraId="2F251ADF" w14:textId="77777777" w:rsidTr="00A23E48">
        <w:trPr>
          <w:trHeight w:val="1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4B48F" w14:textId="6318BE68" w:rsidR="00FB5EF5" w:rsidRPr="00AE6DC6" w:rsidRDefault="0060576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FACC4" w14:textId="77777777" w:rsidR="00662074" w:rsidRPr="00AE6DC6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39460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FF10D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F792E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8C47C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69CAB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3E48" w:rsidRPr="00AE6DC6" w14:paraId="53405A0E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4B32E" w14:textId="77777777" w:rsidR="00662074" w:rsidRPr="00AE6DC6" w:rsidRDefault="0066207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AC135" w14:textId="77777777" w:rsidR="00662074" w:rsidRPr="00AE6DC6" w:rsidRDefault="0066207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2CB66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1C3ED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61398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A866A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33BF8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3E48" w:rsidRPr="00AE6DC6" w14:paraId="7B76000E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BB76E" w14:textId="77777777" w:rsidR="00662074" w:rsidRPr="00AE6DC6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8E9D4" w14:textId="77777777" w:rsidR="00662074" w:rsidRPr="00AE6DC6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F2EF2" w14:textId="286C9180" w:rsidR="00662074" w:rsidRPr="00AE6DC6" w:rsidRDefault="00E961B4" w:rsidP="00FD5F9F">
            <w:pPr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85,549</w:t>
            </w:r>
            <w:r w:rsidR="00662074"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8FE50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11B68" w14:textId="77BC00AE" w:rsidR="00662074" w:rsidRPr="00AE6DC6" w:rsidRDefault="00F50D58" w:rsidP="00FD5F9F">
            <w:pPr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236</w:t>
            </w:r>
            <w:r w:rsidR="00662074"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51E2D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3836E" w14:textId="052B120E" w:rsidR="00662074" w:rsidRPr="00AE6DC6" w:rsidRDefault="00F50D58" w:rsidP="00FD5F9F">
            <w:pPr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85,785</w:t>
            </w:r>
            <w:r w:rsidR="00662074"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23E48" w:rsidRPr="00AE6DC6" w14:paraId="789CFEDB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D04E8" w14:textId="77777777" w:rsidR="00662074" w:rsidRPr="00AE6DC6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220CF" w14:textId="77777777" w:rsidR="00662074" w:rsidRPr="00AE6DC6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167A8" w14:textId="2356A8A3" w:rsidR="00662074" w:rsidRPr="00AE6DC6" w:rsidRDefault="00662074" w:rsidP="00BE2001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29CA8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09FFD" w14:textId="2AE3BCFA" w:rsidR="00662074" w:rsidRPr="00AE6DC6" w:rsidRDefault="00F50D58" w:rsidP="00FD5F9F">
            <w:pPr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878</w:t>
            </w:r>
            <w:r w:rsidR="00662074"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68747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06485" w14:textId="53096044" w:rsidR="00662074" w:rsidRPr="00AE6DC6" w:rsidRDefault="00F50D58" w:rsidP="00FD5F9F">
            <w:pPr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878</w:t>
            </w:r>
            <w:r w:rsidR="00662074"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23E48" w:rsidRPr="00AE6DC6" w14:paraId="3147B8E1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A0EC5" w14:textId="77777777" w:rsidR="00662074" w:rsidRPr="00AE6DC6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5751B" w14:textId="77777777" w:rsidR="00662074" w:rsidRPr="00AE6DC6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A68F8" w14:textId="671D7007" w:rsidR="00662074" w:rsidRPr="00AE6DC6" w:rsidRDefault="00E961B4" w:rsidP="00FD5F9F">
            <w:pPr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9,756</w:t>
            </w:r>
            <w:r w:rsidR="00662074"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9DBF7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885E6" w14:textId="3470B400" w:rsidR="00662074" w:rsidRPr="00AE6DC6" w:rsidRDefault="00F50D58" w:rsidP="00FD5F9F">
            <w:pPr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58313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2446C" w14:textId="14A11705" w:rsidR="00662074" w:rsidRPr="00AE6DC6" w:rsidRDefault="00F50D58" w:rsidP="00FD5F9F">
            <w:pPr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10,118</w:t>
            </w:r>
            <w:r w:rsidR="00662074"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23E48" w:rsidRPr="00AE6DC6" w14:paraId="27F970B2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C5AD1" w14:textId="77777777" w:rsidR="00662074" w:rsidRPr="00AE6DC6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4DDEA" w14:textId="77777777" w:rsidR="00662074" w:rsidRPr="00AE6DC6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2399D" w14:textId="290F080E" w:rsidR="00662074" w:rsidRPr="00AE6DC6" w:rsidRDefault="00E961B4" w:rsidP="00FD5F9F">
            <w:pPr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23,275</w:t>
            </w:r>
            <w:r w:rsidR="00662074"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9338C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B50D6" w14:textId="6CEE6D6A" w:rsidR="00662074" w:rsidRPr="00AE6DC6" w:rsidRDefault="00F50D58" w:rsidP="00FD5F9F">
            <w:pPr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3,953</w:t>
            </w:r>
            <w:r w:rsidR="00662074"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8E674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3DB946" w14:textId="08944DAD" w:rsidR="00662074" w:rsidRPr="00AE6DC6" w:rsidRDefault="00F50D58" w:rsidP="00FD5F9F">
            <w:pPr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27,228</w:t>
            </w:r>
            <w:r w:rsidR="00662074"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23E48" w:rsidRPr="00AE6DC6" w14:paraId="39CBBE17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53455" w14:textId="77777777" w:rsidR="00662074" w:rsidRPr="00AE6DC6" w:rsidRDefault="006620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56848" w14:textId="77777777" w:rsidR="00662074" w:rsidRPr="00AE6DC6" w:rsidRDefault="006620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CE9655" w14:textId="5FA97116" w:rsidR="00662074" w:rsidRPr="00AE6DC6" w:rsidRDefault="00E961B4" w:rsidP="00FD5F9F">
            <w:pPr>
              <w:ind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118,580</w:t>
            </w:r>
            <w:r w:rsidR="00662074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9FE3D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4B4F50" w14:textId="600589CC" w:rsidR="00662074" w:rsidRPr="00AE6DC6" w:rsidRDefault="00F50D58" w:rsidP="00FD5F9F">
            <w:pPr>
              <w:ind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662074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429</w:t>
            </w:r>
            <w:r w:rsidR="00662074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E9225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A96670" w14:textId="6B0A95F2" w:rsidR="00662074" w:rsidRPr="00AE6DC6" w:rsidRDefault="00662074" w:rsidP="00FD5F9F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50D58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24,009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23E48" w:rsidRPr="00AE6DC6" w14:paraId="0FC660B7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490D9" w14:textId="5CE205A6" w:rsidR="00662074" w:rsidRPr="00AE6DC6" w:rsidRDefault="00E961B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</w:t>
            </w:r>
            <w:r w:rsidR="008C0EF1" w:rsidRPr="00AE6D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="00662074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จากกิจกรรมดำเนินงาน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59CAF" w14:textId="77777777" w:rsidR="00662074" w:rsidRPr="00AE6DC6" w:rsidRDefault="006620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8ED32" w14:textId="763D1913" w:rsidR="00662074" w:rsidRPr="00AE6DC6" w:rsidRDefault="00E961B4" w:rsidP="00FD5F9F">
            <w:pPr>
              <w:ind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4,059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06850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E940A" w14:textId="7ACD3F8C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50D58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3,821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20858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6E11A" w14:textId="0F173F98" w:rsidR="00662074" w:rsidRPr="00AE6DC6" w:rsidRDefault="00F50D58" w:rsidP="00FD5F9F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</w:t>
            </w:r>
          </w:p>
        </w:tc>
      </w:tr>
      <w:tr w:rsidR="00A23E48" w:rsidRPr="00AE6DC6" w14:paraId="599330BB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8FDC8" w14:textId="43045D8C" w:rsidR="00662074" w:rsidRPr="00AE6DC6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CF6D" w14:textId="77777777" w:rsidR="00662074" w:rsidRPr="00AE6DC6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E6668" w14:textId="719039D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E961B4" w:rsidRPr="00AE6DC6">
              <w:rPr>
                <w:rFonts w:asciiTheme="majorBidi" w:hAnsiTheme="majorBidi" w:cstheme="majorBidi"/>
                <w:sz w:val="30"/>
                <w:szCs w:val="30"/>
              </w:rPr>
              <w:t>921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B8D81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07305" w14:textId="73F7D02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50D58" w:rsidRPr="00AE6DC6">
              <w:rPr>
                <w:rFonts w:asciiTheme="majorBidi" w:hAnsiTheme="majorBidi" w:cstheme="majorBidi"/>
                <w:sz w:val="30"/>
                <w:szCs w:val="30"/>
              </w:rPr>
              <w:t>587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94289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A52B1" w14:textId="3D73B12A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="00F50D58" w:rsidRPr="00AE6DC6">
              <w:rPr>
                <w:rFonts w:asciiTheme="majorBidi" w:hAnsiTheme="majorBidi" w:cstheme="majorBidi"/>
                <w:sz w:val="30"/>
                <w:szCs w:val="30"/>
              </w:rPr>
              <w:t>508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23E48" w:rsidRPr="00AE6DC6" w14:paraId="08492FF2" w14:textId="77777777" w:rsidTr="003545B5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16D5E" w14:textId="60DA68C9" w:rsidR="00662074" w:rsidRPr="00AE6DC6" w:rsidRDefault="00E10F2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</w:t>
            </w:r>
            <w:r w:rsidR="00C763CA" w:rsidRPr="00AE6DC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</w:t>
            </w:r>
            <w:r w:rsidR="00E961B4" w:rsidRPr="00AE6DC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C763CA" w:rsidRPr="00AE6D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="00662074"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จากการวัดมูลค่าสินทรัพย์</w:t>
            </w:r>
            <w:r w:rsidR="00A23E48" w:rsidRPr="00AE6DC6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="00662074"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D9D84" w14:textId="77777777" w:rsidR="00662074" w:rsidRPr="00AE6DC6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0C039" w14:textId="6F994AC4" w:rsidR="00662074" w:rsidRPr="00AE6DC6" w:rsidRDefault="00E961B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(6)</w:t>
            </w:r>
            <w:r w:rsidR="00662074"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B1A6E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1D1FD" w14:textId="52190FF6" w:rsidR="00662074" w:rsidRPr="00AE6DC6" w:rsidRDefault="00F50D58" w:rsidP="00FD5F9F">
            <w:pPr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1,883</w:t>
            </w:r>
            <w:r w:rsidR="00662074"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1C3A1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AE6E8" w14:textId="02B9C7A6" w:rsidR="00662074" w:rsidRPr="00AE6DC6" w:rsidRDefault="00F50D58" w:rsidP="00FD5F9F">
            <w:pPr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1,877</w:t>
            </w:r>
            <w:r w:rsidR="00662074"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23E48" w:rsidRPr="00AE6DC6" w14:paraId="5392739C" w14:textId="77777777" w:rsidTr="003545B5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10C56" w14:textId="0B9DBBD0" w:rsidR="00662074" w:rsidRPr="00AE6DC6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="004553AA" w:rsidRPr="00AE6DC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  <w:r w:rsidR="00A23E48" w:rsidRPr="00AE6DC6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ซึ่งเป็นไปตาม 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t>TFRS 9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32CA3" w14:textId="77777777" w:rsidR="00662074" w:rsidRPr="00AE6DC6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D44A8C" w14:textId="4FC03A6B" w:rsidR="00662074" w:rsidRPr="00AE6DC6" w:rsidRDefault="00E961B4" w:rsidP="00FD5F9F">
            <w:pPr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662074"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CB4D4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F1E5F0" w14:textId="658E4A2D" w:rsidR="00662074" w:rsidRPr="00AE6DC6" w:rsidRDefault="00662074" w:rsidP="00BE2001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ECF27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2DD008" w14:textId="2AD07F03" w:rsidR="00662074" w:rsidRPr="00AE6DC6" w:rsidRDefault="00F50D58" w:rsidP="00FD5F9F">
            <w:pPr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662074"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23E48" w:rsidRPr="00AE6DC6" w14:paraId="3E13E0BA" w14:textId="77777777" w:rsidTr="003545B5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64332" w14:textId="618A6C84" w:rsidR="00662074" w:rsidRPr="00AE6DC6" w:rsidRDefault="006620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 </w:t>
            </w:r>
            <w:r w:rsidR="004553AA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ขาดทุน) ก่อนภาษีเงินได้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C88DE" w14:textId="77777777" w:rsidR="00662074" w:rsidRPr="00AE6DC6" w:rsidRDefault="006620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B6CDC" w14:textId="4D56C654" w:rsidR="00662074" w:rsidRPr="00AE6DC6" w:rsidRDefault="00E961B4" w:rsidP="00FD5F9F">
            <w:pPr>
              <w:ind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2,206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C2751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CF769" w14:textId="580CA4F3" w:rsidR="00662074" w:rsidRPr="00AE6DC6" w:rsidRDefault="00F50D58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62074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525)</w:t>
            </w:r>
            <w:r w:rsidR="00662074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C5EB2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9AD8D" w14:textId="57A8D362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</w:t>
            </w:r>
            <w:r w:rsidR="00F50D58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A23E48" w:rsidRPr="00AE6DC6" w14:paraId="72545651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105A1" w14:textId="77777777" w:rsidR="00662074" w:rsidRPr="00AE6DC6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 (ค่าใช้จ่าย)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1C4F6" w14:textId="77777777" w:rsidR="00662074" w:rsidRPr="00AE6DC6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DD22E" w14:textId="013AF4C0" w:rsidR="00662074" w:rsidRPr="00AE6DC6" w:rsidRDefault="00E961B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(347)</w:t>
            </w:r>
            <w:r w:rsidR="00662074"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50D1F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53301" w14:textId="37C09A74" w:rsidR="00662074" w:rsidRPr="00AE6DC6" w:rsidRDefault="00F50D58" w:rsidP="00FD5F9F">
            <w:pPr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297EA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AAAB9" w14:textId="32764A47" w:rsidR="00662074" w:rsidRPr="00AE6DC6" w:rsidRDefault="00F50D58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(253)</w:t>
            </w:r>
            <w:r w:rsidR="00662074"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23E48" w:rsidRPr="00AE6DC6" w14:paraId="1B4263B1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05CD6" w14:textId="77777777" w:rsidR="00662074" w:rsidRPr="00AE6DC6" w:rsidRDefault="006620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สำหรับงวด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63783" w14:textId="77777777" w:rsidR="00662074" w:rsidRPr="00AE6DC6" w:rsidRDefault="006620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3C7827" w14:textId="1B1B6174" w:rsidR="00662074" w:rsidRPr="00AE6DC6" w:rsidRDefault="00E961B4" w:rsidP="00FD5F9F">
            <w:pPr>
              <w:ind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1,859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A48A9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2242BA" w14:textId="50C2FE82" w:rsidR="00662074" w:rsidRPr="00AE6DC6" w:rsidRDefault="00F50D58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(2,431)</w:t>
            </w:r>
            <w:r w:rsidR="00662074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6B069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A99FD" w14:textId="7F579C31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50D58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572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A23E48" w:rsidRPr="00AE6DC6" w14:paraId="4909AA9A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4A314" w14:textId="77777777" w:rsidR="00662074" w:rsidRPr="00AE6DC6" w:rsidRDefault="006620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เบ็ดเสร็จรวมสำหรับงวด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10072" w14:textId="77777777" w:rsidR="00662074" w:rsidRPr="00AE6DC6" w:rsidRDefault="006620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2AE883" w14:textId="3951BEB3" w:rsidR="00662074" w:rsidRPr="00AE6DC6" w:rsidRDefault="00E961B4" w:rsidP="00FD5F9F">
            <w:pPr>
              <w:ind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1,859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6ADED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EB29C0" w14:textId="24EE971F" w:rsidR="00662074" w:rsidRPr="00AE6DC6" w:rsidRDefault="00F50D58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(2,431)</w:t>
            </w:r>
            <w:r w:rsidR="00662074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D7DA0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B9128F" w14:textId="399604CB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50D58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572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6A6240" w:rsidRPr="00AE6DC6" w14:paraId="384EF6D1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DF5AF" w14:textId="77777777" w:rsidR="006A6240" w:rsidRPr="00AE6DC6" w:rsidRDefault="006A624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71C48" w14:textId="77777777" w:rsidR="006A6240" w:rsidRPr="00AE6DC6" w:rsidRDefault="006A624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4CA99" w14:textId="77777777" w:rsidR="006A6240" w:rsidRPr="00AE6DC6" w:rsidRDefault="006A6240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D449E" w14:textId="77777777" w:rsidR="006A6240" w:rsidRPr="00AE6DC6" w:rsidRDefault="006A6240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E56F7" w14:textId="77777777" w:rsidR="006A6240" w:rsidRPr="00AE6DC6" w:rsidRDefault="006A6240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AF4FC" w14:textId="77777777" w:rsidR="006A6240" w:rsidRPr="00AE6DC6" w:rsidRDefault="006A6240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52451" w14:textId="77777777" w:rsidR="006A6240" w:rsidRPr="00AE6DC6" w:rsidRDefault="006A6240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189" w:rsidRPr="00AE6DC6" w14:paraId="19B23DDA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7BE4B" w14:textId="77777777" w:rsidR="006D5189" w:rsidRPr="00AE6DC6" w:rsidRDefault="006D518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C1C55" w14:textId="77777777" w:rsidR="006D5189" w:rsidRPr="00AE6DC6" w:rsidRDefault="006D518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7E7F5" w14:textId="77777777" w:rsidR="006D5189" w:rsidRPr="00AE6DC6" w:rsidRDefault="006D5189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A7E3E" w14:textId="77777777" w:rsidR="006D5189" w:rsidRPr="00AE6DC6" w:rsidRDefault="006D5189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9DB01" w14:textId="77777777" w:rsidR="006D5189" w:rsidRPr="00AE6DC6" w:rsidRDefault="006D5189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37DF8" w14:textId="77777777" w:rsidR="006D5189" w:rsidRPr="00AE6DC6" w:rsidRDefault="006D5189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46D4F" w14:textId="77777777" w:rsidR="006D5189" w:rsidRPr="00AE6DC6" w:rsidRDefault="006D5189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189" w:rsidRPr="00AE6DC6" w14:paraId="0B8568BD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4728D" w14:textId="77777777" w:rsidR="006D5189" w:rsidRPr="00AE6DC6" w:rsidRDefault="006D518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B83A2" w14:textId="77777777" w:rsidR="006D5189" w:rsidRPr="00AE6DC6" w:rsidRDefault="006D518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5B3CB" w14:textId="77777777" w:rsidR="006D5189" w:rsidRPr="00AE6DC6" w:rsidRDefault="006D5189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F59B3" w14:textId="77777777" w:rsidR="006D5189" w:rsidRPr="00AE6DC6" w:rsidRDefault="006D5189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0F188" w14:textId="77777777" w:rsidR="006D5189" w:rsidRPr="00AE6DC6" w:rsidRDefault="006D5189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ECF84" w14:textId="77777777" w:rsidR="006D5189" w:rsidRPr="00AE6DC6" w:rsidRDefault="006D5189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BBE05" w14:textId="77777777" w:rsidR="006D5189" w:rsidRPr="00AE6DC6" w:rsidRDefault="006D5189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3E48" w:rsidRPr="00AE6DC6" w14:paraId="240865F3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89819" w14:textId="77777777" w:rsidR="00662074" w:rsidRPr="00AE6DC6" w:rsidRDefault="006620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การแบ่งปันกำไร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FCC5A" w14:textId="77777777" w:rsidR="00662074" w:rsidRPr="00AE6DC6" w:rsidRDefault="006620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F674C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A96D8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993D7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981DC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7BE33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3E48" w:rsidRPr="00AE6DC6" w14:paraId="4A921E19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BD053" w14:textId="77777777" w:rsidR="00662074" w:rsidRPr="00AE6DC6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3FC93" w14:textId="77777777" w:rsidR="00662074" w:rsidRPr="00AE6DC6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D4B5F" w14:textId="4A290A0B" w:rsidR="00662074" w:rsidRPr="00AE6DC6" w:rsidRDefault="00E961B4" w:rsidP="00FD5F9F">
            <w:pPr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1,859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16FA7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5221F" w14:textId="38EF691A" w:rsidR="00662074" w:rsidRPr="00AE6DC6" w:rsidRDefault="00662074" w:rsidP="00BE2001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AF1E7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F014F" w14:textId="78DDC1AE" w:rsidR="00662074" w:rsidRPr="00AE6DC6" w:rsidRDefault="00F50D58" w:rsidP="00FD5F9F">
            <w:pPr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1,859</w:t>
            </w:r>
          </w:p>
        </w:tc>
      </w:tr>
      <w:tr w:rsidR="00A23E48" w:rsidRPr="00AE6DC6" w14:paraId="235BAD66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66620" w14:textId="1530239B" w:rsidR="00662074" w:rsidRPr="00AE6DC6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ส่วนที่เป็นของบริษัทอื่นในกลุ่มก่อน</w:t>
            </w:r>
            <w:r w:rsidR="00AD5573" w:rsidRPr="00AE6DC6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    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การจัดโครงสร้างธุรกิจ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8ACCD" w14:textId="77777777" w:rsidR="00662074" w:rsidRPr="00AE6DC6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9F06B" w14:textId="14695A3E" w:rsidR="00662074" w:rsidRPr="00AE6DC6" w:rsidRDefault="00662074" w:rsidP="00BE2001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8F856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BCF50" w14:textId="56BF2CFF" w:rsidR="00662074" w:rsidRPr="00AE6DC6" w:rsidRDefault="00F50D58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(2,431)</w:t>
            </w:r>
            <w:r w:rsidR="00662074"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D0242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C81C8" w14:textId="364872D9" w:rsidR="00662074" w:rsidRPr="00AE6DC6" w:rsidRDefault="00F50D58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(2,431)</w:t>
            </w:r>
            <w:r w:rsidR="00662074"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23E48" w:rsidRPr="00AE6DC6" w14:paraId="40C528F5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7F06F" w14:textId="77777777" w:rsidR="00662074" w:rsidRPr="00AE6DC6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F85A7" w14:textId="77777777" w:rsidR="00662074" w:rsidRPr="00AE6DC6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671B67" w14:textId="55C44721" w:rsidR="00662074" w:rsidRPr="00AE6DC6" w:rsidRDefault="00F50D58" w:rsidP="00FD5F9F">
            <w:pPr>
              <w:ind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1,859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3200D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416034" w14:textId="25D7E807" w:rsidR="00662074" w:rsidRPr="00AE6DC6" w:rsidRDefault="00F50D58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(2,431)</w:t>
            </w:r>
            <w:r w:rsidR="00662074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45754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66D9F9" w14:textId="7C66BC73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50D58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572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A23E48" w:rsidRPr="00AE6DC6" w14:paraId="6DA36FD2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51AEA" w14:textId="3B99DD5B" w:rsidR="00662074" w:rsidRPr="00AE6DC6" w:rsidRDefault="006620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การแบ่งปันกำไร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ขาดทุน) เบ็ดเสร็จรวม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640E7" w14:textId="77777777" w:rsidR="00662074" w:rsidRPr="00AE6DC6" w:rsidRDefault="006620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492BE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E5F09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0B835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79E39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DC9CB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3E48" w:rsidRPr="00AE6DC6" w14:paraId="0B8C6EA4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5CDE4" w14:textId="77777777" w:rsidR="00662074" w:rsidRPr="00AE6DC6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86E62" w14:textId="77777777" w:rsidR="00662074" w:rsidRPr="00AE6DC6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F752C" w14:textId="7682DADB" w:rsidR="00662074" w:rsidRPr="00AE6DC6" w:rsidRDefault="00F50D58" w:rsidP="00FD5F9F">
            <w:pPr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1,859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F1571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65EA7" w14:textId="2D3E8780" w:rsidR="00662074" w:rsidRPr="00AE6DC6" w:rsidRDefault="00662074" w:rsidP="00BE2001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9F4E6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4F949" w14:textId="6A3C783C" w:rsidR="00662074" w:rsidRPr="00AE6DC6" w:rsidRDefault="00F50D58" w:rsidP="00FD5F9F">
            <w:pPr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1,859</w:t>
            </w:r>
          </w:p>
        </w:tc>
      </w:tr>
      <w:tr w:rsidR="00A23E48" w:rsidRPr="00AE6DC6" w14:paraId="46DDB77A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A63E8" w14:textId="3245FA4E" w:rsidR="00662074" w:rsidRPr="00AE6DC6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ส่วนที่เป็นของบริษัทอื่นในกลุ่มก่อน</w:t>
            </w:r>
            <w:r w:rsidR="00AD5573" w:rsidRPr="00AE6DC6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    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การจัดโครงสร้างธุรกิจ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78190" w14:textId="77777777" w:rsidR="00662074" w:rsidRPr="00AE6DC6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259B0" w14:textId="1CE4D8DA" w:rsidR="00662074" w:rsidRPr="00AE6DC6" w:rsidRDefault="00662074" w:rsidP="00BE2001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78FD3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57828" w14:textId="0F810F21" w:rsidR="00662074" w:rsidRPr="00AE6DC6" w:rsidRDefault="00F50D58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A4352" w:rsidRPr="00AE6DC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62074" w:rsidRPr="00AE6D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A4352" w:rsidRPr="00AE6DC6">
              <w:rPr>
                <w:rFonts w:asciiTheme="majorBidi" w:hAnsiTheme="majorBidi" w:cstheme="majorBidi"/>
                <w:sz w:val="30"/>
                <w:szCs w:val="30"/>
              </w:rPr>
              <w:t>431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662074"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F5C96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FE053" w14:textId="3C8B55DC" w:rsidR="00662074" w:rsidRPr="00AE6DC6" w:rsidRDefault="00F50D58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(2,431)</w:t>
            </w:r>
            <w:r w:rsidR="00662074"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23E48" w:rsidRPr="00AE6DC6" w14:paraId="038090C8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4AFAB" w14:textId="77777777" w:rsidR="00662074" w:rsidRPr="00AE6DC6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3FF9F" w14:textId="77777777" w:rsidR="00662074" w:rsidRPr="00AE6DC6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52620F" w14:textId="25431CB1" w:rsidR="00662074" w:rsidRPr="00AE6DC6" w:rsidRDefault="00F50D58" w:rsidP="00FD5F9F">
            <w:pPr>
              <w:ind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1,859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8B77C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F3E850" w14:textId="31A709AE" w:rsidR="00662074" w:rsidRPr="00AE6DC6" w:rsidRDefault="00F50D58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(2,431)</w:t>
            </w:r>
            <w:r w:rsidR="00662074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41DD9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9A1767" w14:textId="5F47DB16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50D58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572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A23E48" w:rsidRPr="00AE6DC6" w14:paraId="04E08D3D" w14:textId="77777777" w:rsidTr="00A23E48">
        <w:trPr>
          <w:trHeight w:val="50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7AD52" w14:textId="497155DC" w:rsidR="00662074" w:rsidRPr="00AE6DC6" w:rsidRDefault="00F50D5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</w:t>
            </w:r>
            <w:r w:rsidR="00662074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="00662074"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="00662074"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10121" w14:textId="77777777" w:rsidR="00662074" w:rsidRPr="00AE6DC6" w:rsidRDefault="006620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84F666" w14:textId="10C72039" w:rsidR="00662074" w:rsidRPr="00AE6DC6" w:rsidRDefault="00F50D58" w:rsidP="00FD5F9F">
            <w:pPr>
              <w:ind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0.004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D95B9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95BEE9" w14:textId="1F937D88" w:rsidR="00662074" w:rsidRPr="00AE6DC6" w:rsidRDefault="002809FA" w:rsidP="002809FA">
            <w:pPr>
              <w:ind w:right="2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9CF47" w14:textId="77777777" w:rsidR="00662074" w:rsidRPr="00AE6DC6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21C072" w14:textId="35F2CDD2" w:rsidR="00662074" w:rsidRPr="00AE6DC6" w:rsidRDefault="00F50D58" w:rsidP="00FD5F9F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0.004</w:t>
            </w:r>
          </w:p>
        </w:tc>
      </w:tr>
      <w:tr w:rsidR="002809FA" w:rsidRPr="00AE6DC6" w14:paraId="7200EF0C" w14:textId="77777777" w:rsidTr="00A23E48">
        <w:trPr>
          <w:trHeight w:val="47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BDA9F" w14:textId="33EF649F" w:rsidR="002809FA" w:rsidRPr="00AE6DC6" w:rsidRDefault="00F50D58" w:rsidP="002809F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</w:t>
            </w:r>
            <w:r w:rsidR="002809FA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ต่อหุ้นปรับลด</w:t>
            </w:r>
            <w:r w:rsidR="002809FA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809FA"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="002809FA"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EB92B" w14:textId="77777777" w:rsidR="002809FA" w:rsidRPr="00AE6DC6" w:rsidRDefault="002809FA" w:rsidP="002809F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024AF7" w14:textId="21EB9273" w:rsidR="002809FA" w:rsidRPr="00AE6DC6" w:rsidRDefault="00F50D58" w:rsidP="00FD5F9F">
            <w:pPr>
              <w:ind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0.003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29CE0" w14:textId="77777777" w:rsidR="002809FA" w:rsidRPr="00AE6DC6" w:rsidRDefault="002809FA" w:rsidP="002809F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493198" w14:textId="09BECD3A" w:rsidR="002809FA" w:rsidRPr="00AE6DC6" w:rsidRDefault="002809FA" w:rsidP="002809FA">
            <w:pPr>
              <w:ind w:right="2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03D21" w14:textId="77777777" w:rsidR="002809FA" w:rsidRPr="00AE6DC6" w:rsidRDefault="002809FA" w:rsidP="002809F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35FB92" w14:textId="3ECED339" w:rsidR="002809FA" w:rsidRPr="00AE6DC6" w:rsidRDefault="002809FA" w:rsidP="00FD5F9F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F50D58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</w:t>
            </w:r>
          </w:p>
        </w:tc>
      </w:tr>
    </w:tbl>
    <w:p w14:paraId="5AB77380" w14:textId="2A057087" w:rsidR="007F19C0" w:rsidRPr="00AE6DC6" w:rsidRDefault="007F19C0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15EF35EA" w14:textId="60ED6DC8" w:rsidR="00B80112" w:rsidRPr="00AE6DC6" w:rsidRDefault="00E961B4" w:rsidP="007E17E2">
      <w:pPr>
        <w:tabs>
          <w:tab w:val="left" w:pos="562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E6DC6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7E17E2" w:rsidRPr="00AE6DC6">
        <w:rPr>
          <w:rFonts w:asciiTheme="majorBidi" w:hAnsiTheme="majorBidi" w:cstheme="majorBidi"/>
          <w:b/>
          <w:bCs/>
          <w:sz w:val="30"/>
          <w:szCs w:val="30"/>
        </w:rPr>
        <w:tab/>
      </w:r>
      <w:r w:rsidR="002B43CC" w:rsidRPr="00AE6DC6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9CB19E3" w14:textId="05226689" w:rsidR="00577854" w:rsidRPr="00AE6DC6" w:rsidRDefault="00577854" w:rsidP="00F50D58">
      <w:pPr>
        <w:ind w:left="540" w:right="45"/>
        <w:jc w:val="thaiDistribute"/>
        <w:rPr>
          <w:rFonts w:asciiTheme="majorBidi" w:hAnsiTheme="majorBidi" w:cs="Angsana New"/>
          <w:sz w:val="30"/>
          <w:szCs w:val="30"/>
        </w:rPr>
      </w:pPr>
    </w:p>
    <w:p w14:paraId="44835CCA" w14:textId="2E53B4E7" w:rsidR="00FC480B" w:rsidRPr="00AE6DC6" w:rsidRDefault="00F50D58" w:rsidP="009C363B">
      <w:pPr>
        <w:ind w:left="540" w:right="45"/>
        <w:jc w:val="thaiDistribute"/>
        <w:rPr>
          <w:rFonts w:asciiTheme="majorBidi" w:hAnsiTheme="majorBidi" w:cs="Angsana New"/>
          <w:sz w:val="30"/>
          <w:szCs w:val="30"/>
        </w:rPr>
      </w:pPr>
      <w:r w:rsidRPr="00AE6DC6">
        <w:rPr>
          <w:rFonts w:asciiTheme="majorBidi" w:hAnsiTheme="majorBidi" w:cs="Angsana New" w:hint="cs"/>
          <w:sz w:val="30"/>
          <w:szCs w:val="30"/>
          <w:cs/>
        </w:rPr>
        <w:t>กลุ่มบริษัทและบริษัทไม่มีการเปลี่ยนแปลงความสัมพันธ์กับผู้บริหารสำคัญและบุคคลหรือกิจการอื่นที่เกี่ยวข้องกันอย่างมีสาระสำคัญจากงบการเงินสำหรับปีสิ้นสุดวันที่</w:t>
      </w:r>
      <w:r w:rsidRPr="00AE6D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E6DC6">
        <w:rPr>
          <w:rFonts w:asciiTheme="majorBidi" w:hAnsiTheme="majorBidi" w:cs="Angsana New"/>
          <w:sz w:val="30"/>
          <w:szCs w:val="30"/>
        </w:rPr>
        <w:t>31</w:t>
      </w:r>
      <w:r w:rsidRPr="00AE6D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E6DC6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AE6D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E6DC6">
        <w:rPr>
          <w:rFonts w:asciiTheme="majorBidi" w:hAnsiTheme="majorBidi" w:cs="Angsana New"/>
          <w:sz w:val="30"/>
          <w:szCs w:val="30"/>
        </w:rPr>
        <w:t>2566</w:t>
      </w:r>
    </w:p>
    <w:p w14:paraId="7E634D6B" w14:textId="4D976633" w:rsidR="00DD5DB2" w:rsidRPr="00AE6DC6" w:rsidRDefault="00DD5DB2" w:rsidP="00F50D58">
      <w:pPr>
        <w:ind w:left="540" w:right="45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1"/>
        <w:gridCol w:w="1083"/>
        <w:gridCol w:w="269"/>
        <w:gridCol w:w="991"/>
        <w:gridCol w:w="269"/>
        <w:gridCol w:w="985"/>
      </w:tblGrid>
      <w:tr w:rsidR="00207AAC" w:rsidRPr="00AE6DC6" w14:paraId="5A86F364" w14:textId="77777777" w:rsidTr="00AD3FAF">
        <w:trPr>
          <w:tblHeader/>
        </w:trPr>
        <w:tc>
          <w:tcPr>
            <w:tcW w:w="2278" w:type="pct"/>
          </w:tcPr>
          <w:p w14:paraId="1472882C" w14:textId="5CDE2472" w:rsidR="00207AAC" w:rsidRPr="00AE6DC6" w:rsidRDefault="00AD3FAF" w:rsidP="005A7B6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39" w:type="pct"/>
            <w:gridSpan w:val="3"/>
            <w:vAlign w:val="bottom"/>
          </w:tcPr>
          <w:p w14:paraId="08DEB5DD" w14:textId="4C13183C" w:rsidR="00207AAC" w:rsidRPr="00AE6DC6" w:rsidRDefault="00207AAC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2F38366" w14:textId="77777777" w:rsidR="00207AAC" w:rsidRPr="00AE6DC6" w:rsidRDefault="00207AAC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pct"/>
            <w:gridSpan w:val="3"/>
            <w:vAlign w:val="bottom"/>
          </w:tcPr>
          <w:p w14:paraId="3304CF06" w14:textId="6EA9F6F2" w:rsidR="00207AAC" w:rsidRPr="00AE6DC6" w:rsidRDefault="00207AAC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7B66" w:rsidRPr="00AE6DC6" w14:paraId="47092CB9" w14:textId="77777777" w:rsidTr="00AD3FAF">
        <w:trPr>
          <w:tblHeader/>
        </w:trPr>
        <w:tc>
          <w:tcPr>
            <w:tcW w:w="2278" w:type="pct"/>
          </w:tcPr>
          <w:p w14:paraId="7AA6E18F" w14:textId="3A4061EA" w:rsidR="005A7B66" w:rsidRPr="00AE6DC6" w:rsidRDefault="005A7B66" w:rsidP="005A7B6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50D58" w:rsidRPr="00AE6D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50D58"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F50D58" w:rsidRPr="00AE6D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94" w:type="pct"/>
          </w:tcPr>
          <w:p w14:paraId="4B2FE8FF" w14:textId="397AD886" w:rsidR="005A7B66" w:rsidRPr="00AE6DC6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50D58" w:rsidRPr="00AE6DC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593AFF79" w14:textId="68A63443" w:rsidR="005A7B66" w:rsidRPr="00AE6DC6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FB1A825" w14:textId="54F7C6BF" w:rsidR="005A7B66" w:rsidRPr="00AE6DC6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50D58" w:rsidRPr="00AE6DC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4D8C63FD" w14:textId="77777777" w:rsidR="005A7B66" w:rsidRPr="00AE6DC6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1DE4C4DE" w14:textId="7EACAF8D" w:rsidR="005A7B66" w:rsidRPr="00AE6DC6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50D58" w:rsidRPr="00AE6DC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6C6137F6" w14:textId="77777777" w:rsidR="005A7B66" w:rsidRPr="00AE6DC6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8ACC4DC" w14:textId="08462CF9" w:rsidR="005A7B66" w:rsidRPr="00AE6DC6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50D58" w:rsidRPr="00AE6DC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A7B66" w:rsidRPr="00AE6DC6" w14:paraId="5C9699D9" w14:textId="77777777" w:rsidTr="00AD3FAF">
        <w:trPr>
          <w:tblHeader/>
        </w:trPr>
        <w:tc>
          <w:tcPr>
            <w:tcW w:w="2278" w:type="pct"/>
          </w:tcPr>
          <w:p w14:paraId="46059843" w14:textId="77777777" w:rsidR="005A7B66" w:rsidRPr="00AE6DC6" w:rsidRDefault="005A7B66" w:rsidP="00F9494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2" w:type="pct"/>
            <w:gridSpan w:val="7"/>
          </w:tcPr>
          <w:p w14:paraId="5FAF211F" w14:textId="4767A996" w:rsidR="005A7B66" w:rsidRPr="00AE6DC6" w:rsidRDefault="005A7B66" w:rsidP="00F94949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7B66" w:rsidRPr="00AE6DC6" w14:paraId="0BC2761D" w14:textId="77777777" w:rsidTr="00AD3FAF">
        <w:tc>
          <w:tcPr>
            <w:tcW w:w="2278" w:type="pct"/>
          </w:tcPr>
          <w:p w14:paraId="1898EFC7" w14:textId="126ACB83" w:rsidR="005A7B66" w:rsidRPr="00AE6DC6" w:rsidRDefault="005A7B66" w:rsidP="00F9494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="00067F6B" w:rsidRPr="00AE6D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594" w:type="pct"/>
          </w:tcPr>
          <w:p w14:paraId="7FD1B9DE" w14:textId="77777777" w:rsidR="005A7B66" w:rsidRPr="00AE6DC6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C53D2DB" w14:textId="6CFB4D4F" w:rsidR="005A7B66" w:rsidRPr="00AE6DC6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ACC136B" w14:textId="643C674D" w:rsidR="005A7B66" w:rsidRPr="00AE6DC6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211B2EE" w14:textId="77777777" w:rsidR="005A7B66" w:rsidRPr="00AE6DC6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0C0A441C" w14:textId="77777777" w:rsidR="005A7B66" w:rsidRPr="00AE6DC6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0E38C04" w14:textId="77777777" w:rsidR="005A7B66" w:rsidRPr="00AE6DC6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47F1E84" w14:textId="77777777" w:rsidR="005A7B66" w:rsidRPr="00AE6DC6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7B66" w:rsidRPr="00AE6DC6" w14:paraId="1851D4A6" w14:textId="77777777" w:rsidTr="00AD3FAF">
        <w:tc>
          <w:tcPr>
            <w:tcW w:w="2278" w:type="pct"/>
          </w:tcPr>
          <w:p w14:paraId="3E39F271" w14:textId="77777777" w:rsidR="005A7B66" w:rsidRPr="00AE6DC6" w:rsidRDefault="005A7B66" w:rsidP="0051042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594" w:type="pct"/>
          </w:tcPr>
          <w:p w14:paraId="138C9857" w14:textId="52C328C9" w:rsidR="005A7B66" w:rsidRPr="00AE6DC6" w:rsidRDefault="00FB3ED0" w:rsidP="0051042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  <w:tc>
          <w:tcPr>
            <w:tcW w:w="149" w:type="pct"/>
          </w:tcPr>
          <w:p w14:paraId="735BD448" w14:textId="2BD488B0" w:rsidR="005A7B66" w:rsidRPr="00AE6DC6" w:rsidRDefault="005A7B66" w:rsidP="0051042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3A4D469" w14:textId="45BECFEF" w:rsidR="005A7B66" w:rsidRPr="00AE6DC6" w:rsidRDefault="00FB3ED0" w:rsidP="0051042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  <w:tc>
          <w:tcPr>
            <w:tcW w:w="148" w:type="pct"/>
          </w:tcPr>
          <w:p w14:paraId="65756A1A" w14:textId="77777777" w:rsidR="005A7B66" w:rsidRPr="00AE6DC6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4745CDB" w14:textId="2B2D9663" w:rsidR="005A7B66" w:rsidRPr="00AE6DC6" w:rsidRDefault="00FB3ED0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  <w:tc>
          <w:tcPr>
            <w:tcW w:w="148" w:type="pct"/>
          </w:tcPr>
          <w:p w14:paraId="5F1B2F99" w14:textId="77777777" w:rsidR="005A7B66" w:rsidRPr="00AE6DC6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0FDEBF5" w14:textId="18BAC573" w:rsidR="005A7B66" w:rsidRPr="00AE6DC6" w:rsidRDefault="00FB3ED0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</w:tr>
      <w:tr w:rsidR="005A7B66" w:rsidRPr="00AE6DC6" w14:paraId="61090033" w14:textId="77777777" w:rsidTr="00AD3FAF">
        <w:tc>
          <w:tcPr>
            <w:tcW w:w="2278" w:type="pct"/>
          </w:tcPr>
          <w:p w14:paraId="489BFD02" w14:textId="77777777" w:rsidR="005A7B66" w:rsidRPr="00AE6DC6" w:rsidRDefault="005A7B66" w:rsidP="0051042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52805EE5" w14:textId="77777777" w:rsidR="005A7B66" w:rsidRPr="00AE6DC6" w:rsidRDefault="005A7B66" w:rsidP="0051042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00E34497" w14:textId="13BCF143" w:rsidR="005A7B66" w:rsidRPr="00AE6DC6" w:rsidRDefault="005A7B66" w:rsidP="0051042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3460B99" w14:textId="24EBB09D" w:rsidR="005A7B66" w:rsidRPr="00AE6DC6" w:rsidRDefault="005A7B66" w:rsidP="0051042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137A633" w14:textId="77777777" w:rsidR="005A7B66" w:rsidRPr="00AE6DC6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EEFE684" w14:textId="77777777" w:rsidR="005A7B66" w:rsidRPr="00AE6DC6" w:rsidRDefault="005A7B66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46B36B0" w14:textId="77777777" w:rsidR="005A7B66" w:rsidRPr="00AE6DC6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101DC486" w14:textId="77777777" w:rsidR="005A7B66" w:rsidRPr="00AE6DC6" w:rsidRDefault="005A7B66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A1741" w:rsidRPr="00AE6DC6" w14:paraId="6AC7BD93" w14:textId="77777777" w:rsidTr="00AD3FAF">
        <w:tc>
          <w:tcPr>
            <w:tcW w:w="2278" w:type="pct"/>
          </w:tcPr>
          <w:p w14:paraId="10CD068F" w14:textId="77777777" w:rsidR="00FA1741" w:rsidRPr="00AE6DC6" w:rsidRDefault="00FA1741" w:rsidP="0051042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24814D41" w14:textId="77777777" w:rsidR="00FA1741" w:rsidRPr="00AE6DC6" w:rsidRDefault="00FA1741" w:rsidP="0051042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0F7D7E06" w14:textId="77777777" w:rsidR="00FA1741" w:rsidRPr="00AE6DC6" w:rsidRDefault="00FA1741" w:rsidP="0051042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C5863A0" w14:textId="77777777" w:rsidR="00FA1741" w:rsidRPr="00AE6DC6" w:rsidRDefault="00FA1741" w:rsidP="0051042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5F2DAD9" w14:textId="77777777" w:rsidR="00FA1741" w:rsidRPr="00AE6DC6" w:rsidRDefault="00FA1741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10C29BFD" w14:textId="77777777" w:rsidR="00FA1741" w:rsidRPr="00AE6DC6" w:rsidRDefault="00FA1741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4E6F4A2" w14:textId="77777777" w:rsidR="00FA1741" w:rsidRPr="00AE6DC6" w:rsidRDefault="00FA1741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B439568" w14:textId="77777777" w:rsidR="00FA1741" w:rsidRPr="00AE6DC6" w:rsidRDefault="00FA1741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A1741" w:rsidRPr="00AE6DC6" w14:paraId="729B11AF" w14:textId="77777777" w:rsidTr="00AD3FAF">
        <w:tc>
          <w:tcPr>
            <w:tcW w:w="2278" w:type="pct"/>
          </w:tcPr>
          <w:p w14:paraId="4EC2E42F" w14:textId="77777777" w:rsidR="00FA1741" w:rsidRPr="00AE6DC6" w:rsidRDefault="00FA1741" w:rsidP="0051042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25B8CE45" w14:textId="77777777" w:rsidR="00FA1741" w:rsidRPr="00AE6DC6" w:rsidRDefault="00FA1741" w:rsidP="0051042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DCDF5D2" w14:textId="77777777" w:rsidR="00FA1741" w:rsidRPr="00AE6DC6" w:rsidRDefault="00FA1741" w:rsidP="0051042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15C6171" w14:textId="77777777" w:rsidR="00FA1741" w:rsidRPr="00AE6DC6" w:rsidRDefault="00FA1741" w:rsidP="0051042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012F1F5" w14:textId="77777777" w:rsidR="00FA1741" w:rsidRPr="00AE6DC6" w:rsidRDefault="00FA1741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21D92FE7" w14:textId="77777777" w:rsidR="00FA1741" w:rsidRPr="00AE6DC6" w:rsidRDefault="00FA1741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40F79FA" w14:textId="77777777" w:rsidR="00FA1741" w:rsidRPr="00AE6DC6" w:rsidRDefault="00FA1741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00C7231F" w14:textId="77777777" w:rsidR="00FA1741" w:rsidRPr="00AE6DC6" w:rsidRDefault="00FA1741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A1741" w:rsidRPr="00AE6DC6" w14:paraId="6B6EEF15" w14:textId="77777777" w:rsidTr="00AD3FAF">
        <w:tc>
          <w:tcPr>
            <w:tcW w:w="2278" w:type="pct"/>
          </w:tcPr>
          <w:p w14:paraId="2EFD5BA7" w14:textId="77777777" w:rsidR="00FA1741" w:rsidRPr="00AE6DC6" w:rsidRDefault="00FA1741" w:rsidP="0051042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48B1D701" w14:textId="77777777" w:rsidR="00FA1741" w:rsidRPr="00AE6DC6" w:rsidRDefault="00FA1741" w:rsidP="0051042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9922A30" w14:textId="77777777" w:rsidR="00FA1741" w:rsidRPr="00AE6DC6" w:rsidRDefault="00FA1741" w:rsidP="0051042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76951B3" w14:textId="77777777" w:rsidR="00FA1741" w:rsidRPr="00AE6DC6" w:rsidRDefault="00FA1741" w:rsidP="0051042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E7006D7" w14:textId="77777777" w:rsidR="00FA1741" w:rsidRPr="00AE6DC6" w:rsidRDefault="00FA1741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7AC30C2A" w14:textId="77777777" w:rsidR="00FA1741" w:rsidRPr="00AE6DC6" w:rsidRDefault="00FA1741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7B6B1F4" w14:textId="77777777" w:rsidR="00FA1741" w:rsidRPr="00AE6DC6" w:rsidRDefault="00FA1741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6D59983" w14:textId="77777777" w:rsidR="00FA1741" w:rsidRPr="00AE6DC6" w:rsidRDefault="00FA1741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A1741" w:rsidRPr="00AE6DC6" w14:paraId="6DC634B4" w14:textId="77777777" w:rsidTr="00AD3FAF">
        <w:tc>
          <w:tcPr>
            <w:tcW w:w="2278" w:type="pct"/>
          </w:tcPr>
          <w:p w14:paraId="3E86B815" w14:textId="77777777" w:rsidR="00FA1741" w:rsidRPr="00AE6DC6" w:rsidRDefault="00FA1741" w:rsidP="0051042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5150C389" w14:textId="77777777" w:rsidR="00FA1741" w:rsidRPr="00AE6DC6" w:rsidRDefault="00FA1741" w:rsidP="0051042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26A4AAB" w14:textId="77777777" w:rsidR="00FA1741" w:rsidRPr="00AE6DC6" w:rsidRDefault="00FA1741" w:rsidP="0051042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2BF4B2D" w14:textId="77777777" w:rsidR="00FA1741" w:rsidRPr="00AE6DC6" w:rsidRDefault="00FA1741" w:rsidP="0051042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FB3DB02" w14:textId="77777777" w:rsidR="00FA1741" w:rsidRPr="00AE6DC6" w:rsidRDefault="00FA1741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11E5B784" w14:textId="77777777" w:rsidR="00FA1741" w:rsidRPr="00AE6DC6" w:rsidRDefault="00FA1741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4BE09FC" w14:textId="77777777" w:rsidR="00FA1741" w:rsidRPr="00AE6DC6" w:rsidRDefault="00FA1741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991E9E0" w14:textId="77777777" w:rsidR="00FA1741" w:rsidRPr="00AE6DC6" w:rsidRDefault="00FA1741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A7B66" w:rsidRPr="00AE6DC6" w14:paraId="4777B7BC" w14:textId="77777777" w:rsidTr="00AD3FAF">
        <w:tc>
          <w:tcPr>
            <w:tcW w:w="2278" w:type="pct"/>
          </w:tcPr>
          <w:p w14:paraId="57597D33" w14:textId="77777777" w:rsidR="005A7B66" w:rsidRPr="00AE6DC6" w:rsidRDefault="005A7B66" w:rsidP="0051042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14:paraId="2C7172AC" w14:textId="77777777" w:rsidR="005A7B66" w:rsidRPr="00AE6DC6" w:rsidRDefault="005A7B66" w:rsidP="0051042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D0896AE" w14:textId="21C562F1" w:rsidR="005A7B66" w:rsidRPr="00AE6DC6" w:rsidRDefault="005A7B66" w:rsidP="0051042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C9D2048" w14:textId="29CB0842" w:rsidR="005A7B66" w:rsidRPr="00AE6DC6" w:rsidRDefault="005A7B66" w:rsidP="0051042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2EC3BD5" w14:textId="77777777" w:rsidR="005A7B66" w:rsidRPr="00AE6DC6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BC00D67" w14:textId="77777777" w:rsidR="005A7B66" w:rsidRPr="00AE6DC6" w:rsidRDefault="005A7B66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1CF1D01" w14:textId="77777777" w:rsidR="005A7B66" w:rsidRPr="00AE6DC6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198A17B" w14:textId="77777777" w:rsidR="005A7B66" w:rsidRPr="00AE6DC6" w:rsidRDefault="005A7B66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3E94" w:rsidRPr="00AE6DC6" w14:paraId="61BBB1E0" w14:textId="77777777" w:rsidTr="00AD3FAF">
        <w:tc>
          <w:tcPr>
            <w:tcW w:w="2278" w:type="pct"/>
          </w:tcPr>
          <w:p w14:paraId="2B9C45D8" w14:textId="0A8E02D9" w:rsidR="00E43E94" w:rsidRPr="00AE6DC6" w:rsidRDefault="00E43E94" w:rsidP="0051042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</w:tcPr>
          <w:p w14:paraId="25302E09" w14:textId="3FD52B98" w:rsidR="00E43E94" w:rsidRPr="00AE6DC6" w:rsidRDefault="00206E61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462DC72" w14:textId="77777777" w:rsidR="00E43E94" w:rsidRPr="00AE6DC6" w:rsidRDefault="00E43E94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FAFDEB4" w14:textId="5FE8EE72" w:rsidR="00E43E94" w:rsidRPr="00AE6DC6" w:rsidRDefault="00206E61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8FF5856" w14:textId="77777777" w:rsidR="00E43E94" w:rsidRPr="00AE6DC6" w:rsidRDefault="00E43E94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36ECB6E1" w14:textId="627631BF" w:rsidR="00E43E94" w:rsidRPr="00AE6DC6" w:rsidRDefault="00FB3ED0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678</w:t>
            </w:r>
          </w:p>
        </w:tc>
        <w:tc>
          <w:tcPr>
            <w:tcW w:w="148" w:type="pct"/>
          </w:tcPr>
          <w:p w14:paraId="3230B533" w14:textId="77777777" w:rsidR="00E43E94" w:rsidRPr="00AE6DC6" w:rsidRDefault="00E43E94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11A428BE" w14:textId="01352987" w:rsidR="00E43E94" w:rsidRPr="00AE6DC6" w:rsidRDefault="00E43E94" w:rsidP="00510429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7B66" w:rsidRPr="00AE6DC6" w14:paraId="62285FB4" w14:textId="77777777" w:rsidTr="00AD3FAF">
        <w:tc>
          <w:tcPr>
            <w:tcW w:w="2278" w:type="pct"/>
          </w:tcPr>
          <w:p w14:paraId="56D08F25" w14:textId="77777777" w:rsidR="005A7B66" w:rsidRPr="00AE6DC6" w:rsidRDefault="005A7B66" w:rsidP="0051042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4" w:type="pct"/>
          </w:tcPr>
          <w:p w14:paraId="642CF137" w14:textId="6FF6386A" w:rsidR="005A7B66" w:rsidRPr="00AE6DC6" w:rsidRDefault="00206E61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E22B93F" w14:textId="1748F007" w:rsidR="005A7B66" w:rsidRPr="00AE6DC6" w:rsidRDefault="005A7B66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9BAAF33" w14:textId="7D897A38" w:rsidR="005A7B66" w:rsidRPr="00AE6DC6" w:rsidRDefault="005A7B66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9E02346" w14:textId="77777777" w:rsidR="005A7B66" w:rsidRPr="00AE6DC6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6B615E9" w14:textId="38E29E17" w:rsidR="005A7B66" w:rsidRPr="00AE6DC6" w:rsidRDefault="00E43E94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FB3ED0" w:rsidRPr="00AE6DC6">
              <w:rPr>
                <w:rFonts w:asciiTheme="majorBidi" w:hAnsiTheme="majorBidi" w:cstheme="majorBidi"/>
                <w:sz w:val="30"/>
                <w:szCs w:val="30"/>
              </w:rPr>
              <w:t>543</w:t>
            </w:r>
          </w:p>
        </w:tc>
        <w:tc>
          <w:tcPr>
            <w:tcW w:w="148" w:type="pct"/>
          </w:tcPr>
          <w:p w14:paraId="7273718B" w14:textId="77777777" w:rsidR="005A7B66" w:rsidRPr="00AE6DC6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1D7E2E6" w14:textId="4E7FF997" w:rsidR="005A7B66" w:rsidRPr="00AE6DC6" w:rsidRDefault="00FB3ED0" w:rsidP="00206E61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</w:tr>
      <w:tr w:rsidR="005A7B66" w:rsidRPr="00AE6DC6" w14:paraId="055E8230" w14:textId="77777777" w:rsidTr="00AD3FAF">
        <w:tc>
          <w:tcPr>
            <w:tcW w:w="2278" w:type="pct"/>
          </w:tcPr>
          <w:p w14:paraId="3A93785F" w14:textId="01BBEAFF" w:rsidR="005A7B66" w:rsidRPr="00AE6DC6" w:rsidRDefault="00FB3ED0" w:rsidP="0051042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4" w:type="pct"/>
          </w:tcPr>
          <w:p w14:paraId="3B72500D" w14:textId="53DF1E50" w:rsidR="005A7B66" w:rsidRPr="00AE6DC6" w:rsidRDefault="00206E61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03900BC" w14:textId="2B2EBF6C" w:rsidR="005A7B66" w:rsidRPr="00AE6DC6" w:rsidRDefault="005A7B66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467DA80F" w14:textId="352965F4" w:rsidR="005A7B66" w:rsidRPr="00AE6DC6" w:rsidRDefault="005A7B66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5DA50F3B" w14:textId="77777777" w:rsidR="005A7B66" w:rsidRPr="00AE6DC6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204624B9" w14:textId="2FC586E7" w:rsidR="005A7B66" w:rsidRPr="00AE6DC6" w:rsidRDefault="00FB3ED0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48" w:type="pct"/>
          </w:tcPr>
          <w:p w14:paraId="3DFBA253" w14:textId="77777777" w:rsidR="005A7B66" w:rsidRPr="00AE6DC6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98F312D" w14:textId="5B5A4995" w:rsidR="005A7B66" w:rsidRPr="00AE6DC6" w:rsidRDefault="005A7B66" w:rsidP="00510429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43E94" w:rsidRPr="00AE6DC6" w14:paraId="6647235A" w14:textId="77777777" w:rsidTr="00AD3FAF">
        <w:tc>
          <w:tcPr>
            <w:tcW w:w="2278" w:type="pct"/>
          </w:tcPr>
          <w:p w14:paraId="2CB177DE" w14:textId="29C3FACE" w:rsidR="00E43E94" w:rsidRPr="00AE6DC6" w:rsidRDefault="00E43E94" w:rsidP="0051042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4" w:type="pct"/>
          </w:tcPr>
          <w:p w14:paraId="2F505CB6" w14:textId="319ABACE" w:rsidR="00E43E94" w:rsidRPr="00AE6DC6" w:rsidRDefault="00206E61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9017C86" w14:textId="77777777" w:rsidR="00E43E94" w:rsidRPr="00AE6DC6" w:rsidRDefault="00E43E94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0912E252" w14:textId="0610713F" w:rsidR="00E43E94" w:rsidRPr="00AE6DC6" w:rsidRDefault="00206E61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4811BC3" w14:textId="77777777" w:rsidR="00E43E94" w:rsidRPr="00AE6DC6" w:rsidRDefault="00E43E94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812D59D" w14:textId="52BB0753" w:rsidR="00E43E94" w:rsidRPr="00AE6DC6" w:rsidRDefault="00FB3ED0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6599D6B4" w14:textId="77777777" w:rsidR="00E43E94" w:rsidRPr="00AE6DC6" w:rsidRDefault="00E43E94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9CE9C18" w14:textId="17FD3F37" w:rsidR="00E43E94" w:rsidRPr="00AE6DC6" w:rsidRDefault="00206E61" w:rsidP="00510429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1988" w:rsidRPr="00AE6DC6" w14:paraId="47EE18BF" w14:textId="77777777" w:rsidTr="00AD3FAF">
        <w:tc>
          <w:tcPr>
            <w:tcW w:w="2278" w:type="pct"/>
          </w:tcPr>
          <w:p w14:paraId="34474028" w14:textId="77777777" w:rsidR="00561988" w:rsidRPr="00AE6DC6" w:rsidRDefault="00561988" w:rsidP="0051042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2C7510CE" w14:textId="77777777" w:rsidR="00561988" w:rsidRPr="00AE6DC6" w:rsidRDefault="00561988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212733F" w14:textId="77777777" w:rsidR="00561988" w:rsidRPr="00AE6DC6" w:rsidRDefault="00561988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38DC0B82" w14:textId="77777777" w:rsidR="00561988" w:rsidRPr="00AE6DC6" w:rsidRDefault="00561988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CB248F9" w14:textId="77777777" w:rsidR="00561988" w:rsidRPr="00AE6DC6" w:rsidRDefault="00561988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0EA674FE" w14:textId="77777777" w:rsidR="00561988" w:rsidRPr="00AE6DC6" w:rsidRDefault="00561988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2E2E38E" w14:textId="77777777" w:rsidR="00561988" w:rsidRPr="00AE6DC6" w:rsidRDefault="00561988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54089A9" w14:textId="77777777" w:rsidR="00561988" w:rsidRPr="00AE6DC6" w:rsidRDefault="00561988" w:rsidP="00510429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3E94" w:rsidRPr="00AE6DC6" w14:paraId="2D86665D" w14:textId="77777777" w:rsidTr="00AD3FAF">
        <w:tc>
          <w:tcPr>
            <w:tcW w:w="2278" w:type="pct"/>
          </w:tcPr>
          <w:p w14:paraId="0FAE0479" w14:textId="2A3A3225" w:rsidR="00E43E94" w:rsidRPr="00AE6DC6" w:rsidRDefault="00E43E94" w:rsidP="00E43E9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4" w:type="pct"/>
          </w:tcPr>
          <w:p w14:paraId="21EE544D" w14:textId="77777777" w:rsidR="00E43E94" w:rsidRPr="00AE6DC6" w:rsidRDefault="00E43E94" w:rsidP="00E43E94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4F24C63E" w14:textId="77777777" w:rsidR="00E43E94" w:rsidRPr="00AE6DC6" w:rsidRDefault="00E43E94" w:rsidP="00E43E94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50D6222C" w14:textId="77777777" w:rsidR="00E43E94" w:rsidRPr="00AE6DC6" w:rsidRDefault="00E43E94" w:rsidP="00E43E94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1E9D02B" w14:textId="77777777" w:rsidR="00E43E94" w:rsidRPr="00AE6DC6" w:rsidRDefault="00E43E94" w:rsidP="00E43E9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1E3E7D3" w14:textId="77777777" w:rsidR="00E43E94" w:rsidRPr="00AE6DC6" w:rsidRDefault="00E43E94" w:rsidP="00E43E9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F415A33" w14:textId="77777777" w:rsidR="00E43E94" w:rsidRPr="00AE6DC6" w:rsidRDefault="00E43E94" w:rsidP="00E43E9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92E3A7B" w14:textId="77777777" w:rsidR="00E43E94" w:rsidRPr="00AE6DC6" w:rsidRDefault="00E43E94" w:rsidP="00E43E94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43E94" w:rsidRPr="00AE6DC6" w14:paraId="666503BD" w14:textId="77777777" w:rsidTr="00AD3FAF">
        <w:tc>
          <w:tcPr>
            <w:tcW w:w="2278" w:type="pct"/>
          </w:tcPr>
          <w:p w14:paraId="73D7B56B" w14:textId="14DB46E3" w:rsidR="00E43E94" w:rsidRPr="00AE6DC6" w:rsidRDefault="00E43E94" w:rsidP="00E43E9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="00B66BA3"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รับ</w:t>
            </w:r>
          </w:p>
        </w:tc>
        <w:tc>
          <w:tcPr>
            <w:tcW w:w="594" w:type="pct"/>
          </w:tcPr>
          <w:p w14:paraId="3557B64B" w14:textId="6291A6CB" w:rsidR="00E43E94" w:rsidRPr="00AE6DC6" w:rsidRDefault="000D569E" w:rsidP="00B66BA3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149" w:type="pct"/>
          </w:tcPr>
          <w:p w14:paraId="00F92ECC" w14:textId="77777777" w:rsidR="00E43E94" w:rsidRPr="00AE6DC6" w:rsidRDefault="00E43E94" w:rsidP="00E43E94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7284E986" w14:textId="08FFD083" w:rsidR="00E43E94" w:rsidRPr="00AE6DC6" w:rsidRDefault="00206E61" w:rsidP="00E43E94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FFFBA55" w14:textId="77777777" w:rsidR="00E43E94" w:rsidRPr="00AE6DC6" w:rsidRDefault="00E43E94" w:rsidP="00E43E9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09C2F9D" w14:textId="2E9DE01E" w:rsidR="00E43E94" w:rsidRPr="00AE6DC6" w:rsidRDefault="00E43E94" w:rsidP="00E43E94">
            <w:pPr>
              <w:pStyle w:val="BodyText"/>
              <w:tabs>
                <w:tab w:val="decimal" w:pos="25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2DB60B1" w14:textId="77777777" w:rsidR="00E43E94" w:rsidRPr="00AE6DC6" w:rsidRDefault="00E43E94" w:rsidP="00E43E9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5194B27" w14:textId="79ABA614" w:rsidR="00E43E94" w:rsidRPr="00AE6DC6" w:rsidRDefault="00E43E94" w:rsidP="00E43E94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D569E" w:rsidRPr="00AE6DC6" w14:paraId="4414C0AA" w14:textId="77777777" w:rsidTr="00AD3FAF">
        <w:tc>
          <w:tcPr>
            <w:tcW w:w="2278" w:type="pct"/>
          </w:tcPr>
          <w:p w14:paraId="601B7689" w14:textId="70D150ED" w:rsidR="000D569E" w:rsidRPr="00AE6DC6" w:rsidRDefault="000D569E" w:rsidP="00E43E9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4" w:type="pct"/>
          </w:tcPr>
          <w:p w14:paraId="189F49F4" w14:textId="328AF763" w:rsidR="000D569E" w:rsidRPr="00AE6DC6" w:rsidRDefault="000D569E" w:rsidP="00B66BA3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  <w:tc>
          <w:tcPr>
            <w:tcW w:w="149" w:type="pct"/>
          </w:tcPr>
          <w:p w14:paraId="31E4C37F" w14:textId="77777777" w:rsidR="000D569E" w:rsidRPr="00AE6DC6" w:rsidRDefault="000D569E" w:rsidP="00E43E94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302CBF45" w14:textId="1841621D" w:rsidR="000D569E" w:rsidRPr="00AE6DC6" w:rsidRDefault="000D569E" w:rsidP="00E43E94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FB295A1" w14:textId="77777777" w:rsidR="000D569E" w:rsidRPr="00AE6DC6" w:rsidRDefault="000D569E" w:rsidP="00E43E9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12319FB" w14:textId="28D8A9C9" w:rsidR="000D569E" w:rsidRPr="00AE6DC6" w:rsidRDefault="000D569E" w:rsidP="00E43E94">
            <w:pPr>
              <w:pStyle w:val="BodyText"/>
              <w:tabs>
                <w:tab w:val="decimal" w:pos="25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AA87983" w14:textId="77777777" w:rsidR="000D569E" w:rsidRPr="00AE6DC6" w:rsidRDefault="000D569E" w:rsidP="00E43E9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C4A93CC" w14:textId="20FD19EF" w:rsidR="000D569E" w:rsidRPr="00AE6DC6" w:rsidRDefault="000D569E" w:rsidP="00E43E94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D569E" w:rsidRPr="00AE6DC6" w14:paraId="6EBC50A4" w14:textId="77777777" w:rsidTr="00AD3FAF">
        <w:tc>
          <w:tcPr>
            <w:tcW w:w="2278" w:type="pct"/>
          </w:tcPr>
          <w:p w14:paraId="1B818E02" w14:textId="1640638F" w:rsidR="000D569E" w:rsidRPr="00AE6DC6" w:rsidRDefault="000D569E" w:rsidP="00E43E9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4" w:type="pct"/>
          </w:tcPr>
          <w:p w14:paraId="54319EE5" w14:textId="643DED96" w:rsidR="000D569E" w:rsidRPr="00AE6DC6" w:rsidRDefault="000D569E" w:rsidP="00B66BA3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979</w:t>
            </w:r>
          </w:p>
        </w:tc>
        <w:tc>
          <w:tcPr>
            <w:tcW w:w="149" w:type="pct"/>
          </w:tcPr>
          <w:p w14:paraId="0EA98B90" w14:textId="77777777" w:rsidR="000D569E" w:rsidRPr="00AE6DC6" w:rsidRDefault="000D569E" w:rsidP="00E43E94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195BDB06" w14:textId="36D08649" w:rsidR="000D569E" w:rsidRPr="00AE6DC6" w:rsidRDefault="000D569E" w:rsidP="00E43E94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3EE2222" w14:textId="77777777" w:rsidR="000D569E" w:rsidRPr="00AE6DC6" w:rsidRDefault="000D569E" w:rsidP="00E43E9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11A071F5" w14:textId="78BC5C7B" w:rsidR="000D569E" w:rsidRPr="00AE6DC6" w:rsidRDefault="000D569E" w:rsidP="00E43E94">
            <w:pPr>
              <w:pStyle w:val="BodyText"/>
              <w:tabs>
                <w:tab w:val="decimal" w:pos="25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340845E" w14:textId="77777777" w:rsidR="000D569E" w:rsidRPr="00AE6DC6" w:rsidRDefault="000D569E" w:rsidP="00E43E9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D22E51C" w14:textId="6D34E333" w:rsidR="000D569E" w:rsidRPr="00AE6DC6" w:rsidRDefault="000D569E" w:rsidP="00E43E94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43E94" w:rsidRPr="00AE6DC6" w14:paraId="42E00502" w14:textId="77777777" w:rsidTr="00AD3FAF">
        <w:tc>
          <w:tcPr>
            <w:tcW w:w="2278" w:type="pct"/>
          </w:tcPr>
          <w:p w14:paraId="2A132D27" w14:textId="77777777" w:rsidR="00E43E94" w:rsidRPr="00AE6DC6" w:rsidRDefault="00E43E94" w:rsidP="00E43E9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3CB7F86D" w14:textId="77777777" w:rsidR="00E43E94" w:rsidRPr="00AE6DC6" w:rsidRDefault="00E43E94" w:rsidP="00E43E94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78C23D78" w14:textId="77777777" w:rsidR="00E43E94" w:rsidRPr="00AE6DC6" w:rsidRDefault="00E43E94" w:rsidP="00E43E94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4EBD168F" w14:textId="77777777" w:rsidR="00E43E94" w:rsidRPr="00AE6DC6" w:rsidRDefault="00E43E94" w:rsidP="00E43E94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717506E" w14:textId="77777777" w:rsidR="00E43E94" w:rsidRPr="00AE6DC6" w:rsidRDefault="00E43E94" w:rsidP="00E43E9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47555B0" w14:textId="77777777" w:rsidR="00E43E94" w:rsidRPr="00AE6DC6" w:rsidRDefault="00E43E94" w:rsidP="00E43E9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46536F4" w14:textId="77777777" w:rsidR="00E43E94" w:rsidRPr="00AE6DC6" w:rsidRDefault="00E43E94" w:rsidP="00E43E9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9F9E557" w14:textId="77777777" w:rsidR="00E43E94" w:rsidRPr="00AE6DC6" w:rsidRDefault="00E43E94" w:rsidP="00E43E94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43E94" w:rsidRPr="00AE6DC6" w14:paraId="7C643FC5" w14:textId="77777777" w:rsidTr="00AD3FAF">
        <w:tc>
          <w:tcPr>
            <w:tcW w:w="2278" w:type="pct"/>
            <w:shd w:val="clear" w:color="auto" w:fill="FFFFFF"/>
          </w:tcPr>
          <w:p w14:paraId="5EA67D49" w14:textId="77777777" w:rsidR="00E43E94" w:rsidRPr="00AE6DC6" w:rsidRDefault="00E43E94" w:rsidP="00E43E9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594" w:type="pct"/>
          </w:tcPr>
          <w:p w14:paraId="571F8B34" w14:textId="77777777" w:rsidR="00E43E94" w:rsidRPr="00AE6DC6" w:rsidRDefault="00E43E94" w:rsidP="00E43E9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F95E462" w14:textId="0A040424" w:rsidR="00E43E94" w:rsidRPr="00AE6DC6" w:rsidRDefault="00E43E94" w:rsidP="00E43E9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42152D4" w14:textId="15B8049E" w:rsidR="00E43E94" w:rsidRPr="00AE6DC6" w:rsidRDefault="00E43E94" w:rsidP="00E43E9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D736BC6" w14:textId="77777777" w:rsidR="00E43E94" w:rsidRPr="00AE6DC6" w:rsidRDefault="00E43E94" w:rsidP="00E43E9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FFA8630" w14:textId="77777777" w:rsidR="00E43E94" w:rsidRPr="00AE6DC6" w:rsidRDefault="00E43E94" w:rsidP="00E43E9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8FAB1A2" w14:textId="77777777" w:rsidR="00E43E94" w:rsidRPr="00AE6DC6" w:rsidRDefault="00E43E94" w:rsidP="00E43E9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47D77A8" w14:textId="77777777" w:rsidR="00E43E94" w:rsidRPr="00AE6DC6" w:rsidRDefault="00E43E94" w:rsidP="00E43E94">
            <w:pPr>
              <w:pStyle w:val="BodyText"/>
              <w:tabs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53DF9" w:rsidRPr="00AE6DC6" w14:paraId="74F20BF5" w14:textId="77777777" w:rsidTr="00AD3FAF">
        <w:tc>
          <w:tcPr>
            <w:tcW w:w="2278" w:type="pct"/>
            <w:shd w:val="clear" w:color="auto" w:fill="FFFFFF"/>
          </w:tcPr>
          <w:p w14:paraId="2CEF5D4E" w14:textId="77777777" w:rsidR="00C53DF9" w:rsidRPr="00AE6DC6" w:rsidRDefault="00C53DF9" w:rsidP="00C53DF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</w:tcPr>
          <w:p w14:paraId="6B5D4C55" w14:textId="6C5EB2BE" w:rsidR="00C53DF9" w:rsidRPr="00AE6DC6" w:rsidRDefault="000D569E" w:rsidP="00C53DF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3,758</w:t>
            </w:r>
          </w:p>
        </w:tc>
        <w:tc>
          <w:tcPr>
            <w:tcW w:w="149" w:type="pct"/>
          </w:tcPr>
          <w:p w14:paraId="4EB1B01E" w14:textId="702C3795" w:rsidR="00C53DF9" w:rsidRPr="00AE6DC6" w:rsidRDefault="00C53DF9" w:rsidP="00C53DF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5DB532C" w14:textId="4A59F5E9" w:rsidR="00C53DF9" w:rsidRPr="00AE6DC6" w:rsidRDefault="00FB3ED0" w:rsidP="00FB3ED0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A12B704" w14:textId="77777777" w:rsidR="00C53DF9" w:rsidRPr="00AE6DC6" w:rsidRDefault="00C53DF9" w:rsidP="00C53D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3B04145B" w14:textId="7BECC6F8" w:rsidR="00C53DF9" w:rsidRPr="00AE6DC6" w:rsidRDefault="00C53DF9" w:rsidP="00C53DF9">
            <w:pPr>
              <w:pStyle w:val="BodyText"/>
              <w:tabs>
                <w:tab w:val="decimal" w:pos="25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68DC34C" w14:textId="77777777" w:rsidR="00C53DF9" w:rsidRPr="00AE6DC6" w:rsidRDefault="00C53DF9" w:rsidP="00C53D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78A0517" w14:textId="1E1D60DB" w:rsidR="00C53DF9" w:rsidRPr="00AE6DC6" w:rsidRDefault="00FB3ED0" w:rsidP="00FB3ED0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5887" w:rsidRPr="00AE6DC6" w14:paraId="13BCEEFB" w14:textId="77777777" w:rsidTr="00AD3FAF">
        <w:tc>
          <w:tcPr>
            <w:tcW w:w="2278" w:type="pct"/>
            <w:shd w:val="clear" w:color="auto" w:fill="FFFFFF"/>
          </w:tcPr>
          <w:p w14:paraId="13DFBB3E" w14:textId="77777777" w:rsidR="00705887" w:rsidRPr="00AE6DC6" w:rsidRDefault="00705887" w:rsidP="0070588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4" w:type="pct"/>
          </w:tcPr>
          <w:p w14:paraId="4801394C" w14:textId="40D99FDD" w:rsidR="00705887" w:rsidRPr="00AE6DC6" w:rsidRDefault="000D569E" w:rsidP="0070588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49" w:type="pct"/>
          </w:tcPr>
          <w:p w14:paraId="4C923218" w14:textId="1E65F1FD" w:rsidR="00705887" w:rsidRPr="00AE6DC6" w:rsidRDefault="00705887" w:rsidP="0070588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91EFAA4" w14:textId="493915C2" w:rsidR="00705887" w:rsidRPr="00AE6DC6" w:rsidRDefault="00705887" w:rsidP="0070588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4821323" w14:textId="77777777" w:rsidR="00705887" w:rsidRPr="00AE6DC6" w:rsidRDefault="00705887" w:rsidP="0070588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0D24E9FA" w14:textId="77777777" w:rsidR="00705887" w:rsidRPr="00AE6DC6" w:rsidRDefault="00705887" w:rsidP="0070588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C30E181" w14:textId="77777777" w:rsidR="00705887" w:rsidRPr="00AE6DC6" w:rsidRDefault="00705887" w:rsidP="0070588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A47E8DB" w14:textId="1B593ED6" w:rsidR="00705887" w:rsidRPr="00AE6DC6" w:rsidRDefault="00705887" w:rsidP="0070588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3DF9" w:rsidRPr="00AE6DC6" w14:paraId="244A22CF" w14:textId="77777777" w:rsidTr="00AD3FAF">
        <w:tc>
          <w:tcPr>
            <w:tcW w:w="2278" w:type="pct"/>
            <w:shd w:val="clear" w:color="auto" w:fill="FFFFFF"/>
          </w:tcPr>
          <w:p w14:paraId="49131F16" w14:textId="0ACA1CDA" w:rsidR="00C53DF9" w:rsidRPr="00AE6DC6" w:rsidRDefault="00C53DF9" w:rsidP="00C53DF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7D9C63CF" w14:textId="1BEDBF21" w:rsidR="00C53DF9" w:rsidRPr="00AE6DC6" w:rsidRDefault="00C53DF9" w:rsidP="00C53DF9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3ADEDB6" w14:textId="77777777" w:rsidR="00C53DF9" w:rsidRPr="00AE6DC6" w:rsidRDefault="00C53DF9" w:rsidP="00C53DF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2856683" w14:textId="02C00789" w:rsidR="00C53DF9" w:rsidRPr="00AE6DC6" w:rsidRDefault="00C53DF9" w:rsidP="00FB3ED0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2BA9220" w14:textId="77777777" w:rsidR="00C53DF9" w:rsidRPr="00AE6DC6" w:rsidRDefault="00C53DF9" w:rsidP="00C53D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A8483B5" w14:textId="64C8B476" w:rsidR="00C53DF9" w:rsidRPr="00AE6DC6" w:rsidRDefault="00C53DF9" w:rsidP="00C53DF9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8BD856E" w14:textId="77777777" w:rsidR="00C53DF9" w:rsidRPr="00AE6DC6" w:rsidRDefault="00C53DF9" w:rsidP="00C53D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9B4B329" w14:textId="719B102E" w:rsidR="00C53DF9" w:rsidRPr="00AE6DC6" w:rsidRDefault="00C53DF9" w:rsidP="00FB3ED0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3E94" w:rsidRPr="00AE6DC6" w14:paraId="3E2D7610" w14:textId="77777777" w:rsidTr="00AD3FAF">
        <w:tc>
          <w:tcPr>
            <w:tcW w:w="2278" w:type="pct"/>
            <w:shd w:val="clear" w:color="auto" w:fill="FFFFFF"/>
          </w:tcPr>
          <w:p w14:paraId="14226083" w14:textId="77777777" w:rsidR="00E43E94" w:rsidRPr="00AE6DC6" w:rsidRDefault="00E43E94" w:rsidP="00E43E9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4" w:type="pct"/>
          </w:tcPr>
          <w:p w14:paraId="4E3D28F4" w14:textId="77777777" w:rsidR="00E43E94" w:rsidRPr="00AE6DC6" w:rsidRDefault="00E43E94" w:rsidP="00E43E9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1AD32FB" w14:textId="4B3BBFE2" w:rsidR="00E43E94" w:rsidRPr="00AE6DC6" w:rsidRDefault="00E43E94" w:rsidP="00E43E9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8A9FF80" w14:textId="2D069C76" w:rsidR="00E43E94" w:rsidRPr="00AE6DC6" w:rsidRDefault="00E43E94" w:rsidP="00E43E9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CBB95E8" w14:textId="77777777" w:rsidR="00E43E94" w:rsidRPr="00AE6DC6" w:rsidRDefault="00E43E94" w:rsidP="00E43E9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7372DF43" w14:textId="77777777" w:rsidR="00E43E94" w:rsidRPr="00AE6DC6" w:rsidRDefault="00E43E94" w:rsidP="00E43E9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8EC0275" w14:textId="77777777" w:rsidR="00E43E94" w:rsidRPr="00AE6DC6" w:rsidRDefault="00E43E94" w:rsidP="00E43E9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126F262" w14:textId="77777777" w:rsidR="00E43E94" w:rsidRPr="00AE6DC6" w:rsidRDefault="00E43E94" w:rsidP="00E43E9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3E94" w:rsidRPr="00AE6DC6" w14:paraId="2EC46E3B" w14:textId="77777777" w:rsidTr="00AD3FAF">
        <w:tc>
          <w:tcPr>
            <w:tcW w:w="2278" w:type="pct"/>
            <w:shd w:val="clear" w:color="auto" w:fill="FFFFFF"/>
          </w:tcPr>
          <w:p w14:paraId="71172332" w14:textId="77777777" w:rsidR="00E43E94" w:rsidRPr="00AE6DC6" w:rsidRDefault="00E43E94" w:rsidP="00E43E9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594" w:type="pct"/>
          </w:tcPr>
          <w:p w14:paraId="406372F3" w14:textId="13BF1973" w:rsidR="00E43E94" w:rsidRPr="00AE6DC6" w:rsidRDefault="00FB3ED0" w:rsidP="00E43E9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759</w:t>
            </w:r>
          </w:p>
        </w:tc>
        <w:tc>
          <w:tcPr>
            <w:tcW w:w="149" w:type="pct"/>
          </w:tcPr>
          <w:p w14:paraId="6A740C93" w14:textId="1B59000B" w:rsidR="00E43E94" w:rsidRPr="00AE6DC6" w:rsidRDefault="00E43E94" w:rsidP="00E43E9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37F76DE" w14:textId="4A4A0FDA" w:rsidR="00E43E94" w:rsidRPr="00AE6DC6" w:rsidRDefault="00FB3ED0" w:rsidP="00E43E9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769</w:t>
            </w:r>
          </w:p>
        </w:tc>
        <w:tc>
          <w:tcPr>
            <w:tcW w:w="148" w:type="pct"/>
          </w:tcPr>
          <w:p w14:paraId="5BFFF67E" w14:textId="77777777" w:rsidR="00E43E94" w:rsidRPr="00AE6DC6" w:rsidRDefault="00E43E94" w:rsidP="00E43E9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05A0236F" w14:textId="1648F9FC" w:rsidR="00E43E94" w:rsidRPr="00AE6DC6" w:rsidRDefault="00FB3ED0" w:rsidP="00E43E9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759</w:t>
            </w:r>
          </w:p>
        </w:tc>
        <w:tc>
          <w:tcPr>
            <w:tcW w:w="148" w:type="pct"/>
          </w:tcPr>
          <w:p w14:paraId="6B7BFCC3" w14:textId="77777777" w:rsidR="00E43E94" w:rsidRPr="00AE6DC6" w:rsidRDefault="00E43E94" w:rsidP="00E43E94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0E9CC1D3" w14:textId="5FF68620" w:rsidR="00E43E94" w:rsidRPr="00AE6DC6" w:rsidRDefault="00FB3ED0" w:rsidP="00E43E94">
            <w:pPr>
              <w:pStyle w:val="BodyText"/>
              <w:tabs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769</w:t>
            </w:r>
          </w:p>
        </w:tc>
      </w:tr>
      <w:tr w:rsidR="00E43E94" w:rsidRPr="00AE6DC6" w14:paraId="6429B251" w14:textId="77777777" w:rsidTr="00AD3FAF">
        <w:tc>
          <w:tcPr>
            <w:tcW w:w="2278" w:type="pct"/>
            <w:shd w:val="clear" w:color="auto" w:fill="FFFFFF"/>
          </w:tcPr>
          <w:p w14:paraId="4B966F7F" w14:textId="5265365D" w:rsidR="00E43E94" w:rsidRPr="00AE6DC6" w:rsidRDefault="00E43E94" w:rsidP="00E43E9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4" w:type="pct"/>
          </w:tcPr>
          <w:p w14:paraId="50AFC4B4" w14:textId="629460B3" w:rsidR="00E43E94" w:rsidRPr="00AE6DC6" w:rsidRDefault="000D569E" w:rsidP="00E43E9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49" w:type="pct"/>
          </w:tcPr>
          <w:p w14:paraId="5DE439DF" w14:textId="423D9CA9" w:rsidR="00E43E94" w:rsidRPr="00AE6DC6" w:rsidRDefault="00E43E94" w:rsidP="00E43E9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5403DE4" w14:textId="3124696E" w:rsidR="00E43E94" w:rsidRPr="00AE6DC6" w:rsidRDefault="00D166DC" w:rsidP="00D166DC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C933D1A" w14:textId="77777777" w:rsidR="00E43E94" w:rsidRPr="00AE6DC6" w:rsidRDefault="00E43E94" w:rsidP="00E43E9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79BF026" w14:textId="2ACBE971" w:rsidR="00E43E94" w:rsidRPr="00AE6DC6" w:rsidRDefault="00E43E94" w:rsidP="00E43E94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458DC9C" w14:textId="77777777" w:rsidR="00E43E94" w:rsidRPr="00AE6DC6" w:rsidRDefault="00E43E94" w:rsidP="00E43E94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401441B6" w14:textId="6BC75037" w:rsidR="00E43E94" w:rsidRPr="00AE6DC6" w:rsidRDefault="00E43E94" w:rsidP="00E43E94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43E94" w:rsidRPr="00AE6DC6" w14:paraId="4496084E" w14:textId="77777777" w:rsidTr="00AD3FAF">
        <w:tc>
          <w:tcPr>
            <w:tcW w:w="2278" w:type="pct"/>
            <w:shd w:val="clear" w:color="auto" w:fill="FFFFFF"/>
          </w:tcPr>
          <w:p w14:paraId="402D5680" w14:textId="77777777" w:rsidR="00E43E94" w:rsidRPr="00AE6DC6" w:rsidRDefault="00E43E94" w:rsidP="00E43E9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</w:tcPr>
          <w:p w14:paraId="3BAE12F1" w14:textId="77777777" w:rsidR="00E43E94" w:rsidRPr="00AE6DC6" w:rsidRDefault="00E43E94" w:rsidP="00E43E9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65CDD34" w14:textId="021A07E8" w:rsidR="00E43E94" w:rsidRPr="00AE6DC6" w:rsidRDefault="00E43E94" w:rsidP="00E43E9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9138B77" w14:textId="178CF9EE" w:rsidR="00E43E94" w:rsidRPr="00AE6DC6" w:rsidRDefault="00E43E94" w:rsidP="00E43E9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DDA472B" w14:textId="77777777" w:rsidR="00E43E94" w:rsidRPr="00AE6DC6" w:rsidRDefault="00E43E94" w:rsidP="00E43E9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39E92F0A" w14:textId="77777777" w:rsidR="00E43E94" w:rsidRPr="00AE6DC6" w:rsidRDefault="00E43E94" w:rsidP="00E43E9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1BE5432" w14:textId="77777777" w:rsidR="00E43E94" w:rsidRPr="00AE6DC6" w:rsidRDefault="00E43E94" w:rsidP="00E43E94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3DB0D988" w14:textId="77777777" w:rsidR="00E43E94" w:rsidRPr="00AE6DC6" w:rsidRDefault="00E43E94" w:rsidP="00E43E94">
            <w:pPr>
              <w:pStyle w:val="BodyText"/>
              <w:tabs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BB8" w:rsidRPr="00AE6DC6" w14:paraId="5501C0DC" w14:textId="77777777" w:rsidTr="00AD3FAF">
        <w:tc>
          <w:tcPr>
            <w:tcW w:w="2278" w:type="pct"/>
            <w:shd w:val="clear" w:color="auto" w:fill="FFFFFF"/>
          </w:tcPr>
          <w:p w14:paraId="4AC96044" w14:textId="77777777" w:rsidR="004B5BB8" w:rsidRPr="00AE6DC6" w:rsidRDefault="004B5BB8" w:rsidP="004B5BB8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4" w:type="pct"/>
          </w:tcPr>
          <w:p w14:paraId="0DA56095" w14:textId="5F8843BD" w:rsidR="004B5BB8" w:rsidRPr="00AE6DC6" w:rsidRDefault="00FB3ED0" w:rsidP="004B5BB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6,547</w:t>
            </w:r>
          </w:p>
        </w:tc>
        <w:tc>
          <w:tcPr>
            <w:tcW w:w="149" w:type="pct"/>
          </w:tcPr>
          <w:p w14:paraId="01300656" w14:textId="20198238" w:rsidR="004B5BB8" w:rsidRPr="00AE6DC6" w:rsidRDefault="004B5BB8" w:rsidP="004B5BB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027BE04" w14:textId="4B027D27" w:rsidR="004B5BB8" w:rsidRPr="00AE6DC6" w:rsidRDefault="00FB3ED0" w:rsidP="004B5BB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4,796</w:t>
            </w:r>
          </w:p>
        </w:tc>
        <w:tc>
          <w:tcPr>
            <w:tcW w:w="148" w:type="pct"/>
          </w:tcPr>
          <w:p w14:paraId="1FB18F40" w14:textId="77777777" w:rsidR="004B5BB8" w:rsidRPr="00AE6DC6" w:rsidRDefault="004B5BB8" w:rsidP="004B5B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79D13E06" w14:textId="28E30F72" w:rsidR="004B5BB8" w:rsidRPr="00AE6DC6" w:rsidRDefault="00FB3ED0" w:rsidP="004B5BB8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5,938</w:t>
            </w:r>
          </w:p>
        </w:tc>
        <w:tc>
          <w:tcPr>
            <w:tcW w:w="148" w:type="pct"/>
          </w:tcPr>
          <w:p w14:paraId="6B4559B9" w14:textId="77777777" w:rsidR="004B5BB8" w:rsidRPr="00AE6DC6" w:rsidRDefault="004B5BB8" w:rsidP="004B5B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E8FFDA0" w14:textId="67D6A016" w:rsidR="004B5BB8" w:rsidRPr="00AE6DC6" w:rsidRDefault="00FB3ED0" w:rsidP="004B5BB8">
            <w:pPr>
              <w:pStyle w:val="BodyText"/>
              <w:tabs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4,796</w:t>
            </w:r>
          </w:p>
        </w:tc>
      </w:tr>
      <w:tr w:rsidR="004B5BB8" w:rsidRPr="00AE6DC6" w14:paraId="57ACCA00" w14:textId="77777777" w:rsidTr="00AD3FAF">
        <w:tc>
          <w:tcPr>
            <w:tcW w:w="2278" w:type="pct"/>
            <w:shd w:val="clear" w:color="auto" w:fill="FFFFFF"/>
          </w:tcPr>
          <w:p w14:paraId="3F509AAD" w14:textId="77777777" w:rsidR="004B5BB8" w:rsidRPr="00AE6DC6" w:rsidRDefault="004B5BB8" w:rsidP="004B5BB8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1BE75138" w14:textId="14084ECD" w:rsidR="004B5BB8" w:rsidRPr="00AE6DC6" w:rsidRDefault="00FB3ED0" w:rsidP="004B5BB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149" w:type="pct"/>
          </w:tcPr>
          <w:p w14:paraId="1D0E5631" w14:textId="1C76FD7C" w:rsidR="004B5BB8" w:rsidRPr="00AE6DC6" w:rsidRDefault="004B5BB8" w:rsidP="004B5BB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54D2B489" w14:textId="1CA79045" w:rsidR="004B5BB8" w:rsidRPr="00AE6DC6" w:rsidRDefault="00FB3ED0" w:rsidP="004B5BB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148" w:type="pct"/>
          </w:tcPr>
          <w:p w14:paraId="3264E0CF" w14:textId="77777777" w:rsidR="004B5BB8" w:rsidRPr="00AE6DC6" w:rsidRDefault="004B5BB8" w:rsidP="004B5B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63113466" w14:textId="0211DDD3" w:rsidR="004B5BB8" w:rsidRPr="00AE6DC6" w:rsidRDefault="00FB3ED0" w:rsidP="004B5BB8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148" w:type="pct"/>
          </w:tcPr>
          <w:p w14:paraId="261406AC" w14:textId="77777777" w:rsidR="004B5BB8" w:rsidRPr="00AE6DC6" w:rsidRDefault="004B5BB8" w:rsidP="004B5BB8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6950B140" w14:textId="089F4410" w:rsidR="004B5BB8" w:rsidRPr="00AE6DC6" w:rsidRDefault="00FB3ED0" w:rsidP="004B5BB8">
            <w:pPr>
              <w:pStyle w:val="BodyText"/>
              <w:tabs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</w:tr>
      <w:tr w:rsidR="004B5BB8" w:rsidRPr="00AE6DC6" w14:paraId="777C1066" w14:textId="77777777" w:rsidTr="00AD3FAF">
        <w:tc>
          <w:tcPr>
            <w:tcW w:w="2278" w:type="pct"/>
            <w:shd w:val="clear" w:color="auto" w:fill="FFFFFF"/>
          </w:tcPr>
          <w:p w14:paraId="1ACE5578" w14:textId="77777777" w:rsidR="004B5BB8" w:rsidRPr="00AE6DC6" w:rsidRDefault="004B5BB8" w:rsidP="004B5BB8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353D54D6" w14:textId="338C1704" w:rsidR="004B5BB8" w:rsidRPr="00AE6DC6" w:rsidRDefault="00FB3ED0" w:rsidP="004B5BB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6,700</w:t>
            </w:r>
          </w:p>
        </w:tc>
        <w:tc>
          <w:tcPr>
            <w:tcW w:w="149" w:type="pct"/>
          </w:tcPr>
          <w:p w14:paraId="7CCAB2FD" w14:textId="14239CA6" w:rsidR="004B5BB8" w:rsidRPr="00AE6DC6" w:rsidRDefault="004B5BB8" w:rsidP="004B5BB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491C8438" w14:textId="2E983807" w:rsidR="004B5BB8" w:rsidRPr="00AE6DC6" w:rsidRDefault="00FB3ED0" w:rsidP="004B5BB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4,901</w:t>
            </w:r>
          </w:p>
        </w:tc>
        <w:tc>
          <w:tcPr>
            <w:tcW w:w="148" w:type="pct"/>
          </w:tcPr>
          <w:p w14:paraId="6609424A" w14:textId="77777777" w:rsidR="004B5BB8" w:rsidRPr="00AE6DC6" w:rsidRDefault="004B5BB8" w:rsidP="004B5B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0C410AF2" w14:textId="0B4FF2BF" w:rsidR="004B5BB8" w:rsidRPr="00AE6DC6" w:rsidRDefault="00FB3ED0" w:rsidP="004B5BB8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6,053</w:t>
            </w:r>
          </w:p>
        </w:tc>
        <w:tc>
          <w:tcPr>
            <w:tcW w:w="148" w:type="pct"/>
          </w:tcPr>
          <w:p w14:paraId="364D9545" w14:textId="77777777" w:rsidR="004B5BB8" w:rsidRPr="00AE6DC6" w:rsidRDefault="004B5BB8" w:rsidP="004B5B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59644A1D" w14:textId="71E53CDD" w:rsidR="004B5BB8" w:rsidRPr="00AE6DC6" w:rsidRDefault="00FB3ED0" w:rsidP="004B5BB8">
            <w:pPr>
              <w:pStyle w:val="BodyText"/>
              <w:tabs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4,901</w:t>
            </w:r>
          </w:p>
        </w:tc>
      </w:tr>
    </w:tbl>
    <w:p w14:paraId="26C51371" w14:textId="77777777" w:rsidR="00FA1741" w:rsidRPr="00AE6DC6" w:rsidRDefault="00FA1741" w:rsidP="00E742F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098B4D" w14:textId="77777777" w:rsidR="00FA1741" w:rsidRPr="00AE6DC6" w:rsidRDefault="00FA1741">
      <w:pPr>
        <w:rPr>
          <w:rFonts w:asciiTheme="majorBidi" w:hAnsiTheme="majorBidi" w:cstheme="majorBidi"/>
          <w:sz w:val="30"/>
          <w:szCs w:val="30"/>
        </w:rPr>
      </w:pPr>
      <w:r w:rsidRPr="00AE6DC6">
        <w:rPr>
          <w:rFonts w:asciiTheme="majorBidi" w:hAnsiTheme="majorBidi" w:cstheme="majorBidi"/>
          <w:sz w:val="30"/>
          <w:szCs w:val="30"/>
        </w:rPr>
        <w:br w:type="page"/>
      </w:r>
    </w:p>
    <w:p w14:paraId="1BC171DA" w14:textId="71879FC7" w:rsidR="00AD5FBE" w:rsidRPr="00AE6DC6" w:rsidRDefault="00AD5FBE" w:rsidP="00E742F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E6DC6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="005E6A9E" w:rsidRPr="00AE6DC6">
        <w:rPr>
          <w:rFonts w:asciiTheme="majorBidi" w:hAnsiTheme="majorBidi" w:cstheme="majorBidi"/>
          <w:sz w:val="30"/>
          <w:szCs w:val="30"/>
        </w:rPr>
        <w:t>3</w:t>
      </w:r>
      <w:r w:rsidR="000D569E" w:rsidRPr="00AE6DC6">
        <w:rPr>
          <w:rFonts w:asciiTheme="majorBidi" w:hAnsiTheme="majorBidi" w:cstheme="majorBidi"/>
          <w:sz w:val="30"/>
          <w:szCs w:val="30"/>
        </w:rPr>
        <w:t>1</w:t>
      </w:r>
      <w:r w:rsidR="00326E07"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="000D569E" w:rsidRPr="00AE6DC6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E6DC6">
        <w:rPr>
          <w:rFonts w:asciiTheme="majorBidi" w:hAnsiTheme="majorBidi" w:cstheme="majorBidi"/>
          <w:sz w:val="30"/>
          <w:szCs w:val="30"/>
        </w:rPr>
        <w:t>256</w:t>
      </w:r>
      <w:r w:rsidR="000D569E" w:rsidRPr="00AE6DC6">
        <w:rPr>
          <w:rFonts w:asciiTheme="majorBidi" w:hAnsiTheme="majorBidi" w:cstheme="majorBidi"/>
          <w:sz w:val="30"/>
          <w:szCs w:val="30"/>
        </w:rPr>
        <w:t>7</w:t>
      </w:r>
      <w:r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Pr="00AE6DC6">
        <w:rPr>
          <w:rFonts w:asciiTheme="majorBidi" w:hAnsiTheme="majorBidi" w:cstheme="majorBidi"/>
          <w:sz w:val="30"/>
          <w:szCs w:val="30"/>
          <w:cs/>
        </w:rPr>
        <w:t>และ</w:t>
      </w:r>
      <w:r w:rsidRPr="00AE6DC6">
        <w:rPr>
          <w:rFonts w:asciiTheme="majorBidi" w:hAnsiTheme="majorBidi" w:cstheme="majorBidi"/>
          <w:sz w:val="30"/>
          <w:szCs w:val="30"/>
        </w:rPr>
        <w:t xml:space="preserve"> 31 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E6DC6">
        <w:rPr>
          <w:rFonts w:asciiTheme="majorBidi" w:hAnsiTheme="majorBidi" w:cstheme="majorBidi"/>
          <w:sz w:val="30"/>
          <w:szCs w:val="30"/>
        </w:rPr>
        <w:t>256</w:t>
      </w:r>
      <w:r w:rsidR="000D569E" w:rsidRPr="00AE6DC6">
        <w:rPr>
          <w:rFonts w:asciiTheme="majorBidi" w:hAnsiTheme="majorBidi" w:cstheme="majorBidi"/>
          <w:sz w:val="30"/>
          <w:szCs w:val="30"/>
        </w:rPr>
        <w:t>6</w:t>
      </w:r>
      <w:r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Pr="00AE6DC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7085621" w14:textId="6790EBBE" w:rsidR="002C4FD1" w:rsidRPr="00AE6DC6" w:rsidRDefault="002C4FD1" w:rsidP="00E742F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9181" w:type="dxa"/>
        <w:tblLayout w:type="fixed"/>
        <w:tblLook w:val="0000" w:firstRow="0" w:lastRow="0" w:firstColumn="0" w:lastColumn="0" w:noHBand="0" w:noVBand="0"/>
      </w:tblPr>
      <w:tblGrid>
        <w:gridCol w:w="4138"/>
        <w:gridCol w:w="1081"/>
        <w:gridCol w:w="272"/>
        <w:gridCol w:w="1080"/>
        <w:gridCol w:w="275"/>
        <w:gridCol w:w="992"/>
        <w:gridCol w:w="272"/>
        <w:gridCol w:w="1071"/>
      </w:tblGrid>
      <w:tr w:rsidR="0092202C" w:rsidRPr="00AE6DC6" w14:paraId="590D8CA3" w14:textId="77777777" w:rsidTr="0096554F">
        <w:trPr>
          <w:tblHeader/>
        </w:trPr>
        <w:tc>
          <w:tcPr>
            <w:tcW w:w="2254" w:type="pct"/>
          </w:tcPr>
          <w:p w14:paraId="697420C5" w14:textId="77777777" w:rsidR="0092202C" w:rsidRPr="00AE6DC6" w:rsidRDefault="0092202C" w:rsidP="005B5BA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5" w:type="pct"/>
            <w:gridSpan w:val="3"/>
            <w:vAlign w:val="bottom"/>
          </w:tcPr>
          <w:p w14:paraId="0A0310AB" w14:textId="10EEB39C" w:rsidR="0092202C" w:rsidRPr="00AE6DC6" w:rsidRDefault="0092202C" w:rsidP="005B5B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2A32E2A" w14:textId="77777777" w:rsidR="0092202C" w:rsidRPr="00AE6DC6" w:rsidRDefault="0092202C" w:rsidP="005B5B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pct"/>
            <w:gridSpan w:val="3"/>
            <w:vAlign w:val="bottom"/>
          </w:tcPr>
          <w:p w14:paraId="1B4FA22E" w14:textId="4236EF45" w:rsidR="0092202C" w:rsidRPr="00AE6DC6" w:rsidRDefault="0092202C" w:rsidP="005B5B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569E" w:rsidRPr="00AE6DC6" w14:paraId="79853CAD" w14:textId="77777777" w:rsidTr="0096554F">
        <w:trPr>
          <w:tblHeader/>
        </w:trPr>
        <w:tc>
          <w:tcPr>
            <w:tcW w:w="2254" w:type="pct"/>
          </w:tcPr>
          <w:p w14:paraId="7F25077E" w14:textId="523F0C56" w:rsidR="000D569E" w:rsidRPr="00AE6DC6" w:rsidRDefault="000D569E" w:rsidP="000D569E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70EA0F67" w14:textId="4E08B98B" w:rsidR="000D569E" w:rsidRPr="00AE6DC6" w:rsidRDefault="000D569E" w:rsidP="000D569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E6DC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</w:tcPr>
          <w:p w14:paraId="35F2D134" w14:textId="359A0622" w:rsidR="000D569E" w:rsidRPr="00AE6DC6" w:rsidRDefault="000D569E" w:rsidP="000D569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050B8F7" w14:textId="4F60D0CC" w:rsidR="000D569E" w:rsidRPr="00AE6DC6" w:rsidRDefault="000D569E" w:rsidP="000D569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</w:tcPr>
          <w:p w14:paraId="23D4B51F" w14:textId="77777777" w:rsidR="000D569E" w:rsidRPr="00AE6DC6" w:rsidRDefault="000D569E" w:rsidP="000D569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3235347D" w14:textId="21E4792C" w:rsidR="000D569E" w:rsidRPr="00AE6DC6" w:rsidRDefault="000D569E" w:rsidP="000D569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E6DC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</w:tcPr>
          <w:p w14:paraId="3E2B6B2A" w14:textId="77777777" w:rsidR="000D569E" w:rsidRPr="00AE6DC6" w:rsidRDefault="000D569E" w:rsidP="000D569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2BAF63D" w14:textId="10EC3F24" w:rsidR="000D569E" w:rsidRPr="00AE6DC6" w:rsidRDefault="000D569E" w:rsidP="000D569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D569E" w:rsidRPr="00AE6DC6" w14:paraId="24D8FBCB" w14:textId="77777777" w:rsidTr="0096554F">
        <w:trPr>
          <w:tblHeader/>
        </w:trPr>
        <w:tc>
          <w:tcPr>
            <w:tcW w:w="2254" w:type="pct"/>
          </w:tcPr>
          <w:p w14:paraId="19F861F5" w14:textId="57C92B4A" w:rsidR="000D569E" w:rsidRPr="00AE6DC6" w:rsidRDefault="000D569E" w:rsidP="000D569E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535E58FD" w14:textId="35473878" w:rsidR="000D569E" w:rsidRPr="00AE6DC6" w:rsidRDefault="000D569E" w:rsidP="000D569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0F6C9632" w14:textId="5E5DE671" w:rsidR="000D569E" w:rsidRPr="00AE6DC6" w:rsidRDefault="000D569E" w:rsidP="000D569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C406BB5" w14:textId="741776D3" w:rsidR="000D569E" w:rsidRPr="00AE6DC6" w:rsidRDefault="000D569E" w:rsidP="000D569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0" w:type="pct"/>
          </w:tcPr>
          <w:p w14:paraId="1E70B647" w14:textId="77777777" w:rsidR="000D569E" w:rsidRPr="00AE6DC6" w:rsidRDefault="000D569E" w:rsidP="000D569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650D8C1F" w14:textId="5F793AD9" w:rsidR="000D569E" w:rsidRPr="00AE6DC6" w:rsidRDefault="000D569E" w:rsidP="000D569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53C5624B" w14:textId="77777777" w:rsidR="000D569E" w:rsidRPr="00AE6DC6" w:rsidRDefault="000D569E" w:rsidP="000D569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658B9B3" w14:textId="1A0ACA35" w:rsidR="000D569E" w:rsidRPr="00AE6DC6" w:rsidRDefault="000D569E" w:rsidP="000D569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10429" w:rsidRPr="00AE6DC6" w14:paraId="57ACD72D" w14:textId="77777777" w:rsidTr="00AD3FAF">
        <w:trPr>
          <w:tblHeader/>
        </w:trPr>
        <w:tc>
          <w:tcPr>
            <w:tcW w:w="2254" w:type="pct"/>
          </w:tcPr>
          <w:p w14:paraId="7DEF5B43" w14:textId="77777777" w:rsidR="00510429" w:rsidRPr="00AE6DC6" w:rsidRDefault="00510429" w:rsidP="005B5BA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6" w:type="pct"/>
            <w:gridSpan w:val="7"/>
          </w:tcPr>
          <w:p w14:paraId="628D095B" w14:textId="53CAC691" w:rsidR="00510429" w:rsidRPr="00AE6DC6" w:rsidRDefault="00510429" w:rsidP="005B5BA7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3FAF" w:rsidRPr="00AE6DC6" w14:paraId="38546117" w14:textId="77777777" w:rsidTr="0096554F">
        <w:tc>
          <w:tcPr>
            <w:tcW w:w="2254" w:type="pct"/>
          </w:tcPr>
          <w:p w14:paraId="78432D2D" w14:textId="565870DC" w:rsidR="0023503E" w:rsidRPr="00AE6DC6" w:rsidRDefault="0061374E" w:rsidP="005B5BA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9" w:type="pct"/>
          </w:tcPr>
          <w:p w14:paraId="44290019" w14:textId="77777777" w:rsidR="0023503E" w:rsidRPr="00AE6DC6" w:rsidRDefault="0023503E" w:rsidP="005B5BA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3F59685" w14:textId="77777777" w:rsidR="0023503E" w:rsidRPr="00AE6DC6" w:rsidRDefault="0023503E" w:rsidP="005B5BA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F9C6B8C" w14:textId="77777777" w:rsidR="0023503E" w:rsidRPr="00AE6DC6" w:rsidRDefault="0023503E" w:rsidP="005B5BA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1ED69DD2" w14:textId="77777777" w:rsidR="0023503E" w:rsidRPr="00AE6DC6" w:rsidRDefault="0023503E" w:rsidP="005B5BA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A715177" w14:textId="77777777" w:rsidR="0023503E" w:rsidRPr="00AE6DC6" w:rsidRDefault="0023503E" w:rsidP="005B5BA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84F0358" w14:textId="77777777" w:rsidR="0023503E" w:rsidRPr="00AE6DC6" w:rsidRDefault="0023503E" w:rsidP="005B5BA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A401AE3" w14:textId="77777777" w:rsidR="0023503E" w:rsidRPr="00AE6DC6" w:rsidRDefault="0023503E" w:rsidP="005B5BA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3FAF" w:rsidRPr="00AE6DC6" w14:paraId="4A0D08B1" w14:textId="77777777" w:rsidTr="0096554F">
        <w:tc>
          <w:tcPr>
            <w:tcW w:w="2254" w:type="pct"/>
          </w:tcPr>
          <w:p w14:paraId="1B1E01BB" w14:textId="0399EDAC" w:rsidR="0061374E" w:rsidRPr="00AE6DC6" w:rsidRDefault="0061374E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6935326E" w14:textId="3D12BB67" w:rsidR="0061374E" w:rsidRPr="00AE6DC6" w:rsidRDefault="0061374E" w:rsidP="00244EE7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8DC9B73" w14:textId="77777777" w:rsidR="0061374E" w:rsidRPr="00AE6DC6" w:rsidRDefault="0061374E" w:rsidP="00244EE7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2445D6D" w14:textId="12AC20BC" w:rsidR="0061374E" w:rsidRPr="00AE6DC6" w:rsidRDefault="0061374E" w:rsidP="00244EE7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13C0DF7D" w14:textId="77777777" w:rsidR="0061374E" w:rsidRPr="00AE6DC6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694A7D6D" w14:textId="15C615FE" w:rsidR="0061374E" w:rsidRPr="00AE6DC6" w:rsidRDefault="000E6EC6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633</w:t>
            </w:r>
          </w:p>
        </w:tc>
        <w:tc>
          <w:tcPr>
            <w:tcW w:w="148" w:type="pct"/>
          </w:tcPr>
          <w:p w14:paraId="69BAA639" w14:textId="77777777" w:rsidR="0061374E" w:rsidRPr="00AE6DC6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887BA90" w14:textId="1F44B705" w:rsidR="0061374E" w:rsidRPr="00AE6DC6" w:rsidRDefault="000D569E" w:rsidP="000D569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</w:tr>
      <w:tr w:rsidR="00AD3FAF" w:rsidRPr="00AE6DC6" w14:paraId="75717604" w14:textId="77777777" w:rsidTr="0096554F">
        <w:tc>
          <w:tcPr>
            <w:tcW w:w="2254" w:type="pct"/>
          </w:tcPr>
          <w:p w14:paraId="4920F737" w14:textId="2E2987CD" w:rsidR="0061374E" w:rsidRPr="00AE6DC6" w:rsidRDefault="0061374E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9" w:type="pct"/>
          </w:tcPr>
          <w:p w14:paraId="10B8D465" w14:textId="3BCE646A" w:rsidR="0061374E" w:rsidRPr="00AE6DC6" w:rsidRDefault="000E6EC6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2,621</w:t>
            </w:r>
          </w:p>
        </w:tc>
        <w:tc>
          <w:tcPr>
            <w:tcW w:w="148" w:type="pct"/>
          </w:tcPr>
          <w:p w14:paraId="1DB8F13F" w14:textId="77777777" w:rsidR="0061374E" w:rsidRPr="00AE6DC6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B0BCD76" w14:textId="18CBEB41" w:rsidR="0061374E" w:rsidRPr="00AE6DC6" w:rsidRDefault="000D569E" w:rsidP="000D569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3,681</w:t>
            </w:r>
          </w:p>
        </w:tc>
        <w:tc>
          <w:tcPr>
            <w:tcW w:w="150" w:type="pct"/>
          </w:tcPr>
          <w:p w14:paraId="6ED5FDF5" w14:textId="77777777" w:rsidR="0061374E" w:rsidRPr="00AE6DC6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27C94E5" w14:textId="53889C5F" w:rsidR="0061374E" w:rsidRPr="00AE6DC6" w:rsidRDefault="0061374E" w:rsidP="00244EE7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068D675" w14:textId="77777777" w:rsidR="0061374E" w:rsidRPr="00AE6DC6" w:rsidRDefault="0061374E" w:rsidP="00244EE7">
            <w:pPr>
              <w:pStyle w:val="BodyText"/>
              <w:tabs>
                <w:tab w:val="decimal" w:pos="34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0F801FF" w14:textId="3AE3BE9B" w:rsidR="0061374E" w:rsidRPr="00AE6DC6" w:rsidRDefault="0061374E" w:rsidP="0061374E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3FAF" w:rsidRPr="00AE6DC6" w14:paraId="35DCC736" w14:textId="77777777" w:rsidTr="0096554F">
        <w:tc>
          <w:tcPr>
            <w:tcW w:w="2254" w:type="pct"/>
          </w:tcPr>
          <w:p w14:paraId="4100C2D0" w14:textId="77777777" w:rsidR="0061374E" w:rsidRPr="00AE6DC6" w:rsidRDefault="0061374E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53E81CC" w14:textId="646F5D95" w:rsidR="0061374E" w:rsidRPr="00AE6DC6" w:rsidRDefault="000E6EC6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2,621</w:t>
            </w:r>
          </w:p>
        </w:tc>
        <w:tc>
          <w:tcPr>
            <w:tcW w:w="148" w:type="pct"/>
          </w:tcPr>
          <w:p w14:paraId="5A065FF3" w14:textId="77777777" w:rsidR="0061374E" w:rsidRPr="00AE6DC6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19BDC3F" w14:textId="3DF0E1F3" w:rsidR="0061374E" w:rsidRPr="00AE6DC6" w:rsidRDefault="000D569E" w:rsidP="000D569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3,681</w:t>
            </w:r>
          </w:p>
        </w:tc>
        <w:tc>
          <w:tcPr>
            <w:tcW w:w="150" w:type="pct"/>
          </w:tcPr>
          <w:p w14:paraId="135D371A" w14:textId="77777777" w:rsidR="0061374E" w:rsidRPr="00AE6DC6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7A17AE98" w14:textId="3B5CFF00" w:rsidR="0061374E" w:rsidRPr="00AE6DC6" w:rsidRDefault="000E6EC6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633</w:t>
            </w:r>
          </w:p>
        </w:tc>
        <w:tc>
          <w:tcPr>
            <w:tcW w:w="148" w:type="pct"/>
          </w:tcPr>
          <w:p w14:paraId="7991E85D" w14:textId="77777777" w:rsidR="0061374E" w:rsidRPr="00AE6DC6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D8C2E65" w14:textId="1451B1BF" w:rsidR="0061374E" w:rsidRPr="00AE6DC6" w:rsidRDefault="000D569E" w:rsidP="000D569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</w:p>
        </w:tc>
      </w:tr>
      <w:tr w:rsidR="00AD3FAF" w:rsidRPr="00AE6DC6" w14:paraId="4ACC6775" w14:textId="77777777" w:rsidTr="00FA1741">
        <w:trPr>
          <w:trHeight w:val="170"/>
        </w:trPr>
        <w:tc>
          <w:tcPr>
            <w:tcW w:w="2254" w:type="pct"/>
          </w:tcPr>
          <w:p w14:paraId="367C4E08" w14:textId="77777777" w:rsidR="0061374E" w:rsidRPr="00AE6DC6" w:rsidRDefault="0061374E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59CA6451" w14:textId="77777777" w:rsidR="0061374E" w:rsidRPr="00AE6DC6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44776858" w14:textId="77777777" w:rsidR="0061374E" w:rsidRPr="00AE6DC6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33EAC78B" w14:textId="77777777" w:rsidR="0061374E" w:rsidRPr="00AE6DC6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50F5F597" w14:textId="77777777" w:rsidR="0061374E" w:rsidRPr="00AE6DC6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06DB7062" w14:textId="77777777" w:rsidR="0061374E" w:rsidRPr="00AE6DC6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2B7320DE" w14:textId="77777777" w:rsidR="0061374E" w:rsidRPr="00AE6DC6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7AC0A023" w14:textId="77777777" w:rsidR="0061374E" w:rsidRPr="00AE6DC6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</w:tr>
      <w:tr w:rsidR="00FA1741" w:rsidRPr="00AE6DC6" w14:paraId="263D80A1" w14:textId="77777777" w:rsidTr="00FA1741">
        <w:trPr>
          <w:trHeight w:val="170"/>
        </w:trPr>
        <w:tc>
          <w:tcPr>
            <w:tcW w:w="2254" w:type="pct"/>
          </w:tcPr>
          <w:p w14:paraId="7E3F67C2" w14:textId="68987BCA" w:rsidR="00FA1741" w:rsidRPr="00AE6DC6" w:rsidRDefault="00FA1741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89" w:type="pct"/>
          </w:tcPr>
          <w:p w14:paraId="617C7EA7" w14:textId="77777777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0013AC35" w14:textId="77777777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</w:tcPr>
          <w:p w14:paraId="0DC21113" w14:textId="77777777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6915B2A2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40" w:type="pct"/>
          </w:tcPr>
          <w:p w14:paraId="0072E936" w14:textId="77777777" w:rsidR="00FA1741" w:rsidRPr="00AE6DC6" w:rsidRDefault="00FA1741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53695D49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0C2C9ADB" w14:textId="77777777" w:rsidR="00FA1741" w:rsidRPr="00AE6DC6" w:rsidRDefault="00FA1741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</w:tr>
      <w:tr w:rsidR="00FA1741" w:rsidRPr="00AE6DC6" w14:paraId="7A1CFF16" w14:textId="77777777" w:rsidTr="001D5C37">
        <w:tc>
          <w:tcPr>
            <w:tcW w:w="2254" w:type="pct"/>
          </w:tcPr>
          <w:p w14:paraId="11C7AD32" w14:textId="5D1CB61D" w:rsidR="00FA1741" w:rsidRPr="00AE6DC6" w:rsidRDefault="00FA1741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0D66892C" w14:textId="31834DAE" w:rsidR="00FA1741" w:rsidRPr="00AE6DC6" w:rsidRDefault="00FA1741" w:rsidP="00CE4105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7BEA7DA" w14:textId="552BD3BB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AA76B54" w14:textId="1547C935" w:rsidR="00FA1741" w:rsidRPr="00AE6DC6" w:rsidRDefault="00FA1741" w:rsidP="00CE4105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3CD6037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68F0EAA1" w14:textId="7DFEA42E" w:rsidR="00FA1741" w:rsidRPr="00AE6DC6" w:rsidRDefault="00FA1741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120,800</w:t>
            </w:r>
          </w:p>
        </w:tc>
        <w:tc>
          <w:tcPr>
            <w:tcW w:w="148" w:type="pct"/>
          </w:tcPr>
          <w:p w14:paraId="7D661BB8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1425E00" w14:textId="2CED862D" w:rsidR="00FA1741" w:rsidRPr="00AE6DC6" w:rsidRDefault="00FA1741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89,800</w:t>
            </w:r>
          </w:p>
        </w:tc>
      </w:tr>
      <w:tr w:rsidR="00FA1741" w:rsidRPr="00AE6DC6" w14:paraId="53E387D0" w14:textId="77777777" w:rsidTr="001D5C37">
        <w:tc>
          <w:tcPr>
            <w:tcW w:w="2254" w:type="pct"/>
          </w:tcPr>
          <w:p w14:paraId="43F8A3FD" w14:textId="75D2753F" w:rsidR="00FA1741" w:rsidRPr="00AE6DC6" w:rsidRDefault="00FA1741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415BC8D6" w14:textId="714F141F" w:rsidR="00FA1741" w:rsidRPr="00AE6DC6" w:rsidRDefault="00FA1741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8B0F934" w14:textId="31A92777" w:rsidR="00FA1741" w:rsidRPr="00AE6DC6" w:rsidRDefault="00FA1741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E9A8867" w14:textId="52733C53" w:rsidR="00FA1741" w:rsidRPr="00AE6DC6" w:rsidRDefault="00FA1741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96FB4C7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4D771C92" w14:textId="4B9F102D" w:rsidR="00FA1741" w:rsidRPr="00AE6DC6" w:rsidRDefault="00FA1741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120,800</w:t>
            </w:r>
          </w:p>
        </w:tc>
        <w:tc>
          <w:tcPr>
            <w:tcW w:w="148" w:type="pct"/>
          </w:tcPr>
          <w:p w14:paraId="6D8FE4A1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442DB4A" w14:textId="18C6477E" w:rsidR="00FA1741" w:rsidRPr="00AE6DC6" w:rsidRDefault="00FA1741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89,800</w:t>
            </w:r>
          </w:p>
        </w:tc>
      </w:tr>
      <w:tr w:rsidR="00FA1741" w:rsidRPr="00AE6DC6" w14:paraId="3E2786F9" w14:textId="77777777" w:rsidTr="001D5C37">
        <w:tc>
          <w:tcPr>
            <w:tcW w:w="2254" w:type="pct"/>
          </w:tcPr>
          <w:p w14:paraId="318047B2" w14:textId="09B15F81" w:rsidR="00FA1741" w:rsidRPr="00AE6DC6" w:rsidRDefault="00FA1741" w:rsidP="0061374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711CEC27" w14:textId="74A98A36" w:rsidR="00FA1741" w:rsidRPr="00AE6DC6" w:rsidRDefault="00FA1741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1480E455" w14:textId="793493F4" w:rsidR="00FA1741" w:rsidRPr="00AE6DC6" w:rsidRDefault="00FA1741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05789E57" w14:textId="27283C38" w:rsidR="00FA1741" w:rsidRPr="00AE6DC6" w:rsidRDefault="00FA1741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7F5F2327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7FD48E2B" w14:textId="4D9AFAE6" w:rsidR="00FA1741" w:rsidRPr="00AE6DC6" w:rsidRDefault="00FA1741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85F0355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100F8329" w14:textId="4D981921" w:rsidR="00FA1741" w:rsidRPr="00AE6DC6" w:rsidRDefault="00FA1741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A1741" w:rsidRPr="00AE6DC6" w14:paraId="32839F13" w14:textId="77777777" w:rsidTr="0096554F">
        <w:tc>
          <w:tcPr>
            <w:tcW w:w="2254" w:type="pct"/>
          </w:tcPr>
          <w:p w14:paraId="1E5667DB" w14:textId="5F08DD14" w:rsidR="00FA1741" w:rsidRPr="00AE6DC6" w:rsidRDefault="00FA1741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89" w:type="pct"/>
          </w:tcPr>
          <w:p w14:paraId="73DB03AA" w14:textId="77777777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3428790F" w14:textId="77777777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</w:tcPr>
          <w:p w14:paraId="0FB9084C" w14:textId="77777777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488008E7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40" w:type="pct"/>
          </w:tcPr>
          <w:p w14:paraId="72E24FB8" w14:textId="77777777" w:rsidR="00FA1741" w:rsidRPr="00AE6DC6" w:rsidRDefault="00FA1741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6F1942D2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37257198" w14:textId="77777777" w:rsidR="00FA1741" w:rsidRPr="00AE6DC6" w:rsidRDefault="00FA1741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</w:tr>
      <w:tr w:rsidR="00FA1741" w:rsidRPr="00AE6DC6" w14:paraId="4242BD3B" w14:textId="77777777" w:rsidTr="001D5C37">
        <w:tc>
          <w:tcPr>
            <w:tcW w:w="2254" w:type="pct"/>
          </w:tcPr>
          <w:p w14:paraId="491FEDE3" w14:textId="5A34E8CB" w:rsidR="00FA1741" w:rsidRPr="00AE6DC6" w:rsidRDefault="00FA1741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8F5F3EE" w14:textId="3AD395AE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148" w:type="pct"/>
          </w:tcPr>
          <w:p w14:paraId="3E9BE2D4" w14:textId="77777777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D59B208" w14:textId="6221F732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150" w:type="pct"/>
          </w:tcPr>
          <w:p w14:paraId="750FE6FF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7E1DBBD8" w14:textId="4C1521D7" w:rsidR="00FA1741" w:rsidRPr="00AE6DC6" w:rsidRDefault="00FA1741" w:rsidP="00CE4105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5BC4D5F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3F111C0" w14:textId="61C0056D" w:rsidR="00FA1741" w:rsidRPr="00AE6DC6" w:rsidRDefault="00FA1741" w:rsidP="00CE4105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1741" w:rsidRPr="00AE6DC6" w14:paraId="2D250C00" w14:textId="77777777" w:rsidTr="001D5C37">
        <w:tc>
          <w:tcPr>
            <w:tcW w:w="2254" w:type="pct"/>
          </w:tcPr>
          <w:p w14:paraId="105D6E27" w14:textId="0C486AC5" w:rsidR="00FA1741" w:rsidRPr="00AE6DC6" w:rsidRDefault="00FA1741" w:rsidP="0061374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B5776C7" w14:textId="71990867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148" w:type="pct"/>
          </w:tcPr>
          <w:p w14:paraId="15749B5E" w14:textId="77777777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5792E5B" w14:textId="5027CA56" w:rsidR="00FA1741" w:rsidRPr="00AE6DC6" w:rsidRDefault="00FA1741" w:rsidP="000E6EC6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150" w:type="pct"/>
          </w:tcPr>
          <w:p w14:paraId="04F41E4C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243AF6CB" w14:textId="4CC2C430" w:rsidR="00FA1741" w:rsidRPr="00AE6DC6" w:rsidRDefault="00FA1741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051A9188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74DC254" w14:textId="3470D1AF" w:rsidR="00FA1741" w:rsidRPr="00AE6DC6" w:rsidRDefault="00FA1741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FA1741" w:rsidRPr="00AE6DC6" w14:paraId="4DE09638" w14:textId="77777777" w:rsidTr="001D5C37">
        <w:tc>
          <w:tcPr>
            <w:tcW w:w="2254" w:type="pct"/>
          </w:tcPr>
          <w:p w14:paraId="5378F46E" w14:textId="6728FDF0" w:rsidR="00FA1741" w:rsidRPr="00AE6DC6" w:rsidRDefault="00FA1741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6245F6E0" w14:textId="2AA2D873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11CE430" w14:textId="77777777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3C6AE618" w14:textId="44567BB5" w:rsidR="00FA1741" w:rsidRPr="00AE6DC6" w:rsidRDefault="00FA1741" w:rsidP="000E6EC6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6C0A0CB2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5895EAAB" w14:textId="44D4B6FB" w:rsidR="00FA1741" w:rsidRPr="00AE6DC6" w:rsidRDefault="00FA1741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A589271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02F6B73F" w14:textId="2F7C8810" w:rsidR="00FA1741" w:rsidRPr="00AE6DC6" w:rsidRDefault="00FA1741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A1741" w:rsidRPr="00AE6DC6" w14:paraId="56BBC67E" w14:textId="77777777" w:rsidTr="001D5C37">
        <w:tc>
          <w:tcPr>
            <w:tcW w:w="2254" w:type="pct"/>
          </w:tcPr>
          <w:p w14:paraId="594611C6" w14:textId="04BD861D" w:rsidR="00FA1741" w:rsidRPr="00AE6DC6" w:rsidRDefault="00FA1741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9" w:type="pct"/>
          </w:tcPr>
          <w:p w14:paraId="7024AF3F" w14:textId="77777777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A63E751" w14:textId="77777777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5ADE9C3" w14:textId="77777777" w:rsidR="00FA1741" w:rsidRPr="00AE6DC6" w:rsidRDefault="00FA1741" w:rsidP="000E6EC6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2BEDC7CA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5C16643A" w14:textId="77777777" w:rsidR="00FA1741" w:rsidRPr="00AE6DC6" w:rsidRDefault="00FA1741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620FE8B9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75FF161" w14:textId="77777777" w:rsidR="00FA1741" w:rsidRPr="00AE6DC6" w:rsidRDefault="00FA1741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A1741" w:rsidRPr="00AE6DC6" w14:paraId="3AE1B315" w14:textId="77777777" w:rsidTr="008C0EF1">
        <w:tc>
          <w:tcPr>
            <w:tcW w:w="2254" w:type="pct"/>
          </w:tcPr>
          <w:p w14:paraId="355579EC" w14:textId="191B9BBC" w:rsidR="00FA1741" w:rsidRPr="00AE6DC6" w:rsidRDefault="00FA1741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2B3330D9" w14:textId="53324374" w:rsidR="00FA1741" w:rsidRPr="00AE6DC6" w:rsidRDefault="00FA1741" w:rsidP="00CE4105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5E5ADB3" w14:textId="77777777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745A70F" w14:textId="4A528FE8" w:rsidR="00FA1741" w:rsidRPr="00AE6DC6" w:rsidRDefault="00FA1741" w:rsidP="00CE4105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626CE08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19BACBBF" w14:textId="059F676A" w:rsidR="00FA1741" w:rsidRPr="00AE6DC6" w:rsidRDefault="00762679" w:rsidP="009E4A03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A1741" w:rsidRPr="00AE6D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148" w:type="pct"/>
          </w:tcPr>
          <w:p w14:paraId="2E2712C3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C079B68" w14:textId="0E2B4D6F" w:rsidR="00FA1741" w:rsidRPr="00AE6DC6" w:rsidRDefault="00FA1741" w:rsidP="009E4A03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 w:hint="cs"/>
                <w:sz w:val="30"/>
                <w:szCs w:val="30"/>
                <w:cs/>
              </w:rPr>
              <w:t>734</w:t>
            </w:r>
          </w:p>
        </w:tc>
      </w:tr>
      <w:tr w:rsidR="00FA1741" w:rsidRPr="00AE6DC6" w14:paraId="5A2BB7CA" w14:textId="77777777" w:rsidTr="0086208A">
        <w:tc>
          <w:tcPr>
            <w:tcW w:w="2254" w:type="pct"/>
          </w:tcPr>
          <w:p w14:paraId="7CE0317F" w14:textId="5BFECC7C" w:rsidR="00FA1741" w:rsidRPr="00AE6DC6" w:rsidRDefault="00FA1741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FD7C0A9" w14:textId="70A80896" w:rsidR="00FA1741" w:rsidRPr="00AE6DC6" w:rsidRDefault="0095467B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A1741" w:rsidRPr="00AE6D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055</w:t>
            </w:r>
          </w:p>
        </w:tc>
        <w:tc>
          <w:tcPr>
            <w:tcW w:w="148" w:type="pct"/>
          </w:tcPr>
          <w:p w14:paraId="5306E00C" w14:textId="77777777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49CDFF3B" w14:textId="6F5F2E91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2,172</w:t>
            </w:r>
          </w:p>
        </w:tc>
        <w:tc>
          <w:tcPr>
            <w:tcW w:w="150" w:type="pct"/>
          </w:tcPr>
          <w:p w14:paraId="7EC55039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72A39A15" w14:textId="24D4939C" w:rsidR="00FA1741" w:rsidRPr="00AE6DC6" w:rsidRDefault="00FA1741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1,800</w:t>
            </w:r>
          </w:p>
        </w:tc>
        <w:tc>
          <w:tcPr>
            <w:tcW w:w="148" w:type="pct"/>
          </w:tcPr>
          <w:p w14:paraId="095B0FBE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577A619" w14:textId="5F9358ED" w:rsidR="00FA1741" w:rsidRPr="00AE6DC6" w:rsidRDefault="00FA1741" w:rsidP="00CE4105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1741" w:rsidRPr="00AE6DC6" w14:paraId="2BB1F7A1" w14:textId="77777777" w:rsidTr="0086208A">
        <w:tc>
          <w:tcPr>
            <w:tcW w:w="2254" w:type="pct"/>
          </w:tcPr>
          <w:p w14:paraId="40A79740" w14:textId="2549BD93" w:rsidR="00FA1741" w:rsidRPr="00AE6DC6" w:rsidRDefault="00FA1741" w:rsidP="0061374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86249FD" w14:textId="5BD6D1C0" w:rsidR="00FA1741" w:rsidRPr="00AE6DC6" w:rsidRDefault="0095467B" w:rsidP="009E4A03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FA1741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055</w:t>
            </w:r>
          </w:p>
        </w:tc>
        <w:tc>
          <w:tcPr>
            <w:tcW w:w="148" w:type="pct"/>
          </w:tcPr>
          <w:p w14:paraId="6DBD63A5" w14:textId="77777777" w:rsidR="00FA1741" w:rsidRPr="00AE6DC6" w:rsidRDefault="00FA1741" w:rsidP="009E4A03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5A4B126" w14:textId="7A15984D" w:rsidR="00FA1741" w:rsidRPr="00AE6DC6" w:rsidRDefault="00FA1741" w:rsidP="009E4A03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2,172</w:t>
            </w:r>
          </w:p>
        </w:tc>
        <w:tc>
          <w:tcPr>
            <w:tcW w:w="150" w:type="pct"/>
          </w:tcPr>
          <w:p w14:paraId="6A2CAA30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4E89D3CB" w14:textId="1C60F170" w:rsidR="00FA1741" w:rsidRPr="00AE6DC6" w:rsidRDefault="00762679" w:rsidP="000E6EC6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A1741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978</w:t>
            </w:r>
          </w:p>
        </w:tc>
        <w:tc>
          <w:tcPr>
            <w:tcW w:w="148" w:type="pct"/>
          </w:tcPr>
          <w:p w14:paraId="188F0337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17B211C" w14:textId="29ED661F" w:rsidR="00FA1741" w:rsidRPr="00AE6DC6" w:rsidRDefault="00FA1741" w:rsidP="000D569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734</w:t>
            </w:r>
          </w:p>
        </w:tc>
      </w:tr>
      <w:tr w:rsidR="00FA1741" w:rsidRPr="00AE6DC6" w14:paraId="5342D5CB" w14:textId="77777777" w:rsidTr="0086208A">
        <w:tc>
          <w:tcPr>
            <w:tcW w:w="2254" w:type="pct"/>
          </w:tcPr>
          <w:p w14:paraId="5775E434" w14:textId="13738982" w:rsidR="00FA1741" w:rsidRPr="00AE6DC6" w:rsidRDefault="00FA1741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60C0786E" w14:textId="526EF653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2D8F01F" w14:textId="77777777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6780BF22" w14:textId="05ECAD8A" w:rsidR="00FA1741" w:rsidRPr="00AE6DC6" w:rsidRDefault="00FA1741" w:rsidP="000E6EC6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1316E71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7066BEE3" w14:textId="63CA4360" w:rsidR="00FA1741" w:rsidRPr="00AE6DC6" w:rsidRDefault="00FA1741" w:rsidP="000933E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0B60280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518AC20A" w14:textId="61879536" w:rsidR="00FA1741" w:rsidRPr="00AE6DC6" w:rsidRDefault="00FA1741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1741" w:rsidRPr="00AE6DC6" w14:paraId="170AC070" w14:textId="77777777" w:rsidTr="0086208A">
        <w:tc>
          <w:tcPr>
            <w:tcW w:w="2254" w:type="pct"/>
          </w:tcPr>
          <w:p w14:paraId="5E41DCE0" w14:textId="29742291" w:rsidR="00FA1741" w:rsidRPr="00AE6DC6" w:rsidRDefault="00FA1741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9" w:type="pct"/>
          </w:tcPr>
          <w:p w14:paraId="1FC373D7" w14:textId="6263EB34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83FB940" w14:textId="77777777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FB2A44B" w14:textId="2E4321DA" w:rsidR="00FA1741" w:rsidRPr="00AE6DC6" w:rsidRDefault="00FA1741" w:rsidP="000E6EC6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3559521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3547028F" w14:textId="60767A9D" w:rsidR="00FA1741" w:rsidRPr="00AE6DC6" w:rsidRDefault="00FA1741" w:rsidP="000E6EC6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039ED43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94FD77D" w14:textId="3C4AD1BF" w:rsidR="00FA1741" w:rsidRPr="00AE6DC6" w:rsidRDefault="00FA1741" w:rsidP="000D569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1741" w:rsidRPr="00AE6DC6" w14:paraId="720540DD" w14:textId="77777777" w:rsidTr="001D5C37">
        <w:tc>
          <w:tcPr>
            <w:tcW w:w="2254" w:type="pct"/>
          </w:tcPr>
          <w:p w14:paraId="48E741FE" w14:textId="3F055A3B" w:rsidR="00FA1741" w:rsidRPr="00AE6DC6" w:rsidRDefault="00FA1741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6ADB95A5" w14:textId="4B635B7B" w:rsidR="00FA1741" w:rsidRPr="00AE6DC6" w:rsidRDefault="00FA1741" w:rsidP="00CE4105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508DC1F" w14:textId="77777777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FF14A6F" w14:textId="3DB9538D" w:rsidR="00FA1741" w:rsidRPr="00AE6DC6" w:rsidRDefault="00FA1741" w:rsidP="00CE4105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26C14E81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60ED7DF5" w14:textId="09C72836" w:rsidR="00FA1741" w:rsidRPr="00AE6DC6" w:rsidRDefault="00FA1741" w:rsidP="009E4A03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48" w:type="pct"/>
          </w:tcPr>
          <w:p w14:paraId="12060AB4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CD5680C" w14:textId="385E46E1" w:rsidR="00FA1741" w:rsidRPr="00AE6DC6" w:rsidRDefault="00FA1741" w:rsidP="00CE4105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1741" w:rsidRPr="00AE6DC6" w14:paraId="0E1133FE" w14:textId="77777777" w:rsidTr="0096554F">
        <w:tc>
          <w:tcPr>
            <w:tcW w:w="2254" w:type="pct"/>
          </w:tcPr>
          <w:p w14:paraId="3ABF783B" w14:textId="7B4F1689" w:rsidR="00FA1741" w:rsidRPr="00AE6DC6" w:rsidRDefault="00FA1741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9" w:type="pct"/>
          </w:tcPr>
          <w:p w14:paraId="5E743BC9" w14:textId="0F5BAC39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148" w:type="pct"/>
          </w:tcPr>
          <w:p w14:paraId="2C266B62" w14:textId="77777777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8F24E84" w14:textId="2C14B64E" w:rsidR="00FA1741" w:rsidRPr="00AE6DC6" w:rsidRDefault="00FA1741" w:rsidP="00CE4105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2BAF578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3967DC6E" w14:textId="464BCCD7" w:rsidR="00FA1741" w:rsidRPr="00AE6DC6" w:rsidRDefault="00FA1741" w:rsidP="00CE4105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08027A6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F7DF448" w14:textId="07D63BD6" w:rsidR="00FA1741" w:rsidRPr="00AE6DC6" w:rsidRDefault="00FA1741" w:rsidP="00CE4105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1741" w:rsidRPr="00AE6DC6" w14:paraId="2C92C7FA" w14:textId="77777777" w:rsidTr="0086208A">
        <w:tc>
          <w:tcPr>
            <w:tcW w:w="2254" w:type="pct"/>
          </w:tcPr>
          <w:p w14:paraId="2C918AA1" w14:textId="77B89EBA" w:rsidR="00FA1741" w:rsidRPr="00AE6DC6" w:rsidRDefault="00FA1741" w:rsidP="0061374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67FFA88" w14:textId="34D21B7B" w:rsidR="00FA1741" w:rsidRPr="00AE6DC6" w:rsidRDefault="00FA1741" w:rsidP="009E4A03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486</w:t>
            </w:r>
          </w:p>
        </w:tc>
        <w:tc>
          <w:tcPr>
            <w:tcW w:w="148" w:type="pct"/>
          </w:tcPr>
          <w:p w14:paraId="56BB2E83" w14:textId="77777777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5F44223" w14:textId="51D89D9C" w:rsidR="00FA1741" w:rsidRPr="00AE6DC6" w:rsidRDefault="00FA1741" w:rsidP="00F333DA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69A1DCB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4175CFDC" w14:textId="292412CD" w:rsidR="00FA1741" w:rsidRPr="00AE6DC6" w:rsidRDefault="00FA1741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148" w:type="pct"/>
          </w:tcPr>
          <w:p w14:paraId="5FB3FFF7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76F86CB" w14:textId="48E837C7" w:rsidR="00FA1741" w:rsidRPr="00AE6DC6" w:rsidRDefault="00FA1741" w:rsidP="00F333DA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A1741" w:rsidRPr="00AE6DC6" w14:paraId="47755D31" w14:textId="77777777" w:rsidTr="00FA1741">
        <w:tc>
          <w:tcPr>
            <w:tcW w:w="2254" w:type="pct"/>
          </w:tcPr>
          <w:p w14:paraId="522F1976" w14:textId="0FB09B4C" w:rsidR="00FA1741" w:rsidRPr="00AE6DC6" w:rsidRDefault="00FA1741" w:rsidP="0061374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73F0B767" w14:textId="05426976" w:rsidR="00FA1741" w:rsidRPr="00AE6DC6" w:rsidRDefault="00FA1741" w:rsidP="000933E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4B8EE10" w14:textId="77777777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7591E18E" w14:textId="5FD485D8" w:rsidR="00FA1741" w:rsidRPr="00AE6DC6" w:rsidRDefault="00FA1741" w:rsidP="00F333DA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8870DA0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7022BBDE" w14:textId="771F8F39" w:rsidR="00FA1741" w:rsidRPr="00AE6DC6" w:rsidRDefault="00FA1741" w:rsidP="000933E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F8E2084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0A826550" w14:textId="10C68328" w:rsidR="00FA1741" w:rsidRPr="00AE6DC6" w:rsidRDefault="00FA1741" w:rsidP="00F333DA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1741" w:rsidRPr="00AE6DC6" w14:paraId="5BC06D36" w14:textId="77777777" w:rsidTr="00FA1741">
        <w:tc>
          <w:tcPr>
            <w:tcW w:w="2254" w:type="pct"/>
          </w:tcPr>
          <w:p w14:paraId="5E7A722E" w14:textId="77777777" w:rsidR="00FA1741" w:rsidRPr="00AE6DC6" w:rsidRDefault="00FA1741" w:rsidP="0061374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1A7B458D" w14:textId="77777777" w:rsidR="00FA1741" w:rsidRPr="00AE6DC6" w:rsidRDefault="00FA1741" w:rsidP="000933E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627E8D9" w14:textId="77777777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41C9044" w14:textId="77777777" w:rsidR="00FA1741" w:rsidRPr="00AE6DC6" w:rsidRDefault="00FA1741" w:rsidP="00F333DA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16D76CD4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6176B89C" w14:textId="77777777" w:rsidR="00FA1741" w:rsidRPr="00AE6DC6" w:rsidRDefault="00FA1741" w:rsidP="000933E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2953056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06C09CA" w14:textId="77777777" w:rsidR="00FA1741" w:rsidRPr="00AE6DC6" w:rsidRDefault="00FA1741" w:rsidP="00F333DA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1741" w:rsidRPr="00AE6DC6" w14:paraId="07E5D040" w14:textId="77777777" w:rsidTr="00FA1741">
        <w:tc>
          <w:tcPr>
            <w:tcW w:w="2254" w:type="pct"/>
          </w:tcPr>
          <w:p w14:paraId="39C48172" w14:textId="77777777" w:rsidR="00FA1741" w:rsidRPr="00AE6DC6" w:rsidRDefault="00FA1741" w:rsidP="0061374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42A6D565" w14:textId="77777777" w:rsidR="00FA1741" w:rsidRPr="00AE6DC6" w:rsidRDefault="00FA1741" w:rsidP="000933E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5555B83" w14:textId="77777777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6A45F93" w14:textId="77777777" w:rsidR="00FA1741" w:rsidRPr="00AE6DC6" w:rsidRDefault="00FA1741" w:rsidP="00F333DA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AF3399B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0FF5D9C9" w14:textId="77777777" w:rsidR="00FA1741" w:rsidRPr="00AE6DC6" w:rsidRDefault="00FA1741" w:rsidP="000933E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5B0ABD7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5BD3D4F" w14:textId="77777777" w:rsidR="00FA1741" w:rsidRPr="00AE6DC6" w:rsidRDefault="00FA1741" w:rsidP="00F333DA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1741" w:rsidRPr="00AE6DC6" w14:paraId="5F7B1D68" w14:textId="77777777" w:rsidTr="0086208A">
        <w:tc>
          <w:tcPr>
            <w:tcW w:w="2254" w:type="pct"/>
          </w:tcPr>
          <w:p w14:paraId="545D5C32" w14:textId="2AA25C57" w:rsidR="00FA1741" w:rsidRPr="00AE6DC6" w:rsidRDefault="00FA1741" w:rsidP="0061374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89" w:type="pct"/>
          </w:tcPr>
          <w:p w14:paraId="1CA6C02F" w14:textId="08623894" w:rsidR="00FA1741" w:rsidRPr="00AE6DC6" w:rsidRDefault="00FA1741" w:rsidP="000933E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42792A1" w14:textId="77777777" w:rsidR="00FA1741" w:rsidRPr="00AE6DC6" w:rsidRDefault="00FA1741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D31163C" w14:textId="3B213B6B" w:rsidR="00FA1741" w:rsidRPr="00AE6DC6" w:rsidRDefault="00FA1741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1F2EDD48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63EBD2B2" w14:textId="04F138F3" w:rsidR="00FA1741" w:rsidRPr="00AE6DC6" w:rsidRDefault="00FA1741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8FED1B3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12BFB478" w14:textId="35227F92" w:rsidR="00FA1741" w:rsidRPr="00AE6DC6" w:rsidRDefault="00FA1741" w:rsidP="00244EE7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A1741" w:rsidRPr="00AE6DC6" w14:paraId="282E8B28" w14:textId="77777777" w:rsidTr="001D5C37">
        <w:tc>
          <w:tcPr>
            <w:tcW w:w="2254" w:type="pct"/>
          </w:tcPr>
          <w:p w14:paraId="5C75CE95" w14:textId="449B113C" w:rsidR="00FA1741" w:rsidRPr="00AE6DC6" w:rsidRDefault="00FA1741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9" w:type="pct"/>
          </w:tcPr>
          <w:p w14:paraId="2E830684" w14:textId="0BF10CF5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1,653</w:t>
            </w:r>
          </w:p>
        </w:tc>
        <w:tc>
          <w:tcPr>
            <w:tcW w:w="148" w:type="pct"/>
          </w:tcPr>
          <w:p w14:paraId="739DCE5E" w14:textId="77777777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802D2E1" w14:textId="398AC488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1,788</w:t>
            </w:r>
          </w:p>
        </w:tc>
        <w:tc>
          <w:tcPr>
            <w:tcW w:w="150" w:type="pct"/>
          </w:tcPr>
          <w:p w14:paraId="6F60B669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6C42CE95" w14:textId="1BA271B8" w:rsidR="00FA1741" w:rsidRPr="00AE6DC6" w:rsidRDefault="00FA1741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1,585</w:t>
            </w:r>
          </w:p>
        </w:tc>
        <w:tc>
          <w:tcPr>
            <w:tcW w:w="148" w:type="pct"/>
          </w:tcPr>
          <w:p w14:paraId="59FC0E75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5C380BC" w14:textId="41F1714A" w:rsidR="00FA1741" w:rsidRPr="00AE6DC6" w:rsidRDefault="00FA1741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1,600</w:t>
            </w:r>
          </w:p>
        </w:tc>
      </w:tr>
      <w:tr w:rsidR="00FA1741" w:rsidRPr="00AE6DC6" w14:paraId="4FD268FF" w14:textId="77777777" w:rsidTr="0086208A">
        <w:tc>
          <w:tcPr>
            <w:tcW w:w="2254" w:type="pct"/>
          </w:tcPr>
          <w:p w14:paraId="1CC7C180" w14:textId="5905F685" w:rsidR="00FA1741" w:rsidRPr="00AE6DC6" w:rsidRDefault="00FA1741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E6DC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5D829FE" w14:textId="2D6FD63E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8" w:type="pct"/>
          </w:tcPr>
          <w:p w14:paraId="7947CE84" w14:textId="107EA6F8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0911244" w14:textId="221D090A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50" w:type="pct"/>
          </w:tcPr>
          <w:p w14:paraId="6876985D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8C00393" w14:textId="7BC66A1F" w:rsidR="00FA1741" w:rsidRPr="00AE6DC6" w:rsidRDefault="00FA1741" w:rsidP="00CE4105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955E56F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F4FB4A9" w14:textId="51A06013" w:rsidR="00FA1741" w:rsidRPr="00AE6DC6" w:rsidRDefault="00FA1741" w:rsidP="00CE4105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1741" w:rsidRPr="00AE6DC6" w14:paraId="2BFC9655" w14:textId="77777777" w:rsidTr="0086208A">
        <w:tc>
          <w:tcPr>
            <w:tcW w:w="2254" w:type="pct"/>
          </w:tcPr>
          <w:p w14:paraId="5612E1EA" w14:textId="647E58E3" w:rsidR="00FA1741" w:rsidRPr="00AE6DC6" w:rsidRDefault="00FA1741" w:rsidP="0061374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34E0DCCE" w14:textId="4B5FE4E8" w:rsidR="00FA1741" w:rsidRPr="00AE6DC6" w:rsidRDefault="00FA1741" w:rsidP="0061374E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1,672</w:t>
            </w:r>
          </w:p>
        </w:tc>
        <w:tc>
          <w:tcPr>
            <w:tcW w:w="148" w:type="pct"/>
          </w:tcPr>
          <w:p w14:paraId="3E37037D" w14:textId="30CFF46E" w:rsidR="00FA1741" w:rsidRPr="00AE6DC6" w:rsidRDefault="00FA1741" w:rsidP="0061374E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1C83F89" w14:textId="21D787CA" w:rsidR="00FA1741" w:rsidRPr="00AE6DC6" w:rsidRDefault="00FA1741" w:rsidP="0061374E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1,807</w:t>
            </w:r>
          </w:p>
        </w:tc>
        <w:tc>
          <w:tcPr>
            <w:tcW w:w="150" w:type="pct"/>
          </w:tcPr>
          <w:p w14:paraId="7A3A20CB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2308F28A" w14:textId="48691375" w:rsidR="00FA1741" w:rsidRPr="00AE6DC6" w:rsidRDefault="00FA1741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1,585</w:t>
            </w:r>
          </w:p>
        </w:tc>
        <w:tc>
          <w:tcPr>
            <w:tcW w:w="148" w:type="pct"/>
          </w:tcPr>
          <w:p w14:paraId="294D53DA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696A31F" w14:textId="151385AA" w:rsidR="00FA1741" w:rsidRPr="00AE6DC6" w:rsidRDefault="00FA1741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1,600</w:t>
            </w:r>
          </w:p>
        </w:tc>
      </w:tr>
      <w:tr w:rsidR="00FA1741" w:rsidRPr="00AE6DC6" w14:paraId="4B82518D" w14:textId="77777777" w:rsidTr="0086208A">
        <w:tc>
          <w:tcPr>
            <w:tcW w:w="2254" w:type="pct"/>
          </w:tcPr>
          <w:p w14:paraId="274FF578" w14:textId="28FB9517" w:rsidR="00FA1741" w:rsidRPr="00AE6DC6" w:rsidRDefault="00FA1741" w:rsidP="0061374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4188BEC1" w14:textId="56936507" w:rsidR="00FA1741" w:rsidRPr="00AE6DC6" w:rsidRDefault="00FA1741" w:rsidP="0061374E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60ADADD" w14:textId="77777777" w:rsidR="00FA1741" w:rsidRPr="00AE6DC6" w:rsidRDefault="00FA1741" w:rsidP="0061374E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97B2793" w14:textId="6F9796EE" w:rsidR="00FA1741" w:rsidRPr="00AE6DC6" w:rsidRDefault="00FA1741" w:rsidP="000E6EC6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4AA23B1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6E282FB7" w14:textId="25861D0D" w:rsidR="00FA1741" w:rsidRPr="00AE6DC6" w:rsidRDefault="00FA1741" w:rsidP="002E5660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6BB6755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E77F86E" w14:textId="2515477A" w:rsidR="00FA1741" w:rsidRPr="00AE6DC6" w:rsidRDefault="00FA1741" w:rsidP="002E5660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1741" w:rsidRPr="00AE6DC6" w14:paraId="4859DA9E" w14:textId="77777777" w:rsidTr="001D5C37">
        <w:tc>
          <w:tcPr>
            <w:tcW w:w="2254" w:type="pct"/>
          </w:tcPr>
          <w:p w14:paraId="50BC1225" w14:textId="3C63DF4C" w:rsidR="00FA1741" w:rsidRPr="00AE6DC6" w:rsidRDefault="00FA1741" w:rsidP="0061374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589" w:type="pct"/>
          </w:tcPr>
          <w:p w14:paraId="1F65F426" w14:textId="3B026CA0" w:rsidR="00FA1741" w:rsidRPr="00AE6DC6" w:rsidRDefault="00FA1741" w:rsidP="0061374E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82D0F65" w14:textId="31839132" w:rsidR="00FA1741" w:rsidRPr="00AE6DC6" w:rsidRDefault="00FA1741" w:rsidP="0061374E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105F48CC" w14:textId="670DFB82" w:rsidR="00FA1741" w:rsidRPr="00AE6DC6" w:rsidRDefault="00FA1741" w:rsidP="0061374E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327864BF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4FBDB46D" w14:textId="1E768BB6" w:rsidR="00FA1741" w:rsidRPr="00AE6DC6" w:rsidRDefault="00FA1741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BBF868D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D99979B" w14:textId="44DA84A8" w:rsidR="00FA1741" w:rsidRPr="00AE6DC6" w:rsidRDefault="00FA1741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A1741" w:rsidRPr="00AE6DC6" w14:paraId="5BC0D3AF" w14:textId="77777777" w:rsidTr="0096554F">
        <w:tc>
          <w:tcPr>
            <w:tcW w:w="2254" w:type="pct"/>
          </w:tcPr>
          <w:p w14:paraId="6401ACEA" w14:textId="1415814C" w:rsidR="00FA1741" w:rsidRPr="00AE6DC6" w:rsidRDefault="00FA1741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9" w:type="pct"/>
          </w:tcPr>
          <w:p w14:paraId="2F5375C2" w14:textId="180DEFE4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  <w:tc>
          <w:tcPr>
            <w:tcW w:w="148" w:type="pct"/>
          </w:tcPr>
          <w:p w14:paraId="2FD96AC5" w14:textId="77777777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2E1D27F" w14:textId="69B8C8E7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  <w:tc>
          <w:tcPr>
            <w:tcW w:w="150" w:type="pct"/>
          </w:tcPr>
          <w:p w14:paraId="6C551E30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1873FF4A" w14:textId="71004644" w:rsidR="00FA1741" w:rsidRPr="00AE6DC6" w:rsidRDefault="00FA1741" w:rsidP="00CE4105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5158A6F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66C81EB" w14:textId="3294A4AD" w:rsidR="00FA1741" w:rsidRPr="00AE6DC6" w:rsidRDefault="00FA1741" w:rsidP="00CE4105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1741" w:rsidRPr="00AE6DC6" w14:paraId="407DF894" w14:textId="77777777" w:rsidTr="0086208A">
        <w:tc>
          <w:tcPr>
            <w:tcW w:w="2254" w:type="pct"/>
          </w:tcPr>
          <w:p w14:paraId="366D48AB" w14:textId="081C729D" w:rsidR="00FA1741" w:rsidRPr="00AE6DC6" w:rsidRDefault="00FA1741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19898D82" w14:textId="46FA2984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148" w:type="pct"/>
          </w:tcPr>
          <w:p w14:paraId="4D066F58" w14:textId="77777777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AEA68E0" w14:textId="5138D8CB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150" w:type="pct"/>
          </w:tcPr>
          <w:p w14:paraId="5DC60E0C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1215D6CD" w14:textId="4E2F92C3" w:rsidR="00FA1741" w:rsidRPr="00AE6DC6" w:rsidRDefault="00FA1741" w:rsidP="00CE4105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ADE3449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988CF1A" w14:textId="2AA07578" w:rsidR="00FA1741" w:rsidRPr="00AE6DC6" w:rsidRDefault="00FA1741" w:rsidP="00CE4105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1741" w:rsidRPr="00AE6DC6" w14:paraId="187B1255" w14:textId="77777777" w:rsidTr="0086208A">
        <w:tc>
          <w:tcPr>
            <w:tcW w:w="2254" w:type="pct"/>
          </w:tcPr>
          <w:p w14:paraId="3BB62154" w14:textId="3DC825FC" w:rsidR="00FA1741" w:rsidRPr="00AE6DC6" w:rsidRDefault="00FA1741" w:rsidP="0061374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5296C01" w14:textId="613FB241" w:rsidR="00FA1741" w:rsidRPr="00AE6DC6" w:rsidRDefault="00FA1741" w:rsidP="0061374E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148" w:type="pct"/>
          </w:tcPr>
          <w:p w14:paraId="3121500F" w14:textId="77777777" w:rsidR="00FA1741" w:rsidRPr="00AE6DC6" w:rsidRDefault="00FA1741" w:rsidP="0061374E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609264A" w14:textId="7F3D6D60" w:rsidR="00FA1741" w:rsidRPr="00AE6DC6" w:rsidRDefault="00FA1741" w:rsidP="000E6EC6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150" w:type="pct"/>
          </w:tcPr>
          <w:p w14:paraId="080ED2BB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3BB70E59" w14:textId="15D8FA80" w:rsidR="00FA1741" w:rsidRPr="00AE6DC6" w:rsidRDefault="00FA1741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8AE51EF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28A235A" w14:textId="12ECA386" w:rsidR="00FA1741" w:rsidRPr="00AE6DC6" w:rsidRDefault="00FA1741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A1741" w:rsidRPr="00AE6DC6" w14:paraId="5419D0E3" w14:textId="77777777" w:rsidTr="0086208A">
        <w:tc>
          <w:tcPr>
            <w:tcW w:w="2254" w:type="pct"/>
          </w:tcPr>
          <w:p w14:paraId="447B0A2A" w14:textId="1B4A10FE" w:rsidR="00FA1741" w:rsidRPr="00AE6DC6" w:rsidRDefault="00FA1741" w:rsidP="0061374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3F41CB71" w14:textId="037A946D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A269440" w14:textId="77777777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512522A" w14:textId="109CDD43" w:rsidR="00FA1741" w:rsidRPr="00AE6DC6" w:rsidRDefault="00FA1741" w:rsidP="000E6EC6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AE6D2D8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0433B484" w14:textId="6CE107A3" w:rsidR="00FA1741" w:rsidRPr="00AE6DC6" w:rsidRDefault="00FA1741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EA0CBCC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9B73285" w14:textId="0FEEF02E" w:rsidR="00FA1741" w:rsidRPr="00AE6DC6" w:rsidRDefault="00FA1741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1741" w:rsidRPr="00AE6DC6" w14:paraId="5E276F47" w14:textId="77777777" w:rsidTr="001D5C37">
        <w:tc>
          <w:tcPr>
            <w:tcW w:w="2254" w:type="pct"/>
          </w:tcPr>
          <w:p w14:paraId="7D6F739F" w14:textId="5C80C0D8" w:rsidR="00FA1741" w:rsidRPr="00AE6DC6" w:rsidRDefault="00FA1741" w:rsidP="0061374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9" w:type="pct"/>
          </w:tcPr>
          <w:p w14:paraId="37B38ED4" w14:textId="6AD629E2" w:rsidR="00FA1741" w:rsidRPr="00AE6DC6" w:rsidRDefault="00FA1741" w:rsidP="0061374E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E7B1C6D" w14:textId="77777777" w:rsidR="00FA1741" w:rsidRPr="00AE6DC6" w:rsidRDefault="00FA1741" w:rsidP="0061374E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53FE7164" w14:textId="3511AF4D" w:rsidR="00FA1741" w:rsidRPr="00AE6DC6" w:rsidRDefault="00FA1741" w:rsidP="000E6EC6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6350E377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313339C7" w14:textId="027EDB8B" w:rsidR="00FA1741" w:rsidRPr="00AE6DC6" w:rsidRDefault="00FA1741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53C5033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45DD8440" w14:textId="57B90A4F" w:rsidR="00FA1741" w:rsidRPr="00AE6DC6" w:rsidRDefault="00FA1741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A1741" w:rsidRPr="00AE6DC6" w14:paraId="25A89B64" w14:textId="77777777" w:rsidTr="00454074">
        <w:trPr>
          <w:trHeight w:val="191"/>
        </w:trPr>
        <w:tc>
          <w:tcPr>
            <w:tcW w:w="2254" w:type="pct"/>
          </w:tcPr>
          <w:p w14:paraId="607CB9A8" w14:textId="47B53465" w:rsidR="00FA1741" w:rsidRPr="00AE6DC6" w:rsidRDefault="007B5A80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589" w:type="pct"/>
          </w:tcPr>
          <w:p w14:paraId="2BEB5CB1" w14:textId="3D6FF0AB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26,176</w:t>
            </w:r>
          </w:p>
        </w:tc>
        <w:tc>
          <w:tcPr>
            <w:tcW w:w="148" w:type="pct"/>
          </w:tcPr>
          <w:p w14:paraId="7F4FB309" w14:textId="77777777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F945E13" w14:textId="0A709BBA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26,363</w:t>
            </w:r>
          </w:p>
        </w:tc>
        <w:tc>
          <w:tcPr>
            <w:tcW w:w="150" w:type="pct"/>
          </w:tcPr>
          <w:p w14:paraId="69E9D7D7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4B0A443F" w14:textId="1D12EC9D" w:rsidR="00FA1741" w:rsidRPr="00AE6DC6" w:rsidRDefault="00FA1741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26,176</w:t>
            </w:r>
          </w:p>
        </w:tc>
        <w:tc>
          <w:tcPr>
            <w:tcW w:w="148" w:type="pct"/>
          </w:tcPr>
          <w:p w14:paraId="63E9095D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E1924E0" w14:textId="7A0C05CB" w:rsidR="00FA1741" w:rsidRPr="00AE6DC6" w:rsidRDefault="00FA1741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26,363</w:t>
            </w:r>
          </w:p>
        </w:tc>
      </w:tr>
      <w:tr w:rsidR="00FA1741" w:rsidRPr="00AE6DC6" w14:paraId="281640DC" w14:textId="77777777" w:rsidTr="0086208A">
        <w:tc>
          <w:tcPr>
            <w:tcW w:w="2254" w:type="pct"/>
          </w:tcPr>
          <w:p w14:paraId="4AD1CF9A" w14:textId="59113293" w:rsidR="00FA1741" w:rsidRPr="00AE6DC6" w:rsidRDefault="00FA1741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E1616E4" w14:textId="12DFB7B5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68,370</w:t>
            </w:r>
          </w:p>
        </w:tc>
        <w:tc>
          <w:tcPr>
            <w:tcW w:w="148" w:type="pct"/>
          </w:tcPr>
          <w:p w14:paraId="607921C3" w14:textId="77777777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2111646" w14:textId="67225949" w:rsidR="00FA1741" w:rsidRPr="00AE6DC6" w:rsidRDefault="00FA1741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68,856</w:t>
            </w:r>
          </w:p>
        </w:tc>
        <w:tc>
          <w:tcPr>
            <w:tcW w:w="150" w:type="pct"/>
          </w:tcPr>
          <w:p w14:paraId="04904C82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ED3B8DF" w14:textId="384AF3E1" w:rsidR="00FA1741" w:rsidRPr="00AE6DC6" w:rsidRDefault="00FA1741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68,370</w:t>
            </w:r>
          </w:p>
        </w:tc>
        <w:tc>
          <w:tcPr>
            <w:tcW w:w="148" w:type="pct"/>
          </w:tcPr>
          <w:p w14:paraId="0B680BD8" w14:textId="77777777" w:rsidR="00FA1741" w:rsidRPr="00AE6DC6" w:rsidRDefault="00FA1741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19B263A" w14:textId="36F6786B" w:rsidR="00FA1741" w:rsidRPr="00AE6DC6" w:rsidRDefault="00FA1741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68,856</w:t>
            </w:r>
          </w:p>
        </w:tc>
      </w:tr>
      <w:tr w:rsidR="00FA1741" w:rsidRPr="00AE6DC6" w14:paraId="0FD04202" w14:textId="77777777" w:rsidTr="0086208A">
        <w:tc>
          <w:tcPr>
            <w:tcW w:w="2254" w:type="pct"/>
          </w:tcPr>
          <w:p w14:paraId="79FBB6E5" w14:textId="60BF32C9" w:rsidR="00FA1741" w:rsidRPr="00AE6DC6" w:rsidRDefault="00FA1741" w:rsidP="000E6EC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9283255" w14:textId="46DE80E1" w:rsidR="00FA1741" w:rsidRPr="00AE6DC6" w:rsidRDefault="00FA1741" w:rsidP="000E6EC6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94,546</w:t>
            </w:r>
          </w:p>
        </w:tc>
        <w:tc>
          <w:tcPr>
            <w:tcW w:w="148" w:type="pct"/>
          </w:tcPr>
          <w:p w14:paraId="08C157E3" w14:textId="60488521" w:rsidR="00FA1741" w:rsidRPr="00AE6DC6" w:rsidRDefault="00FA1741" w:rsidP="000E6EC6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0E72735" w14:textId="4C3C5E28" w:rsidR="00FA1741" w:rsidRPr="00AE6DC6" w:rsidRDefault="00FA1741" w:rsidP="000E6EC6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95,219</w:t>
            </w:r>
          </w:p>
        </w:tc>
        <w:tc>
          <w:tcPr>
            <w:tcW w:w="150" w:type="pct"/>
          </w:tcPr>
          <w:p w14:paraId="2ED7F9B1" w14:textId="77777777" w:rsidR="00FA1741" w:rsidRPr="00AE6DC6" w:rsidRDefault="00FA1741" w:rsidP="000E6EC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2E92C22F" w14:textId="4A1D47B6" w:rsidR="00FA1741" w:rsidRPr="00AE6DC6" w:rsidRDefault="00FA1741" w:rsidP="000E6EC6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94,546</w:t>
            </w:r>
          </w:p>
        </w:tc>
        <w:tc>
          <w:tcPr>
            <w:tcW w:w="148" w:type="pct"/>
          </w:tcPr>
          <w:p w14:paraId="4F305878" w14:textId="77777777" w:rsidR="00FA1741" w:rsidRPr="00AE6DC6" w:rsidRDefault="00FA1741" w:rsidP="000E6EC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CBED3CE" w14:textId="35FA1CD7" w:rsidR="00FA1741" w:rsidRPr="00AE6DC6" w:rsidRDefault="00FA1741" w:rsidP="000E6EC6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95,219</w:t>
            </w:r>
          </w:p>
        </w:tc>
      </w:tr>
    </w:tbl>
    <w:p w14:paraId="10D587E7" w14:textId="6304B3C9" w:rsidR="00CF4108" w:rsidRPr="00AE6DC6" w:rsidRDefault="00CF4108">
      <w:pPr>
        <w:rPr>
          <w:rFonts w:asciiTheme="majorBidi" w:hAnsiTheme="majorBidi" w:cstheme="majorBidi"/>
          <w:sz w:val="30"/>
          <w:szCs w:val="30"/>
        </w:rPr>
      </w:pPr>
    </w:p>
    <w:p w14:paraId="46721823" w14:textId="77777777" w:rsidR="00CF4108" w:rsidRPr="00AE6DC6" w:rsidRDefault="00CF4108">
      <w:pPr>
        <w:rPr>
          <w:rFonts w:asciiTheme="majorBidi" w:hAnsiTheme="majorBidi" w:cstheme="majorBidi"/>
          <w:sz w:val="30"/>
          <w:szCs w:val="30"/>
        </w:rPr>
      </w:pPr>
      <w:r w:rsidRPr="00AE6DC6">
        <w:rPr>
          <w:rFonts w:asciiTheme="majorBidi" w:hAnsiTheme="majorBidi" w:cstheme="majorBidi"/>
          <w:sz w:val="30"/>
          <w:szCs w:val="30"/>
        </w:rPr>
        <w:br w:type="page"/>
      </w:r>
    </w:p>
    <w:p w14:paraId="288BEABC" w14:textId="07E5CF57" w:rsidR="002C4FD1" w:rsidRPr="00AE6DC6" w:rsidRDefault="002C4FD1" w:rsidP="00326E07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E6DC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</w:t>
      </w:r>
      <w:r w:rsidR="000C68D6" w:rsidRPr="00AE6DC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สำคัญที่ทำกับบุคคลหรือกิจการที่เกี่ยวข้องกัน</w:t>
      </w:r>
    </w:p>
    <w:p w14:paraId="3A0127DE" w14:textId="135D9EF1" w:rsidR="000C68D6" w:rsidRPr="00AE6DC6" w:rsidRDefault="000C68D6" w:rsidP="00326E07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BFFE71" w14:textId="25349C98" w:rsidR="00CF4108" w:rsidRPr="00AE6DC6" w:rsidRDefault="00114F6B" w:rsidP="00CF4108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E6DC6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0933E9" w:rsidRPr="00AE6DC6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0933E9" w:rsidRPr="00AE6DC6">
        <w:rPr>
          <w:rFonts w:asciiTheme="majorBidi" w:hAnsiTheme="majorBidi" w:cstheme="majorBidi"/>
          <w:sz w:val="30"/>
          <w:szCs w:val="30"/>
        </w:rPr>
        <w:t>31</w:t>
      </w:r>
      <w:r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="000933E9" w:rsidRPr="00AE6DC6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0933E9" w:rsidRPr="00AE6DC6">
        <w:rPr>
          <w:rFonts w:asciiTheme="majorBidi" w:hAnsiTheme="majorBidi" w:cstheme="majorBidi"/>
          <w:sz w:val="30"/>
          <w:szCs w:val="30"/>
        </w:rPr>
        <w:t>2567</w:t>
      </w:r>
      <w:r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="002F5B1C" w:rsidRPr="00AE6DC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AE6DC6">
        <w:rPr>
          <w:rFonts w:asciiTheme="majorBidi" w:hAnsiTheme="majorBidi" w:cstheme="majorBidi"/>
          <w:sz w:val="30"/>
          <w:szCs w:val="30"/>
          <w:cs/>
        </w:rPr>
        <w:t>บริษัทมีสัญญาที่สำคัญที่เกิดขึ้นใหม่กับบุคคลและกิจการที่เกี่ยวข้องกัน ดังนี้</w:t>
      </w:r>
    </w:p>
    <w:p w14:paraId="6E6848DC" w14:textId="77777777" w:rsidR="00CF4108" w:rsidRPr="00AE6DC6" w:rsidRDefault="00CF4108" w:rsidP="00CF4108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3FFBDC6" w14:textId="6EBD7289" w:rsidR="0098297E" w:rsidRPr="00AE6DC6" w:rsidRDefault="0098297E" w:rsidP="0098297E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E6DC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สัญญาให้กู้ยืมเงินระยะสั้น</w:t>
      </w:r>
    </w:p>
    <w:p w14:paraId="594C5EB1" w14:textId="77777777" w:rsidR="00114F6B" w:rsidRPr="00AE6DC6" w:rsidRDefault="00114F6B" w:rsidP="00114F6B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457DB5" w14:textId="6DBDCD15" w:rsidR="00114F6B" w:rsidRPr="00AE6DC6" w:rsidRDefault="00114F6B" w:rsidP="00114F6B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E6DC6">
        <w:rPr>
          <w:rFonts w:asciiTheme="majorBidi" w:hAnsiTheme="majorBidi" w:cstheme="majorBidi"/>
          <w:b/>
          <w:bCs/>
          <w:sz w:val="30"/>
          <w:szCs w:val="30"/>
          <w:cs/>
        </w:rPr>
        <w:t>บริษัทย่อย</w:t>
      </w:r>
    </w:p>
    <w:p w14:paraId="1C07F3D1" w14:textId="77777777" w:rsidR="00CB22B1" w:rsidRPr="00AE6DC6" w:rsidRDefault="00CB22B1" w:rsidP="00114F6B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C03DCA" w14:textId="199FD8B5" w:rsidR="00CB22B1" w:rsidRPr="00AE6DC6" w:rsidRDefault="00CB22B1" w:rsidP="00CB22B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E6DC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AE6DC6">
        <w:rPr>
          <w:rFonts w:asciiTheme="majorBidi" w:hAnsiTheme="majorBidi" w:cstheme="majorBidi"/>
          <w:sz w:val="30"/>
          <w:szCs w:val="30"/>
        </w:rPr>
        <w:t xml:space="preserve">5 </w:t>
      </w:r>
      <w:r w:rsidR="008A7EFE" w:rsidRPr="00AE6DC6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E6DC6">
        <w:rPr>
          <w:rFonts w:asciiTheme="majorBidi" w:hAnsiTheme="majorBidi" w:cstheme="majorBidi"/>
          <w:sz w:val="30"/>
          <w:szCs w:val="30"/>
        </w:rPr>
        <w:t>256</w:t>
      </w:r>
      <w:r w:rsidR="008A7EFE" w:rsidRPr="00AE6DC6">
        <w:rPr>
          <w:rFonts w:asciiTheme="majorBidi" w:hAnsiTheme="majorBidi" w:cstheme="majorBidi"/>
          <w:sz w:val="30"/>
          <w:szCs w:val="30"/>
        </w:rPr>
        <w:t>7</w:t>
      </w:r>
      <w:r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Pr="00AE6DC6">
        <w:rPr>
          <w:rFonts w:asciiTheme="majorBidi" w:hAnsiTheme="majorBidi" w:cstheme="majorBidi"/>
          <w:sz w:val="30"/>
          <w:szCs w:val="30"/>
          <w:cs/>
        </w:rPr>
        <w:t>บริษัทในฐานะผู้ให้กู้ได้ทำสัญญาให้กู้ยืมเงินระยะสั้น ประเภทตั๋วสัญญาใช้เงินกับ</w:t>
      </w:r>
      <w:r w:rsidR="003D2B52" w:rsidRPr="00AE6DC6">
        <w:rPr>
          <w:rFonts w:asciiTheme="majorBidi" w:hAnsiTheme="majorBidi" w:cstheme="majorBidi"/>
          <w:sz w:val="30"/>
          <w:szCs w:val="30"/>
        </w:rPr>
        <w:br/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บริษัทย่อยเพื่อใช้ในการดำเนินงานในจำนวนเงินรวมไม่เกิน </w:t>
      </w:r>
      <w:r w:rsidR="000933E9" w:rsidRPr="00AE6DC6">
        <w:rPr>
          <w:rFonts w:asciiTheme="majorBidi" w:hAnsiTheme="majorBidi" w:cstheme="majorBidi"/>
          <w:sz w:val="30"/>
          <w:szCs w:val="30"/>
        </w:rPr>
        <w:t>2</w:t>
      </w:r>
      <w:r w:rsidRPr="00AE6DC6">
        <w:rPr>
          <w:rFonts w:asciiTheme="majorBidi" w:hAnsiTheme="majorBidi" w:cstheme="majorBidi"/>
          <w:sz w:val="30"/>
          <w:szCs w:val="30"/>
        </w:rPr>
        <w:t xml:space="preserve">0.0 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ล้านบาท โดยมีอัตราดอกเบี้ยเป็นอัตราดอกเบี้ยขั้นต่ำต่อปีที่ธนาคารกำหนดเรียกเก็บจากลูกค้ารายใหญ่ชั้นดี </w:t>
      </w:r>
      <w:r w:rsidRPr="00AE6DC6">
        <w:rPr>
          <w:rFonts w:asciiTheme="majorBidi" w:hAnsiTheme="majorBidi" w:cstheme="majorBidi"/>
          <w:sz w:val="30"/>
          <w:szCs w:val="30"/>
        </w:rPr>
        <w:t xml:space="preserve">(MLR) 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เฉลี่ยจากธนาคารพาณิชย์ </w:t>
      </w:r>
      <w:r w:rsidRPr="00AE6DC6">
        <w:rPr>
          <w:rFonts w:asciiTheme="majorBidi" w:hAnsiTheme="majorBidi" w:cstheme="majorBidi"/>
          <w:sz w:val="30"/>
          <w:szCs w:val="30"/>
        </w:rPr>
        <w:t xml:space="preserve">4 </w:t>
      </w:r>
      <w:r w:rsidRPr="00AE6DC6">
        <w:rPr>
          <w:rFonts w:asciiTheme="majorBidi" w:hAnsiTheme="majorBidi" w:cstheme="majorBidi"/>
          <w:sz w:val="30"/>
          <w:szCs w:val="30"/>
          <w:cs/>
        </w:rPr>
        <w:t>แห่ง บวกส่วนเพิ่ม</w:t>
      </w:r>
      <w:r w:rsidR="00416C1B"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Pr="00AE6DC6">
        <w:rPr>
          <w:rFonts w:asciiTheme="majorBidi" w:hAnsiTheme="majorBidi" w:cstheme="majorBidi"/>
          <w:sz w:val="30"/>
          <w:szCs w:val="30"/>
        </w:rPr>
        <w:t xml:space="preserve">0.7 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ต่อปี ณ วันที่ </w:t>
      </w:r>
      <w:r w:rsidRPr="00AE6DC6">
        <w:rPr>
          <w:rFonts w:asciiTheme="majorBidi" w:hAnsiTheme="majorBidi" w:cstheme="majorBidi"/>
          <w:sz w:val="30"/>
          <w:szCs w:val="30"/>
        </w:rPr>
        <w:t>3</w:t>
      </w:r>
      <w:r w:rsidR="000933E9" w:rsidRPr="00AE6DC6">
        <w:rPr>
          <w:rFonts w:asciiTheme="majorBidi" w:hAnsiTheme="majorBidi" w:cstheme="majorBidi" w:hint="cs"/>
          <w:sz w:val="30"/>
          <w:szCs w:val="30"/>
          <w:cs/>
        </w:rPr>
        <w:t>1</w:t>
      </w:r>
      <w:r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="000933E9" w:rsidRPr="00AE6DC6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E6DC6">
        <w:rPr>
          <w:rFonts w:asciiTheme="majorBidi" w:hAnsiTheme="majorBidi" w:cstheme="majorBidi"/>
          <w:sz w:val="30"/>
          <w:szCs w:val="30"/>
        </w:rPr>
        <w:t>256</w:t>
      </w:r>
      <w:r w:rsidR="000933E9" w:rsidRPr="00AE6DC6">
        <w:rPr>
          <w:rFonts w:asciiTheme="majorBidi" w:hAnsiTheme="majorBidi" w:cstheme="majorBidi"/>
          <w:sz w:val="30"/>
          <w:szCs w:val="30"/>
        </w:rPr>
        <w:t>7</w:t>
      </w:r>
      <w:r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Pr="00AE6DC6">
        <w:rPr>
          <w:rFonts w:asciiTheme="majorBidi" w:hAnsiTheme="majorBidi" w:cstheme="majorBidi"/>
          <w:sz w:val="30"/>
          <w:szCs w:val="30"/>
          <w:cs/>
        </w:rPr>
        <w:t>บริษัทย่อยเบิกรับเงินกู้จากสัญญาให้กู้ยืมระยะสั้นดังกล่าว</w:t>
      </w:r>
      <w:r w:rsidR="008A7EFE" w:rsidRPr="00AE6DC6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8A7EFE" w:rsidRPr="00AE6DC6">
        <w:rPr>
          <w:rFonts w:asciiTheme="majorBidi" w:hAnsiTheme="majorBidi" w:cstheme="majorBidi"/>
          <w:sz w:val="30"/>
          <w:szCs w:val="30"/>
        </w:rPr>
        <w:t>1</w:t>
      </w:r>
      <w:r w:rsidR="00BF4E1C" w:rsidRPr="00AE6DC6">
        <w:rPr>
          <w:rFonts w:asciiTheme="majorBidi" w:hAnsiTheme="majorBidi" w:cstheme="majorBidi"/>
          <w:sz w:val="30"/>
          <w:szCs w:val="30"/>
        </w:rPr>
        <w:t>8</w:t>
      </w:r>
      <w:r w:rsidR="008A7EFE" w:rsidRPr="00AE6DC6">
        <w:rPr>
          <w:rFonts w:asciiTheme="majorBidi" w:hAnsiTheme="majorBidi" w:cstheme="majorBidi"/>
          <w:sz w:val="30"/>
          <w:szCs w:val="30"/>
        </w:rPr>
        <w:t xml:space="preserve">.0 </w:t>
      </w:r>
      <w:r w:rsidR="008A7EFE" w:rsidRPr="00AE6DC6">
        <w:rPr>
          <w:rFonts w:asciiTheme="majorBidi" w:hAnsiTheme="majorBidi" w:cstheme="majorBidi" w:hint="cs"/>
          <w:sz w:val="30"/>
          <w:szCs w:val="30"/>
          <w:cs/>
        </w:rPr>
        <w:t xml:space="preserve">ล้านบาท โดยมีกำหนดชำระคืนทั้งจำนวนภายในเดือนกรกฎาคม </w:t>
      </w:r>
      <w:r w:rsidR="008A7EFE" w:rsidRPr="00AE6DC6">
        <w:rPr>
          <w:rFonts w:asciiTheme="majorBidi" w:hAnsiTheme="majorBidi" w:cstheme="majorBidi"/>
          <w:sz w:val="30"/>
          <w:szCs w:val="30"/>
        </w:rPr>
        <w:t>2567</w:t>
      </w:r>
    </w:p>
    <w:p w14:paraId="01087C0C" w14:textId="77777777" w:rsidR="008A7EFE" w:rsidRPr="00AE6DC6" w:rsidRDefault="008A7EFE" w:rsidP="00CB22B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4F09BF" w14:textId="37E78CB0" w:rsidR="00F54FE5" w:rsidRPr="00AE6DC6" w:rsidRDefault="00B446E4" w:rsidP="00F54FE5">
      <w:pPr>
        <w:tabs>
          <w:tab w:val="left" w:pos="567"/>
        </w:tabs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E6DC6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F54FE5" w:rsidRPr="00AE6DC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ที่ดิน อาคารและอุปกรณ์</w:t>
      </w:r>
    </w:p>
    <w:p w14:paraId="4C0B94E8" w14:textId="3D6E17A9" w:rsidR="002C4FD1" w:rsidRPr="00AE6DC6" w:rsidRDefault="002C4FD1" w:rsidP="002C4FD1">
      <w:pPr>
        <w:ind w:left="562"/>
        <w:jc w:val="thaiDistribute"/>
        <w:rPr>
          <w:rFonts w:asciiTheme="majorBidi" w:hAnsiTheme="majorBidi" w:cstheme="majorBidi"/>
          <w:lang w:val="en-GB"/>
        </w:rPr>
      </w:pPr>
    </w:p>
    <w:tbl>
      <w:tblPr>
        <w:tblW w:w="892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51"/>
        <w:gridCol w:w="178"/>
        <w:gridCol w:w="1351"/>
        <w:gridCol w:w="180"/>
        <w:gridCol w:w="1260"/>
      </w:tblGrid>
      <w:tr w:rsidR="005A4B80" w:rsidRPr="00AE6DC6" w14:paraId="6D3781DA" w14:textId="77777777" w:rsidTr="00AB01B4">
        <w:trPr>
          <w:cantSplit/>
          <w:trHeight w:val="788"/>
          <w:tblHeader/>
        </w:trPr>
        <w:tc>
          <w:tcPr>
            <w:tcW w:w="5951" w:type="dxa"/>
            <w:vAlign w:val="bottom"/>
          </w:tcPr>
          <w:p w14:paraId="493214C1" w14:textId="0E3DDA41" w:rsidR="005A4B80" w:rsidRPr="00AE6DC6" w:rsidRDefault="005A4B80" w:rsidP="00561DBF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B446E4" w:rsidRPr="00AE6D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B446E4"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="00B446E4" w:rsidRPr="00AE6D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="00B446E4"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215305FC" w14:textId="77777777" w:rsidR="005A4B80" w:rsidRPr="00AE6DC6" w:rsidRDefault="005A4B80" w:rsidP="00F949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09194E2C" w14:textId="1248ADCA" w:rsidR="005A4B80" w:rsidRPr="00AE6DC6" w:rsidRDefault="005A4B80" w:rsidP="00F94949">
            <w:pPr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AD89540" w14:textId="77777777" w:rsidR="005A4B80" w:rsidRPr="00AE6DC6" w:rsidRDefault="005A4B80" w:rsidP="00F9494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E2729E" w14:textId="77777777" w:rsidR="005A4B80" w:rsidRPr="00AE6DC6" w:rsidRDefault="005A4B80" w:rsidP="00F9494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77540457" w14:textId="0F437779" w:rsidR="005A4B80" w:rsidRPr="00AE6DC6" w:rsidRDefault="005A4B80" w:rsidP="00F9494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E6DC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A4B80" w:rsidRPr="00AE6DC6" w14:paraId="7F2075B6" w14:textId="77777777" w:rsidTr="00AB01B4">
        <w:trPr>
          <w:cantSplit/>
          <w:trHeight w:val="389"/>
        </w:trPr>
        <w:tc>
          <w:tcPr>
            <w:tcW w:w="5951" w:type="dxa"/>
          </w:tcPr>
          <w:p w14:paraId="057D78F7" w14:textId="77777777" w:rsidR="005A4B80" w:rsidRPr="00AE6DC6" w:rsidRDefault="005A4B80" w:rsidP="00561D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39965D71" w14:textId="77777777" w:rsidR="005A4B80" w:rsidRPr="00AE6DC6" w:rsidRDefault="005A4B80" w:rsidP="00F9494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91" w:type="dxa"/>
            <w:gridSpan w:val="3"/>
          </w:tcPr>
          <w:p w14:paraId="588B9D5A" w14:textId="78978368" w:rsidR="005A4B80" w:rsidRPr="00AE6DC6" w:rsidRDefault="005A4B80" w:rsidP="00F949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E6D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A4B80" w:rsidRPr="00AE6DC6" w14:paraId="127B0162" w14:textId="77777777" w:rsidTr="00AB01B4">
        <w:trPr>
          <w:cantSplit/>
          <w:trHeight w:val="389"/>
        </w:trPr>
        <w:tc>
          <w:tcPr>
            <w:tcW w:w="5951" w:type="dxa"/>
          </w:tcPr>
          <w:p w14:paraId="1B50B62A" w14:textId="77777777" w:rsidR="005A4B80" w:rsidRPr="00AE6DC6" w:rsidRDefault="005A4B80" w:rsidP="00561D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78" w:type="dxa"/>
          </w:tcPr>
          <w:p w14:paraId="0269243B" w14:textId="77777777" w:rsidR="005A4B80" w:rsidRPr="00AE6DC6" w:rsidRDefault="005A4B80" w:rsidP="00F9494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169F9D0A" w14:textId="13BE0BDB" w:rsidR="005A4B80" w:rsidRPr="00AE6DC6" w:rsidRDefault="00B446E4" w:rsidP="00F9494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21,157</w:t>
            </w:r>
          </w:p>
        </w:tc>
        <w:tc>
          <w:tcPr>
            <w:tcW w:w="180" w:type="dxa"/>
          </w:tcPr>
          <w:p w14:paraId="0458458E" w14:textId="77777777" w:rsidR="005A4B80" w:rsidRPr="00AE6DC6" w:rsidRDefault="005A4B80" w:rsidP="00F949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71168D" w14:textId="7124911A" w:rsidR="005A4B80" w:rsidRPr="00AE6DC6" w:rsidRDefault="00B446E4" w:rsidP="00F949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9,000</w:t>
            </w:r>
          </w:p>
        </w:tc>
      </w:tr>
      <w:tr w:rsidR="00561DBF" w:rsidRPr="00AE6DC6" w14:paraId="57C09F32" w14:textId="77777777" w:rsidTr="00AB01B4">
        <w:trPr>
          <w:cantSplit/>
          <w:trHeight w:val="389"/>
        </w:trPr>
        <w:tc>
          <w:tcPr>
            <w:tcW w:w="5951" w:type="dxa"/>
          </w:tcPr>
          <w:p w14:paraId="04C3606C" w14:textId="69367C84" w:rsidR="00561DBF" w:rsidRPr="00AE6DC6" w:rsidRDefault="00561DBF" w:rsidP="00561D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78" w:type="dxa"/>
          </w:tcPr>
          <w:p w14:paraId="5656B752" w14:textId="77777777" w:rsidR="00561DBF" w:rsidRPr="00AE6DC6" w:rsidRDefault="00561DBF" w:rsidP="00F9494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57C3A572" w14:textId="5ED658AA" w:rsidR="00561DBF" w:rsidRPr="00AE6DC6" w:rsidRDefault="00B446E4" w:rsidP="00F9494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11,435</w:t>
            </w:r>
          </w:p>
        </w:tc>
        <w:tc>
          <w:tcPr>
            <w:tcW w:w="180" w:type="dxa"/>
          </w:tcPr>
          <w:p w14:paraId="07AEEC65" w14:textId="77777777" w:rsidR="00561DBF" w:rsidRPr="00AE6DC6" w:rsidRDefault="00561DBF" w:rsidP="00F949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AF9A55" w14:textId="76E9F1F6" w:rsidR="00561DBF" w:rsidRPr="00AE6DC6" w:rsidRDefault="00B446E4" w:rsidP="00B446E4">
            <w:pPr>
              <w:pStyle w:val="BodyText"/>
              <w:tabs>
                <w:tab w:val="decimal" w:pos="48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7572" w:rsidRPr="00AE6DC6" w14:paraId="2CFB519D" w14:textId="77777777" w:rsidTr="00AB01B4">
        <w:trPr>
          <w:cantSplit/>
          <w:trHeight w:val="389"/>
        </w:trPr>
        <w:tc>
          <w:tcPr>
            <w:tcW w:w="5951" w:type="dxa"/>
          </w:tcPr>
          <w:p w14:paraId="5654C3CD" w14:textId="4625253D" w:rsidR="00307572" w:rsidRPr="00AE6DC6" w:rsidRDefault="00307572" w:rsidP="00561D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ตัดจำหน่ายสินทรัพย์สิทธิการใช้ </w:t>
            </w:r>
            <w:r w:rsidR="002B27AF"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</w:t>
            </w:r>
            <w:r w:rsidR="00B446E4" w:rsidRPr="00AE6DC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78" w:type="dxa"/>
          </w:tcPr>
          <w:p w14:paraId="0CE880FE" w14:textId="77777777" w:rsidR="00307572" w:rsidRPr="00AE6DC6" w:rsidRDefault="00307572" w:rsidP="00F9494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4EA94ADE" w14:textId="1B2E8327" w:rsidR="00307572" w:rsidRPr="00AE6DC6" w:rsidRDefault="00FC442F" w:rsidP="0010331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446E4"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FAA0223" w14:textId="77777777" w:rsidR="00307572" w:rsidRPr="00AE6DC6" w:rsidRDefault="00307572" w:rsidP="00F949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20CA3D" w14:textId="51ACB3C0" w:rsidR="00307572" w:rsidRPr="00AE6DC6" w:rsidRDefault="00B446E4" w:rsidP="00B446E4">
            <w:pPr>
              <w:pStyle w:val="BodyText"/>
              <w:tabs>
                <w:tab w:val="decimal" w:pos="48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4B80" w:rsidRPr="00AE6DC6" w14:paraId="5186B079" w14:textId="77777777" w:rsidTr="00AB01B4">
        <w:trPr>
          <w:cantSplit/>
          <w:trHeight w:val="389"/>
        </w:trPr>
        <w:tc>
          <w:tcPr>
            <w:tcW w:w="5951" w:type="dxa"/>
          </w:tcPr>
          <w:p w14:paraId="74AE862E" w14:textId="772703EA" w:rsidR="005A4B80" w:rsidRPr="00AE6DC6" w:rsidRDefault="005A4B80" w:rsidP="00561D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90348D" w:rsidRPr="00AE6DC6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178" w:type="dxa"/>
          </w:tcPr>
          <w:p w14:paraId="665E8B0B" w14:textId="77777777" w:rsidR="005A4B80" w:rsidRPr="00AE6DC6" w:rsidRDefault="005A4B80" w:rsidP="00F9494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54091A68" w14:textId="752C33BE" w:rsidR="005A4B80" w:rsidRPr="00AE6DC6" w:rsidRDefault="00561DBF" w:rsidP="002B27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446E4"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</w:t>
            </w: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C46F9D2" w14:textId="77777777" w:rsidR="005A4B80" w:rsidRPr="00AE6DC6" w:rsidRDefault="005A4B80" w:rsidP="00F949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EAD8A9" w14:textId="0E1AA35D" w:rsidR="005A4B80" w:rsidRPr="00AE6DC6" w:rsidRDefault="00574B1C" w:rsidP="00106E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446E4"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1966C5E3" w14:textId="77777777" w:rsidR="0037440C" w:rsidRPr="00AE6DC6" w:rsidRDefault="0037440C" w:rsidP="007E42D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7757F8" w14:textId="5A8B68B0" w:rsidR="007E42D8" w:rsidRPr="00AE6DC6" w:rsidRDefault="007E42D8" w:rsidP="007E42D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E6DC6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B446E4" w:rsidRPr="00AE6DC6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AE6DC6">
        <w:rPr>
          <w:rFonts w:asciiTheme="majorBidi" w:hAnsiTheme="majorBidi" w:cstheme="majorBidi"/>
          <w:sz w:val="30"/>
          <w:szCs w:val="30"/>
        </w:rPr>
        <w:t>3</w:t>
      </w:r>
      <w:r w:rsidR="00B446E4" w:rsidRPr="00AE6DC6">
        <w:rPr>
          <w:rFonts w:asciiTheme="majorBidi" w:hAnsiTheme="majorBidi" w:cstheme="majorBidi"/>
          <w:sz w:val="30"/>
          <w:szCs w:val="30"/>
        </w:rPr>
        <w:t>1</w:t>
      </w:r>
      <w:r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="00B446E4" w:rsidRPr="00AE6DC6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B446E4" w:rsidRPr="00AE6DC6">
        <w:rPr>
          <w:rFonts w:asciiTheme="majorBidi" w:hAnsiTheme="majorBidi" w:cstheme="majorBidi"/>
          <w:sz w:val="30"/>
          <w:szCs w:val="30"/>
        </w:rPr>
        <w:t>2567</w:t>
      </w:r>
      <w:r w:rsidR="0045576C"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="00B446E4" w:rsidRPr="00AE6DC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บริษัทได้ยกเลิกสัญญาเช่ากับผู้เช่ารายหนึ่ง จึงทำให้สินทรัพย์สิทธิการใช้ลดลงจำนวน </w:t>
      </w:r>
      <w:r w:rsidR="00B446E4" w:rsidRPr="00AE6DC6">
        <w:rPr>
          <w:rFonts w:asciiTheme="majorBidi" w:hAnsiTheme="majorBidi" w:cstheme="majorBidi"/>
          <w:sz w:val="30"/>
          <w:szCs w:val="30"/>
        </w:rPr>
        <w:t>0.03</w:t>
      </w:r>
      <w:r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Pr="00AE6DC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41115A"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="0041115A" w:rsidRPr="00AE6DC6">
        <w:rPr>
          <w:rFonts w:asciiTheme="majorBidi" w:hAnsiTheme="majorBidi" w:cstheme="majorBidi"/>
          <w:sz w:val="30"/>
          <w:szCs w:val="30"/>
          <w:cs/>
        </w:rPr>
        <w:t xml:space="preserve">กลุ่มบริษัทบันทึกกำไรจากการยกเลิกสัญญาเช่าดังกล่าวจำนวน </w:t>
      </w:r>
      <w:r w:rsidR="0041115A" w:rsidRPr="00AE6DC6">
        <w:rPr>
          <w:rFonts w:asciiTheme="majorBidi" w:hAnsiTheme="majorBidi" w:cstheme="majorBidi"/>
          <w:sz w:val="30"/>
          <w:szCs w:val="30"/>
        </w:rPr>
        <w:t>0.0</w:t>
      </w:r>
      <w:r w:rsidR="00B446E4" w:rsidRPr="00AE6DC6">
        <w:rPr>
          <w:rFonts w:asciiTheme="majorBidi" w:hAnsiTheme="majorBidi" w:cstheme="majorBidi"/>
          <w:sz w:val="30"/>
          <w:szCs w:val="30"/>
        </w:rPr>
        <w:t>02</w:t>
      </w:r>
      <w:r w:rsidR="0041115A"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="0041115A" w:rsidRPr="00AE6DC6">
        <w:rPr>
          <w:rFonts w:asciiTheme="majorBidi" w:hAnsiTheme="majorBidi" w:cstheme="majorBidi"/>
          <w:sz w:val="30"/>
          <w:szCs w:val="30"/>
          <w:cs/>
        </w:rPr>
        <w:t>ล้านบาท ในงบกำไรขาดทุนเบ็ดเสร็จ</w:t>
      </w:r>
    </w:p>
    <w:p w14:paraId="47E4B95D" w14:textId="77777777" w:rsidR="007E42D8" w:rsidRPr="00AE6DC6" w:rsidRDefault="007E42D8" w:rsidP="007E42D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AAC3C2" w14:textId="5B116B0A" w:rsidR="00454074" w:rsidRPr="00AE6DC6" w:rsidRDefault="007E42D8" w:rsidP="00ED1D3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6DC6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ED1D37" w:rsidRPr="00AE6DC6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D1D37" w:rsidRPr="00AE6DC6">
        <w:rPr>
          <w:rFonts w:asciiTheme="majorBidi" w:hAnsiTheme="majorBidi" w:cstheme="majorBidi"/>
          <w:sz w:val="30"/>
          <w:szCs w:val="30"/>
        </w:rPr>
        <w:t>31</w:t>
      </w:r>
      <w:r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="00ED1D37" w:rsidRPr="00AE6DC6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ED1D37" w:rsidRPr="00AE6DC6">
        <w:rPr>
          <w:rFonts w:asciiTheme="majorBidi" w:hAnsiTheme="majorBidi" w:cstheme="majorBidi"/>
          <w:sz w:val="30"/>
          <w:szCs w:val="30"/>
        </w:rPr>
        <w:t>2567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1115A" w:rsidRPr="00AE6DC6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กลุ่มบริษัทได้ทำสัญญาเช่า</w:t>
      </w:r>
      <w:r w:rsidR="00ED1D37" w:rsidRPr="00AE6DC6">
        <w:rPr>
          <w:rFonts w:asciiTheme="majorBidi" w:hAnsiTheme="majorBidi" w:cstheme="majorBidi" w:hint="cs"/>
          <w:sz w:val="30"/>
          <w:szCs w:val="30"/>
          <w:cs/>
        </w:rPr>
        <w:t>อุปกรณ์หลายสัญญา</w:t>
      </w:r>
      <w:r w:rsidR="00ED1D37"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="00ED1D37" w:rsidRPr="00AE6DC6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41115A" w:rsidRPr="00AE6DC6">
        <w:rPr>
          <w:rFonts w:asciiTheme="majorBidi" w:hAnsiTheme="majorBidi" w:cstheme="majorBidi"/>
          <w:sz w:val="30"/>
          <w:szCs w:val="30"/>
          <w:cs/>
        </w:rPr>
        <w:t xml:space="preserve">ระยะเวลา </w:t>
      </w:r>
      <w:r w:rsidR="00ED1D37" w:rsidRPr="00AE6DC6">
        <w:rPr>
          <w:rFonts w:asciiTheme="majorBidi" w:hAnsiTheme="majorBidi" w:cstheme="majorBidi"/>
          <w:sz w:val="30"/>
          <w:szCs w:val="30"/>
        </w:rPr>
        <w:t>3 - 4</w:t>
      </w:r>
      <w:r w:rsidR="0041115A" w:rsidRPr="00AE6DC6">
        <w:rPr>
          <w:rFonts w:asciiTheme="majorBidi" w:hAnsiTheme="majorBidi" w:cstheme="majorBidi"/>
          <w:sz w:val="30"/>
          <w:szCs w:val="30"/>
          <w:cs/>
        </w:rPr>
        <w:t xml:space="preserve"> ปี สิ้นสุดในปี </w:t>
      </w:r>
      <w:r w:rsidR="0041115A" w:rsidRPr="00AE6DC6">
        <w:rPr>
          <w:rFonts w:asciiTheme="majorBidi" w:hAnsiTheme="majorBidi" w:cstheme="majorBidi"/>
          <w:sz w:val="30"/>
          <w:szCs w:val="30"/>
        </w:rPr>
        <w:t>25</w:t>
      </w:r>
      <w:r w:rsidR="00ED1D37" w:rsidRPr="00AE6DC6">
        <w:rPr>
          <w:rFonts w:asciiTheme="majorBidi" w:hAnsiTheme="majorBidi" w:cstheme="majorBidi"/>
          <w:sz w:val="30"/>
          <w:szCs w:val="30"/>
        </w:rPr>
        <w:t>70</w:t>
      </w:r>
      <w:r w:rsidR="0041115A" w:rsidRPr="00AE6DC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6CA64D7" w14:textId="6F0493B0" w:rsidR="00FA1741" w:rsidRPr="00AE6DC6" w:rsidRDefault="00FA1741">
      <w:pPr>
        <w:rPr>
          <w:rFonts w:asciiTheme="majorBidi" w:hAnsiTheme="majorBidi" w:cstheme="majorBidi"/>
          <w:sz w:val="30"/>
          <w:szCs w:val="30"/>
        </w:rPr>
      </w:pPr>
      <w:r w:rsidRPr="00AE6DC6">
        <w:rPr>
          <w:rFonts w:asciiTheme="majorBidi" w:hAnsiTheme="majorBidi" w:cstheme="majorBidi"/>
          <w:sz w:val="30"/>
          <w:szCs w:val="30"/>
        </w:rPr>
        <w:br w:type="page"/>
      </w:r>
    </w:p>
    <w:p w14:paraId="52F5A293" w14:textId="54178572" w:rsidR="002C4FD1" w:rsidRPr="00AE6DC6" w:rsidRDefault="00ED1D37" w:rsidP="00F81910">
      <w:pPr>
        <w:tabs>
          <w:tab w:val="left" w:pos="540"/>
        </w:tabs>
        <w:rPr>
          <w:rFonts w:asciiTheme="majorBidi" w:hAnsiTheme="majorBidi" w:cstheme="majorBidi"/>
          <w:sz w:val="30"/>
          <w:szCs w:val="30"/>
          <w:cs/>
        </w:rPr>
      </w:pPr>
      <w:r w:rsidRPr="00AE6DC6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2C4FD1" w:rsidRPr="00AE6DC6">
        <w:rPr>
          <w:rFonts w:asciiTheme="majorBidi" w:hAnsiTheme="majorBidi" w:cstheme="majorBidi"/>
          <w:b/>
          <w:bCs/>
          <w:sz w:val="30"/>
          <w:szCs w:val="30"/>
        </w:rPr>
        <w:tab/>
      </w:r>
      <w:r w:rsidR="002C4FD1" w:rsidRPr="00AE6DC6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  <w:r w:rsidRPr="00AE6DC6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</w:p>
    <w:p w14:paraId="346ACF53" w14:textId="77777777" w:rsidR="002C4FD1" w:rsidRPr="00AE6DC6" w:rsidRDefault="002C4FD1" w:rsidP="00B070A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19DFA5" w14:textId="47AAE45F" w:rsidR="00296994" w:rsidRPr="00AE6DC6" w:rsidRDefault="002C4FD1" w:rsidP="00FD57D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6DC6">
        <w:rPr>
          <w:rFonts w:asciiTheme="majorBidi" w:hAnsiTheme="majorBidi" w:cstheme="majorBidi"/>
          <w:sz w:val="30"/>
          <w:szCs w:val="30"/>
          <w:cs/>
        </w:rPr>
        <w:t xml:space="preserve">หนี้สินที่มีภาระดอกเบี้ยซึ่งแสดงตามระยะเวลาครบกำหนดการจ่ายชำระ ณ วันที่ </w:t>
      </w:r>
      <w:r w:rsidR="007E42D8" w:rsidRPr="00AE6DC6">
        <w:rPr>
          <w:rFonts w:asciiTheme="majorBidi" w:hAnsiTheme="majorBidi" w:cstheme="majorBidi"/>
          <w:sz w:val="30"/>
          <w:szCs w:val="30"/>
        </w:rPr>
        <w:t>3</w:t>
      </w:r>
      <w:r w:rsidR="00ED1D37" w:rsidRPr="00AE6DC6">
        <w:rPr>
          <w:rFonts w:asciiTheme="majorBidi" w:hAnsiTheme="majorBidi" w:cstheme="majorBidi"/>
          <w:sz w:val="30"/>
          <w:szCs w:val="30"/>
        </w:rPr>
        <w:t>1</w:t>
      </w:r>
      <w:r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="00ED1D37" w:rsidRPr="00AE6DC6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ED1D37" w:rsidRPr="00AE6DC6">
        <w:rPr>
          <w:rFonts w:asciiTheme="majorBidi" w:hAnsiTheme="majorBidi" w:cstheme="majorBidi"/>
          <w:sz w:val="30"/>
          <w:szCs w:val="30"/>
        </w:rPr>
        <w:t>2567</w:t>
      </w:r>
      <w:r w:rsidR="00F30071"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="00F30071" w:rsidRPr="00AE6DC6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F30071" w:rsidRPr="00AE6DC6">
        <w:rPr>
          <w:rFonts w:asciiTheme="majorBidi" w:hAnsiTheme="majorBidi" w:cstheme="majorBidi"/>
          <w:sz w:val="30"/>
          <w:szCs w:val="30"/>
        </w:rPr>
        <w:t xml:space="preserve">      31 </w:t>
      </w:r>
      <w:r w:rsidR="00F30071" w:rsidRPr="00AE6DC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30071" w:rsidRPr="00AE6DC6">
        <w:rPr>
          <w:rFonts w:asciiTheme="majorBidi" w:hAnsiTheme="majorBidi" w:cstheme="majorBidi"/>
          <w:sz w:val="30"/>
          <w:szCs w:val="30"/>
        </w:rPr>
        <w:t>256</w:t>
      </w:r>
      <w:r w:rsidR="00ED1D37" w:rsidRPr="00AE6DC6">
        <w:rPr>
          <w:rFonts w:asciiTheme="majorBidi" w:hAnsiTheme="majorBidi" w:cstheme="majorBidi"/>
          <w:sz w:val="30"/>
          <w:szCs w:val="30"/>
        </w:rPr>
        <w:t>6</w:t>
      </w:r>
      <w:r w:rsidR="00F30071"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Pr="00AE6DC6">
        <w:rPr>
          <w:rFonts w:asciiTheme="majorBidi" w:hAnsiTheme="majorBidi" w:cstheme="majorBidi"/>
          <w:sz w:val="30"/>
          <w:szCs w:val="30"/>
          <w:cs/>
        </w:rPr>
        <w:t>ได้ดังนี้</w:t>
      </w:r>
    </w:p>
    <w:p w14:paraId="22B0A146" w14:textId="77777777" w:rsidR="00290A3C" w:rsidRPr="00AE6DC6" w:rsidRDefault="00290A3C" w:rsidP="00FD57D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0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044"/>
        <w:gridCol w:w="267"/>
        <w:gridCol w:w="979"/>
        <w:gridCol w:w="238"/>
        <w:gridCol w:w="881"/>
        <w:gridCol w:w="236"/>
        <w:gridCol w:w="881"/>
        <w:gridCol w:w="240"/>
        <w:gridCol w:w="876"/>
        <w:gridCol w:w="239"/>
        <w:gridCol w:w="890"/>
      </w:tblGrid>
      <w:tr w:rsidR="0092202C" w:rsidRPr="00AE6DC6" w14:paraId="4E73757C" w14:textId="77777777" w:rsidTr="002A710E">
        <w:trPr>
          <w:trHeight w:val="395"/>
          <w:tblHeader/>
        </w:trPr>
        <w:tc>
          <w:tcPr>
            <w:tcW w:w="2250" w:type="dxa"/>
            <w:vAlign w:val="bottom"/>
          </w:tcPr>
          <w:p w14:paraId="29BAC882" w14:textId="77777777" w:rsidR="0092202C" w:rsidRPr="00AE6DC6" w:rsidRDefault="0092202C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771" w:type="dxa"/>
            <w:gridSpan w:val="11"/>
            <w:vAlign w:val="bottom"/>
          </w:tcPr>
          <w:p w14:paraId="1BB373F0" w14:textId="751F767B" w:rsidR="0092202C" w:rsidRPr="00AE6DC6" w:rsidRDefault="0092202C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</w:tr>
      <w:tr w:rsidR="00791C5B" w:rsidRPr="00AE6DC6" w14:paraId="580FCBF6" w14:textId="77777777" w:rsidTr="00DB0B9B">
        <w:trPr>
          <w:trHeight w:val="395"/>
          <w:tblHeader/>
        </w:trPr>
        <w:tc>
          <w:tcPr>
            <w:tcW w:w="2250" w:type="dxa"/>
            <w:vAlign w:val="bottom"/>
          </w:tcPr>
          <w:p w14:paraId="39E324D7" w14:textId="77777777" w:rsidR="00791C5B" w:rsidRPr="00AE6DC6" w:rsidRDefault="00791C5B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409" w:type="dxa"/>
            <w:gridSpan w:val="5"/>
            <w:tcBorders>
              <w:bottom w:val="single" w:sz="4" w:space="0" w:color="auto"/>
            </w:tcBorders>
            <w:vAlign w:val="bottom"/>
          </w:tcPr>
          <w:p w14:paraId="18AD41F7" w14:textId="03B983B1" w:rsidR="00791C5B" w:rsidRPr="00AE6DC6" w:rsidRDefault="00ED1D37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31 </w:t>
            </w:r>
            <w:r w:rsidRPr="00AE6DC6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มีนาคม</w:t>
            </w:r>
            <w:r w:rsidRPr="00AE6DC6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2567</w:t>
            </w:r>
          </w:p>
        </w:tc>
        <w:tc>
          <w:tcPr>
            <w:tcW w:w="236" w:type="dxa"/>
            <w:vAlign w:val="center"/>
          </w:tcPr>
          <w:p w14:paraId="49C8709B" w14:textId="77777777" w:rsidR="00791C5B" w:rsidRPr="00AE6DC6" w:rsidRDefault="00791C5B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126" w:type="dxa"/>
            <w:gridSpan w:val="5"/>
            <w:vAlign w:val="bottom"/>
          </w:tcPr>
          <w:p w14:paraId="2A13E39D" w14:textId="0576B01E" w:rsidR="00791C5B" w:rsidRPr="00AE6DC6" w:rsidRDefault="00704F03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31 </w:t>
            </w:r>
            <w:r w:rsidRPr="00AE6DC6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ธันวาคม </w:t>
            </w: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ED1D37"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  <w:r w:rsidR="008073DC"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</w:tr>
      <w:tr w:rsidR="007671EF" w:rsidRPr="00AE6DC6" w14:paraId="24D618DF" w14:textId="77777777" w:rsidTr="00DB0B9B">
        <w:trPr>
          <w:trHeight w:val="770"/>
          <w:tblHeader/>
        </w:trPr>
        <w:tc>
          <w:tcPr>
            <w:tcW w:w="2250" w:type="dxa"/>
            <w:vAlign w:val="bottom"/>
            <w:hideMark/>
          </w:tcPr>
          <w:p w14:paraId="2F67BEB6" w14:textId="41E1BB40" w:rsidR="00362AC8" w:rsidRPr="00AE6DC6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A0C0A4F" w14:textId="77777777" w:rsidR="00362AC8" w:rsidRPr="00AE6DC6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44965" w14:textId="77777777" w:rsidR="00362AC8" w:rsidRPr="00AE6DC6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8B09996" w14:textId="77777777" w:rsidR="00362AC8" w:rsidRPr="00AE6DC6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0C690" w14:textId="77777777" w:rsidR="00362AC8" w:rsidRPr="00AE6DC6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ACE6F90" w14:textId="77777777" w:rsidR="00362AC8" w:rsidRPr="00AE6DC6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236" w:type="dxa"/>
            <w:vAlign w:val="center"/>
          </w:tcPr>
          <w:p w14:paraId="2C9A947F" w14:textId="77777777" w:rsidR="00362AC8" w:rsidRPr="00AE6DC6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13F93EB" w14:textId="77777777" w:rsidR="00362AC8" w:rsidRPr="00AE6DC6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A78A9" w14:textId="77777777" w:rsidR="00362AC8" w:rsidRPr="00AE6DC6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593C083" w14:textId="77777777" w:rsidR="00362AC8" w:rsidRPr="00AE6DC6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D489E" w14:textId="77777777" w:rsidR="00362AC8" w:rsidRPr="00AE6DC6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FE7A5F2" w14:textId="77777777" w:rsidR="00362AC8" w:rsidRPr="00AE6DC6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791C5B" w:rsidRPr="00AE6DC6" w14:paraId="07D751D5" w14:textId="77777777" w:rsidTr="00DB0B9B">
        <w:trPr>
          <w:trHeight w:val="385"/>
          <w:tblHeader/>
        </w:trPr>
        <w:tc>
          <w:tcPr>
            <w:tcW w:w="2250" w:type="dxa"/>
            <w:vAlign w:val="bottom"/>
          </w:tcPr>
          <w:p w14:paraId="2E94B367" w14:textId="77777777" w:rsidR="00791C5B" w:rsidRPr="00AE6DC6" w:rsidRDefault="00791C5B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771" w:type="dxa"/>
            <w:gridSpan w:val="11"/>
            <w:vAlign w:val="bottom"/>
          </w:tcPr>
          <w:p w14:paraId="6BD93BC8" w14:textId="078ADFE1" w:rsidR="00791C5B" w:rsidRPr="00AE6DC6" w:rsidRDefault="00791C5B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AE6DC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  <w:t>(</w:t>
            </w:r>
            <w:r w:rsidRPr="00AE6DC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พันบาท)</w:t>
            </w:r>
          </w:p>
        </w:tc>
      </w:tr>
      <w:tr w:rsidR="007671EF" w:rsidRPr="00AE6DC6" w14:paraId="77A45347" w14:textId="77777777" w:rsidTr="00DB0B9B">
        <w:trPr>
          <w:trHeight w:val="287"/>
        </w:trPr>
        <w:tc>
          <w:tcPr>
            <w:tcW w:w="2250" w:type="dxa"/>
            <w:vAlign w:val="bottom"/>
          </w:tcPr>
          <w:p w14:paraId="117C8B5A" w14:textId="0DA62A6C" w:rsidR="00362AC8" w:rsidRPr="00AE6DC6" w:rsidRDefault="00046687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1FAA3C7" w14:textId="77777777" w:rsidR="00362AC8" w:rsidRPr="00AE6DC6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376A1051" w14:textId="77777777" w:rsidR="00362AC8" w:rsidRPr="00AE6DC6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79" w:type="dxa"/>
            <w:vAlign w:val="bottom"/>
          </w:tcPr>
          <w:p w14:paraId="7B00B330" w14:textId="77777777" w:rsidR="00362AC8" w:rsidRPr="00AE6DC6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64E72861" w14:textId="77777777" w:rsidR="00362AC8" w:rsidRPr="00AE6DC6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81" w:type="dxa"/>
            <w:vAlign w:val="bottom"/>
          </w:tcPr>
          <w:p w14:paraId="1304F977" w14:textId="77777777" w:rsidR="00362AC8" w:rsidRPr="00AE6DC6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40E3171B" w14:textId="77777777" w:rsidR="00362AC8" w:rsidRPr="00AE6DC6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81" w:type="dxa"/>
            <w:vAlign w:val="bottom"/>
          </w:tcPr>
          <w:p w14:paraId="62FA4E95" w14:textId="77777777" w:rsidR="00362AC8" w:rsidRPr="00AE6DC6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37A599EC" w14:textId="77777777" w:rsidR="00362AC8" w:rsidRPr="00AE6DC6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76" w:type="dxa"/>
            <w:vAlign w:val="bottom"/>
          </w:tcPr>
          <w:p w14:paraId="670ECCDF" w14:textId="77777777" w:rsidR="00362AC8" w:rsidRPr="00AE6DC6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9" w:type="dxa"/>
            <w:vAlign w:val="bottom"/>
          </w:tcPr>
          <w:p w14:paraId="3DD6748F" w14:textId="77777777" w:rsidR="00362AC8" w:rsidRPr="00AE6DC6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90" w:type="dxa"/>
            <w:vAlign w:val="bottom"/>
          </w:tcPr>
          <w:p w14:paraId="67425ADA" w14:textId="77777777" w:rsidR="00362AC8" w:rsidRPr="00AE6DC6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C929B5" w:rsidRPr="00AE6DC6" w14:paraId="087655BA" w14:textId="77777777" w:rsidTr="00DB0B9B">
        <w:trPr>
          <w:trHeight w:val="50"/>
        </w:trPr>
        <w:tc>
          <w:tcPr>
            <w:tcW w:w="2250" w:type="dxa"/>
            <w:vAlign w:val="bottom"/>
          </w:tcPr>
          <w:p w14:paraId="336F9613" w14:textId="0ECAF67F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 (ก)</w:t>
            </w:r>
          </w:p>
        </w:tc>
        <w:tc>
          <w:tcPr>
            <w:tcW w:w="1044" w:type="dxa"/>
            <w:vAlign w:val="bottom"/>
          </w:tcPr>
          <w:p w14:paraId="5ADD1757" w14:textId="0C971809" w:rsidR="00C929B5" w:rsidRPr="00AE6DC6" w:rsidRDefault="003C5A97" w:rsidP="003D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24,768</w:t>
            </w:r>
          </w:p>
        </w:tc>
        <w:tc>
          <w:tcPr>
            <w:tcW w:w="267" w:type="dxa"/>
            <w:vAlign w:val="bottom"/>
          </w:tcPr>
          <w:p w14:paraId="6ED54689" w14:textId="77777777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06FFDF1F" w14:textId="2CFB281F" w:rsidR="00C929B5" w:rsidRPr="00AE6DC6" w:rsidRDefault="00C929B5" w:rsidP="00C92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211F6ABA" w14:textId="77777777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4D4E1977" w14:textId="4285C0D8" w:rsidR="00C929B5" w:rsidRPr="00AE6DC6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24,768</w:t>
            </w:r>
          </w:p>
        </w:tc>
        <w:tc>
          <w:tcPr>
            <w:tcW w:w="236" w:type="dxa"/>
            <w:vAlign w:val="bottom"/>
          </w:tcPr>
          <w:p w14:paraId="4833D767" w14:textId="77777777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07DB56D9" w14:textId="1F01F70E" w:rsidR="00C929B5" w:rsidRPr="00AE6DC6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46,708</w:t>
            </w:r>
          </w:p>
        </w:tc>
        <w:tc>
          <w:tcPr>
            <w:tcW w:w="240" w:type="dxa"/>
            <w:vAlign w:val="bottom"/>
          </w:tcPr>
          <w:p w14:paraId="049F80CD" w14:textId="77777777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761CF443" w14:textId="46501B71" w:rsidR="00C929B5" w:rsidRPr="00AE6DC6" w:rsidRDefault="006D69C6" w:rsidP="0056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9" w:type="dxa"/>
            <w:vAlign w:val="bottom"/>
          </w:tcPr>
          <w:p w14:paraId="4FD3AC98" w14:textId="77777777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06911F9C" w14:textId="143FA91E" w:rsidR="00C929B5" w:rsidRPr="00AE6DC6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46,708</w:t>
            </w:r>
          </w:p>
        </w:tc>
      </w:tr>
      <w:tr w:rsidR="00C929B5" w:rsidRPr="00AE6DC6" w14:paraId="09E9041F" w14:textId="77777777" w:rsidTr="00DB0B9B">
        <w:trPr>
          <w:trHeight w:val="781"/>
        </w:trPr>
        <w:tc>
          <w:tcPr>
            <w:tcW w:w="2250" w:type="dxa"/>
            <w:vAlign w:val="bottom"/>
          </w:tcPr>
          <w:p w14:paraId="0D957A37" w14:textId="5A5FA341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</w:p>
          <w:p w14:paraId="58B78BD3" w14:textId="3A7E3898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AE6DC6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 (ก)</w:t>
            </w:r>
          </w:p>
        </w:tc>
        <w:tc>
          <w:tcPr>
            <w:tcW w:w="1044" w:type="dxa"/>
            <w:vAlign w:val="bottom"/>
          </w:tcPr>
          <w:p w14:paraId="147BF82B" w14:textId="2E9B5574" w:rsidR="00C929B5" w:rsidRPr="00AE6DC6" w:rsidRDefault="003C5A97" w:rsidP="003D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45</w:t>
            </w:r>
            <w:r w:rsidR="00C929B5"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,000</w:t>
            </w:r>
          </w:p>
        </w:tc>
        <w:tc>
          <w:tcPr>
            <w:tcW w:w="267" w:type="dxa"/>
            <w:vAlign w:val="bottom"/>
          </w:tcPr>
          <w:p w14:paraId="72EC4D47" w14:textId="77777777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6E5D9DD1" w14:textId="3A3EEAC7" w:rsidR="00C929B5" w:rsidRPr="00AE6DC6" w:rsidRDefault="00C929B5" w:rsidP="00C92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187C530A" w14:textId="77777777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748A60B3" w14:textId="742FF7A2" w:rsidR="00C929B5" w:rsidRPr="00AE6DC6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45</w:t>
            </w:r>
            <w:r w:rsidR="00C929B5"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,000</w:t>
            </w:r>
          </w:p>
        </w:tc>
        <w:tc>
          <w:tcPr>
            <w:tcW w:w="236" w:type="dxa"/>
            <w:vAlign w:val="bottom"/>
          </w:tcPr>
          <w:p w14:paraId="7BACAA76" w14:textId="77777777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2A145F63" w14:textId="6CCC4668" w:rsidR="00C929B5" w:rsidRPr="00AE6DC6" w:rsidRDefault="003C5A97" w:rsidP="003C5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41,000</w:t>
            </w:r>
          </w:p>
        </w:tc>
        <w:tc>
          <w:tcPr>
            <w:tcW w:w="240" w:type="dxa"/>
            <w:vAlign w:val="bottom"/>
          </w:tcPr>
          <w:p w14:paraId="6A9C2FCE" w14:textId="77777777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04E2DFAF" w14:textId="40012544" w:rsidR="00C929B5" w:rsidRPr="00AE6DC6" w:rsidRDefault="006D69C6" w:rsidP="0056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9" w:type="dxa"/>
            <w:vAlign w:val="bottom"/>
          </w:tcPr>
          <w:p w14:paraId="0EABFAFE" w14:textId="77777777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76C8A183" w14:textId="5CB51FE9" w:rsidR="00C929B5" w:rsidRPr="00AE6DC6" w:rsidRDefault="003C5A97" w:rsidP="003C5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41,000</w:t>
            </w:r>
          </w:p>
        </w:tc>
      </w:tr>
      <w:tr w:rsidR="00C929B5" w:rsidRPr="00AE6DC6" w14:paraId="4F3C4145" w14:textId="77777777" w:rsidTr="00DB0B9B">
        <w:trPr>
          <w:trHeight w:val="781"/>
        </w:trPr>
        <w:tc>
          <w:tcPr>
            <w:tcW w:w="2250" w:type="dxa"/>
            <w:vAlign w:val="bottom"/>
          </w:tcPr>
          <w:p w14:paraId="132BBDFE" w14:textId="77777777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</w:p>
          <w:p w14:paraId="75AB35D1" w14:textId="467FC470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AE6DC6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 (ข)</w:t>
            </w:r>
          </w:p>
        </w:tc>
        <w:tc>
          <w:tcPr>
            <w:tcW w:w="1044" w:type="dxa"/>
            <w:vAlign w:val="bottom"/>
          </w:tcPr>
          <w:p w14:paraId="443C98AC" w14:textId="0252AF41" w:rsidR="00C929B5" w:rsidRPr="00AE6DC6" w:rsidRDefault="003C5A97" w:rsidP="0024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17</w:t>
            </w:r>
            <w:r w:rsidR="00C929B5"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099</w:t>
            </w:r>
          </w:p>
        </w:tc>
        <w:tc>
          <w:tcPr>
            <w:tcW w:w="267" w:type="dxa"/>
            <w:vAlign w:val="bottom"/>
          </w:tcPr>
          <w:p w14:paraId="63B9E12A" w14:textId="77777777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6CFFEA90" w14:textId="228CCF36" w:rsidR="00C929B5" w:rsidRPr="00AE6DC6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  <w:r w:rsidR="00AE3AD6"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,937</w:t>
            </w:r>
          </w:p>
        </w:tc>
        <w:tc>
          <w:tcPr>
            <w:tcW w:w="238" w:type="dxa"/>
            <w:vAlign w:val="bottom"/>
          </w:tcPr>
          <w:p w14:paraId="30D67C24" w14:textId="77777777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2F654539" w14:textId="0EF60118" w:rsidR="00C929B5" w:rsidRPr="00AE6DC6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  <w:r w:rsidR="00E17CBF"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="00C929B5"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</w:t>
            </w:r>
            <w:r w:rsidR="00C929B5"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  <w:r w:rsidR="003C57BB"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</w:p>
        </w:tc>
        <w:tc>
          <w:tcPr>
            <w:tcW w:w="236" w:type="dxa"/>
            <w:vAlign w:val="bottom"/>
          </w:tcPr>
          <w:p w14:paraId="5B1D74DF" w14:textId="77777777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14196EB3" w14:textId="3252C585" w:rsidR="00C929B5" w:rsidRPr="00AE6DC6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10,526</w:t>
            </w:r>
          </w:p>
        </w:tc>
        <w:tc>
          <w:tcPr>
            <w:tcW w:w="240" w:type="dxa"/>
            <w:vAlign w:val="bottom"/>
          </w:tcPr>
          <w:p w14:paraId="2EB87AC8" w14:textId="77777777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764B1582" w14:textId="1B05DE1D" w:rsidR="00C929B5" w:rsidRPr="00AE6DC6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46,268</w:t>
            </w:r>
          </w:p>
        </w:tc>
        <w:tc>
          <w:tcPr>
            <w:tcW w:w="239" w:type="dxa"/>
            <w:vAlign w:val="bottom"/>
          </w:tcPr>
          <w:p w14:paraId="398507AD" w14:textId="77777777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3F843D9B" w14:textId="607CA4DE" w:rsidR="00C929B5" w:rsidRPr="00AE6DC6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56,794</w:t>
            </w:r>
          </w:p>
        </w:tc>
      </w:tr>
      <w:tr w:rsidR="00C929B5" w:rsidRPr="00AE6DC6" w14:paraId="0A297E71" w14:textId="77777777" w:rsidTr="00DB0B9B">
        <w:trPr>
          <w:trHeight w:val="385"/>
        </w:trPr>
        <w:tc>
          <w:tcPr>
            <w:tcW w:w="2250" w:type="dxa"/>
            <w:vAlign w:val="bottom"/>
            <w:hideMark/>
          </w:tcPr>
          <w:p w14:paraId="115C5BF7" w14:textId="45EA1FB9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AE6DC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AE6DC6">
              <w:rPr>
                <w:rFonts w:asciiTheme="majorBidi" w:hAnsiTheme="majorBidi" w:cstheme="majorBidi"/>
                <w:sz w:val="28"/>
                <w:szCs w:val="28"/>
                <w:cs/>
              </w:rPr>
              <w:t>(ค)</w:t>
            </w:r>
          </w:p>
        </w:tc>
        <w:tc>
          <w:tcPr>
            <w:tcW w:w="1044" w:type="dxa"/>
            <w:vAlign w:val="bottom"/>
          </w:tcPr>
          <w:p w14:paraId="1F40C11D" w14:textId="35949434" w:rsidR="00C929B5" w:rsidRPr="00AE6DC6" w:rsidRDefault="003C5A97" w:rsidP="003D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13,575</w:t>
            </w:r>
          </w:p>
        </w:tc>
        <w:tc>
          <w:tcPr>
            <w:tcW w:w="267" w:type="dxa"/>
            <w:vAlign w:val="bottom"/>
          </w:tcPr>
          <w:p w14:paraId="123D39B9" w14:textId="77777777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51DC2CEC" w14:textId="25A82F51" w:rsidR="00C929B5" w:rsidRPr="00AE6DC6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130,75</w:t>
            </w:r>
            <w:r w:rsidR="00BE4686"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</w:p>
        </w:tc>
        <w:tc>
          <w:tcPr>
            <w:tcW w:w="238" w:type="dxa"/>
            <w:vAlign w:val="bottom"/>
          </w:tcPr>
          <w:p w14:paraId="06B434DA" w14:textId="77777777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4A5C3DE0" w14:textId="71C71CEC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="003C5A97"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44</w:t>
            </w: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3C5A97"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33</w:t>
            </w:r>
            <w:r w:rsidR="00BE4686"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236" w:type="dxa"/>
            <w:vAlign w:val="bottom"/>
          </w:tcPr>
          <w:p w14:paraId="4FBE9A6F" w14:textId="77777777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5E3768EB" w14:textId="1D4A785A" w:rsidR="00C929B5" w:rsidRPr="00AE6DC6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10,361</w:t>
            </w:r>
          </w:p>
        </w:tc>
        <w:tc>
          <w:tcPr>
            <w:tcW w:w="240" w:type="dxa"/>
            <w:vAlign w:val="bottom"/>
          </w:tcPr>
          <w:p w14:paraId="0EC0DBFC" w14:textId="77777777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17C41982" w14:textId="16A5F681" w:rsidR="00C929B5" w:rsidRPr="00AE6DC6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125,667</w:t>
            </w:r>
          </w:p>
        </w:tc>
        <w:tc>
          <w:tcPr>
            <w:tcW w:w="239" w:type="dxa"/>
            <w:vAlign w:val="bottom"/>
          </w:tcPr>
          <w:p w14:paraId="5913443A" w14:textId="77777777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532D4128" w14:textId="0C06705B" w:rsidR="00C929B5" w:rsidRPr="00AE6DC6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136,028</w:t>
            </w:r>
          </w:p>
        </w:tc>
      </w:tr>
      <w:tr w:rsidR="00C929B5" w:rsidRPr="00AE6DC6" w14:paraId="6F33ACF7" w14:textId="77777777" w:rsidTr="00DB0B9B">
        <w:trPr>
          <w:trHeight w:val="385"/>
        </w:trPr>
        <w:tc>
          <w:tcPr>
            <w:tcW w:w="2250" w:type="dxa"/>
            <w:vAlign w:val="bottom"/>
          </w:tcPr>
          <w:p w14:paraId="713CBDFB" w14:textId="4FE811D9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044" w:type="dxa"/>
            <w:vAlign w:val="bottom"/>
          </w:tcPr>
          <w:p w14:paraId="42513394" w14:textId="77777777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40349619" w14:textId="77777777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3C6F150C" w14:textId="77777777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0C8750A5" w14:textId="77777777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3E2D70E8" w14:textId="77777777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0513923" w14:textId="77777777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7709F124" w14:textId="77777777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5374F4FA" w14:textId="77777777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48E7013F" w14:textId="77777777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6127B357" w14:textId="77777777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4B17E832" w14:textId="77777777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C929B5" w:rsidRPr="00AE6DC6" w14:paraId="000CF0A2" w14:textId="77777777" w:rsidTr="00DB0B9B">
        <w:trPr>
          <w:trHeight w:val="385"/>
        </w:trPr>
        <w:tc>
          <w:tcPr>
            <w:tcW w:w="2250" w:type="dxa"/>
            <w:vAlign w:val="bottom"/>
          </w:tcPr>
          <w:p w14:paraId="6B5CBBFD" w14:textId="48ACBEBE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เงินกู้ยืมจากบุคคล</w:t>
            </w:r>
            <w:r w:rsidR="00C508A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E6DC6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  <w:r w:rsidR="00D51D57" w:rsidRPr="00AE6DC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C508A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E6D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(ดูหมายเหตุข้อ </w:t>
            </w:r>
            <w:r w:rsidR="007F6B57" w:rsidRPr="00AE6DC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E6DC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44" w:type="dxa"/>
            <w:vAlign w:val="bottom"/>
          </w:tcPr>
          <w:p w14:paraId="5FA4D284" w14:textId="18977F22" w:rsidR="00C929B5" w:rsidRPr="00AE6DC6" w:rsidRDefault="00C929B5" w:rsidP="00C92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512D0AA9" w14:textId="77777777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47FEE723" w14:textId="06F4EA09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10,000</w:t>
            </w:r>
          </w:p>
        </w:tc>
        <w:tc>
          <w:tcPr>
            <w:tcW w:w="238" w:type="dxa"/>
            <w:vAlign w:val="bottom"/>
          </w:tcPr>
          <w:p w14:paraId="18F5F937" w14:textId="77777777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2F66821B" w14:textId="7CC314F6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10,000</w:t>
            </w:r>
          </w:p>
        </w:tc>
        <w:tc>
          <w:tcPr>
            <w:tcW w:w="236" w:type="dxa"/>
            <w:vAlign w:val="bottom"/>
          </w:tcPr>
          <w:p w14:paraId="0A9A1875" w14:textId="77777777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54A90164" w14:textId="63081C53" w:rsidR="00C929B5" w:rsidRPr="00AE6DC6" w:rsidRDefault="00C929B5" w:rsidP="00C92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72A73EB4" w14:textId="77777777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151D7661" w14:textId="0261CB05" w:rsidR="00C929B5" w:rsidRPr="00AE6DC6" w:rsidRDefault="003C5A97" w:rsidP="003C5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10,000</w:t>
            </w:r>
          </w:p>
        </w:tc>
        <w:tc>
          <w:tcPr>
            <w:tcW w:w="239" w:type="dxa"/>
            <w:vAlign w:val="bottom"/>
          </w:tcPr>
          <w:p w14:paraId="26532BCD" w14:textId="77777777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5FC412AA" w14:textId="4AB43395" w:rsidR="00C929B5" w:rsidRPr="00AE6DC6" w:rsidRDefault="003C5A97" w:rsidP="003C5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10,000</w:t>
            </w:r>
          </w:p>
        </w:tc>
      </w:tr>
      <w:tr w:rsidR="00C929B5" w:rsidRPr="00AE6DC6" w14:paraId="7FB97BF3" w14:textId="77777777" w:rsidTr="00DB0B9B">
        <w:trPr>
          <w:trHeight w:val="289"/>
        </w:trPr>
        <w:tc>
          <w:tcPr>
            <w:tcW w:w="2250" w:type="dxa"/>
            <w:vAlign w:val="bottom"/>
            <w:hideMark/>
          </w:tcPr>
          <w:p w14:paraId="3B279850" w14:textId="08FBF6A6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right="-110" w:hanging="27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  <w:lang w:val="en-GB" w:eastAsia="en-GB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รวมหนี้สินที่มีภาระดอกเบี้ย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0B0220" w14:textId="1E428101" w:rsidR="00C929B5" w:rsidRPr="00AE6DC6" w:rsidRDefault="003C5A97" w:rsidP="003D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100,442</w:t>
            </w:r>
          </w:p>
        </w:tc>
        <w:tc>
          <w:tcPr>
            <w:tcW w:w="267" w:type="dxa"/>
            <w:vAlign w:val="bottom"/>
          </w:tcPr>
          <w:p w14:paraId="365D7724" w14:textId="77777777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B0811C" w14:textId="73FC0EB2" w:rsidR="00C929B5" w:rsidRPr="00AE6DC6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</w:t>
            </w:r>
            <w:r w:rsidR="00E17CBF" w:rsidRPr="00AE6DC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04</w:t>
            </w:r>
            <w:r w:rsidRPr="00AE6DC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,69</w:t>
            </w:r>
            <w:r w:rsidR="004365D6" w:rsidRPr="00AE6DC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</w:t>
            </w:r>
          </w:p>
        </w:tc>
        <w:tc>
          <w:tcPr>
            <w:tcW w:w="238" w:type="dxa"/>
            <w:vAlign w:val="bottom"/>
          </w:tcPr>
          <w:p w14:paraId="2055F1A1" w14:textId="77777777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237AE4" w14:textId="78795157" w:rsidR="00C929B5" w:rsidRPr="00AE6DC6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</w:t>
            </w:r>
            <w:r w:rsidR="00E17CBF" w:rsidRPr="00AE6DC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05</w:t>
            </w:r>
            <w:r w:rsidRPr="00AE6DC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,13</w:t>
            </w:r>
            <w:r w:rsidR="00BE4686" w:rsidRPr="00AE6DC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</w:t>
            </w:r>
          </w:p>
        </w:tc>
        <w:tc>
          <w:tcPr>
            <w:tcW w:w="236" w:type="dxa"/>
            <w:vAlign w:val="bottom"/>
          </w:tcPr>
          <w:p w14:paraId="182E48A9" w14:textId="77777777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A627FA" w14:textId="7F095F7A" w:rsidR="00C929B5" w:rsidRPr="00AE6DC6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108,595</w:t>
            </w:r>
          </w:p>
        </w:tc>
        <w:tc>
          <w:tcPr>
            <w:tcW w:w="240" w:type="dxa"/>
            <w:vAlign w:val="bottom"/>
          </w:tcPr>
          <w:p w14:paraId="7B587E94" w14:textId="77777777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FCEF07" w14:textId="4764545D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  <w:r w:rsidR="003C5A97" w:rsidRPr="00AE6DC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</w:t>
            </w:r>
            <w:r w:rsidR="006D69C6" w:rsidRPr="00AE6DC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  <w:r w:rsidRPr="00AE6DC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3C5A97" w:rsidRPr="00AE6DC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935</w:t>
            </w:r>
          </w:p>
        </w:tc>
        <w:tc>
          <w:tcPr>
            <w:tcW w:w="239" w:type="dxa"/>
            <w:vAlign w:val="bottom"/>
          </w:tcPr>
          <w:p w14:paraId="5E6A8B60" w14:textId="77777777" w:rsidR="00C929B5" w:rsidRPr="00AE6DC6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71C5AE" w14:textId="0D12EF32" w:rsidR="00C929B5" w:rsidRPr="00AE6DC6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290,530</w:t>
            </w:r>
          </w:p>
        </w:tc>
      </w:tr>
    </w:tbl>
    <w:p w14:paraId="38EDCEFB" w14:textId="3959CFD0" w:rsidR="002B27AF" w:rsidRPr="00AE6DC6" w:rsidRDefault="002B27AF" w:rsidP="00FB6C4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861F4D" w14:textId="77777777" w:rsidR="002B27AF" w:rsidRPr="00AE6DC6" w:rsidRDefault="002B27AF">
      <w:pPr>
        <w:rPr>
          <w:rFonts w:asciiTheme="majorBidi" w:hAnsiTheme="majorBidi" w:cstheme="majorBidi"/>
          <w:sz w:val="30"/>
          <w:szCs w:val="30"/>
        </w:rPr>
      </w:pPr>
      <w:r w:rsidRPr="00AE6DC6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0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9"/>
        <w:gridCol w:w="1105"/>
        <w:gridCol w:w="267"/>
        <w:gridCol w:w="979"/>
        <w:gridCol w:w="238"/>
        <w:gridCol w:w="881"/>
        <w:gridCol w:w="236"/>
        <w:gridCol w:w="881"/>
        <w:gridCol w:w="240"/>
        <w:gridCol w:w="876"/>
        <w:gridCol w:w="239"/>
        <w:gridCol w:w="890"/>
      </w:tblGrid>
      <w:tr w:rsidR="00296994" w:rsidRPr="00AE6DC6" w14:paraId="6FCA22AD" w14:textId="77777777" w:rsidTr="00F94949">
        <w:trPr>
          <w:trHeight w:val="395"/>
          <w:tblHeader/>
        </w:trPr>
        <w:tc>
          <w:tcPr>
            <w:tcW w:w="2189" w:type="dxa"/>
            <w:vAlign w:val="bottom"/>
          </w:tcPr>
          <w:p w14:paraId="0AD25DDB" w14:textId="631FCF0B" w:rsidR="00296994" w:rsidRPr="00AE6DC6" w:rsidRDefault="00CA6D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6832" w:type="dxa"/>
            <w:gridSpan w:val="11"/>
            <w:vAlign w:val="bottom"/>
          </w:tcPr>
          <w:p w14:paraId="43675F91" w14:textId="1BBAB081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296994" w:rsidRPr="00AE6DC6" w14:paraId="6B41EB78" w14:textId="77777777" w:rsidTr="00F94949">
        <w:trPr>
          <w:trHeight w:val="395"/>
          <w:tblHeader/>
        </w:trPr>
        <w:tc>
          <w:tcPr>
            <w:tcW w:w="2189" w:type="dxa"/>
            <w:vAlign w:val="bottom"/>
          </w:tcPr>
          <w:p w14:paraId="38A1415B" w14:textId="77777777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470" w:type="dxa"/>
            <w:gridSpan w:val="5"/>
            <w:tcBorders>
              <w:bottom w:val="single" w:sz="4" w:space="0" w:color="auto"/>
            </w:tcBorders>
            <w:vAlign w:val="bottom"/>
          </w:tcPr>
          <w:p w14:paraId="1D55194D" w14:textId="11C085D9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</w:t>
            </w:r>
            <w:r w:rsidR="002B27AF" w:rsidRPr="00AE6DC6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</w:t>
            </w:r>
            <w:r w:rsidRPr="00AE6DC6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="002B27AF" w:rsidRPr="00AE6DC6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มีนาคม</w:t>
            </w:r>
            <w:r w:rsidRPr="00AE6DC6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 </w:t>
            </w:r>
            <w:r w:rsidR="002B27AF"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236" w:type="dxa"/>
            <w:vAlign w:val="center"/>
          </w:tcPr>
          <w:p w14:paraId="64B85F42" w14:textId="77777777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126" w:type="dxa"/>
            <w:gridSpan w:val="5"/>
            <w:vAlign w:val="bottom"/>
          </w:tcPr>
          <w:p w14:paraId="102B6156" w14:textId="7C6C21AC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31 </w:t>
            </w:r>
            <w:r w:rsidRPr="00AE6DC6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ธันวาคม </w:t>
            </w: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2B27AF"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</w:p>
        </w:tc>
      </w:tr>
      <w:tr w:rsidR="00296994" w:rsidRPr="00AE6DC6" w14:paraId="26D2310E" w14:textId="77777777" w:rsidTr="00F94949">
        <w:trPr>
          <w:trHeight w:val="770"/>
          <w:tblHeader/>
        </w:trPr>
        <w:tc>
          <w:tcPr>
            <w:tcW w:w="2189" w:type="dxa"/>
            <w:vAlign w:val="bottom"/>
            <w:hideMark/>
          </w:tcPr>
          <w:p w14:paraId="5AF34285" w14:textId="77777777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14BBFC2" w14:textId="77777777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84E58" w14:textId="77777777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3B249C7" w14:textId="77777777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53FE5" w14:textId="77777777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F30FD8C" w14:textId="77777777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236" w:type="dxa"/>
            <w:vAlign w:val="center"/>
          </w:tcPr>
          <w:p w14:paraId="057BB709" w14:textId="77777777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6297935" w14:textId="77777777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BD526" w14:textId="77777777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6CCE60D" w14:textId="77777777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252FE" w14:textId="77777777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756C50D" w14:textId="77777777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296994" w:rsidRPr="00AE6DC6" w14:paraId="27FF76F9" w14:textId="77777777" w:rsidTr="00F94949">
        <w:trPr>
          <w:trHeight w:val="385"/>
          <w:tblHeader/>
        </w:trPr>
        <w:tc>
          <w:tcPr>
            <w:tcW w:w="2189" w:type="dxa"/>
            <w:vAlign w:val="bottom"/>
          </w:tcPr>
          <w:p w14:paraId="68B0BBCD" w14:textId="77777777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832" w:type="dxa"/>
            <w:gridSpan w:val="11"/>
            <w:vAlign w:val="bottom"/>
          </w:tcPr>
          <w:p w14:paraId="5F219FE1" w14:textId="77777777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AE6DC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  <w:t>(</w:t>
            </w:r>
            <w:r w:rsidRPr="00AE6DC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พันบาท)</w:t>
            </w:r>
          </w:p>
        </w:tc>
      </w:tr>
      <w:tr w:rsidR="00296994" w:rsidRPr="00AE6DC6" w14:paraId="02E83305" w14:textId="77777777" w:rsidTr="00F94949">
        <w:trPr>
          <w:trHeight w:val="287"/>
        </w:trPr>
        <w:tc>
          <w:tcPr>
            <w:tcW w:w="2189" w:type="dxa"/>
            <w:vAlign w:val="bottom"/>
          </w:tcPr>
          <w:p w14:paraId="0E83E815" w14:textId="77777777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756B14E3" w14:textId="77777777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280D4F90" w14:textId="77777777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79" w:type="dxa"/>
            <w:vAlign w:val="bottom"/>
          </w:tcPr>
          <w:p w14:paraId="21B20DF9" w14:textId="77777777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46CEC7F2" w14:textId="77777777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81" w:type="dxa"/>
            <w:vAlign w:val="bottom"/>
          </w:tcPr>
          <w:p w14:paraId="05D97B7D" w14:textId="77777777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03632575" w14:textId="77777777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81" w:type="dxa"/>
            <w:vAlign w:val="bottom"/>
          </w:tcPr>
          <w:p w14:paraId="0DA0B214" w14:textId="77777777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68DC620F" w14:textId="77777777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76" w:type="dxa"/>
            <w:vAlign w:val="bottom"/>
          </w:tcPr>
          <w:p w14:paraId="69AACD83" w14:textId="77777777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9" w:type="dxa"/>
            <w:vAlign w:val="bottom"/>
          </w:tcPr>
          <w:p w14:paraId="589B024A" w14:textId="77777777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90" w:type="dxa"/>
            <w:vAlign w:val="bottom"/>
          </w:tcPr>
          <w:p w14:paraId="4DB3B9B5" w14:textId="77777777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6D69C6" w:rsidRPr="00AE6DC6" w14:paraId="07B8E2B7" w14:textId="77777777" w:rsidTr="006D69C6">
        <w:trPr>
          <w:trHeight w:val="50"/>
        </w:trPr>
        <w:tc>
          <w:tcPr>
            <w:tcW w:w="2189" w:type="dxa"/>
            <w:vAlign w:val="bottom"/>
          </w:tcPr>
          <w:p w14:paraId="27CC051B" w14:textId="226EBA0A" w:rsidR="006D69C6" w:rsidRPr="00AE6DC6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 (ก)</w:t>
            </w:r>
          </w:p>
        </w:tc>
        <w:tc>
          <w:tcPr>
            <w:tcW w:w="1105" w:type="dxa"/>
            <w:vAlign w:val="bottom"/>
          </w:tcPr>
          <w:p w14:paraId="58ECB453" w14:textId="1054D955" w:rsidR="006D69C6" w:rsidRPr="00AE6DC6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19,782</w:t>
            </w:r>
          </w:p>
        </w:tc>
        <w:tc>
          <w:tcPr>
            <w:tcW w:w="267" w:type="dxa"/>
            <w:vAlign w:val="bottom"/>
          </w:tcPr>
          <w:p w14:paraId="0BCEB3FD" w14:textId="77777777" w:rsidR="006D69C6" w:rsidRPr="00AE6DC6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13DBB09A" w14:textId="4D805EEC" w:rsidR="006D69C6" w:rsidRPr="00AE6DC6" w:rsidRDefault="006D69C6" w:rsidP="00566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6E12C68E" w14:textId="77777777" w:rsidR="006D69C6" w:rsidRPr="00AE6DC6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615821C8" w14:textId="62191853" w:rsidR="006D69C6" w:rsidRPr="00AE6DC6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19,782</w:t>
            </w:r>
          </w:p>
        </w:tc>
        <w:tc>
          <w:tcPr>
            <w:tcW w:w="236" w:type="dxa"/>
            <w:vAlign w:val="bottom"/>
          </w:tcPr>
          <w:p w14:paraId="0D14DA97" w14:textId="77777777" w:rsidR="006D69C6" w:rsidRPr="00AE6DC6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741279AA" w14:textId="0598D52D" w:rsidR="006D69C6" w:rsidRPr="00AE6DC6" w:rsidRDefault="002B27AF" w:rsidP="002B2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24,219</w:t>
            </w:r>
          </w:p>
        </w:tc>
        <w:tc>
          <w:tcPr>
            <w:tcW w:w="240" w:type="dxa"/>
            <w:vAlign w:val="bottom"/>
          </w:tcPr>
          <w:p w14:paraId="03D27269" w14:textId="77777777" w:rsidR="006D69C6" w:rsidRPr="00AE6DC6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3B7BDF2A" w14:textId="403212ED" w:rsidR="006D69C6" w:rsidRPr="00AE6DC6" w:rsidRDefault="00566EC6" w:rsidP="0056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9" w:type="dxa"/>
            <w:vAlign w:val="bottom"/>
          </w:tcPr>
          <w:p w14:paraId="1A2D30DE" w14:textId="77777777" w:rsidR="006D69C6" w:rsidRPr="00AE6DC6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52B8699F" w14:textId="475AEC1A" w:rsidR="006D69C6" w:rsidRPr="00AE6DC6" w:rsidRDefault="002B27AF" w:rsidP="002B2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24,219</w:t>
            </w:r>
          </w:p>
        </w:tc>
      </w:tr>
      <w:tr w:rsidR="006D69C6" w:rsidRPr="00AE6DC6" w14:paraId="3F6494E3" w14:textId="77777777" w:rsidTr="006D69C6">
        <w:trPr>
          <w:trHeight w:val="50"/>
        </w:trPr>
        <w:tc>
          <w:tcPr>
            <w:tcW w:w="2189" w:type="dxa"/>
            <w:vAlign w:val="bottom"/>
          </w:tcPr>
          <w:p w14:paraId="7164EC17" w14:textId="5EBAF845" w:rsidR="006D69C6" w:rsidRPr="00AE6DC6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  <w:r w:rsidRPr="00AE6DC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สถาบันการเงิน (ก)</w:t>
            </w:r>
          </w:p>
        </w:tc>
        <w:tc>
          <w:tcPr>
            <w:tcW w:w="1105" w:type="dxa"/>
            <w:vAlign w:val="bottom"/>
          </w:tcPr>
          <w:p w14:paraId="47C23587" w14:textId="1A333128" w:rsidR="006D69C6" w:rsidRPr="00AE6DC6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44,550</w:t>
            </w:r>
          </w:p>
        </w:tc>
        <w:tc>
          <w:tcPr>
            <w:tcW w:w="267" w:type="dxa"/>
            <w:vAlign w:val="bottom"/>
          </w:tcPr>
          <w:p w14:paraId="008C4999" w14:textId="77777777" w:rsidR="006D69C6" w:rsidRPr="00AE6DC6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20F025FC" w14:textId="50C65D7F" w:rsidR="006D69C6" w:rsidRPr="00AE6DC6" w:rsidRDefault="006D69C6" w:rsidP="00566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37EDFF41" w14:textId="77777777" w:rsidR="006D69C6" w:rsidRPr="00AE6DC6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40662343" w14:textId="26F64AE9" w:rsidR="006D69C6" w:rsidRPr="00AE6DC6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44,550</w:t>
            </w:r>
          </w:p>
        </w:tc>
        <w:tc>
          <w:tcPr>
            <w:tcW w:w="236" w:type="dxa"/>
            <w:vAlign w:val="bottom"/>
          </w:tcPr>
          <w:p w14:paraId="29639DCE" w14:textId="77777777" w:rsidR="006D69C6" w:rsidRPr="00AE6DC6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6DA9A0DB" w14:textId="55BD74AD" w:rsidR="006D69C6" w:rsidRPr="00AE6DC6" w:rsidRDefault="002B27AF" w:rsidP="002B2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41,000</w:t>
            </w:r>
          </w:p>
        </w:tc>
        <w:tc>
          <w:tcPr>
            <w:tcW w:w="240" w:type="dxa"/>
            <w:vAlign w:val="bottom"/>
          </w:tcPr>
          <w:p w14:paraId="1F8CD42B" w14:textId="77777777" w:rsidR="006D69C6" w:rsidRPr="00AE6DC6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78B42A98" w14:textId="14124352" w:rsidR="006D69C6" w:rsidRPr="00AE6DC6" w:rsidRDefault="00566EC6" w:rsidP="0056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9" w:type="dxa"/>
            <w:vAlign w:val="bottom"/>
          </w:tcPr>
          <w:p w14:paraId="32D2F32B" w14:textId="77777777" w:rsidR="006D69C6" w:rsidRPr="00AE6DC6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61C78C77" w14:textId="4F7D8B4D" w:rsidR="006D69C6" w:rsidRPr="00AE6DC6" w:rsidRDefault="002B27AF" w:rsidP="002B2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41,000</w:t>
            </w:r>
          </w:p>
        </w:tc>
      </w:tr>
      <w:tr w:rsidR="00296994" w:rsidRPr="00AE6DC6" w14:paraId="0C5720C3" w14:textId="77777777" w:rsidTr="00F94949">
        <w:trPr>
          <w:trHeight w:val="781"/>
        </w:trPr>
        <w:tc>
          <w:tcPr>
            <w:tcW w:w="2189" w:type="dxa"/>
            <w:vAlign w:val="bottom"/>
          </w:tcPr>
          <w:p w14:paraId="20F9E743" w14:textId="77777777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</w:p>
          <w:p w14:paraId="2E29C1C5" w14:textId="57920794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AE6DC6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 (</w:t>
            </w:r>
            <w:r w:rsidR="006D69C6" w:rsidRPr="00AE6DC6">
              <w:rPr>
                <w:rFonts w:asciiTheme="majorBidi" w:hAnsiTheme="majorBidi" w:cstheme="majorBidi"/>
                <w:sz w:val="28"/>
                <w:szCs w:val="28"/>
                <w:cs/>
              </w:rPr>
              <w:t>ข</w:t>
            </w:r>
            <w:r w:rsidRPr="00AE6DC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05" w:type="dxa"/>
            <w:vAlign w:val="bottom"/>
          </w:tcPr>
          <w:p w14:paraId="12FB778A" w14:textId="5174D8D9" w:rsidR="00296994" w:rsidRPr="00AE6DC6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17,099</w:t>
            </w:r>
          </w:p>
        </w:tc>
        <w:tc>
          <w:tcPr>
            <w:tcW w:w="267" w:type="dxa"/>
            <w:vAlign w:val="bottom"/>
          </w:tcPr>
          <w:p w14:paraId="54259BDC" w14:textId="77777777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41D91FA3" w14:textId="12831A99" w:rsidR="00296994" w:rsidRPr="00AE6DC6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63,937</w:t>
            </w:r>
          </w:p>
        </w:tc>
        <w:tc>
          <w:tcPr>
            <w:tcW w:w="238" w:type="dxa"/>
            <w:vAlign w:val="bottom"/>
          </w:tcPr>
          <w:p w14:paraId="419F8C74" w14:textId="77777777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20DC089F" w14:textId="78B68426" w:rsidR="00296994" w:rsidRPr="00AE6DC6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81</w:t>
            </w:r>
            <w:r w:rsidR="006D69C6"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</w:t>
            </w:r>
            <w:r w:rsidR="006D69C6"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  <w:r w:rsidR="00E260F0"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</w:p>
        </w:tc>
        <w:tc>
          <w:tcPr>
            <w:tcW w:w="236" w:type="dxa"/>
            <w:vAlign w:val="bottom"/>
          </w:tcPr>
          <w:p w14:paraId="3443845E" w14:textId="77777777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1D39E45D" w14:textId="6A05DC9E" w:rsidR="00296994" w:rsidRPr="00AE6DC6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10,526</w:t>
            </w:r>
          </w:p>
        </w:tc>
        <w:tc>
          <w:tcPr>
            <w:tcW w:w="240" w:type="dxa"/>
            <w:vAlign w:val="bottom"/>
          </w:tcPr>
          <w:p w14:paraId="50FA91EF" w14:textId="77777777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37BD68F9" w14:textId="31D2966A" w:rsidR="00296994" w:rsidRPr="00AE6DC6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46,268</w:t>
            </w:r>
          </w:p>
        </w:tc>
        <w:tc>
          <w:tcPr>
            <w:tcW w:w="239" w:type="dxa"/>
            <w:vAlign w:val="bottom"/>
          </w:tcPr>
          <w:p w14:paraId="7870E88D" w14:textId="77777777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1E967019" w14:textId="4B88AFCA" w:rsidR="00296994" w:rsidRPr="00AE6DC6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56,794</w:t>
            </w:r>
          </w:p>
        </w:tc>
      </w:tr>
      <w:tr w:rsidR="00296994" w:rsidRPr="00AE6DC6" w14:paraId="6250BB2E" w14:textId="77777777" w:rsidTr="00F94949">
        <w:trPr>
          <w:trHeight w:val="385"/>
        </w:trPr>
        <w:tc>
          <w:tcPr>
            <w:tcW w:w="2189" w:type="dxa"/>
            <w:vAlign w:val="bottom"/>
            <w:hideMark/>
          </w:tcPr>
          <w:p w14:paraId="1C611405" w14:textId="760D1B35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AE6DC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AE6DC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6D69C6" w:rsidRPr="00AE6DC6">
              <w:rPr>
                <w:rFonts w:asciiTheme="majorBidi" w:hAnsiTheme="majorBidi" w:cstheme="majorBidi"/>
                <w:sz w:val="28"/>
                <w:szCs w:val="28"/>
                <w:cs/>
              </w:rPr>
              <w:t>ค</w:t>
            </w:r>
            <w:r w:rsidRPr="00AE6DC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05" w:type="dxa"/>
            <w:vAlign w:val="bottom"/>
          </w:tcPr>
          <w:p w14:paraId="5349BA5D" w14:textId="430BEA52" w:rsidR="00296994" w:rsidRPr="00AE6DC6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7,525</w:t>
            </w:r>
          </w:p>
        </w:tc>
        <w:tc>
          <w:tcPr>
            <w:tcW w:w="267" w:type="dxa"/>
            <w:vAlign w:val="bottom"/>
          </w:tcPr>
          <w:p w14:paraId="4E7F649D" w14:textId="77777777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0843CB48" w14:textId="2A762C62" w:rsidR="00296994" w:rsidRPr="00AE6DC6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100,11</w:t>
            </w:r>
            <w:r w:rsidR="008C0EF1"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</w:p>
        </w:tc>
        <w:tc>
          <w:tcPr>
            <w:tcW w:w="238" w:type="dxa"/>
            <w:vAlign w:val="bottom"/>
          </w:tcPr>
          <w:p w14:paraId="2BDA4061" w14:textId="77777777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6EE49E0E" w14:textId="3707D36C" w:rsidR="00296994" w:rsidRPr="00AE6DC6" w:rsidRDefault="00FB6C4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="002B27AF"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07</w:t>
            </w: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2B27AF"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63</w:t>
            </w:r>
            <w:r w:rsidR="008C0EF1"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</w:p>
        </w:tc>
        <w:tc>
          <w:tcPr>
            <w:tcW w:w="236" w:type="dxa"/>
            <w:vAlign w:val="bottom"/>
          </w:tcPr>
          <w:p w14:paraId="5390709A" w14:textId="77777777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673CA4FA" w14:textId="657BA2BA" w:rsidR="00296994" w:rsidRPr="00AE6DC6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7,50</w:t>
            </w:r>
            <w:r w:rsidR="009A4540"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240" w:type="dxa"/>
            <w:vAlign w:val="bottom"/>
          </w:tcPr>
          <w:p w14:paraId="1C91ED47" w14:textId="77777777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25488A32" w14:textId="7EF6795F" w:rsidR="00296994" w:rsidRPr="00AE6DC6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102,010</w:t>
            </w:r>
          </w:p>
        </w:tc>
        <w:tc>
          <w:tcPr>
            <w:tcW w:w="239" w:type="dxa"/>
            <w:vAlign w:val="bottom"/>
          </w:tcPr>
          <w:p w14:paraId="6AEA6BFD" w14:textId="77777777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3E3DC238" w14:textId="759D665D" w:rsidR="00296994" w:rsidRPr="00AE6DC6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109,51</w:t>
            </w:r>
            <w:r w:rsidR="009A4540" w:rsidRPr="00AE6DC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</w:p>
        </w:tc>
      </w:tr>
      <w:tr w:rsidR="00296994" w:rsidRPr="00AE6DC6" w14:paraId="09CEC3C6" w14:textId="77777777" w:rsidTr="00FB6C4F">
        <w:trPr>
          <w:trHeight w:val="60"/>
        </w:trPr>
        <w:tc>
          <w:tcPr>
            <w:tcW w:w="2189" w:type="dxa"/>
            <w:vAlign w:val="bottom"/>
            <w:hideMark/>
          </w:tcPr>
          <w:p w14:paraId="4E29AF93" w14:textId="77777777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right="-110" w:hanging="27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  <w:lang w:val="en-GB" w:eastAsia="en-GB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รวมหนี้สินที่มีภาระดอกเบี้ย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416867" w14:textId="3E0DB72E" w:rsidR="00296994" w:rsidRPr="00AE6DC6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88,956</w:t>
            </w:r>
          </w:p>
        </w:tc>
        <w:tc>
          <w:tcPr>
            <w:tcW w:w="267" w:type="dxa"/>
            <w:vAlign w:val="bottom"/>
          </w:tcPr>
          <w:p w14:paraId="584F14A1" w14:textId="77777777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D73CD4" w14:textId="6444E2E6" w:rsidR="00296994" w:rsidRPr="00AE6DC6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164,04</w:t>
            </w:r>
            <w:r w:rsidR="008C0EF1" w:rsidRPr="00AE6DC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</w:t>
            </w:r>
          </w:p>
        </w:tc>
        <w:tc>
          <w:tcPr>
            <w:tcW w:w="238" w:type="dxa"/>
            <w:vAlign w:val="bottom"/>
          </w:tcPr>
          <w:p w14:paraId="184570C7" w14:textId="77777777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043B2A" w14:textId="29BB9EA8" w:rsidR="00296994" w:rsidRPr="00AE6DC6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</w:t>
            </w:r>
            <w:r w:rsidR="002B27AF" w:rsidRPr="00AE6DC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53</w:t>
            </w:r>
            <w:r w:rsidRPr="00AE6DC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2B27AF" w:rsidRPr="00AE6DC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00</w:t>
            </w:r>
            <w:r w:rsidR="008C0EF1" w:rsidRPr="00AE6DC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</w:t>
            </w:r>
          </w:p>
        </w:tc>
        <w:tc>
          <w:tcPr>
            <w:tcW w:w="236" w:type="dxa"/>
            <w:vAlign w:val="bottom"/>
          </w:tcPr>
          <w:p w14:paraId="2C5E8EEE" w14:textId="77777777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9DFDAD" w14:textId="5B9060B2" w:rsidR="00296994" w:rsidRPr="00AE6DC6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83,24</w:t>
            </w:r>
            <w:r w:rsidR="009A4540" w:rsidRPr="00AE6DC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</w:t>
            </w:r>
          </w:p>
        </w:tc>
        <w:tc>
          <w:tcPr>
            <w:tcW w:w="240" w:type="dxa"/>
            <w:vAlign w:val="bottom"/>
          </w:tcPr>
          <w:p w14:paraId="4219BF0C" w14:textId="77777777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C30A18" w14:textId="73B18E59" w:rsidR="00296994" w:rsidRPr="00AE6DC6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148,278</w:t>
            </w:r>
          </w:p>
        </w:tc>
        <w:tc>
          <w:tcPr>
            <w:tcW w:w="239" w:type="dxa"/>
            <w:vAlign w:val="bottom"/>
          </w:tcPr>
          <w:p w14:paraId="056739A7" w14:textId="77777777" w:rsidR="00296994" w:rsidRPr="00AE6DC6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1B63C1" w14:textId="1844DCA9" w:rsidR="00296994" w:rsidRPr="00AE6DC6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231,52</w:t>
            </w:r>
            <w:r w:rsidR="009A4540" w:rsidRPr="00AE6DC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6</w:t>
            </w:r>
          </w:p>
        </w:tc>
      </w:tr>
    </w:tbl>
    <w:p w14:paraId="573ECCEA" w14:textId="77777777" w:rsidR="005F6758" w:rsidRPr="00AE6DC6" w:rsidRDefault="005F6758" w:rsidP="00B070A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926DEA" w14:textId="7FC41A16" w:rsidR="00805A41" w:rsidRPr="00AE6DC6" w:rsidRDefault="00805A41" w:rsidP="00B070A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6DC6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หนี้สินที่มีภาระดอกเบี้ยส่วนที่มีหลักประกัน</w:t>
      </w:r>
      <w:r w:rsidR="00BA6586" w:rsidRPr="00AE6DC6">
        <w:rPr>
          <w:rFonts w:asciiTheme="majorBidi" w:hAnsiTheme="majorBidi" w:cstheme="majorBidi"/>
          <w:sz w:val="30"/>
          <w:szCs w:val="30"/>
          <w:cs/>
        </w:rPr>
        <w:t>ไม่รวมหนี้สินตามสัญญาเช่า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D7B6A" w:rsidRPr="00AE6DC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53176" w:rsidRPr="00AE6DC6">
        <w:rPr>
          <w:rFonts w:asciiTheme="majorBidi" w:hAnsiTheme="majorBidi" w:cstheme="majorBidi"/>
          <w:sz w:val="30"/>
          <w:szCs w:val="30"/>
        </w:rPr>
        <w:t>3</w:t>
      </w:r>
      <w:r w:rsidR="002B27AF" w:rsidRPr="00AE6DC6">
        <w:rPr>
          <w:rFonts w:asciiTheme="majorBidi" w:hAnsiTheme="majorBidi" w:cstheme="majorBidi"/>
          <w:sz w:val="30"/>
          <w:szCs w:val="30"/>
        </w:rPr>
        <w:t>1</w:t>
      </w:r>
      <w:r w:rsidR="00653176"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="002B27AF" w:rsidRPr="00AE6DC6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780D16" w:rsidRPr="00AE6D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D7B6A" w:rsidRPr="00AE6DC6">
        <w:rPr>
          <w:rFonts w:asciiTheme="majorBidi" w:hAnsiTheme="majorBidi" w:cstheme="majorBidi"/>
          <w:sz w:val="30"/>
          <w:szCs w:val="30"/>
        </w:rPr>
        <w:t>256</w:t>
      </w:r>
      <w:r w:rsidR="002B27AF" w:rsidRPr="00AE6DC6">
        <w:rPr>
          <w:rFonts w:asciiTheme="majorBidi" w:hAnsiTheme="majorBidi" w:cstheme="majorBidi"/>
          <w:sz w:val="30"/>
          <w:szCs w:val="30"/>
        </w:rPr>
        <w:t>7</w:t>
      </w:r>
      <w:r w:rsidR="005D7B6A"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="005D7B6A" w:rsidRPr="00AE6DC6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5D7B6A" w:rsidRPr="00AE6DC6">
        <w:rPr>
          <w:rFonts w:asciiTheme="majorBidi" w:hAnsiTheme="majorBidi" w:cstheme="majorBidi"/>
          <w:sz w:val="30"/>
          <w:szCs w:val="30"/>
        </w:rPr>
        <w:t xml:space="preserve">      31 </w:t>
      </w:r>
      <w:r w:rsidR="005D7B6A" w:rsidRPr="00AE6DC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D7B6A" w:rsidRPr="00AE6DC6">
        <w:rPr>
          <w:rFonts w:asciiTheme="majorBidi" w:hAnsiTheme="majorBidi" w:cstheme="majorBidi"/>
          <w:sz w:val="30"/>
          <w:szCs w:val="30"/>
        </w:rPr>
        <w:t>256</w:t>
      </w:r>
      <w:r w:rsidR="002B27AF" w:rsidRPr="00AE6DC6">
        <w:rPr>
          <w:rFonts w:asciiTheme="majorBidi" w:hAnsiTheme="majorBidi" w:cstheme="majorBidi"/>
          <w:sz w:val="30"/>
          <w:szCs w:val="30"/>
        </w:rPr>
        <w:t>6</w:t>
      </w:r>
      <w:r w:rsidR="005D7B6A"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Pr="00AE6DC6">
        <w:rPr>
          <w:rFonts w:asciiTheme="majorBidi" w:hAnsiTheme="majorBidi" w:cstheme="majorBidi"/>
          <w:sz w:val="30"/>
          <w:szCs w:val="30"/>
          <w:cs/>
        </w:rPr>
        <w:t>มีรายละเอียดของหลักประกันซึ่งเป็นสินทรัพย์ของ</w:t>
      </w:r>
      <w:r w:rsidR="00B070A3" w:rsidRPr="00AE6DC6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AE6DC6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070A3" w:rsidRPr="00AE6DC6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Pr="00AE6DC6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D910158" w14:textId="079455C3" w:rsidR="005D7B6A" w:rsidRPr="00AE6DC6" w:rsidRDefault="005D7B6A" w:rsidP="00B070A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1"/>
        <w:gridCol w:w="1161"/>
        <w:gridCol w:w="271"/>
        <w:gridCol w:w="1165"/>
        <w:gridCol w:w="269"/>
        <w:gridCol w:w="1163"/>
        <w:gridCol w:w="264"/>
        <w:gridCol w:w="1109"/>
      </w:tblGrid>
      <w:tr w:rsidR="0092202C" w:rsidRPr="00AE6DC6" w14:paraId="0C78322C" w14:textId="77777777" w:rsidTr="0092202C">
        <w:trPr>
          <w:trHeight w:val="405"/>
          <w:tblHeader/>
        </w:trPr>
        <w:tc>
          <w:tcPr>
            <w:tcW w:w="1990" w:type="pct"/>
          </w:tcPr>
          <w:p w14:paraId="16A5F0B8" w14:textId="77777777" w:rsidR="0092202C" w:rsidRPr="00AE6DC6" w:rsidRDefault="0092202C" w:rsidP="00F949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7" w:type="pct"/>
            <w:gridSpan w:val="3"/>
          </w:tcPr>
          <w:p w14:paraId="65D272D2" w14:textId="671D36AA" w:rsidR="0092202C" w:rsidRPr="00AE6DC6" w:rsidRDefault="0092202C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558BC9B0" w14:textId="77777777" w:rsidR="0092202C" w:rsidRPr="00AE6DC6" w:rsidRDefault="0092202C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pct"/>
            <w:gridSpan w:val="3"/>
            <w:vAlign w:val="bottom"/>
          </w:tcPr>
          <w:p w14:paraId="1D096519" w14:textId="1F3CAC4A" w:rsidR="0092202C" w:rsidRPr="00AE6DC6" w:rsidRDefault="0092202C" w:rsidP="006D69C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27AF" w:rsidRPr="00AE6DC6" w14:paraId="632C7AE9" w14:textId="77777777" w:rsidTr="006D69C6">
        <w:trPr>
          <w:trHeight w:val="405"/>
          <w:tblHeader/>
        </w:trPr>
        <w:tc>
          <w:tcPr>
            <w:tcW w:w="1990" w:type="pct"/>
          </w:tcPr>
          <w:p w14:paraId="50672B67" w14:textId="77777777" w:rsidR="002B27AF" w:rsidRPr="00AE6DC6" w:rsidRDefault="002B27AF" w:rsidP="002B27A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14:paraId="20F8FC91" w14:textId="2BF9A420" w:rsidR="002B27AF" w:rsidRPr="00AE6DC6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E6DC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1" w:type="pct"/>
          </w:tcPr>
          <w:p w14:paraId="0AFDFA9B" w14:textId="77777777" w:rsidR="002B27AF" w:rsidRPr="00AE6DC6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C83BB10" w14:textId="77777777" w:rsidR="002B27AF" w:rsidRPr="00AE6DC6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</w:tcPr>
          <w:p w14:paraId="74AC3BD6" w14:textId="77777777" w:rsidR="002B27AF" w:rsidRPr="00AE6DC6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E807795" w14:textId="10E450E2" w:rsidR="002B27AF" w:rsidRPr="00AE6DC6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E6DC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717845E6" w14:textId="77777777" w:rsidR="002B27AF" w:rsidRPr="00AE6DC6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2E1E804B" w14:textId="661785BF" w:rsidR="002B27AF" w:rsidRPr="00AE6DC6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B27AF" w:rsidRPr="00AE6DC6" w14:paraId="1E36D7AB" w14:textId="77777777" w:rsidTr="006D69C6">
        <w:trPr>
          <w:trHeight w:val="395"/>
          <w:tblHeader/>
        </w:trPr>
        <w:tc>
          <w:tcPr>
            <w:tcW w:w="1990" w:type="pct"/>
          </w:tcPr>
          <w:p w14:paraId="3C74294B" w14:textId="77777777" w:rsidR="002B27AF" w:rsidRPr="00AE6DC6" w:rsidRDefault="002B27AF" w:rsidP="002B27A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14:paraId="4F60E442" w14:textId="3F74A367" w:rsidR="002B27AF" w:rsidRPr="00AE6DC6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1" w:type="pct"/>
          </w:tcPr>
          <w:p w14:paraId="532192CA" w14:textId="77777777" w:rsidR="002B27AF" w:rsidRPr="00AE6DC6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A092EEB" w14:textId="3460272A" w:rsidR="002B27AF" w:rsidRPr="00AE6DC6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0" w:type="pct"/>
          </w:tcPr>
          <w:p w14:paraId="5D59B78C" w14:textId="77777777" w:rsidR="002B27AF" w:rsidRPr="00AE6DC6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5E36F51" w14:textId="65EC74E4" w:rsidR="002B27AF" w:rsidRPr="00AE6DC6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11326120" w14:textId="77777777" w:rsidR="002B27AF" w:rsidRPr="00AE6DC6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4C4D547" w14:textId="1B8269C2" w:rsidR="002B27AF" w:rsidRPr="00AE6DC6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70C97" w:rsidRPr="00AE6DC6" w14:paraId="2FFB01E9" w14:textId="77777777" w:rsidTr="001D008A">
        <w:trPr>
          <w:trHeight w:val="395"/>
          <w:tblHeader/>
        </w:trPr>
        <w:tc>
          <w:tcPr>
            <w:tcW w:w="1990" w:type="pct"/>
          </w:tcPr>
          <w:p w14:paraId="38FC6A8D" w14:textId="77777777" w:rsidR="00E70C97" w:rsidRPr="00AE6DC6" w:rsidRDefault="00E70C97" w:rsidP="00F9494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0" w:type="pct"/>
            <w:gridSpan w:val="7"/>
          </w:tcPr>
          <w:p w14:paraId="46907C3D" w14:textId="77777777" w:rsidR="00E70C97" w:rsidRPr="00AE6DC6" w:rsidRDefault="00E70C97" w:rsidP="00F94949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0C97" w:rsidRPr="00AE6DC6" w14:paraId="00F1DC9B" w14:textId="77777777" w:rsidTr="006D69C6">
        <w:trPr>
          <w:trHeight w:val="376"/>
        </w:trPr>
        <w:tc>
          <w:tcPr>
            <w:tcW w:w="1990" w:type="pct"/>
          </w:tcPr>
          <w:p w14:paraId="3B6ED82D" w14:textId="4991525C" w:rsidR="00E70C97" w:rsidRPr="00AE6DC6" w:rsidRDefault="00E70C97" w:rsidP="00E70C9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47" w:type="pct"/>
          </w:tcPr>
          <w:p w14:paraId="2667F72A" w14:textId="53FB7346" w:rsidR="00E70C97" w:rsidRPr="00AE6DC6" w:rsidRDefault="00DF2349" w:rsidP="00D65FF6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  <w:tc>
          <w:tcPr>
            <w:tcW w:w="151" w:type="pct"/>
          </w:tcPr>
          <w:p w14:paraId="7D81BE4D" w14:textId="77777777" w:rsidR="00E70C97" w:rsidRPr="00AE6DC6" w:rsidRDefault="00E70C97" w:rsidP="00E70C97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</w:tcPr>
          <w:p w14:paraId="756E8B14" w14:textId="2FAEF3B9" w:rsidR="00E70C97" w:rsidRPr="00AE6DC6" w:rsidRDefault="002B27AF" w:rsidP="000C6281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11,989</w:t>
            </w:r>
          </w:p>
        </w:tc>
        <w:tc>
          <w:tcPr>
            <w:tcW w:w="150" w:type="pct"/>
          </w:tcPr>
          <w:p w14:paraId="2CDA68E4" w14:textId="77777777" w:rsidR="00E70C97" w:rsidRPr="00AE6DC6" w:rsidRDefault="00E70C97" w:rsidP="00E70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1F6B896" w14:textId="3DDD22F3" w:rsidR="00E70C97" w:rsidRPr="00AE6DC6" w:rsidRDefault="002B27AF" w:rsidP="000C6281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4,500</w:t>
            </w:r>
          </w:p>
        </w:tc>
        <w:tc>
          <w:tcPr>
            <w:tcW w:w="147" w:type="pct"/>
          </w:tcPr>
          <w:p w14:paraId="01143075" w14:textId="77777777" w:rsidR="00E70C97" w:rsidRPr="00AE6DC6" w:rsidRDefault="00E70C97" w:rsidP="00E70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E93A36F" w14:textId="75146052" w:rsidR="00E70C97" w:rsidRPr="00AE6DC6" w:rsidRDefault="002B27AF" w:rsidP="000C6281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4,500</w:t>
            </w:r>
          </w:p>
        </w:tc>
      </w:tr>
      <w:tr w:rsidR="00E70C97" w:rsidRPr="00AE6DC6" w14:paraId="3082462F" w14:textId="77777777" w:rsidTr="00CC5668">
        <w:trPr>
          <w:trHeight w:val="386"/>
        </w:trPr>
        <w:tc>
          <w:tcPr>
            <w:tcW w:w="1990" w:type="pct"/>
          </w:tcPr>
          <w:p w14:paraId="59307C6B" w14:textId="671172F4" w:rsidR="00E70C97" w:rsidRPr="00AE6DC6" w:rsidRDefault="00E70C97" w:rsidP="00E70C9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3421EEDC" w14:textId="70508EE2" w:rsidR="00E70C97" w:rsidRPr="00AE6DC6" w:rsidRDefault="00DF2349" w:rsidP="00D65FF6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191,861</w:t>
            </w:r>
          </w:p>
        </w:tc>
        <w:tc>
          <w:tcPr>
            <w:tcW w:w="151" w:type="pct"/>
            <w:vAlign w:val="bottom"/>
          </w:tcPr>
          <w:p w14:paraId="14D54D89" w14:textId="77777777" w:rsidR="00E70C97" w:rsidRPr="00AE6DC6" w:rsidRDefault="00E70C97" w:rsidP="00CC5668">
            <w:pPr>
              <w:pStyle w:val="BodyText"/>
              <w:tabs>
                <w:tab w:val="decimal" w:pos="31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560C2B8D" w14:textId="2A534333" w:rsidR="00E70C97" w:rsidRPr="00AE6DC6" w:rsidRDefault="002B27AF" w:rsidP="000C6281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136,534</w:t>
            </w:r>
          </w:p>
        </w:tc>
        <w:tc>
          <w:tcPr>
            <w:tcW w:w="150" w:type="pct"/>
          </w:tcPr>
          <w:p w14:paraId="2BEFB590" w14:textId="77777777" w:rsidR="00E70C97" w:rsidRPr="00AE6DC6" w:rsidRDefault="00E70C97" w:rsidP="00E70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6151A06" w14:textId="380772E0" w:rsidR="00E70C97" w:rsidRPr="00AE6DC6" w:rsidRDefault="002B27AF" w:rsidP="000C6281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F2349" w:rsidRPr="00AE6DC6">
              <w:rPr>
                <w:rFonts w:asciiTheme="majorBidi" w:hAnsiTheme="majorBidi" w:cstheme="majorBidi"/>
                <w:sz w:val="30"/>
                <w:szCs w:val="30"/>
              </w:rPr>
              <w:t>69,431</w:t>
            </w:r>
          </w:p>
        </w:tc>
        <w:tc>
          <w:tcPr>
            <w:tcW w:w="147" w:type="pct"/>
          </w:tcPr>
          <w:p w14:paraId="12942150" w14:textId="77777777" w:rsidR="00E70C97" w:rsidRPr="00AE6DC6" w:rsidRDefault="00E70C97" w:rsidP="00E70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7CEB854" w14:textId="1D5826FF" w:rsidR="00E70C97" w:rsidRPr="00AE6DC6" w:rsidRDefault="002B27AF" w:rsidP="000C6281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114,104</w:t>
            </w:r>
          </w:p>
        </w:tc>
      </w:tr>
      <w:tr w:rsidR="00E70C97" w:rsidRPr="00AE6DC6" w14:paraId="2E2DF17A" w14:textId="77777777" w:rsidTr="006D69C6">
        <w:trPr>
          <w:trHeight w:val="386"/>
        </w:trPr>
        <w:tc>
          <w:tcPr>
            <w:tcW w:w="1990" w:type="pct"/>
          </w:tcPr>
          <w:p w14:paraId="59A8C7F3" w14:textId="31123D2C" w:rsidR="00E70C97" w:rsidRPr="00AE6DC6" w:rsidRDefault="00E70C97" w:rsidP="00E70C9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3B0BA479" w14:textId="0777D8C3" w:rsidR="00E70C97" w:rsidRPr="00AE6DC6" w:rsidRDefault="00DF2349" w:rsidP="001D008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197,861</w:t>
            </w:r>
          </w:p>
        </w:tc>
        <w:tc>
          <w:tcPr>
            <w:tcW w:w="151" w:type="pct"/>
          </w:tcPr>
          <w:p w14:paraId="48B18A2D" w14:textId="77777777" w:rsidR="00E70C97" w:rsidRPr="00AE6DC6" w:rsidRDefault="00E70C97" w:rsidP="00E70C97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5E0EC07B" w14:textId="28D40EF7" w:rsidR="00E70C97" w:rsidRPr="00AE6DC6" w:rsidRDefault="002B27AF" w:rsidP="000C6281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148,523</w:t>
            </w:r>
          </w:p>
        </w:tc>
        <w:tc>
          <w:tcPr>
            <w:tcW w:w="150" w:type="pct"/>
          </w:tcPr>
          <w:p w14:paraId="76FB0A3E" w14:textId="77777777" w:rsidR="00E70C97" w:rsidRPr="00AE6DC6" w:rsidRDefault="00E70C97" w:rsidP="00E70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17C4EB61" w14:textId="1984B85E" w:rsidR="00E70C97" w:rsidRPr="00AE6DC6" w:rsidRDefault="002B27AF" w:rsidP="000C6281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173,931</w:t>
            </w:r>
          </w:p>
        </w:tc>
        <w:tc>
          <w:tcPr>
            <w:tcW w:w="147" w:type="pct"/>
          </w:tcPr>
          <w:p w14:paraId="7886AFA4" w14:textId="77777777" w:rsidR="00E70C97" w:rsidRPr="00AE6DC6" w:rsidRDefault="00E70C97" w:rsidP="00E70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620D2AC0" w14:textId="2DCEF5D9" w:rsidR="00E70C97" w:rsidRPr="00AE6DC6" w:rsidRDefault="002B27AF" w:rsidP="000C6281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118,604</w:t>
            </w:r>
          </w:p>
        </w:tc>
      </w:tr>
    </w:tbl>
    <w:p w14:paraId="498A3D69" w14:textId="3C931267" w:rsidR="00144D56" w:rsidRPr="00AE6DC6" w:rsidRDefault="00144D56" w:rsidP="002B27A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35D833" w14:textId="77777777" w:rsidR="00144D56" w:rsidRPr="00AE6DC6" w:rsidRDefault="00144D56">
      <w:pPr>
        <w:rPr>
          <w:rFonts w:asciiTheme="majorBidi" w:hAnsiTheme="majorBidi" w:cstheme="majorBidi"/>
          <w:sz w:val="30"/>
          <w:szCs w:val="30"/>
        </w:rPr>
      </w:pPr>
      <w:r w:rsidRPr="00AE6DC6">
        <w:rPr>
          <w:rFonts w:asciiTheme="majorBidi" w:hAnsiTheme="majorBidi" w:cstheme="majorBidi"/>
          <w:sz w:val="30"/>
          <w:szCs w:val="30"/>
        </w:rPr>
        <w:br w:type="page"/>
      </w:r>
    </w:p>
    <w:p w14:paraId="7E384BDE" w14:textId="7ED3C76E" w:rsidR="00EB24A9" w:rsidRPr="00AE6DC6" w:rsidRDefault="004F56AB" w:rsidP="00854EF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6DC6">
        <w:rPr>
          <w:rFonts w:asciiTheme="majorBidi" w:hAnsiTheme="majorBidi" w:cstheme="majorBidi"/>
          <w:sz w:val="30"/>
          <w:szCs w:val="30"/>
          <w:cs/>
        </w:rPr>
        <w:t xml:space="preserve">หนี้สินที่มีภาระดอกเบี้ยซึ่งไม่รวมหนี้สินตามสัญญาเช่า แสดงตามระยะเวลาครบกำหนดการจ่ายชำระ ณ วันที่ </w:t>
      </w:r>
      <w:r w:rsidR="002B1612" w:rsidRPr="00AE6DC6">
        <w:rPr>
          <w:rFonts w:asciiTheme="majorBidi" w:hAnsiTheme="majorBidi" w:cstheme="majorBidi"/>
          <w:sz w:val="30"/>
          <w:szCs w:val="30"/>
        </w:rPr>
        <w:t xml:space="preserve">  </w:t>
      </w:r>
      <w:r w:rsidR="00DF2349" w:rsidRPr="00AE6DC6">
        <w:rPr>
          <w:rFonts w:asciiTheme="majorBidi" w:hAnsiTheme="majorBidi" w:cstheme="majorBidi"/>
          <w:sz w:val="30"/>
          <w:szCs w:val="30"/>
        </w:rPr>
        <w:t>31</w:t>
      </w:r>
      <w:r w:rsidR="00D65FF6"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="00DF2349" w:rsidRPr="00AE6DC6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D65FF6" w:rsidRPr="00AE6DC6">
        <w:rPr>
          <w:rFonts w:asciiTheme="majorBidi" w:hAnsiTheme="majorBidi" w:cstheme="majorBidi"/>
          <w:sz w:val="30"/>
          <w:szCs w:val="30"/>
        </w:rPr>
        <w:t xml:space="preserve"> 256</w:t>
      </w:r>
      <w:r w:rsidR="00DF2349" w:rsidRPr="00AE6DC6">
        <w:rPr>
          <w:rFonts w:asciiTheme="majorBidi" w:hAnsiTheme="majorBidi" w:cstheme="majorBidi"/>
          <w:sz w:val="30"/>
          <w:szCs w:val="30"/>
        </w:rPr>
        <w:t>7</w:t>
      </w:r>
      <w:r w:rsidR="005D7B6A"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="005D7B6A" w:rsidRPr="00AE6DC6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5D7B6A" w:rsidRPr="00AE6DC6">
        <w:rPr>
          <w:rFonts w:asciiTheme="majorBidi" w:hAnsiTheme="majorBidi" w:cstheme="majorBidi"/>
          <w:sz w:val="30"/>
          <w:szCs w:val="30"/>
        </w:rPr>
        <w:t xml:space="preserve">31 </w:t>
      </w:r>
      <w:r w:rsidR="005D7B6A" w:rsidRPr="00AE6DC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D7B6A" w:rsidRPr="00AE6DC6">
        <w:rPr>
          <w:rFonts w:asciiTheme="majorBidi" w:hAnsiTheme="majorBidi" w:cstheme="majorBidi"/>
          <w:sz w:val="30"/>
          <w:szCs w:val="30"/>
        </w:rPr>
        <w:t>256</w:t>
      </w:r>
      <w:r w:rsidR="00DF2349" w:rsidRPr="00AE6DC6">
        <w:rPr>
          <w:rFonts w:asciiTheme="majorBidi" w:hAnsiTheme="majorBidi" w:cstheme="majorBidi"/>
          <w:sz w:val="30"/>
          <w:szCs w:val="30"/>
        </w:rPr>
        <w:t>6</w:t>
      </w:r>
      <w:r w:rsidR="005D7B6A"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Pr="00AE6DC6">
        <w:rPr>
          <w:rFonts w:asciiTheme="majorBidi" w:hAnsiTheme="majorBidi" w:cstheme="majorBidi"/>
          <w:sz w:val="30"/>
          <w:szCs w:val="30"/>
          <w:cs/>
        </w:rPr>
        <w:t>ได้ดังนี้</w:t>
      </w:r>
    </w:p>
    <w:p w14:paraId="272F72C7" w14:textId="77777777" w:rsidR="002C4FD1" w:rsidRPr="00AE6DC6" w:rsidRDefault="002C4FD1" w:rsidP="00FB6C4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3"/>
        <w:gridCol w:w="1162"/>
        <w:gridCol w:w="271"/>
        <w:gridCol w:w="1188"/>
        <w:gridCol w:w="242"/>
        <w:gridCol w:w="1162"/>
        <w:gridCol w:w="264"/>
        <w:gridCol w:w="1111"/>
      </w:tblGrid>
      <w:tr w:rsidR="0092202C" w:rsidRPr="00AE6DC6" w14:paraId="737F10C1" w14:textId="77777777" w:rsidTr="00C92102">
        <w:trPr>
          <w:trHeight w:val="427"/>
          <w:tblHeader/>
        </w:trPr>
        <w:tc>
          <w:tcPr>
            <w:tcW w:w="1988" w:type="pct"/>
          </w:tcPr>
          <w:p w14:paraId="44B22DFA" w14:textId="77777777" w:rsidR="0092202C" w:rsidRPr="00AE6DC6" w:rsidRDefault="0092202C" w:rsidP="003A05F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2" w:type="pct"/>
            <w:gridSpan w:val="3"/>
          </w:tcPr>
          <w:p w14:paraId="241A9EE0" w14:textId="45F5D451" w:rsidR="0092202C" w:rsidRPr="00AE6DC6" w:rsidRDefault="0092202C" w:rsidP="003A05F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2C4DCE83" w14:textId="77777777" w:rsidR="0092202C" w:rsidRPr="00AE6DC6" w:rsidRDefault="0092202C" w:rsidP="003A05F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pct"/>
            <w:gridSpan w:val="3"/>
            <w:vAlign w:val="bottom"/>
          </w:tcPr>
          <w:p w14:paraId="70A48B40" w14:textId="3DD8A698" w:rsidR="0092202C" w:rsidRPr="00AE6DC6" w:rsidRDefault="0092202C" w:rsidP="003A05F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2349" w:rsidRPr="00AE6DC6" w14:paraId="56F98775" w14:textId="77777777" w:rsidTr="00C92102">
        <w:trPr>
          <w:trHeight w:val="427"/>
          <w:tblHeader/>
        </w:trPr>
        <w:tc>
          <w:tcPr>
            <w:tcW w:w="1988" w:type="pct"/>
          </w:tcPr>
          <w:p w14:paraId="01F0ECCD" w14:textId="77777777" w:rsidR="00DF2349" w:rsidRPr="00AE6DC6" w:rsidRDefault="00DF2349" w:rsidP="00DF23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12B91884" w14:textId="17881954" w:rsidR="00DF2349" w:rsidRPr="00AE6DC6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E6DC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1" w:type="pct"/>
          </w:tcPr>
          <w:p w14:paraId="61EE4197" w14:textId="77777777" w:rsidR="00DF2349" w:rsidRPr="00AE6DC6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0C573332" w14:textId="4FE503CE" w:rsidR="00DF2349" w:rsidRPr="00AE6DC6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" w:type="pct"/>
          </w:tcPr>
          <w:p w14:paraId="0853C9E1" w14:textId="77777777" w:rsidR="00DF2349" w:rsidRPr="00AE6DC6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1745F82" w14:textId="05898D0E" w:rsidR="00DF2349" w:rsidRPr="00AE6DC6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E6DC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3880BC7E" w14:textId="77777777" w:rsidR="00DF2349" w:rsidRPr="00AE6DC6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3DCC0571" w14:textId="3922CB29" w:rsidR="00DF2349" w:rsidRPr="00AE6DC6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F2349" w:rsidRPr="00AE6DC6" w14:paraId="2FF35C0E" w14:textId="77777777" w:rsidTr="00C92102">
        <w:trPr>
          <w:trHeight w:val="417"/>
          <w:tblHeader/>
        </w:trPr>
        <w:tc>
          <w:tcPr>
            <w:tcW w:w="1988" w:type="pct"/>
          </w:tcPr>
          <w:p w14:paraId="3DCE7151" w14:textId="77777777" w:rsidR="00DF2349" w:rsidRPr="00AE6DC6" w:rsidRDefault="00DF2349" w:rsidP="00DF23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33DDF3CA" w14:textId="427DF7C8" w:rsidR="00DF2349" w:rsidRPr="00AE6DC6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1" w:type="pct"/>
          </w:tcPr>
          <w:p w14:paraId="64DE4B2C" w14:textId="77777777" w:rsidR="00DF2349" w:rsidRPr="00AE6DC6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3EF6B911" w14:textId="51D715E9" w:rsidR="00DF2349" w:rsidRPr="00AE6DC6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5" w:type="pct"/>
          </w:tcPr>
          <w:p w14:paraId="1A26921A" w14:textId="77777777" w:rsidR="00DF2349" w:rsidRPr="00AE6DC6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4BFA984" w14:textId="4D3971F5" w:rsidR="00DF2349" w:rsidRPr="00AE6DC6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57D6FE06" w14:textId="77777777" w:rsidR="00DF2349" w:rsidRPr="00AE6DC6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6DDC1A8C" w14:textId="2EE7923B" w:rsidR="00DF2349" w:rsidRPr="00AE6DC6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A05F9" w:rsidRPr="00AE6DC6" w14:paraId="2AA7BEE3" w14:textId="77777777" w:rsidTr="003A05F9">
        <w:trPr>
          <w:trHeight w:val="417"/>
          <w:tblHeader/>
        </w:trPr>
        <w:tc>
          <w:tcPr>
            <w:tcW w:w="1988" w:type="pct"/>
          </w:tcPr>
          <w:p w14:paraId="261F4DD8" w14:textId="77777777" w:rsidR="003A05F9" w:rsidRPr="00AE6DC6" w:rsidRDefault="003A05F9" w:rsidP="003A05F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2" w:type="pct"/>
            <w:gridSpan w:val="7"/>
          </w:tcPr>
          <w:p w14:paraId="19FA1942" w14:textId="77777777" w:rsidR="003A05F9" w:rsidRPr="00AE6DC6" w:rsidRDefault="003A05F9" w:rsidP="003A05F9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05F9" w:rsidRPr="00AE6DC6" w14:paraId="3EE6A1CD" w14:textId="77777777" w:rsidTr="00C92102">
        <w:trPr>
          <w:trHeight w:val="397"/>
        </w:trPr>
        <w:tc>
          <w:tcPr>
            <w:tcW w:w="1988" w:type="pct"/>
          </w:tcPr>
          <w:p w14:paraId="0052D001" w14:textId="13397335" w:rsidR="003A05F9" w:rsidRPr="00AE6DC6" w:rsidRDefault="003A05F9" w:rsidP="003A05F9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48" w:type="pct"/>
          </w:tcPr>
          <w:p w14:paraId="0402590F" w14:textId="5A73278C" w:rsidR="003A05F9" w:rsidRPr="00AE6DC6" w:rsidRDefault="00DF2349" w:rsidP="003A05F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86,867</w:t>
            </w:r>
          </w:p>
        </w:tc>
        <w:tc>
          <w:tcPr>
            <w:tcW w:w="151" w:type="pct"/>
          </w:tcPr>
          <w:p w14:paraId="691F4BBF" w14:textId="77777777" w:rsidR="003A05F9" w:rsidRPr="00AE6DC6" w:rsidRDefault="003A05F9" w:rsidP="003A05F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70A9C88B" w14:textId="3B6346FB" w:rsidR="003A05F9" w:rsidRPr="00AE6DC6" w:rsidRDefault="00732F41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98,234</w:t>
            </w:r>
          </w:p>
        </w:tc>
        <w:tc>
          <w:tcPr>
            <w:tcW w:w="135" w:type="pct"/>
          </w:tcPr>
          <w:p w14:paraId="3C7F749B" w14:textId="77777777" w:rsidR="003A05F9" w:rsidRPr="00AE6DC6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0A93EBF" w14:textId="1F1CF2CE" w:rsidR="003A05F9" w:rsidRPr="00AE6DC6" w:rsidRDefault="00732F41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81,431</w:t>
            </w:r>
          </w:p>
        </w:tc>
        <w:tc>
          <w:tcPr>
            <w:tcW w:w="147" w:type="pct"/>
          </w:tcPr>
          <w:p w14:paraId="77D8D018" w14:textId="77777777" w:rsidR="003A05F9" w:rsidRPr="00AE6DC6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53B41717" w14:textId="012A72D2" w:rsidR="003A05F9" w:rsidRPr="00AE6DC6" w:rsidRDefault="00732F41" w:rsidP="003A05F9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75,745</w:t>
            </w:r>
          </w:p>
        </w:tc>
      </w:tr>
      <w:tr w:rsidR="003A05F9" w:rsidRPr="00AE6DC6" w14:paraId="3A24E5D4" w14:textId="77777777" w:rsidTr="00C92102">
        <w:trPr>
          <w:trHeight w:val="407"/>
        </w:trPr>
        <w:tc>
          <w:tcPr>
            <w:tcW w:w="1988" w:type="pct"/>
          </w:tcPr>
          <w:p w14:paraId="76148A14" w14:textId="1E0585B2" w:rsidR="003A05F9" w:rsidRPr="00AE6DC6" w:rsidRDefault="003A05F9" w:rsidP="003A05F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648" w:type="pct"/>
          </w:tcPr>
          <w:p w14:paraId="0D0206F2" w14:textId="31DAC4F6" w:rsidR="003A05F9" w:rsidRPr="00AE6DC6" w:rsidRDefault="00DF2349" w:rsidP="003A05F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69,784</w:t>
            </w:r>
          </w:p>
        </w:tc>
        <w:tc>
          <w:tcPr>
            <w:tcW w:w="151" w:type="pct"/>
          </w:tcPr>
          <w:p w14:paraId="21D13820" w14:textId="77777777" w:rsidR="003A05F9" w:rsidRPr="00AE6DC6" w:rsidRDefault="003A05F9" w:rsidP="003A05F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7262DEAA" w14:textId="4DA03F08" w:rsidR="003A05F9" w:rsidRPr="00AE6DC6" w:rsidRDefault="00732F41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51,110</w:t>
            </w:r>
          </w:p>
        </w:tc>
        <w:tc>
          <w:tcPr>
            <w:tcW w:w="135" w:type="pct"/>
          </w:tcPr>
          <w:p w14:paraId="5605250E" w14:textId="77777777" w:rsidR="003A05F9" w:rsidRPr="00AE6DC6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E6B6952" w14:textId="2A60849B" w:rsidR="003A05F9" w:rsidRPr="00AE6DC6" w:rsidRDefault="00732F41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59,784</w:t>
            </w:r>
          </w:p>
        </w:tc>
        <w:tc>
          <w:tcPr>
            <w:tcW w:w="147" w:type="pct"/>
          </w:tcPr>
          <w:p w14:paraId="19B44376" w14:textId="77777777" w:rsidR="003A05F9" w:rsidRPr="00AE6DC6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338CC316" w14:textId="19CD9558" w:rsidR="003A05F9" w:rsidRPr="00AE6DC6" w:rsidRDefault="00732F41" w:rsidP="003A05F9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41,110</w:t>
            </w:r>
          </w:p>
        </w:tc>
      </w:tr>
      <w:tr w:rsidR="003A05F9" w:rsidRPr="00AE6DC6" w14:paraId="5C05D102" w14:textId="77777777" w:rsidTr="00C92102">
        <w:trPr>
          <w:trHeight w:val="397"/>
        </w:trPr>
        <w:tc>
          <w:tcPr>
            <w:tcW w:w="1988" w:type="pct"/>
          </w:tcPr>
          <w:p w14:paraId="30DA0426" w14:textId="327284D0" w:rsidR="003A05F9" w:rsidRPr="00AE6DC6" w:rsidRDefault="003A05F9" w:rsidP="003A05F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36DDF501" w14:textId="7D4FE76C" w:rsidR="003A05F9" w:rsidRPr="00AE6DC6" w:rsidRDefault="00DF2349" w:rsidP="003A05F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4,153</w:t>
            </w:r>
          </w:p>
        </w:tc>
        <w:tc>
          <w:tcPr>
            <w:tcW w:w="151" w:type="pct"/>
          </w:tcPr>
          <w:p w14:paraId="7C0D00F9" w14:textId="77777777" w:rsidR="003A05F9" w:rsidRPr="00AE6DC6" w:rsidRDefault="003A05F9" w:rsidP="003A05F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19EB59F4" w14:textId="78A677CF" w:rsidR="003A05F9" w:rsidRPr="00AE6DC6" w:rsidRDefault="00732F41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5,158</w:t>
            </w:r>
          </w:p>
        </w:tc>
        <w:tc>
          <w:tcPr>
            <w:tcW w:w="135" w:type="pct"/>
          </w:tcPr>
          <w:p w14:paraId="74E6A51A" w14:textId="77777777" w:rsidR="003A05F9" w:rsidRPr="00AE6DC6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F58D0E1" w14:textId="00BBDCEA" w:rsidR="003A05F9" w:rsidRPr="00AE6DC6" w:rsidRDefault="00732F41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4,153</w:t>
            </w:r>
          </w:p>
        </w:tc>
        <w:tc>
          <w:tcPr>
            <w:tcW w:w="147" w:type="pct"/>
          </w:tcPr>
          <w:p w14:paraId="1D521A16" w14:textId="77777777" w:rsidR="003A05F9" w:rsidRPr="00AE6DC6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71BF895E" w14:textId="20AF177D" w:rsidR="003A05F9" w:rsidRPr="00AE6DC6" w:rsidRDefault="00732F41" w:rsidP="003A05F9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5,158</w:t>
            </w:r>
          </w:p>
        </w:tc>
      </w:tr>
      <w:tr w:rsidR="003A05F9" w:rsidRPr="00AE6DC6" w14:paraId="55768BD0" w14:textId="77777777" w:rsidTr="00C92102">
        <w:trPr>
          <w:trHeight w:val="417"/>
        </w:trPr>
        <w:tc>
          <w:tcPr>
            <w:tcW w:w="1988" w:type="pct"/>
          </w:tcPr>
          <w:p w14:paraId="66302F49" w14:textId="77777777" w:rsidR="003A05F9" w:rsidRPr="00AE6DC6" w:rsidRDefault="003A05F9" w:rsidP="003A05F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6193037F" w14:textId="5E025EC4" w:rsidR="003A05F9" w:rsidRPr="00AE6DC6" w:rsidRDefault="00165F0A" w:rsidP="003A05F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C111A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C111A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804</w:t>
            </w:r>
          </w:p>
        </w:tc>
        <w:tc>
          <w:tcPr>
            <w:tcW w:w="151" w:type="pct"/>
          </w:tcPr>
          <w:p w14:paraId="5FFA0244" w14:textId="77777777" w:rsidR="003A05F9" w:rsidRPr="00AE6DC6" w:rsidRDefault="003A05F9" w:rsidP="003A05F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1535D075" w14:textId="6B4919ED" w:rsidR="003A05F9" w:rsidRPr="00AE6DC6" w:rsidRDefault="00732F41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154,502</w:t>
            </w:r>
          </w:p>
        </w:tc>
        <w:tc>
          <w:tcPr>
            <w:tcW w:w="135" w:type="pct"/>
          </w:tcPr>
          <w:p w14:paraId="4C8AE59B" w14:textId="77777777" w:rsidR="003A05F9" w:rsidRPr="00AE6DC6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079741A1" w14:textId="3B1A771C" w:rsidR="003A05F9" w:rsidRPr="00AE6DC6" w:rsidRDefault="00566EC6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32F41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32F41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368</w:t>
            </w:r>
          </w:p>
        </w:tc>
        <w:tc>
          <w:tcPr>
            <w:tcW w:w="147" w:type="pct"/>
          </w:tcPr>
          <w:p w14:paraId="50BD7A8E" w14:textId="77777777" w:rsidR="003A05F9" w:rsidRPr="00AE6DC6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101374DA" w14:textId="7202994D" w:rsidR="003A05F9" w:rsidRPr="00AE6DC6" w:rsidRDefault="005F76E7" w:rsidP="003A05F9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</w:t>
            </w:r>
            <w:r w:rsidR="003A05F9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013</w:t>
            </w:r>
          </w:p>
        </w:tc>
      </w:tr>
    </w:tbl>
    <w:p w14:paraId="340E55CC" w14:textId="77777777" w:rsidR="00FB6C4F" w:rsidRPr="00AE6DC6" w:rsidRDefault="00FB6C4F" w:rsidP="00FB6C4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02D862" w14:textId="3D15400A" w:rsidR="001B2173" w:rsidRPr="00AE6DC6" w:rsidRDefault="008B2830" w:rsidP="007D566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</w:pPr>
      <w:r w:rsidRPr="00AE6DC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932D4" w:rsidRPr="00AE6DC6">
        <w:rPr>
          <w:rFonts w:asciiTheme="majorBidi" w:hAnsiTheme="majorBidi" w:cstheme="majorBidi"/>
          <w:sz w:val="30"/>
          <w:szCs w:val="30"/>
        </w:rPr>
        <w:t>3</w:t>
      </w:r>
      <w:r w:rsidR="00732F41" w:rsidRPr="00AE6DC6">
        <w:rPr>
          <w:rFonts w:asciiTheme="majorBidi" w:hAnsiTheme="majorBidi" w:cstheme="majorBidi"/>
          <w:sz w:val="30"/>
          <w:szCs w:val="30"/>
        </w:rPr>
        <w:t>1</w:t>
      </w:r>
      <w:r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="00732F41" w:rsidRPr="00AE6DC6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D65FF6" w:rsidRPr="00AE6DC6">
        <w:rPr>
          <w:rFonts w:asciiTheme="majorBidi" w:hAnsiTheme="majorBidi" w:cstheme="majorBidi"/>
          <w:sz w:val="30"/>
          <w:szCs w:val="30"/>
        </w:rPr>
        <w:t xml:space="preserve"> 256</w:t>
      </w:r>
      <w:r w:rsidR="00732F41" w:rsidRPr="00AE6DC6">
        <w:rPr>
          <w:rFonts w:asciiTheme="majorBidi" w:hAnsiTheme="majorBidi" w:cstheme="majorBidi"/>
          <w:sz w:val="30"/>
          <w:szCs w:val="30"/>
        </w:rPr>
        <w:t>7</w:t>
      </w:r>
      <w:r w:rsidR="00E91C47"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="00B070A3" w:rsidRPr="00AE6DC6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AE6DC6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บริษัทมีวงเงินสินเชื่อที่ยังมิได้เบิกใช้</w:t>
      </w:r>
      <w:r w:rsidR="00CF7BB9" w:rsidRPr="00AE6DC6">
        <w:rPr>
          <w:rFonts w:asciiTheme="majorBidi" w:hAnsiTheme="majorBidi" w:cstheme="majorBidi"/>
          <w:sz w:val="30"/>
          <w:szCs w:val="30"/>
          <w:cs/>
        </w:rPr>
        <w:t>จำนวน</w:t>
      </w:r>
      <w:r w:rsidR="00755DA5"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="00D039CF" w:rsidRPr="00AE6DC6">
        <w:rPr>
          <w:rFonts w:asciiTheme="majorBidi" w:hAnsiTheme="majorBidi" w:cstheme="majorBidi"/>
          <w:sz w:val="30"/>
          <w:szCs w:val="30"/>
        </w:rPr>
        <w:t xml:space="preserve">77.2 </w:t>
      </w:r>
      <w:r w:rsidR="004036DA" w:rsidRPr="00AE6DC6">
        <w:rPr>
          <w:rFonts w:asciiTheme="majorBidi" w:hAnsiTheme="majorBidi" w:cstheme="majorBidi"/>
          <w:sz w:val="30"/>
          <w:szCs w:val="30"/>
          <w:cs/>
        </w:rPr>
        <w:t>ล้าน</w:t>
      </w:r>
      <w:r w:rsidR="00CF7BB9" w:rsidRPr="00AE6DC6">
        <w:rPr>
          <w:rFonts w:asciiTheme="majorBidi" w:hAnsiTheme="majorBidi" w:cstheme="majorBidi"/>
          <w:sz w:val="30"/>
          <w:szCs w:val="30"/>
          <w:cs/>
        </w:rPr>
        <w:t>บาท</w:t>
      </w:r>
      <w:r w:rsidR="002D447D" w:rsidRPr="00AE6D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A373C" w:rsidRPr="00AE6DC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1131B" w:rsidRPr="00AE6DC6">
        <w:rPr>
          <w:rFonts w:asciiTheme="majorBidi" w:hAnsiTheme="majorBidi" w:cstheme="majorBidi"/>
          <w:sz w:val="30"/>
          <w:szCs w:val="30"/>
          <w:cs/>
        </w:rPr>
        <w:t xml:space="preserve">                 </w:t>
      </w:r>
      <w:r w:rsidR="00C5187C" w:rsidRPr="00AE6DC6">
        <w:rPr>
          <w:rFonts w:asciiTheme="majorBidi" w:hAnsiTheme="majorBidi" w:cstheme="majorBidi"/>
          <w:sz w:val="30"/>
          <w:szCs w:val="30"/>
        </w:rPr>
        <w:t>6</w:t>
      </w:r>
      <w:r w:rsidR="00732F41" w:rsidRPr="00AE6DC6">
        <w:rPr>
          <w:rFonts w:asciiTheme="majorBidi" w:hAnsiTheme="majorBidi" w:cstheme="majorBidi" w:hint="cs"/>
          <w:sz w:val="30"/>
          <w:szCs w:val="30"/>
          <w:cs/>
        </w:rPr>
        <w:t>2.2</w:t>
      </w:r>
      <w:r w:rsidR="00CA373C"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="00CA373C" w:rsidRPr="00AE6DC6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2125DB" w:rsidRPr="00AE6DC6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 (31 </w:t>
      </w:r>
      <w:r w:rsidR="002125DB" w:rsidRPr="00AE6DC6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 xml:space="preserve">ธันวาคม </w:t>
      </w:r>
      <w:r w:rsidR="002125DB" w:rsidRPr="00AE6DC6">
        <w:rPr>
          <w:rFonts w:asciiTheme="majorBidi" w:hAnsiTheme="majorBidi" w:cstheme="majorBidi"/>
          <w:i/>
          <w:iCs/>
          <w:sz w:val="30"/>
          <w:szCs w:val="30"/>
          <w:lang w:eastAsia="x-none"/>
        </w:rPr>
        <w:t>256</w:t>
      </w:r>
      <w:r w:rsidR="00732F41" w:rsidRPr="00AE6DC6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6 </w:t>
      </w:r>
      <w:r w:rsidR="002125DB" w:rsidRPr="00AE6DC6">
        <w:rPr>
          <w:rFonts w:asciiTheme="majorBidi" w:hAnsiTheme="majorBidi" w:cstheme="majorBidi"/>
          <w:i/>
          <w:iCs/>
          <w:sz w:val="30"/>
          <w:szCs w:val="30"/>
          <w:lang w:eastAsia="x-none"/>
        </w:rPr>
        <w:t>:</w:t>
      </w:r>
      <w:r w:rsidR="00911556" w:rsidRPr="00AE6DC6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 </w:t>
      </w:r>
      <w:r w:rsidR="00732F41" w:rsidRPr="00AE6DC6">
        <w:rPr>
          <w:rFonts w:asciiTheme="majorBidi" w:hAnsiTheme="majorBidi" w:cstheme="majorBidi" w:hint="cs"/>
          <w:i/>
          <w:iCs/>
          <w:sz w:val="30"/>
          <w:szCs w:val="30"/>
          <w:cs/>
          <w:lang w:eastAsia="x-none"/>
        </w:rPr>
        <w:t>73.6</w:t>
      </w:r>
      <w:r w:rsidR="002125DB" w:rsidRPr="00AE6DC6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 </w:t>
      </w:r>
      <w:r w:rsidR="002125DB" w:rsidRPr="00AE6DC6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>ล้านบาท</w:t>
      </w:r>
      <w:r w:rsidR="00D65FF6" w:rsidRPr="00AE6DC6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 </w:t>
      </w:r>
      <w:r w:rsidR="00D65FF6" w:rsidRPr="00AE6DC6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 xml:space="preserve">และ </w:t>
      </w:r>
      <w:r w:rsidR="00732F41" w:rsidRPr="00AE6DC6">
        <w:rPr>
          <w:rFonts w:asciiTheme="majorBidi" w:hAnsiTheme="majorBidi" w:cstheme="majorBidi"/>
          <w:i/>
          <w:iCs/>
          <w:sz w:val="30"/>
          <w:szCs w:val="30"/>
          <w:lang w:eastAsia="x-none"/>
        </w:rPr>
        <w:t>56.3</w:t>
      </w:r>
      <w:r w:rsidR="00D65FF6" w:rsidRPr="00AE6DC6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 </w:t>
      </w:r>
      <w:r w:rsidR="00D65FF6" w:rsidRPr="00AE6DC6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>ล้านบาท ตามลำดับ</w:t>
      </w:r>
      <w:r w:rsidR="002125DB" w:rsidRPr="00AE6DC6">
        <w:rPr>
          <w:rFonts w:asciiTheme="majorBidi" w:hAnsiTheme="majorBidi" w:cstheme="majorBidi"/>
          <w:i/>
          <w:iCs/>
          <w:sz w:val="30"/>
          <w:szCs w:val="30"/>
          <w:lang w:eastAsia="x-none"/>
        </w:rPr>
        <w:t>)</w:t>
      </w:r>
    </w:p>
    <w:p w14:paraId="74C1CB62" w14:textId="77777777" w:rsidR="00DA50F4" w:rsidRPr="00AE6DC6" w:rsidRDefault="00DA50F4" w:rsidP="007D566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3F49FB" w14:textId="7F5C2199" w:rsidR="009C3CAE" w:rsidRPr="00AE6DC6" w:rsidRDefault="009C3CAE" w:rsidP="009C3CAE">
      <w:pPr>
        <w:pStyle w:val="FSContent"/>
        <w:numPr>
          <w:ilvl w:val="0"/>
          <w:numId w:val="43"/>
        </w:numPr>
        <w:ind w:left="540" w:hanging="540"/>
        <w:rPr>
          <w:rFonts w:asciiTheme="majorBidi" w:hAnsiTheme="majorBidi" w:cstheme="majorBidi"/>
          <w:b/>
          <w:bCs/>
          <w:i/>
          <w:iCs/>
          <w:lang w:val="en-US"/>
        </w:rPr>
      </w:pPr>
      <w:r w:rsidRPr="00AE6DC6">
        <w:rPr>
          <w:rFonts w:asciiTheme="majorBidi" w:hAnsiTheme="majorBidi" w:cstheme="majorBidi"/>
          <w:b/>
          <w:bCs/>
          <w:i/>
          <w:iCs/>
          <w:cs/>
          <w:lang w:val="en-US"/>
        </w:rPr>
        <w:t>เงินเบิกเกินบัญชีและเงินกู้ยืมระยะสั้นจากสถาบันการเงิน</w:t>
      </w:r>
    </w:p>
    <w:p w14:paraId="6D0191B2" w14:textId="77777777" w:rsidR="009C3CAE" w:rsidRPr="00AE6DC6" w:rsidRDefault="009C3CAE" w:rsidP="0042124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35DDDFB" w14:textId="4F4E6A09" w:rsidR="009C3CAE" w:rsidRPr="00AE6DC6" w:rsidRDefault="009C3CAE" w:rsidP="0042124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E6DC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5187C" w:rsidRPr="00AE6DC6">
        <w:rPr>
          <w:rFonts w:asciiTheme="majorBidi" w:hAnsiTheme="majorBidi" w:cstheme="majorBidi"/>
          <w:sz w:val="30"/>
          <w:szCs w:val="30"/>
        </w:rPr>
        <w:t>31</w:t>
      </w:r>
      <w:r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="00C5187C" w:rsidRPr="00AE6DC6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E6DC6">
        <w:rPr>
          <w:rFonts w:asciiTheme="majorBidi" w:hAnsiTheme="majorBidi" w:cstheme="majorBidi"/>
          <w:sz w:val="30"/>
          <w:szCs w:val="30"/>
        </w:rPr>
        <w:t>256</w:t>
      </w:r>
      <w:r w:rsidR="00C5187C" w:rsidRPr="00AE6DC6">
        <w:rPr>
          <w:rFonts w:asciiTheme="majorBidi" w:hAnsiTheme="majorBidi" w:cstheme="majorBidi"/>
          <w:sz w:val="30"/>
          <w:szCs w:val="30"/>
        </w:rPr>
        <w:t>7</w:t>
      </w:r>
      <w:r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กลุ่มบริษัทมีเงินเบิกเกินบัญชีจำนวน </w:t>
      </w:r>
      <w:r w:rsidR="00C5187C" w:rsidRPr="00AE6DC6">
        <w:rPr>
          <w:rFonts w:asciiTheme="majorBidi" w:hAnsiTheme="majorBidi" w:cstheme="majorBidi"/>
          <w:sz w:val="30"/>
          <w:szCs w:val="30"/>
        </w:rPr>
        <w:t>24.8</w:t>
      </w:r>
      <w:r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ล้านบาท มีอัตราดอกเบี้ย </w:t>
      </w:r>
      <w:r w:rsidRPr="00AE6DC6">
        <w:rPr>
          <w:rFonts w:asciiTheme="majorBidi" w:hAnsiTheme="majorBidi" w:cstheme="majorBidi"/>
          <w:sz w:val="30"/>
          <w:szCs w:val="30"/>
        </w:rPr>
        <w:t xml:space="preserve">MOR-2.55% </w:t>
      </w:r>
      <w:r w:rsidR="0055567F" w:rsidRPr="00AE6DC6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โดยได้รับการค้ำประกันจากที่ดินที่เป็นกรรมสิทธิ์ของกลุ่มบริษัท </w:t>
      </w:r>
      <w:r w:rsidRPr="00AE6DC6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AE6DC6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AE6DC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AE6DC6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5187C" w:rsidRPr="00AE6DC6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6B6234" w:rsidRPr="00AE6DC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AE6DC6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6B6234" w:rsidRPr="00AE6DC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C5187C" w:rsidRPr="00AE6DC6">
        <w:rPr>
          <w:rFonts w:asciiTheme="majorBidi" w:hAnsiTheme="majorBidi" w:cstheme="majorBidi"/>
          <w:i/>
          <w:iCs/>
          <w:sz w:val="30"/>
          <w:szCs w:val="30"/>
        </w:rPr>
        <w:t>46.7</w:t>
      </w:r>
      <w:r w:rsidRPr="00AE6DC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E6DC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="00D47C2A" w:rsidRPr="00AE6DC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อัตราดอกเบี้ย </w:t>
      </w:r>
      <w:r w:rsidR="00C5187C" w:rsidRPr="00AE6DC6">
        <w:rPr>
          <w:rFonts w:asciiTheme="majorBidi" w:hAnsiTheme="majorBidi" w:cstheme="majorBidi"/>
          <w:i/>
          <w:iCs/>
          <w:sz w:val="30"/>
          <w:szCs w:val="30"/>
        </w:rPr>
        <w:t xml:space="preserve">MOR-2.55% MOR+1.5% </w:t>
      </w:r>
      <w:r w:rsidR="00C5187C" w:rsidRPr="00AE6DC6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และ </w:t>
      </w:r>
      <w:r w:rsidR="00D47C2A" w:rsidRPr="00AE6DC6">
        <w:rPr>
          <w:rFonts w:asciiTheme="majorBidi" w:hAnsiTheme="majorBidi" w:cstheme="majorBidi"/>
          <w:i/>
          <w:iCs/>
          <w:sz w:val="30"/>
          <w:szCs w:val="30"/>
        </w:rPr>
        <w:t>MOR+1%</w:t>
      </w:r>
      <w:r w:rsidR="00823A3A" w:rsidRPr="00AE6DC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23A3A" w:rsidRPr="00AE6DC6">
        <w:rPr>
          <w:rFonts w:asciiTheme="majorBidi" w:hAnsiTheme="majorBidi" w:cstheme="majorBidi" w:hint="cs"/>
          <w:i/>
          <w:iCs/>
          <w:sz w:val="30"/>
          <w:szCs w:val="30"/>
          <w:cs/>
        </w:rPr>
        <w:t>ต่อปี</w:t>
      </w:r>
      <w:r w:rsidR="00C5187C" w:rsidRPr="00AE6DC6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โดยได้รับการค้ำประกันจากที่ดินที่เป็นกรรมสิทธิ์ของกลุ่มบริษัท เงินฝากของกลุ่มบริษัทกับสถาบันการเงิน บรรษัทประกันสินเชื่ออุตสาหกรรมขนาดย่อม (บสย.) และผู้บริหารสำคัญ</w:t>
      </w:r>
      <w:r w:rsidRPr="00AE6DC6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CDA4401" w14:textId="77777777" w:rsidR="009C3CAE" w:rsidRPr="00AE6DC6" w:rsidRDefault="009C3CAE" w:rsidP="0042124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C1BA6D" w14:textId="3CDA9079" w:rsidR="009C3CAE" w:rsidRPr="00AE6DC6" w:rsidRDefault="009C3CAE" w:rsidP="009C3CA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E6DC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E6DC6">
        <w:rPr>
          <w:rFonts w:asciiTheme="majorBidi" w:hAnsiTheme="majorBidi" w:cstheme="majorBidi"/>
          <w:sz w:val="30"/>
          <w:szCs w:val="30"/>
        </w:rPr>
        <w:t>3</w:t>
      </w:r>
      <w:r w:rsidR="00C5187C" w:rsidRPr="00AE6DC6">
        <w:rPr>
          <w:rFonts w:asciiTheme="majorBidi" w:hAnsiTheme="majorBidi" w:cstheme="majorBidi"/>
          <w:sz w:val="30"/>
          <w:szCs w:val="30"/>
        </w:rPr>
        <w:t>1</w:t>
      </w:r>
      <w:r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="00C5187C" w:rsidRPr="00AE6DC6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E6DC6">
        <w:rPr>
          <w:rFonts w:asciiTheme="majorBidi" w:hAnsiTheme="majorBidi" w:cstheme="majorBidi"/>
          <w:sz w:val="30"/>
          <w:szCs w:val="30"/>
        </w:rPr>
        <w:t>256</w:t>
      </w:r>
      <w:r w:rsidR="00C5187C" w:rsidRPr="00AE6DC6">
        <w:rPr>
          <w:rFonts w:asciiTheme="majorBidi" w:hAnsiTheme="majorBidi" w:cstheme="majorBidi"/>
          <w:sz w:val="30"/>
          <w:szCs w:val="30"/>
        </w:rPr>
        <w:t>7</w:t>
      </w:r>
      <w:r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บริษัทมีเงินเบิกเกินบัญชีจำนวน </w:t>
      </w:r>
      <w:r w:rsidR="00C5187C" w:rsidRPr="00AE6DC6">
        <w:rPr>
          <w:rFonts w:asciiTheme="majorBidi" w:hAnsiTheme="majorBidi" w:cstheme="majorBidi"/>
          <w:sz w:val="30"/>
          <w:szCs w:val="30"/>
        </w:rPr>
        <w:t>1</w:t>
      </w:r>
      <w:r w:rsidRPr="00AE6DC6">
        <w:rPr>
          <w:rFonts w:asciiTheme="majorBidi" w:hAnsiTheme="majorBidi" w:cstheme="majorBidi"/>
          <w:sz w:val="30"/>
          <w:szCs w:val="30"/>
        </w:rPr>
        <w:t xml:space="preserve">9.8 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ล้านบาท มีอัตราดอกเบี้ย </w:t>
      </w:r>
      <w:r w:rsidRPr="00AE6DC6">
        <w:rPr>
          <w:rFonts w:asciiTheme="majorBidi" w:hAnsiTheme="majorBidi" w:cstheme="majorBidi"/>
          <w:sz w:val="30"/>
          <w:szCs w:val="30"/>
        </w:rPr>
        <w:t>MOR-2.55%</w:t>
      </w:r>
      <w:r w:rsidR="0055567F"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="0055567F" w:rsidRPr="00AE6DC6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โดยได้รับการค้ำประกันจากที่ดินที่เป็นกรรมสิทธิ์ของบริษัท </w:t>
      </w:r>
      <w:r w:rsidRPr="00AE6DC6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AE6DC6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AE6DC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AE6DC6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B79BE" w:rsidRPr="00AE6DC6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AE6DC6">
        <w:rPr>
          <w:rFonts w:asciiTheme="majorBidi" w:hAnsiTheme="majorBidi" w:cstheme="majorBidi"/>
          <w:i/>
          <w:iCs/>
          <w:sz w:val="30"/>
          <w:szCs w:val="30"/>
        </w:rPr>
        <w:t xml:space="preserve"> : </w:t>
      </w:r>
      <w:r w:rsidR="006B79BE" w:rsidRPr="00AE6DC6">
        <w:rPr>
          <w:rFonts w:asciiTheme="majorBidi" w:hAnsiTheme="majorBidi" w:cstheme="majorBidi"/>
          <w:i/>
          <w:iCs/>
          <w:sz w:val="30"/>
          <w:szCs w:val="30"/>
        </w:rPr>
        <w:t xml:space="preserve">24.2 </w:t>
      </w:r>
      <w:r w:rsidR="006B79BE" w:rsidRPr="00AE6DC6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AE6DC6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EDF11FB" w14:textId="77777777" w:rsidR="009C3CAE" w:rsidRPr="00AE6DC6" w:rsidRDefault="009C3CAE" w:rsidP="0042124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C11C7A" w14:textId="2B6F7503" w:rsidR="00454074" w:rsidRPr="00AE6DC6" w:rsidRDefault="00D47C2A" w:rsidP="00BC16D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6DC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B79BE" w:rsidRPr="00AE6DC6">
        <w:rPr>
          <w:rFonts w:asciiTheme="majorBidi" w:hAnsiTheme="majorBidi" w:cstheme="majorBidi"/>
          <w:sz w:val="30"/>
          <w:szCs w:val="30"/>
        </w:rPr>
        <w:t xml:space="preserve">31 </w:t>
      </w:r>
      <w:r w:rsidR="006B79BE" w:rsidRPr="00AE6DC6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6B79BE" w:rsidRPr="00AE6D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79BE" w:rsidRPr="00AE6DC6">
        <w:rPr>
          <w:rFonts w:asciiTheme="majorBidi" w:hAnsiTheme="majorBidi" w:cstheme="majorBidi"/>
          <w:sz w:val="30"/>
          <w:szCs w:val="30"/>
        </w:rPr>
        <w:t>2567</w:t>
      </w:r>
      <w:r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กลุ่มบริษัทและบริษัทมีตั๋วสัญญาใช้เงินจากสถาบันการเงินรวม </w:t>
      </w:r>
      <w:r w:rsidR="006B79BE" w:rsidRPr="00AE6DC6">
        <w:rPr>
          <w:rFonts w:asciiTheme="majorBidi" w:hAnsiTheme="majorBidi" w:cstheme="majorBidi"/>
          <w:sz w:val="30"/>
          <w:szCs w:val="30"/>
        </w:rPr>
        <w:t>45.0</w:t>
      </w:r>
      <w:r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Pr="00AE6DC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B79BE" w:rsidRPr="00AE6DC6">
        <w:rPr>
          <w:rFonts w:asciiTheme="majorBidi" w:hAnsiTheme="majorBidi" w:cstheme="majorBidi"/>
          <w:sz w:val="30"/>
          <w:szCs w:val="30"/>
        </w:rPr>
        <w:t>44.6</w:t>
      </w:r>
      <w:r w:rsidRPr="00AE6DC6">
        <w:rPr>
          <w:rFonts w:asciiTheme="majorBidi" w:hAnsiTheme="majorBidi" w:cstheme="majorBidi"/>
          <w:sz w:val="30"/>
          <w:szCs w:val="30"/>
        </w:rPr>
        <w:t xml:space="preserve"> 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bookmarkStart w:id="1" w:name="_Hlk165283596"/>
      <w:r w:rsidR="007B5A80" w:rsidRPr="00AE6DC6">
        <w:rPr>
          <w:rFonts w:asciiTheme="majorBidi" w:hAnsiTheme="majorBidi" w:cs="Angsana New" w:hint="cs"/>
          <w:sz w:val="30"/>
          <w:szCs w:val="30"/>
          <w:cs/>
        </w:rPr>
        <w:t>มีอัตราดอกเบี้ยตามตลาด</w:t>
      </w:r>
      <w:r w:rsidR="007B5A80" w:rsidRPr="00AE6D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B5A80" w:rsidRPr="00AE6DC6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7B5A80" w:rsidRPr="00AE6D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B5A80" w:rsidRPr="00AE6DC6">
        <w:rPr>
          <w:rFonts w:asciiTheme="majorBidi" w:hAnsiTheme="majorBidi" w:cstheme="majorBidi"/>
          <w:sz w:val="30"/>
          <w:szCs w:val="30"/>
        </w:rPr>
        <w:t>MLR-</w:t>
      </w:r>
      <w:r w:rsidR="007B5A80" w:rsidRPr="00AE6DC6">
        <w:rPr>
          <w:rFonts w:asciiTheme="majorBidi" w:hAnsiTheme="majorBidi" w:cs="Angsana New"/>
          <w:sz w:val="30"/>
          <w:szCs w:val="30"/>
          <w:cs/>
        </w:rPr>
        <w:t xml:space="preserve">1% </w:t>
      </w:r>
      <w:r w:rsidR="007B5A80" w:rsidRPr="00AE6DC6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="007B5A80" w:rsidRPr="00AE6D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E6DC6">
        <w:rPr>
          <w:rFonts w:asciiTheme="majorBidi" w:hAnsiTheme="majorBidi" w:cstheme="majorBidi"/>
          <w:sz w:val="30"/>
          <w:szCs w:val="30"/>
          <w:cs/>
        </w:rPr>
        <w:t>โดยได้รับการค้ำประกันจากที่ดินที่เป็นกรรมสิทธิ์ของบริษัท</w:t>
      </w:r>
      <w:r w:rsidR="006B79BE" w:rsidRPr="00AE6DC6">
        <w:rPr>
          <w:rFonts w:asciiTheme="majorBidi" w:hAnsiTheme="majorBidi" w:cstheme="majorBidi" w:hint="cs"/>
          <w:sz w:val="30"/>
          <w:szCs w:val="30"/>
          <w:cs/>
        </w:rPr>
        <w:t xml:space="preserve"> บริษัทใหญ่ในลำดับสูงสุด และผู้บริหารสำคัญ</w:t>
      </w:r>
      <w:bookmarkEnd w:id="1"/>
      <w:r w:rsidRPr="00AE6D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E6DC6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AE6DC6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AE6DC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AE6DC6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B79BE" w:rsidRPr="00AE6DC6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AE6DC6">
        <w:rPr>
          <w:rFonts w:asciiTheme="majorBidi" w:hAnsiTheme="majorBidi" w:cstheme="majorBidi"/>
          <w:i/>
          <w:iCs/>
          <w:sz w:val="30"/>
          <w:szCs w:val="30"/>
        </w:rPr>
        <w:t xml:space="preserve"> : </w:t>
      </w:r>
      <w:r w:rsidR="006B79BE" w:rsidRPr="00AE6DC6">
        <w:rPr>
          <w:rFonts w:asciiTheme="majorBidi" w:hAnsiTheme="majorBidi" w:cstheme="majorBidi"/>
          <w:i/>
          <w:iCs/>
          <w:sz w:val="30"/>
          <w:szCs w:val="30"/>
        </w:rPr>
        <w:t xml:space="preserve">41.0 </w:t>
      </w:r>
      <w:r w:rsidR="006B79BE" w:rsidRPr="00AE6DC6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 และ </w:t>
      </w:r>
      <w:r w:rsidR="006B79BE" w:rsidRPr="00AE6DC6">
        <w:rPr>
          <w:rFonts w:asciiTheme="majorBidi" w:hAnsiTheme="majorBidi" w:cstheme="majorBidi"/>
          <w:i/>
          <w:iCs/>
          <w:sz w:val="30"/>
          <w:szCs w:val="30"/>
        </w:rPr>
        <w:t xml:space="preserve">41.0 </w:t>
      </w:r>
      <w:r w:rsidR="006B79BE" w:rsidRPr="00AE6DC6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 ตามลำดับ </w:t>
      </w:r>
      <w:r w:rsidR="007B5A80" w:rsidRPr="00AE6DC6">
        <w:rPr>
          <w:rFonts w:asciiTheme="majorBidi" w:hAnsiTheme="majorBidi" w:cstheme="majorBidi" w:hint="cs"/>
          <w:i/>
          <w:iCs/>
          <w:sz w:val="30"/>
          <w:szCs w:val="30"/>
          <w:cs/>
        </w:rPr>
        <w:t>มี</w:t>
      </w:r>
      <w:r w:rsidR="007B5A80" w:rsidRPr="00AE6DC6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อัตราดอกเบี้ยตามตลาด และ </w:t>
      </w:r>
      <w:r w:rsidR="007B5A80" w:rsidRPr="00AE6DC6">
        <w:rPr>
          <w:rFonts w:asciiTheme="majorBidi" w:hAnsiTheme="majorBidi" w:cs="Angsana New"/>
          <w:i/>
          <w:iCs/>
          <w:sz w:val="30"/>
          <w:szCs w:val="30"/>
        </w:rPr>
        <w:t>MLR-</w:t>
      </w:r>
      <w:r w:rsidR="007B5A80" w:rsidRPr="00AE6DC6">
        <w:rPr>
          <w:rFonts w:asciiTheme="majorBidi" w:hAnsiTheme="majorBidi" w:cs="Angsana New"/>
          <w:i/>
          <w:iCs/>
          <w:sz w:val="30"/>
          <w:szCs w:val="30"/>
          <w:cs/>
        </w:rPr>
        <w:t>1%</w:t>
      </w:r>
      <w:r w:rsidR="007B5A80" w:rsidRPr="00AE6DC6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ต่อปี</w:t>
      </w:r>
      <w:r w:rsidR="007B5A80" w:rsidRPr="00AE6DC6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6B79BE" w:rsidRPr="00AE6DC6">
        <w:rPr>
          <w:rFonts w:asciiTheme="majorBidi" w:hAnsiTheme="majorBidi" w:cs="Angsana New" w:hint="cs"/>
          <w:i/>
          <w:iCs/>
          <w:sz w:val="30"/>
          <w:szCs w:val="30"/>
          <w:cs/>
        </w:rPr>
        <w:t>โดยได้รับการค้ำประกันจากที่ดินที่เป็นกรรมสิทธิ์ของบริษัท</w:t>
      </w:r>
      <w:r w:rsidRPr="00AE6DC6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B7113DF" w14:textId="77777777" w:rsidR="00BC16D0" w:rsidRPr="00AE6DC6" w:rsidRDefault="00BC16D0" w:rsidP="00BC16D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149B5B" w14:textId="49096543" w:rsidR="00454074" w:rsidRPr="00AE6DC6" w:rsidRDefault="00421242" w:rsidP="00421242">
      <w:pPr>
        <w:pStyle w:val="FSContent"/>
        <w:rPr>
          <w:rFonts w:asciiTheme="majorBidi" w:hAnsiTheme="majorBidi" w:cstheme="majorBidi"/>
          <w:cs/>
          <w:lang w:val="en-US"/>
        </w:rPr>
      </w:pPr>
      <w:r w:rsidRPr="00AE6DC6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FB6C4F" w:rsidRPr="00AE6DC6">
        <w:rPr>
          <w:rFonts w:asciiTheme="majorBidi" w:hAnsiTheme="majorBidi" w:cstheme="majorBidi"/>
        </w:rPr>
        <w:t>3</w:t>
      </w:r>
      <w:r w:rsidR="006B79BE" w:rsidRPr="00AE6DC6">
        <w:rPr>
          <w:rFonts w:asciiTheme="majorBidi" w:hAnsiTheme="majorBidi" w:cstheme="majorBidi"/>
        </w:rPr>
        <w:t>1</w:t>
      </w:r>
      <w:r w:rsidR="00FB6C4F" w:rsidRPr="00AE6DC6">
        <w:rPr>
          <w:rFonts w:asciiTheme="majorBidi" w:hAnsiTheme="majorBidi" w:cstheme="majorBidi"/>
        </w:rPr>
        <w:t xml:space="preserve"> </w:t>
      </w:r>
      <w:r w:rsidR="006B79BE" w:rsidRPr="00AE6DC6">
        <w:rPr>
          <w:rFonts w:asciiTheme="majorBidi" w:hAnsiTheme="majorBidi" w:cstheme="majorBidi" w:hint="cs"/>
          <w:cs/>
        </w:rPr>
        <w:t>มีนาคม</w:t>
      </w:r>
      <w:r w:rsidR="00FB6C4F" w:rsidRPr="00AE6DC6">
        <w:rPr>
          <w:rFonts w:asciiTheme="majorBidi" w:hAnsiTheme="majorBidi" w:cstheme="majorBidi"/>
        </w:rPr>
        <w:t xml:space="preserve"> 256</w:t>
      </w:r>
      <w:r w:rsidR="006B79BE" w:rsidRPr="00AE6DC6">
        <w:rPr>
          <w:rFonts w:asciiTheme="majorBidi" w:hAnsiTheme="majorBidi" w:cstheme="majorBidi"/>
        </w:rPr>
        <w:t>7</w:t>
      </w:r>
      <w:r w:rsidRPr="00AE6DC6">
        <w:rPr>
          <w:rFonts w:asciiTheme="majorBidi" w:hAnsiTheme="majorBidi" w:cstheme="majorBidi"/>
          <w:lang w:val="en-US"/>
        </w:rPr>
        <w:t xml:space="preserve"> </w:t>
      </w:r>
      <w:r w:rsidR="006B79BE" w:rsidRPr="00AE6DC6">
        <w:rPr>
          <w:rFonts w:asciiTheme="majorBidi" w:hAnsiTheme="majorBidi" w:cstheme="majorBidi" w:hint="cs"/>
          <w:cs/>
          <w:lang w:val="en-US"/>
        </w:rPr>
        <w:t xml:space="preserve">และวันที่ </w:t>
      </w:r>
      <w:r w:rsidR="006B79BE" w:rsidRPr="00AE6DC6">
        <w:rPr>
          <w:rFonts w:asciiTheme="majorBidi" w:hAnsiTheme="majorBidi" w:cstheme="majorBidi"/>
          <w:lang w:val="en-US"/>
        </w:rPr>
        <w:t xml:space="preserve">31 </w:t>
      </w:r>
      <w:r w:rsidR="006B79BE" w:rsidRPr="00AE6DC6">
        <w:rPr>
          <w:rFonts w:asciiTheme="majorBidi" w:hAnsiTheme="majorBidi" w:cstheme="majorBidi" w:hint="cs"/>
          <w:cs/>
          <w:lang w:val="en-US"/>
        </w:rPr>
        <w:t xml:space="preserve">ธันวาคม </w:t>
      </w:r>
      <w:r w:rsidR="006B79BE" w:rsidRPr="00AE6DC6">
        <w:rPr>
          <w:rFonts w:asciiTheme="majorBidi" w:hAnsiTheme="majorBidi" w:cstheme="majorBidi"/>
          <w:lang w:val="en-US"/>
        </w:rPr>
        <w:t xml:space="preserve">2566 </w:t>
      </w:r>
      <w:r w:rsidRPr="00AE6DC6">
        <w:rPr>
          <w:rFonts w:asciiTheme="majorBidi" w:hAnsiTheme="majorBidi" w:cstheme="majorBidi"/>
          <w:cs/>
          <w:lang w:val="en-US"/>
        </w:rPr>
        <w:t>วงเงิน</w:t>
      </w:r>
      <w:r w:rsidR="00E16697" w:rsidRPr="00AE6DC6">
        <w:rPr>
          <w:rFonts w:asciiTheme="majorBidi" w:hAnsiTheme="majorBidi" w:cstheme="majorBidi" w:hint="cs"/>
          <w:cs/>
          <w:lang w:val="en-US"/>
        </w:rPr>
        <w:t>เบิกเกินบัญชีและเงิน</w:t>
      </w:r>
      <w:r w:rsidR="00D47C2A" w:rsidRPr="00AE6DC6">
        <w:rPr>
          <w:rFonts w:asciiTheme="majorBidi" w:hAnsiTheme="majorBidi" w:cstheme="majorBidi"/>
          <w:cs/>
          <w:lang w:val="en-US"/>
        </w:rPr>
        <w:t>กู้ยืมระยะสั้น</w:t>
      </w:r>
      <w:r w:rsidRPr="00AE6DC6">
        <w:rPr>
          <w:rFonts w:asciiTheme="majorBidi" w:hAnsiTheme="majorBidi" w:cstheme="majorBidi"/>
          <w:cs/>
          <w:lang w:val="en-US"/>
        </w:rPr>
        <w:t xml:space="preserve">จากสถาบันการเงินแห่งหนึ่งของกลุ่มบริษัทและบริษัทจำนวน </w:t>
      </w:r>
      <w:r w:rsidR="00D47C2A" w:rsidRPr="00AE6DC6">
        <w:rPr>
          <w:rFonts w:asciiTheme="majorBidi" w:hAnsiTheme="majorBidi" w:cstheme="majorBidi"/>
          <w:lang w:val="en-US"/>
        </w:rPr>
        <w:t>75</w:t>
      </w:r>
      <w:r w:rsidRPr="00AE6DC6">
        <w:rPr>
          <w:rFonts w:asciiTheme="majorBidi" w:hAnsiTheme="majorBidi" w:cstheme="majorBidi"/>
          <w:lang w:val="en-US"/>
        </w:rPr>
        <w:t xml:space="preserve">.0 </w:t>
      </w:r>
      <w:r w:rsidRPr="00AE6DC6">
        <w:rPr>
          <w:rFonts w:asciiTheme="majorBidi" w:hAnsiTheme="majorBidi" w:cstheme="majorBidi"/>
          <w:cs/>
          <w:lang w:val="en-US"/>
        </w:rPr>
        <w:t>ล้านบาท</w:t>
      </w:r>
      <w:r w:rsidR="00EB7D63" w:rsidRPr="00AE6DC6">
        <w:rPr>
          <w:rFonts w:asciiTheme="majorBidi" w:hAnsiTheme="majorBidi" w:cstheme="majorBidi"/>
          <w:lang w:val="en-US"/>
        </w:rPr>
        <w:t xml:space="preserve"> </w:t>
      </w:r>
      <w:r w:rsidR="00EB7D63" w:rsidRPr="00AE6DC6">
        <w:rPr>
          <w:rFonts w:asciiTheme="majorBidi" w:hAnsiTheme="majorBidi" w:cstheme="majorBidi"/>
          <w:cs/>
          <w:lang w:val="en-US"/>
        </w:rPr>
        <w:t xml:space="preserve">และ </w:t>
      </w:r>
      <w:r w:rsidR="00D47C2A" w:rsidRPr="00AE6DC6">
        <w:rPr>
          <w:rFonts w:asciiTheme="majorBidi" w:hAnsiTheme="majorBidi" w:cstheme="majorBidi"/>
          <w:lang w:val="en-US"/>
        </w:rPr>
        <w:t>6</w:t>
      </w:r>
      <w:r w:rsidR="00EB7D63" w:rsidRPr="00AE6DC6">
        <w:rPr>
          <w:rFonts w:asciiTheme="majorBidi" w:hAnsiTheme="majorBidi" w:cstheme="majorBidi"/>
          <w:lang w:val="en-US"/>
        </w:rPr>
        <w:t xml:space="preserve">0.0 </w:t>
      </w:r>
      <w:r w:rsidR="00EB7D63" w:rsidRPr="00AE6DC6">
        <w:rPr>
          <w:rFonts w:asciiTheme="majorBidi" w:hAnsiTheme="majorBidi" w:cstheme="majorBidi"/>
          <w:cs/>
          <w:lang w:val="en-US"/>
        </w:rPr>
        <w:t xml:space="preserve">ล้านบาท ตามลำดับ </w:t>
      </w:r>
      <w:r w:rsidRPr="00AE6DC6">
        <w:rPr>
          <w:rFonts w:asciiTheme="majorBidi" w:hAnsiTheme="majorBidi" w:cstheme="majorBidi"/>
          <w:cs/>
          <w:lang w:val="en-US"/>
        </w:rPr>
        <w:t>กำหนดให้บริษัทต้องดำรง (</w:t>
      </w:r>
      <w:r w:rsidRPr="00AE6DC6">
        <w:rPr>
          <w:rFonts w:asciiTheme="majorBidi" w:hAnsiTheme="majorBidi" w:cstheme="majorBidi"/>
          <w:lang w:val="en-US"/>
        </w:rPr>
        <w:t xml:space="preserve">1) </w:t>
      </w:r>
      <w:r w:rsidRPr="00AE6DC6">
        <w:rPr>
          <w:rFonts w:asciiTheme="majorBidi" w:hAnsiTheme="majorBidi" w:cstheme="majorBidi"/>
          <w:cs/>
          <w:lang w:val="en-US"/>
        </w:rPr>
        <w:t xml:space="preserve">อัตราส่วนของหนี้สินรวมต่อส่วนของผู้ถือหุ้นรวม </w:t>
      </w:r>
      <w:r w:rsidRPr="00AE6DC6">
        <w:rPr>
          <w:rFonts w:asciiTheme="majorBidi" w:hAnsiTheme="majorBidi" w:cstheme="majorBidi"/>
          <w:lang w:val="en-US"/>
        </w:rPr>
        <w:t xml:space="preserve">(Debt-to-equity ratio) </w:t>
      </w:r>
      <w:r w:rsidRPr="00AE6DC6">
        <w:rPr>
          <w:rFonts w:asciiTheme="majorBidi" w:hAnsiTheme="majorBidi" w:cstheme="majorBidi"/>
          <w:cs/>
          <w:lang w:val="en-US"/>
        </w:rPr>
        <w:t xml:space="preserve">ไม่เกินกว่า </w:t>
      </w:r>
      <w:r w:rsidRPr="00AE6DC6">
        <w:rPr>
          <w:rFonts w:asciiTheme="majorBidi" w:hAnsiTheme="majorBidi" w:cstheme="majorBidi"/>
          <w:lang w:val="en-US"/>
        </w:rPr>
        <w:t xml:space="preserve">1.0 </w:t>
      </w:r>
      <w:r w:rsidRPr="00AE6DC6">
        <w:rPr>
          <w:rFonts w:asciiTheme="majorBidi" w:hAnsiTheme="majorBidi" w:cstheme="majorBidi"/>
          <w:cs/>
          <w:lang w:val="en-US"/>
        </w:rPr>
        <w:t xml:space="preserve">เท่า นับตั้งแต่ปี </w:t>
      </w:r>
      <w:r w:rsidRPr="00AE6DC6">
        <w:rPr>
          <w:rFonts w:asciiTheme="majorBidi" w:hAnsiTheme="majorBidi" w:cstheme="majorBidi"/>
          <w:lang w:val="en-US"/>
        </w:rPr>
        <w:t xml:space="preserve">2565 </w:t>
      </w:r>
      <w:r w:rsidRPr="00AE6DC6">
        <w:rPr>
          <w:rFonts w:asciiTheme="majorBidi" w:hAnsiTheme="majorBidi" w:cstheme="majorBidi"/>
          <w:cs/>
          <w:lang w:val="en-US"/>
        </w:rPr>
        <w:t>เป็นต้นไป</w:t>
      </w:r>
      <w:r w:rsidR="00E16697" w:rsidRPr="00AE6DC6">
        <w:rPr>
          <w:rFonts w:asciiTheme="majorBidi" w:hAnsiTheme="majorBidi" w:cstheme="majorBidi" w:hint="cs"/>
          <w:cs/>
          <w:lang w:val="en-US"/>
        </w:rPr>
        <w:t xml:space="preserve"> </w:t>
      </w:r>
      <w:r w:rsidRPr="00AE6DC6">
        <w:rPr>
          <w:rFonts w:asciiTheme="majorBidi" w:hAnsiTheme="majorBidi" w:cstheme="majorBidi"/>
          <w:lang w:val="en-US"/>
        </w:rPr>
        <w:t xml:space="preserve">(2) </w:t>
      </w:r>
      <w:r w:rsidRPr="00AE6DC6">
        <w:rPr>
          <w:rFonts w:asciiTheme="majorBidi" w:hAnsiTheme="majorBidi" w:cstheme="majorBidi"/>
          <w:cs/>
          <w:lang w:val="en-US"/>
        </w:rPr>
        <w:t xml:space="preserve">อัตราส่วนความสามารถในการชำระหนี้ </w:t>
      </w:r>
      <w:r w:rsidRPr="00AE6DC6">
        <w:rPr>
          <w:rFonts w:asciiTheme="majorBidi" w:hAnsiTheme="majorBidi" w:cstheme="majorBidi"/>
          <w:lang w:val="en-US"/>
        </w:rPr>
        <w:t xml:space="preserve">(Debt service coverage ratio: DSCR) </w:t>
      </w:r>
      <w:r w:rsidRPr="00AE6DC6">
        <w:rPr>
          <w:rFonts w:asciiTheme="majorBidi" w:hAnsiTheme="majorBidi" w:cstheme="majorBidi"/>
          <w:cs/>
          <w:lang w:val="en-US"/>
        </w:rPr>
        <w:t xml:space="preserve">ไม่ต่ำกว่า </w:t>
      </w:r>
      <w:r w:rsidRPr="00AE6DC6">
        <w:rPr>
          <w:rFonts w:asciiTheme="majorBidi" w:hAnsiTheme="majorBidi" w:cstheme="majorBidi"/>
          <w:lang w:val="en-US"/>
        </w:rPr>
        <w:t xml:space="preserve">1.2 </w:t>
      </w:r>
      <w:r w:rsidRPr="00AE6DC6">
        <w:rPr>
          <w:rFonts w:asciiTheme="majorBidi" w:hAnsiTheme="majorBidi" w:cstheme="majorBidi"/>
          <w:cs/>
          <w:lang w:val="en-US"/>
        </w:rPr>
        <w:t xml:space="preserve">เท่า นับตั้งแต่ปี </w:t>
      </w:r>
      <w:r w:rsidRPr="00AE6DC6">
        <w:rPr>
          <w:rFonts w:asciiTheme="majorBidi" w:hAnsiTheme="majorBidi" w:cstheme="majorBidi"/>
          <w:lang w:val="en-US"/>
        </w:rPr>
        <w:t xml:space="preserve">2565 </w:t>
      </w:r>
      <w:r w:rsidRPr="00AE6DC6">
        <w:rPr>
          <w:rFonts w:asciiTheme="majorBidi" w:hAnsiTheme="majorBidi" w:cstheme="majorBidi"/>
          <w:cs/>
          <w:lang w:val="en-US"/>
        </w:rPr>
        <w:t xml:space="preserve">เป็นต้นไป และ </w:t>
      </w:r>
      <w:r w:rsidRPr="00AE6DC6">
        <w:rPr>
          <w:rFonts w:asciiTheme="majorBidi" w:hAnsiTheme="majorBidi" w:cstheme="majorBidi"/>
          <w:lang w:val="en-US"/>
        </w:rPr>
        <w:t xml:space="preserve">(3) </w:t>
      </w:r>
      <w:r w:rsidRPr="00AE6DC6">
        <w:rPr>
          <w:rFonts w:asciiTheme="majorBidi" w:hAnsiTheme="majorBidi" w:cstheme="majorBidi"/>
          <w:cs/>
          <w:lang w:val="en-US"/>
        </w:rPr>
        <w:t xml:space="preserve">อัตราส่วนทางการเงิน </w:t>
      </w:r>
      <w:r w:rsidRPr="00AE6DC6">
        <w:rPr>
          <w:rFonts w:asciiTheme="majorBidi" w:hAnsiTheme="majorBidi" w:cstheme="majorBidi"/>
          <w:lang w:val="en-US"/>
        </w:rPr>
        <w:t xml:space="preserve">Interest bearing debt to EBITDA </w:t>
      </w:r>
      <w:r w:rsidRPr="00AE6DC6">
        <w:rPr>
          <w:rFonts w:asciiTheme="majorBidi" w:hAnsiTheme="majorBidi" w:cstheme="majorBidi"/>
          <w:cs/>
          <w:lang w:val="en-US"/>
        </w:rPr>
        <w:t xml:space="preserve">ไม่เกินกว่า </w:t>
      </w:r>
      <w:r w:rsidRPr="00AE6DC6">
        <w:rPr>
          <w:rFonts w:asciiTheme="majorBidi" w:hAnsiTheme="majorBidi" w:cstheme="majorBidi"/>
          <w:lang w:val="en-US"/>
        </w:rPr>
        <w:t xml:space="preserve">4.5 </w:t>
      </w:r>
      <w:r w:rsidRPr="00AE6DC6">
        <w:rPr>
          <w:rFonts w:asciiTheme="majorBidi" w:hAnsiTheme="majorBidi" w:cstheme="majorBidi"/>
          <w:cs/>
          <w:lang w:val="en-US"/>
        </w:rPr>
        <w:t xml:space="preserve">เท่า ในปี </w:t>
      </w:r>
      <w:r w:rsidRPr="00AE6DC6">
        <w:rPr>
          <w:rFonts w:asciiTheme="majorBidi" w:hAnsiTheme="majorBidi" w:cstheme="majorBidi"/>
          <w:lang w:val="en-US"/>
        </w:rPr>
        <w:t xml:space="preserve">2565 </w:t>
      </w:r>
      <w:r w:rsidRPr="00AE6DC6">
        <w:rPr>
          <w:rFonts w:asciiTheme="majorBidi" w:hAnsiTheme="majorBidi" w:cstheme="majorBidi"/>
          <w:cs/>
          <w:lang w:val="en-US"/>
        </w:rPr>
        <w:t xml:space="preserve">ไม่เกินกว่า </w:t>
      </w:r>
      <w:r w:rsidRPr="00AE6DC6">
        <w:rPr>
          <w:rFonts w:asciiTheme="majorBidi" w:hAnsiTheme="majorBidi" w:cstheme="majorBidi"/>
          <w:lang w:val="en-US"/>
        </w:rPr>
        <w:t xml:space="preserve">3.0 </w:t>
      </w:r>
      <w:r w:rsidRPr="00AE6DC6">
        <w:rPr>
          <w:rFonts w:asciiTheme="majorBidi" w:hAnsiTheme="majorBidi" w:cstheme="majorBidi"/>
          <w:cs/>
          <w:lang w:val="en-US"/>
        </w:rPr>
        <w:t xml:space="preserve">เท่า ในปี </w:t>
      </w:r>
      <w:r w:rsidRPr="00AE6DC6">
        <w:rPr>
          <w:rFonts w:asciiTheme="majorBidi" w:hAnsiTheme="majorBidi" w:cstheme="majorBidi"/>
          <w:lang w:val="en-US"/>
        </w:rPr>
        <w:t xml:space="preserve">2566 </w:t>
      </w:r>
      <w:r w:rsidRPr="00AE6DC6">
        <w:rPr>
          <w:rFonts w:asciiTheme="majorBidi" w:hAnsiTheme="majorBidi" w:cstheme="majorBidi"/>
          <w:cs/>
          <w:lang w:val="en-US"/>
        </w:rPr>
        <w:t xml:space="preserve">และ </w:t>
      </w:r>
      <w:r w:rsidRPr="00AE6DC6">
        <w:rPr>
          <w:rFonts w:asciiTheme="majorBidi" w:hAnsiTheme="majorBidi" w:cstheme="majorBidi"/>
          <w:lang w:val="en-US"/>
        </w:rPr>
        <w:t xml:space="preserve">2567 </w:t>
      </w:r>
      <w:r w:rsidRPr="00AE6DC6">
        <w:rPr>
          <w:rFonts w:asciiTheme="majorBidi" w:hAnsiTheme="majorBidi" w:cstheme="majorBidi"/>
          <w:cs/>
          <w:lang w:val="en-US"/>
        </w:rPr>
        <w:t xml:space="preserve">และไม่เกินกว่า </w:t>
      </w:r>
      <w:r w:rsidRPr="00AE6DC6">
        <w:rPr>
          <w:rFonts w:asciiTheme="majorBidi" w:hAnsiTheme="majorBidi" w:cstheme="majorBidi"/>
          <w:lang w:val="en-US"/>
        </w:rPr>
        <w:t xml:space="preserve">2.0 </w:t>
      </w:r>
      <w:r w:rsidRPr="00AE6DC6">
        <w:rPr>
          <w:rFonts w:asciiTheme="majorBidi" w:hAnsiTheme="majorBidi" w:cstheme="majorBidi"/>
          <w:cs/>
          <w:lang w:val="en-US"/>
        </w:rPr>
        <w:t xml:space="preserve">เท่า ตั้งแต่ปี </w:t>
      </w:r>
      <w:r w:rsidRPr="00AE6DC6">
        <w:rPr>
          <w:rFonts w:asciiTheme="majorBidi" w:hAnsiTheme="majorBidi" w:cstheme="majorBidi"/>
          <w:lang w:val="en-US"/>
        </w:rPr>
        <w:t>2568</w:t>
      </w:r>
      <w:r w:rsidR="006B6234" w:rsidRPr="00AE6DC6">
        <w:rPr>
          <w:rFonts w:asciiTheme="majorBidi" w:hAnsiTheme="majorBidi" w:cstheme="majorBidi"/>
          <w:cs/>
          <w:lang w:val="en-US"/>
        </w:rPr>
        <w:t xml:space="preserve"> </w:t>
      </w:r>
      <w:r w:rsidRPr="00AE6DC6">
        <w:rPr>
          <w:rFonts w:asciiTheme="majorBidi" w:hAnsiTheme="majorBidi" w:cstheme="majorBidi"/>
          <w:cs/>
          <w:lang w:val="en-US"/>
        </w:rPr>
        <w:t>เป็นต้นไป</w:t>
      </w:r>
    </w:p>
    <w:p w14:paraId="67E78318" w14:textId="77777777" w:rsidR="00DA50F4" w:rsidRPr="00AE6DC6" w:rsidRDefault="00DA50F4" w:rsidP="00DA50F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DDE3C3C" w14:textId="46AB7CA6" w:rsidR="002C4FD1" w:rsidRPr="00AE6DC6" w:rsidRDefault="002C4FD1" w:rsidP="00AF2978">
      <w:pPr>
        <w:pStyle w:val="FSContent"/>
        <w:numPr>
          <w:ilvl w:val="0"/>
          <w:numId w:val="43"/>
        </w:numPr>
        <w:ind w:left="540" w:hanging="540"/>
        <w:rPr>
          <w:rFonts w:asciiTheme="majorBidi" w:hAnsiTheme="majorBidi" w:cstheme="majorBidi"/>
          <w:b/>
          <w:bCs/>
          <w:i/>
          <w:iCs/>
          <w:lang w:val="en-US"/>
        </w:rPr>
      </w:pPr>
      <w:r w:rsidRPr="00AE6DC6">
        <w:rPr>
          <w:rFonts w:asciiTheme="majorBidi" w:hAnsiTheme="majorBidi" w:cstheme="majorBidi"/>
          <w:b/>
          <w:bCs/>
          <w:i/>
          <w:iCs/>
          <w:cs/>
          <w:lang w:val="en-US"/>
        </w:rPr>
        <w:t>เงินกู้ยืมระยะยาวจากสถาบันการเงิน</w:t>
      </w:r>
    </w:p>
    <w:p w14:paraId="61B9A1FC" w14:textId="77777777" w:rsidR="002C4FD1" w:rsidRPr="00AE6DC6" w:rsidRDefault="002C4FD1" w:rsidP="002C4FD1">
      <w:pPr>
        <w:pStyle w:val="FSContent"/>
        <w:rPr>
          <w:rFonts w:asciiTheme="majorBidi" w:hAnsiTheme="majorBidi" w:cstheme="majorBidi"/>
          <w:sz w:val="22"/>
          <w:szCs w:val="22"/>
          <w:lang w:val="en-US"/>
        </w:rPr>
      </w:pPr>
    </w:p>
    <w:p w14:paraId="0D7EFD6B" w14:textId="5DEFED58" w:rsidR="00886378" w:rsidRPr="00AE6DC6" w:rsidRDefault="002C4FD1" w:rsidP="009F2E14">
      <w:pPr>
        <w:pStyle w:val="FSContent"/>
        <w:rPr>
          <w:rFonts w:asciiTheme="majorBidi" w:hAnsiTheme="majorBidi" w:cstheme="majorBidi"/>
          <w:lang w:val="en-US"/>
        </w:rPr>
      </w:pPr>
      <w:r w:rsidRPr="00AE6DC6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FB6C4F" w:rsidRPr="00AE6DC6">
        <w:rPr>
          <w:rFonts w:asciiTheme="majorBidi" w:hAnsiTheme="majorBidi" w:cstheme="majorBidi"/>
        </w:rPr>
        <w:t>3</w:t>
      </w:r>
      <w:r w:rsidR="006B79BE" w:rsidRPr="00AE6DC6">
        <w:rPr>
          <w:rFonts w:asciiTheme="majorBidi" w:hAnsiTheme="majorBidi" w:cstheme="majorBidi"/>
        </w:rPr>
        <w:t>1</w:t>
      </w:r>
      <w:r w:rsidR="00FB6C4F" w:rsidRPr="00AE6DC6">
        <w:rPr>
          <w:rFonts w:asciiTheme="majorBidi" w:hAnsiTheme="majorBidi" w:cstheme="majorBidi"/>
        </w:rPr>
        <w:t xml:space="preserve"> </w:t>
      </w:r>
      <w:r w:rsidR="006B79BE" w:rsidRPr="00AE6DC6">
        <w:rPr>
          <w:rFonts w:asciiTheme="majorBidi" w:hAnsiTheme="majorBidi" w:cstheme="majorBidi" w:hint="cs"/>
          <w:cs/>
        </w:rPr>
        <w:t>มีนาคม</w:t>
      </w:r>
      <w:r w:rsidR="00FB6C4F" w:rsidRPr="00AE6DC6">
        <w:rPr>
          <w:rFonts w:asciiTheme="majorBidi" w:hAnsiTheme="majorBidi" w:cstheme="majorBidi"/>
        </w:rPr>
        <w:t xml:space="preserve"> 256</w:t>
      </w:r>
      <w:r w:rsidR="006B79BE" w:rsidRPr="00AE6DC6">
        <w:rPr>
          <w:rFonts w:asciiTheme="majorBidi" w:hAnsiTheme="majorBidi" w:cstheme="majorBidi"/>
        </w:rPr>
        <w:t>7</w:t>
      </w:r>
      <w:r w:rsidR="00040C78" w:rsidRPr="00AE6DC6">
        <w:rPr>
          <w:rFonts w:asciiTheme="majorBidi" w:hAnsiTheme="majorBidi" w:cstheme="majorBidi"/>
          <w:lang w:val="en-US"/>
        </w:rPr>
        <w:t xml:space="preserve"> </w:t>
      </w:r>
      <w:r w:rsidR="00B070A3" w:rsidRPr="00AE6DC6">
        <w:rPr>
          <w:rFonts w:asciiTheme="majorBidi" w:hAnsiTheme="majorBidi" w:cstheme="majorBidi"/>
          <w:cs/>
          <w:lang w:val="en-US"/>
        </w:rPr>
        <w:t>กลุ่มบริษัทและ</w:t>
      </w:r>
      <w:r w:rsidRPr="00AE6DC6">
        <w:rPr>
          <w:rFonts w:asciiTheme="majorBidi" w:hAnsiTheme="majorBidi" w:cstheme="majorBidi"/>
          <w:cs/>
          <w:lang w:val="en-US"/>
        </w:rPr>
        <w:t>บริษัทมีเงินกู้ยืมระยะยาว</w:t>
      </w:r>
      <w:r w:rsidR="002D447D" w:rsidRPr="00AE6DC6">
        <w:rPr>
          <w:rFonts w:asciiTheme="majorBidi" w:hAnsiTheme="majorBidi" w:cstheme="majorBidi"/>
          <w:cs/>
          <w:lang w:val="en-US"/>
        </w:rPr>
        <w:t>จากสถาบันการเงินหลายแห่ง</w:t>
      </w:r>
      <w:r w:rsidRPr="00AE6DC6">
        <w:rPr>
          <w:rFonts w:asciiTheme="majorBidi" w:hAnsiTheme="majorBidi" w:cstheme="majorBidi"/>
          <w:cs/>
          <w:lang w:val="en-US"/>
        </w:rPr>
        <w:t xml:space="preserve">จำนวน </w:t>
      </w:r>
      <w:r w:rsidR="00CF7B94" w:rsidRPr="00AE6DC6">
        <w:rPr>
          <w:rFonts w:asciiTheme="majorBidi" w:hAnsiTheme="majorBidi" w:cstheme="majorBidi"/>
          <w:lang w:val="en-US"/>
        </w:rPr>
        <w:t xml:space="preserve">               </w:t>
      </w:r>
      <w:r w:rsidR="006B79BE" w:rsidRPr="00AE6DC6">
        <w:rPr>
          <w:rFonts w:asciiTheme="majorBidi" w:hAnsiTheme="majorBidi" w:cstheme="majorBidi"/>
          <w:lang w:val="en-US"/>
        </w:rPr>
        <w:t>81.0</w:t>
      </w:r>
      <w:r w:rsidRPr="00AE6DC6">
        <w:rPr>
          <w:rFonts w:asciiTheme="majorBidi" w:hAnsiTheme="majorBidi" w:cstheme="majorBidi"/>
          <w:lang w:val="en-US"/>
        </w:rPr>
        <w:t xml:space="preserve"> </w:t>
      </w:r>
      <w:r w:rsidRPr="00AE6DC6">
        <w:rPr>
          <w:rFonts w:asciiTheme="majorBidi" w:hAnsiTheme="majorBidi" w:cstheme="majorBidi"/>
          <w:cs/>
          <w:lang w:val="en-US"/>
        </w:rPr>
        <w:t>ล้านบาท</w:t>
      </w:r>
      <w:r w:rsidR="002D447D" w:rsidRPr="00AE6DC6">
        <w:rPr>
          <w:rFonts w:asciiTheme="majorBidi" w:hAnsiTheme="majorBidi" w:cstheme="majorBidi"/>
          <w:cs/>
          <w:lang w:val="en-US"/>
        </w:rPr>
        <w:t xml:space="preserve"> และ </w:t>
      </w:r>
      <w:r w:rsidR="006B79BE" w:rsidRPr="00AE6DC6">
        <w:rPr>
          <w:rFonts w:asciiTheme="majorBidi" w:hAnsiTheme="majorBidi" w:cstheme="majorBidi"/>
          <w:lang w:val="en-US"/>
        </w:rPr>
        <w:t>81.0</w:t>
      </w:r>
      <w:r w:rsidR="002D447D" w:rsidRPr="00AE6DC6">
        <w:rPr>
          <w:rFonts w:asciiTheme="majorBidi" w:hAnsiTheme="majorBidi" w:cstheme="majorBidi"/>
          <w:lang w:val="en-US"/>
        </w:rPr>
        <w:t xml:space="preserve"> </w:t>
      </w:r>
      <w:r w:rsidR="002D447D" w:rsidRPr="00AE6DC6">
        <w:rPr>
          <w:rFonts w:asciiTheme="majorBidi" w:hAnsiTheme="majorBidi" w:cstheme="majorBidi"/>
          <w:cs/>
          <w:lang w:val="en-US"/>
        </w:rPr>
        <w:t>ล้านบาท ตามลำดับ</w:t>
      </w:r>
      <w:r w:rsidRPr="00AE6DC6">
        <w:rPr>
          <w:rFonts w:asciiTheme="majorBidi" w:hAnsiTheme="majorBidi" w:cstheme="majorBidi"/>
          <w:cs/>
          <w:lang w:val="en-US"/>
        </w:rPr>
        <w:t xml:space="preserve"> </w:t>
      </w:r>
      <w:r w:rsidRPr="00AE6DC6">
        <w:rPr>
          <w:rFonts w:asciiTheme="majorBidi" w:hAnsiTheme="majorBidi" w:cstheme="majorBidi"/>
          <w:i/>
          <w:iCs/>
          <w:lang w:val="en-US"/>
        </w:rPr>
        <w:t>(</w:t>
      </w:r>
      <w:r w:rsidR="0050646B" w:rsidRPr="00AE6DC6">
        <w:rPr>
          <w:rFonts w:asciiTheme="majorBidi" w:hAnsiTheme="majorBidi" w:cstheme="majorBidi"/>
          <w:i/>
          <w:iCs/>
          <w:lang w:val="en-US"/>
        </w:rPr>
        <w:t xml:space="preserve">31 </w:t>
      </w:r>
      <w:r w:rsidR="0050646B" w:rsidRPr="00AE6DC6">
        <w:rPr>
          <w:rFonts w:asciiTheme="majorBidi" w:hAnsiTheme="majorBidi" w:cstheme="majorBidi"/>
          <w:i/>
          <w:iCs/>
          <w:cs/>
          <w:lang w:val="en-US"/>
        </w:rPr>
        <w:t xml:space="preserve">ธันวาคม </w:t>
      </w:r>
      <w:r w:rsidR="00040C78" w:rsidRPr="00AE6DC6">
        <w:rPr>
          <w:rFonts w:asciiTheme="majorBidi" w:hAnsiTheme="majorBidi" w:cstheme="majorBidi"/>
          <w:i/>
          <w:iCs/>
          <w:lang w:val="en-US"/>
        </w:rPr>
        <w:t>256</w:t>
      </w:r>
      <w:r w:rsidR="006B79BE" w:rsidRPr="00AE6DC6">
        <w:rPr>
          <w:rFonts w:asciiTheme="majorBidi" w:hAnsiTheme="majorBidi" w:cstheme="majorBidi"/>
          <w:i/>
          <w:iCs/>
          <w:lang w:val="en-US"/>
        </w:rPr>
        <w:t xml:space="preserve">6 </w:t>
      </w:r>
      <w:r w:rsidRPr="00AE6DC6">
        <w:rPr>
          <w:rFonts w:asciiTheme="majorBidi" w:hAnsiTheme="majorBidi" w:cstheme="majorBidi"/>
          <w:i/>
          <w:iCs/>
          <w:lang w:val="en-US"/>
        </w:rPr>
        <w:t>:</w:t>
      </w:r>
      <w:r w:rsidR="00911556" w:rsidRPr="00AE6DC6">
        <w:rPr>
          <w:rFonts w:asciiTheme="majorBidi" w:hAnsiTheme="majorBidi" w:cstheme="majorBidi"/>
          <w:i/>
          <w:iCs/>
          <w:lang w:val="en-US"/>
        </w:rPr>
        <w:t xml:space="preserve"> </w:t>
      </w:r>
      <w:r w:rsidR="006B79BE" w:rsidRPr="00AE6DC6">
        <w:rPr>
          <w:rFonts w:asciiTheme="majorBidi" w:hAnsiTheme="majorBidi" w:cstheme="majorBidi"/>
          <w:i/>
          <w:iCs/>
          <w:lang w:val="en-US"/>
        </w:rPr>
        <w:t>56.8</w:t>
      </w:r>
      <w:r w:rsidRPr="00AE6DC6">
        <w:rPr>
          <w:rFonts w:asciiTheme="majorBidi" w:hAnsiTheme="majorBidi" w:cstheme="majorBidi"/>
          <w:i/>
          <w:iCs/>
          <w:lang w:val="en-US"/>
        </w:rPr>
        <w:t xml:space="preserve"> </w:t>
      </w:r>
      <w:r w:rsidRPr="00AE6DC6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BC0AD9" w:rsidRPr="00AE6DC6">
        <w:rPr>
          <w:rFonts w:asciiTheme="majorBidi" w:hAnsiTheme="majorBidi" w:cstheme="majorBidi"/>
          <w:i/>
          <w:iCs/>
          <w:lang w:val="en-US"/>
        </w:rPr>
        <w:t xml:space="preserve"> </w:t>
      </w:r>
      <w:r w:rsidR="00BC0AD9" w:rsidRPr="00AE6DC6">
        <w:rPr>
          <w:rFonts w:asciiTheme="majorBidi" w:hAnsiTheme="majorBidi" w:cstheme="majorBidi"/>
          <w:i/>
          <w:iCs/>
          <w:cs/>
          <w:lang w:val="en-US"/>
        </w:rPr>
        <w:t xml:space="preserve">และ </w:t>
      </w:r>
      <w:r w:rsidR="006B79BE" w:rsidRPr="00AE6DC6">
        <w:rPr>
          <w:rFonts w:asciiTheme="majorBidi" w:hAnsiTheme="majorBidi" w:cstheme="majorBidi"/>
          <w:i/>
          <w:iCs/>
          <w:lang w:val="en-US"/>
        </w:rPr>
        <w:t>56.8</w:t>
      </w:r>
      <w:r w:rsidR="00BC0AD9" w:rsidRPr="00AE6DC6">
        <w:rPr>
          <w:rFonts w:asciiTheme="majorBidi" w:hAnsiTheme="majorBidi" w:cstheme="majorBidi"/>
          <w:i/>
          <w:iCs/>
          <w:lang w:val="en-US"/>
        </w:rPr>
        <w:t xml:space="preserve"> </w:t>
      </w:r>
      <w:r w:rsidR="00BC0AD9" w:rsidRPr="00AE6DC6">
        <w:rPr>
          <w:rFonts w:asciiTheme="majorBidi" w:hAnsiTheme="majorBidi" w:cstheme="majorBidi"/>
          <w:i/>
          <w:iCs/>
          <w:cs/>
          <w:lang w:val="en-US"/>
        </w:rPr>
        <w:t>ล้านบาท ตามลำดับ</w:t>
      </w:r>
      <w:r w:rsidRPr="00AE6DC6">
        <w:rPr>
          <w:rFonts w:asciiTheme="majorBidi" w:hAnsiTheme="majorBidi" w:cstheme="majorBidi"/>
          <w:i/>
          <w:iCs/>
          <w:lang w:val="en-US"/>
        </w:rPr>
        <w:t xml:space="preserve">) </w:t>
      </w:r>
      <w:r w:rsidRPr="00AE6DC6">
        <w:rPr>
          <w:rFonts w:asciiTheme="majorBidi" w:hAnsiTheme="majorBidi" w:cstheme="majorBidi"/>
          <w:cs/>
          <w:lang w:val="en-US"/>
        </w:rPr>
        <w:t>โดย</w:t>
      </w:r>
      <w:r w:rsidR="003D1E39" w:rsidRPr="00AE6DC6">
        <w:rPr>
          <w:rFonts w:asciiTheme="majorBidi" w:hAnsiTheme="majorBidi" w:cstheme="majorBidi"/>
          <w:cs/>
          <w:lang w:val="en-US"/>
        </w:rPr>
        <w:t>เ</w:t>
      </w:r>
      <w:r w:rsidRPr="00AE6DC6">
        <w:rPr>
          <w:rFonts w:asciiTheme="majorBidi" w:hAnsiTheme="majorBidi" w:cstheme="majorBidi"/>
          <w:cs/>
          <w:lang w:val="en-US"/>
        </w:rPr>
        <w:t xml:space="preserve">งินกู้ยืมดังกล่าวมีกำหนดชำระคืนเงินต้นพร้อมดอกเบี้ยเป็นรายเดือนในระยะเวลาและจำนวนเงินที่แตกต่างกันสิ้นสุดปี </w:t>
      </w:r>
      <w:r w:rsidR="009C50D4" w:rsidRPr="00AE6DC6">
        <w:rPr>
          <w:rFonts w:asciiTheme="majorBidi" w:hAnsiTheme="majorBidi" w:cstheme="majorBidi"/>
          <w:lang w:val="en-US"/>
        </w:rPr>
        <w:t>25</w:t>
      </w:r>
      <w:r w:rsidR="00AB27F2" w:rsidRPr="00AE6DC6">
        <w:rPr>
          <w:rFonts w:asciiTheme="majorBidi" w:hAnsiTheme="majorBidi" w:cstheme="majorBidi"/>
          <w:lang w:val="en-US"/>
        </w:rPr>
        <w:t>73</w:t>
      </w:r>
      <w:r w:rsidRPr="00AE6DC6">
        <w:rPr>
          <w:rFonts w:asciiTheme="majorBidi" w:hAnsiTheme="majorBidi" w:cstheme="majorBidi"/>
          <w:lang w:val="en-US"/>
        </w:rPr>
        <w:t xml:space="preserve"> </w:t>
      </w:r>
      <w:r w:rsidRPr="00AE6DC6">
        <w:rPr>
          <w:rFonts w:asciiTheme="majorBidi" w:hAnsiTheme="majorBidi" w:cstheme="majorBidi"/>
          <w:cs/>
          <w:lang w:val="en-US"/>
        </w:rPr>
        <w:t>ซึ่งมีรายละเอี</w:t>
      </w:r>
      <w:r w:rsidR="003D1E39" w:rsidRPr="00AE6DC6">
        <w:rPr>
          <w:rFonts w:asciiTheme="majorBidi" w:hAnsiTheme="majorBidi" w:cstheme="majorBidi"/>
          <w:cs/>
          <w:lang w:val="en-US"/>
        </w:rPr>
        <w:t>ย</w:t>
      </w:r>
      <w:r w:rsidRPr="00AE6DC6">
        <w:rPr>
          <w:rFonts w:asciiTheme="majorBidi" w:hAnsiTheme="majorBidi" w:cstheme="majorBidi"/>
          <w:cs/>
          <w:lang w:val="en-US"/>
        </w:rPr>
        <w:t>ด</w:t>
      </w:r>
      <w:r w:rsidR="004C35C5" w:rsidRPr="00AE6DC6">
        <w:rPr>
          <w:rFonts w:asciiTheme="majorBidi" w:hAnsiTheme="majorBidi" w:cstheme="majorBidi"/>
          <w:cs/>
          <w:lang w:val="en-US"/>
        </w:rPr>
        <w:t>ดัง</w:t>
      </w:r>
      <w:r w:rsidRPr="00AE6DC6">
        <w:rPr>
          <w:rFonts w:asciiTheme="majorBidi" w:hAnsiTheme="majorBidi" w:cstheme="majorBidi"/>
          <w:cs/>
          <w:lang w:val="en-US"/>
        </w:rPr>
        <w:t>นี้</w:t>
      </w:r>
    </w:p>
    <w:p w14:paraId="3E72A516" w14:textId="2EF8F2DF" w:rsidR="009F2E14" w:rsidRPr="00AE6DC6" w:rsidRDefault="009F2E14" w:rsidP="008450E2">
      <w:pPr>
        <w:pStyle w:val="FSContent"/>
        <w:rPr>
          <w:rFonts w:asciiTheme="majorBidi" w:hAnsiTheme="majorBidi" w:cstheme="majorBidi"/>
          <w:sz w:val="22"/>
          <w:szCs w:val="22"/>
          <w:lang w:val="en-US"/>
        </w:rPr>
      </w:pPr>
    </w:p>
    <w:tbl>
      <w:tblPr>
        <w:tblW w:w="90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02"/>
        <w:gridCol w:w="1417"/>
        <w:gridCol w:w="2552"/>
        <w:gridCol w:w="1309"/>
        <w:gridCol w:w="250"/>
        <w:gridCol w:w="20"/>
        <w:gridCol w:w="1350"/>
        <w:gridCol w:w="48"/>
      </w:tblGrid>
      <w:tr w:rsidR="0092202C" w:rsidRPr="00AE6DC6" w14:paraId="17C6410B" w14:textId="77777777" w:rsidTr="005469E7">
        <w:trPr>
          <w:gridAfter w:val="1"/>
          <w:wAfter w:w="48" w:type="dxa"/>
          <w:tblHeader/>
        </w:trPr>
        <w:tc>
          <w:tcPr>
            <w:tcW w:w="2102" w:type="dxa"/>
          </w:tcPr>
          <w:p w14:paraId="68E25E4F" w14:textId="77777777" w:rsidR="0092202C" w:rsidRPr="00AE6DC6" w:rsidRDefault="0092202C" w:rsidP="00E36DA7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17" w:type="dxa"/>
          </w:tcPr>
          <w:p w14:paraId="4F48EF0A" w14:textId="77777777" w:rsidR="0092202C" w:rsidRPr="00AE6DC6" w:rsidRDefault="0092202C" w:rsidP="00E36DA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552" w:type="dxa"/>
            <w:shd w:val="clear" w:color="auto" w:fill="auto"/>
          </w:tcPr>
          <w:p w14:paraId="3C073384" w14:textId="77777777" w:rsidR="0092202C" w:rsidRPr="00AE6DC6" w:rsidRDefault="0092202C" w:rsidP="00E36DA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929" w:type="dxa"/>
            <w:gridSpan w:val="4"/>
            <w:shd w:val="clear" w:color="auto" w:fill="auto"/>
          </w:tcPr>
          <w:p w14:paraId="26D0151A" w14:textId="37481139" w:rsidR="0092202C" w:rsidRPr="00AE6DC6" w:rsidRDefault="0092202C" w:rsidP="00E36DA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6B79BE" w:rsidRPr="00AE6D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="006B79BE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6B79BE" w:rsidRPr="00AE6D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09E7" w:rsidRPr="00AE6DC6" w14:paraId="03933D9A" w14:textId="77777777" w:rsidTr="00B31FBD">
        <w:trPr>
          <w:gridAfter w:val="1"/>
          <w:wAfter w:w="48" w:type="dxa"/>
          <w:tblHeader/>
        </w:trPr>
        <w:tc>
          <w:tcPr>
            <w:tcW w:w="2102" w:type="dxa"/>
          </w:tcPr>
          <w:p w14:paraId="6383D967" w14:textId="77777777" w:rsidR="00B909E7" w:rsidRPr="00AE6DC6" w:rsidRDefault="00B909E7" w:rsidP="00E36DA7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17" w:type="dxa"/>
            <w:vAlign w:val="bottom"/>
          </w:tcPr>
          <w:p w14:paraId="543833E9" w14:textId="66F12AA5" w:rsidR="00B909E7" w:rsidRPr="00AE6DC6" w:rsidRDefault="00B909E7" w:rsidP="00B31FB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ระยะเวลาครบ</w:t>
            </w:r>
          </w:p>
        </w:tc>
        <w:tc>
          <w:tcPr>
            <w:tcW w:w="2552" w:type="dxa"/>
            <w:shd w:val="clear" w:color="auto" w:fill="auto"/>
          </w:tcPr>
          <w:p w14:paraId="0B2C5647" w14:textId="77777777" w:rsidR="00B909E7" w:rsidRPr="00AE6DC6" w:rsidRDefault="00B909E7" w:rsidP="00E36DA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09" w:type="dxa"/>
            <w:shd w:val="clear" w:color="auto" w:fill="auto"/>
          </w:tcPr>
          <w:p w14:paraId="1475ED7E" w14:textId="6876770B" w:rsidR="00B909E7" w:rsidRPr="00AE6DC6" w:rsidRDefault="006B79BE" w:rsidP="00EF7E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909E7"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6DC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B24B239" w14:textId="77777777" w:rsidR="00B909E7" w:rsidRPr="00AE6DC6" w:rsidRDefault="00B909E7" w:rsidP="00E36DA7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409A8954" w14:textId="23C1DB82" w:rsidR="00B909E7" w:rsidRPr="00AE6DC6" w:rsidRDefault="00B909E7" w:rsidP="00EF7E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909E7" w:rsidRPr="00AE6DC6" w14:paraId="3DAA4B4E" w14:textId="77777777" w:rsidTr="00B909E7">
        <w:trPr>
          <w:tblHeader/>
        </w:trPr>
        <w:tc>
          <w:tcPr>
            <w:tcW w:w="2102" w:type="dxa"/>
          </w:tcPr>
          <w:p w14:paraId="57D26E1C" w14:textId="77777777" w:rsidR="00B909E7" w:rsidRPr="00AE6DC6" w:rsidRDefault="00B909E7" w:rsidP="00E36DA7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17" w:type="dxa"/>
          </w:tcPr>
          <w:p w14:paraId="3ED70A67" w14:textId="4CFDE3CB" w:rsidR="00B909E7" w:rsidRPr="00AE6DC6" w:rsidRDefault="00B31FBD" w:rsidP="00E36DA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กำหนดของ</w:t>
            </w:r>
          </w:p>
        </w:tc>
        <w:tc>
          <w:tcPr>
            <w:tcW w:w="2552" w:type="dxa"/>
            <w:shd w:val="clear" w:color="auto" w:fill="auto"/>
          </w:tcPr>
          <w:p w14:paraId="5AB6F047" w14:textId="77777777" w:rsidR="00B909E7" w:rsidRPr="00AE6DC6" w:rsidRDefault="00B909E7" w:rsidP="00E36DA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09" w:type="dxa"/>
            <w:shd w:val="clear" w:color="auto" w:fill="auto"/>
          </w:tcPr>
          <w:p w14:paraId="372CABFC" w14:textId="559CE909" w:rsidR="00B909E7" w:rsidRPr="00AE6DC6" w:rsidRDefault="00EF7EC3" w:rsidP="00E36DA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0" w:type="dxa"/>
            <w:shd w:val="clear" w:color="auto" w:fill="auto"/>
          </w:tcPr>
          <w:p w14:paraId="47CEB45E" w14:textId="77777777" w:rsidR="00B909E7" w:rsidRPr="00AE6DC6" w:rsidRDefault="00B909E7" w:rsidP="00E36DA7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14:paraId="5FEA6179" w14:textId="25C74388" w:rsidR="00B909E7" w:rsidRPr="00AE6DC6" w:rsidRDefault="00EF7EC3" w:rsidP="00E36DA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B909E7" w:rsidRPr="00AE6DC6" w14:paraId="429DEDF6" w14:textId="77777777" w:rsidTr="00B909E7">
        <w:trPr>
          <w:gridAfter w:val="1"/>
          <w:wAfter w:w="48" w:type="dxa"/>
          <w:tblHeader/>
        </w:trPr>
        <w:tc>
          <w:tcPr>
            <w:tcW w:w="2102" w:type="dxa"/>
          </w:tcPr>
          <w:p w14:paraId="42AEE781" w14:textId="77777777" w:rsidR="00B909E7" w:rsidRPr="00AE6DC6" w:rsidRDefault="00B909E7" w:rsidP="00E36DA7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อัตราดอกเบี้ย</w:t>
            </w:r>
          </w:p>
        </w:tc>
        <w:tc>
          <w:tcPr>
            <w:tcW w:w="1417" w:type="dxa"/>
          </w:tcPr>
          <w:p w14:paraId="4AF4204C" w14:textId="77777777" w:rsidR="00B909E7" w:rsidRPr="00AE6DC6" w:rsidRDefault="00B909E7" w:rsidP="00E36DA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เงินงวดสุดท้าย</w:t>
            </w:r>
          </w:p>
        </w:tc>
        <w:tc>
          <w:tcPr>
            <w:tcW w:w="2552" w:type="dxa"/>
            <w:shd w:val="clear" w:color="auto" w:fill="auto"/>
          </w:tcPr>
          <w:p w14:paraId="1287D4AF" w14:textId="77777777" w:rsidR="00B909E7" w:rsidRPr="00AE6DC6" w:rsidRDefault="00B909E7" w:rsidP="00E36DA7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ค้ำประกัน</w:t>
            </w:r>
          </w:p>
        </w:tc>
        <w:tc>
          <w:tcPr>
            <w:tcW w:w="2929" w:type="dxa"/>
            <w:gridSpan w:val="4"/>
            <w:shd w:val="clear" w:color="auto" w:fill="auto"/>
          </w:tcPr>
          <w:p w14:paraId="7FF70594" w14:textId="77777777" w:rsidR="00B909E7" w:rsidRPr="00AE6DC6" w:rsidRDefault="00B909E7" w:rsidP="00E36DA7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4D56" w:rsidRPr="00AE6DC6" w14:paraId="7F74C40C" w14:textId="77777777" w:rsidTr="00B909E7">
        <w:trPr>
          <w:gridAfter w:val="1"/>
          <w:wAfter w:w="48" w:type="dxa"/>
        </w:trPr>
        <w:tc>
          <w:tcPr>
            <w:tcW w:w="2102" w:type="dxa"/>
          </w:tcPr>
          <w:p w14:paraId="3FBEBF1F" w14:textId="77777777" w:rsidR="00144D56" w:rsidRPr="00AE6DC6" w:rsidRDefault="00144D56" w:rsidP="00144D56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AE6DC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1 : </w:t>
            </w:r>
            <w:r w:rsidRPr="00AE6DC6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>MLR</w:t>
            </w:r>
            <w:r w:rsidRPr="00AE6DC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-4.1%</w:t>
            </w:r>
          </w:p>
          <w:p w14:paraId="13B6F06A" w14:textId="77777777" w:rsidR="00144D56" w:rsidRPr="00AE6DC6" w:rsidRDefault="00144D56" w:rsidP="00144D56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AE6DC6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>2 - 3 : MLR-3.1%</w:t>
            </w:r>
          </w:p>
          <w:p w14:paraId="6C31D86A" w14:textId="77777777" w:rsidR="00144D56" w:rsidRPr="00AE6DC6" w:rsidRDefault="00144D56" w:rsidP="00144D56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AE6DC6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>4 - 5 : MLR-2.1%</w:t>
            </w:r>
          </w:p>
          <w:p w14:paraId="4F484667" w14:textId="77777777" w:rsidR="00144D56" w:rsidRPr="00AE6DC6" w:rsidRDefault="00144D56" w:rsidP="00144D56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AE6DC6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6 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  <w:lang w:val="en-GB" w:eastAsia="x-none"/>
              </w:rPr>
              <w:t>จนครบกำหนด</w:t>
            </w:r>
            <w:r w:rsidRPr="00AE6DC6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 : MLR-1.6%</w:t>
            </w:r>
          </w:p>
        </w:tc>
        <w:tc>
          <w:tcPr>
            <w:tcW w:w="1417" w:type="dxa"/>
          </w:tcPr>
          <w:p w14:paraId="22C1CCD7" w14:textId="77777777" w:rsidR="00144D56" w:rsidRPr="00AE6DC6" w:rsidRDefault="00144D56" w:rsidP="00144D56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2573</w:t>
            </w:r>
          </w:p>
        </w:tc>
        <w:tc>
          <w:tcPr>
            <w:tcW w:w="2552" w:type="dxa"/>
            <w:shd w:val="clear" w:color="auto" w:fill="auto"/>
          </w:tcPr>
          <w:p w14:paraId="7FDC0B66" w14:textId="5EF0D96F" w:rsidR="00144D56" w:rsidRPr="00AE6DC6" w:rsidRDefault="00144D56" w:rsidP="00144D56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</w:t>
            </w:r>
          </w:p>
        </w:tc>
        <w:tc>
          <w:tcPr>
            <w:tcW w:w="1309" w:type="dxa"/>
            <w:shd w:val="clear" w:color="auto" w:fill="auto"/>
          </w:tcPr>
          <w:p w14:paraId="37AE4A35" w14:textId="318B2E0A" w:rsidR="00144D56" w:rsidRPr="00AE6DC6" w:rsidRDefault="00144D56" w:rsidP="00144D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21,652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4619A5D" w14:textId="77777777" w:rsidR="00144D56" w:rsidRPr="00AE6DC6" w:rsidRDefault="00144D56" w:rsidP="00144D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F6BA3B9" w14:textId="03DDCB92" w:rsidR="00144D56" w:rsidRPr="00AE6DC6" w:rsidRDefault="00144D56" w:rsidP="00144D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22,340</w:t>
            </w:r>
          </w:p>
        </w:tc>
      </w:tr>
      <w:tr w:rsidR="00144D56" w:rsidRPr="00AE6DC6" w14:paraId="2C45A675" w14:textId="77777777" w:rsidTr="00B909E7">
        <w:trPr>
          <w:gridAfter w:val="1"/>
          <w:wAfter w:w="48" w:type="dxa"/>
        </w:trPr>
        <w:tc>
          <w:tcPr>
            <w:tcW w:w="2102" w:type="dxa"/>
          </w:tcPr>
          <w:p w14:paraId="3D920A61" w14:textId="77777777" w:rsidR="00144D56" w:rsidRPr="00AE6DC6" w:rsidRDefault="00144D56" w:rsidP="00144D56">
            <w:pPr>
              <w:tabs>
                <w:tab w:val="left" w:pos="336"/>
              </w:tabs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AE6DC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1 - 3 : MLR-2.55%</w:t>
            </w:r>
          </w:p>
          <w:p w14:paraId="4C74727A" w14:textId="77777777" w:rsidR="00144D56" w:rsidRPr="00AE6DC6" w:rsidRDefault="00144D56" w:rsidP="00144D56">
            <w:pPr>
              <w:tabs>
                <w:tab w:val="left" w:pos="336"/>
              </w:tabs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AE6DC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4 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AE6DC6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: </w:t>
            </w:r>
            <w:r w:rsidRPr="00AE6DC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MLR-2.3%</w:t>
            </w:r>
          </w:p>
          <w:p w14:paraId="26A4F532" w14:textId="77777777" w:rsidR="00144D56" w:rsidRPr="00AE6DC6" w:rsidRDefault="00144D56" w:rsidP="008C0EF1">
            <w:pPr>
              <w:tabs>
                <w:tab w:val="left" w:pos="336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7" w:type="dxa"/>
          </w:tcPr>
          <w:p w14:paraId="215F3D5B" w14:textId="77777777" w:rsidR="00144D56" w:rsidRPr="00AE6DC6" w:rsidRDefault="00144D56" w:rsidP="00144D56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2571</w:t>
            </w:r>
          </w:p>
        </w:tc>
        <w:tc>
          <w:tcPr>
            <w:tcW w:w="2552" w:type="dxa"/>
            <w:shd w:val="clear" w:color="auto" w:fill="auto"/>
          </w:tcPr>
          <w:p w14:paraId="5DC19CC1" w14:textId="77777777" w:rsidR="00144D56" w:rsidRPr="00AE6DC6" w:rsidRDefault="00144D56" w:rsidP="00144D56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ที่ดินที่เป็นกรรมสิทธิ์ของบริษัทและบริษัทย่อย</w:t>
            </w:r>
          </w:p>
        </w:tc>
        <w:tc>
          <w:tcPr>
            <w:tcW w:w="1309" w:type="dxa"/>
            <w:shd w:val="clear" w:color="auto" w:fill="auto"/>
          </w:tcPr>
          <w:p w14:paraId="67A78A01" w14:textId="59B33B3E" w:rsidR="00144D56" w:rsidRPr="00AE6DC6" w:rsidRDefault="00144D56" w:rsidP="00144D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17,932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16625CD" w14:textId="77777777" w:rsidR="00144D56" w:rsidRPr="00AE6DC6" w:rsidRDefault="00144D56" w:rsidP="00144D56">
            <w:pPr>
              <w:tabs>
                <w:tab w:val="decimal" w:pos="754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6C4F05A" w14:textId="1D8AB62B" w:rsidR="00144D56" w:rsidRPr="00AE6DC6" w:rsidRDefault="00144D56" w:rsidP="00144D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18,927</w:t>
            </w:r>
          </w:p>
        </w:tc>
      </w:tr>
      <w:tr w:rsidR="001A6DA9" w:rsidRPr="00AE6DC6" w14:paraId="507CD3BC" w14:textId="77777777" w:rsidTr="00B909E7">
        <w:trPr>
          <w:gridAfter w:val="1"/>
          <w:wAfter w:w="48" w:type="dxa"/>
        </w:trPr>
        <w:tc>
          <w:tcPr>
            <w:tcW w:w="2102" w:type="dxa"/>
          </w:tcPr>
          <w:p w14:paraId="69729863" w14:textId="4075F29E" w:rsidR="001A6DA9" w:rsidRPr="00AE6DC6" w:rsidRDefault="001A6DA9" w:rsidP="001A6DA9">
            <w:pPr>
              <w:tabs>
                <w:tab w:val="left" w:pos="336"/>
              </w:tabs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MLR</w:t>
            </w:r>
          </w:p>
        </w:tc>
        <w:tc>
          <w:tcPr>
            <w:tcW w:w="1417" w:type="dxa"/>
          </w:tcPr>
          <w:p w14:paraId="6C4CF763" w14:textId="07E97669" w:rsidR="001A6DA9" w:rsidRPr="00AE6DC6" w:rsidRDefault="001A6DA9" w:rsidP="001A6DA9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2571</w:t>
            </w:r>
          </w:p>
        </w:tc>
        <w:tc>
          <w:tcPr>
            <w:tcW w:w="2552" w:type="dxa"/>
            <w:shd w:val="clear" w:color="auto" w:fill="auto"/>
          </w:tcPr>
          <w:p w14:paraId="5FBB809B" w14:textId="227059E9" w:rsidR="001A6DA9" w:rsidRPr="00AE6DC6" w:rsidRDefault="001A6DA9" w:rsidP="001A6DA9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</w:t>
            </w:r>
          </w:p>
        </w:tc>
        <w:tc>
          <w:tcPr>
            <w:tcW w:w="1309" w:type="dxa"/>
            <w:shd w:val="clear" w:color="auto" w:fill="auto"/>
          </w:tcPr>
          <w:p w14:paraId="3741AD06" w14:textId="4B360939" w:rsidR="001A6DA9" w:rsidRPr="00AE6DC6" w:rsidRDefault="001A6DA9" w:rsidP="001A6DA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26,804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D979C8A" w14:textId="77777777" w:rsidR="001A6DA9" w:rsidRPr="00AE6DC6" w:rsidRDefault="001A6DA9" w:rsidP="001A6DA9">
            <w:pPr>
              <w:tabs>
                <w:tab w:val="decimal" w:pos="754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C5D4068" w14:textId="730CB7C8" w:rsidR="001A6DA9" w:rsidRPr="00AE6DC6" w:rsidRDefault="001A6DA9" w:rsidP="005106C0">
            <w:pPr>
              <w:pStyle w:val="acctfourfigures"/>
              <w:tabs>
                <w:tab w:val="clear" w:pos="765"/>
              </w:tabs>
              <w:spacing w:line="240" w:lineRule="atLeast"/>
              <w:ind w:left="-79" w:right="25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C0EF1" w:rsidRPr="00AE6DC6" w14:paraId="740C0D64" w14:textId="77777777" w:rsidTr="00B909E7">
        <w:trPr>
          <w:gridAfter w:val="1"/>
          <w:wAfter w:w="48" w:type="dxa"/>
        </w:trPr>
        <w:tc>
          <w:tcPr>
            <w:tcW w:w="2102" w:type="dxa"/>
          </w:tcPr>
          <w:p w14:paraId="0C158AEB" w14:textId="77777777" w:rsidR="008C0EF1" w:rsidRPr="00AE6DC6" w:rsidRDefault="008C0EF1" w:rsidP="001A6DA9">
            <w:pPr>
              <w:tabs>
                <w:tab w:val="left" w:pos="336"/>
              </w:tabs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17" w:type="dxa"/>
          </w:tcPr>
          <w:p w14:paraId="317F1F95" w14:textId="77777777" w:rsidR="008C0EF1" w:rsidRPr="00AE6DC6" w:rsidRDefault="008C0EF1" w:rsidP="001A6DA9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552" w:type="dxa"/>
            <w:shd w:val="clear" w:color="auto" w:fill="auto"/>
          </w:tcPr>
          <w:p w14:paraId="74EB522B" w14:textId="77777777" w:rsidR="008C0EF1" w:rsidRPr="00AE6DC6" w:rsidRDefault="008C0EF1" w:rsidP="001A6DA9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09" w:type="dxa"/>
            <w:shd w:val="clear" w:color="auto" w:fill="auto"/>
          </w:tcPr>
          <w:p w14:paraId="02BC40EC" w14:textId="77777777" w:rsidR="008C0EF1" w:rsidRPr="00AE6DC6" w:rsidRDefault="008C0EF1" w:rsidP="001A6DA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B13569C" w14:textId="77777777" w:rsidR="008C0EF1" w:rsidRPr="00AE6DC6" w:rsidRDefault="008C0EF1" w:rsidP="001A6DA9">
            <w:pPr>
              <w:tabs>
                <w:tab w:val="decimal" w:pos="754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FEE4CFA" w14:textId="77777777" w:rsidR="008C0EF1" w:rsidRPr="00AE6DC6" w:rsidRDefault="008C0EF1" w:rsidP="005106C0">
            <w:pPr>
              <w:pStyle w:val="acctfourfigures"/>
              <w:tabs>
                <w:tab w:val="clear" w:pos="765"/>
              </w:tabs>
              <w:spacing w:line="240" w:lineRule="atLeast"/>
              <w:ind w:left="-79" w:right="2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6DA9" w:rsidRPr="00AE6DC6" w14:paraId="63C10D32" w14:textId="77777777" w:rsidTr="00B909E7">
        <w:trPr>
          <w:gridAfter w:val="1"/>
          <w:wAfter w:w="48" w:type="dxa"/>
        </w:trPr>
        <w:tc>
          <w:tcPr>
            <w:tcW w:w="2102" w:type="dxa"/>
          </w:tcPr>
          <w:p w14:paraId="070F905A" w14:textId="77777777" w:rsidR="001A6DA9" w:rsidRPr="00AE6DC6" w:rsidRDefault="001A6DA9" w:rsidP="001A6DA9">
            <w:pPr>
              <w:tabs>
                <w:tab w:val="left" w:pos="336"/>
              </w:tabs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AE6DC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1 - 2 : MLR-2.0%</w:t>
            </w:r>
          </w:p>
          <w:p w14:paraId="7B2188DC" w14:textId="77777777" w:rsidR="001A6DA9" w:rsidRPr="00AE6DC6" w:rsidRDefault="001A6DA9" w:rsidP="001A6DA9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AE6DC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3 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AE6DC6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: </w:t>
            </w:r>
            <w:r w:rsidRPr="00AE6DC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MLR-1.0%</w:t>
            </w:r>
          </w:p>
        </w:tc>
        <w:tc>
          <w:tcPr>
            <w:tcW w:w="1417" w:type="dxa"/>
          </w:tcPr>
          <w:p w14:paraId="508C5AA7" w14:textId="77777777" w:rsidR="001A6DA9" w:rsidRPr="00AE6DC6" w:rsidRDefault="001A6DA9" w:rsidP="001A6DA9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2570</w:t>
            </w:r>
          </w:p>
        </w:tc>
        <w:tc>
          <w:tcPr>
            <w:tcW w:w="2552" w:type="dxa"/>
            <w:shd w:val="clear" w:color="auto" w:fill="auto"/>
          </w:tcPr>
          <w:p w14:paraId="337EA6E3" w14:textId="140908F4" w:rsidR="001A6DA9" w:rsidRPr="00AE6DC6" w:rsidRDefault="001A6DA9" w:rsidP="001A6DA9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ผู้บริหารสำคัญ และบรรษัทประกันสินเชื่ออุตสาหกรรมขนาดย่อม(บสย.)</w:t>
            </w:r>
          </w:p>
        </w:tc>
        <w:tc>
          <w:tcPr>
            <w:tcW w:w="1309" w:type="dxa"/>
            <w:shd w:val="clear" w:color="auto" w:fill="auto"/>
          </w:tcPr>
          <w:p w14:paraId="1CD533B9" w14:textId="62B015F3" w:rsidR="001A6DA9" w:rsidRPr="00AE6DC6" w:rsidRDefault="001A6DA9" w:rsidP="001A6DA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13,871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A2E1135" w14:textId="77777777" w:rsidR="001A6DA9" w:rsidRPr="00AE6DC6" w:rsidRDefault="001A6DA9" w:rsidP="001A6DA9">
            <w:pPr>
              <w:tabs>
                <w:tab w:val="decimal" w:pos="754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456DF4B" w14:textId="09C848FD" w:rsidR="001A6DA9" w:rsidRPr="00AE6DC6" w:rsidRDefault="001A6DA9" w:rsidP="001A6DA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14,666</w:t>
            </w:r>
          </w:p>
        </w:tc>
      </w:tr>
      <w:tr w:rsidR="001A6DA9" w:rsidRPr="00AE6DC6" w14:paraId="3131EEC2" w14:textId="77777777" w:rsidTr="00B909E7">
        <w:trPr>
          <w:gridAfter w:val="1"/>
          <w:wAfter w:w="48" w:type="dxa"/>
        </w:trPr>
        <w:tc>
          <w:tcPr>
            <w:tcW w:w="2102" w:type="dxa"/>
          </w:tcPr>
          <w:p w14:paraId="28C652FE" w14:textId="77777777" w:rsidR="001A6DA9" w:rsidRPr="00AE6DC6" w:rsidRDefault="001A6DA9" w:rsidP="001A6DA9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AE6DC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1 - 2 : 2.0%</w:t>
            </w:r>
          </w:p>
          <w:p w14:paraId="665ACB85" w14:textId="5B6AA965" w:rsidR="001A6DA9" w:rsidRPr="00AE6DC6" w:rsidRDefault="001A6DA9" w:rsidP="001A6DA9">
            <w:pPr>
              <w:tabs>
                <w:tab w:val="left" w:pos="336"/>
              </w:tabs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AE6DC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3 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AE6DC6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>:</w:t>
            </w:r>
            <w:r w:rsidRPr="00AE6DC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7.0%</w:t>
            </w:r>
          </w:p>
        </w:tc>
        <w:tc>
          <w:tcPr>
            <w:tcW w:w="1417" w:type="dxa"/>
          </w:tcPr>
          <w:p w14:paraId="443E9431" w14:textId="25F180B4" w:rsidR="001A6DA9" w:rsidRPr="00AE6DC6" w:rsidRDefault="001A6DA9" w:rsidP="001A6DA9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2569</w:t>
            </w:r>
          </w:p>
        </w:tc>
        <w:tc>
          <w:tcPr>
            <w:tcW w:w="2552" w:type="dxa"/>
            <w:shd w:val="clear" w:color="auto" w:fill="auto"/>
          </w:tcPr>
          <w:p w14:paraId="2FC804B4" w14:textId="3CE33A47" w:rsidR="001A6DA9" w:rsidRPr="00AE6DC6" w:rsidRDefault="001A6DA9" w:rsidP="001A6DA9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บรรษัทประกันสินเชื่ออุตสาหกรรมขนาดย่อม (บสย.)</w:t>
            </w:r>
          </w:p>
        </w:tc>
        <w:tc>
          <w:tcPr>
            <w:tcW w:w="1309" w:type="dxa"/>
            <w:shd w:val="clear" w:color="auto" w:fill="auto"/>
          </w:tcPr>
          <w:p w14:paraId="27692C42" w14:textId="65B81C48" w:rsidR="001A6DA9" w:rsidRPr="00AE6DC6" w:rsidRDefault="001A6DA9" w:rsidP="001A6DA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8D3A2AB" w14:textId="77777777" w:rsidR="001A6DA9" w:rsidRPr="00AE6DC6" w:rsidRDefault="001A6DA9" w:rsidP="001A6DA9">
            <w:pPr>
              <w:tabs>
                <w:tab w:val="decimal" w:pos="754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A14208F" w14:textId="76EE20BE" w:rsidR="001A6DA9" w:rsidRPr="00AE6DC6" w:rsidRDefault="001A6DA9" w:rsidP="001A6DA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861</w:t>
            </w:r>
          </w:p>
        </w:tc>
      </w:tr>
      <w:tr w:rsidR="001A6DA9" w:rsidRPr="00AE6DC6" w14:paraId="43B80169" w14:textId="77777777" w:rsidTr="00B909E7">
        <w:trPr>
          <w:gridAfter w:val="1"/>
          <w:wAfter w:w="48" w:type="dxa"/>
        </w:trPr>
        <w:tc>
          <w:tcPr>
            <w:tcW w:w="2102" w:type="dxa"/>
          </w:tcPr>
          <w:p w14:paraId="39423E88" w14:textId="77777777" w:rsidR="001A6DA9" w:rsidRPr="00AE6DC6" w:rsidRDefault="001A6DA9" w:rsidP="001A6DA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3D65B2EF" w14:textId="77777777" w:rsidR="001A6DA9" w:rsidRPr="00AE6DC6" w:rsidRDefault="001A6DA9" w:rsidP="001A6DA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2" w:type="dxa"/>
          </w:tcPr>
          <w:p w14:paraId="018E5844" w14:textId="77777777" w:rsidR="001A6DA9" w:rsidRPr="00AE6DC6" w:rsidRDefault="001A6DA9" w:rsidP="001A6DA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4CDCC939" w14:textId="145F75B0" w:rsidR="001A6DA9" w:rsidRPr="00AE6DC6" w:rsidRDefault="001A6DA9" w:rsidP="001A6DA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81,036</w:t>
            </w:r>
          </w:p>
        </w:tc>
        <w:tc>
          <w:tcPr>
            <w:tcW w:w="270" w:type="dxa"/>
            <w:gridSpan w:val="2"/>
          </w:tcPr>
          <w:p w14:paraId="4D20631A" w14:textId="77777777" w:rsidR="001A6DA9" w:rsidRPr="00AE6DC6" w:rsidRDefault="001A6DA9" w:rsidP="001A6DA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86C81D" w14:textId="1D49DB21" w:rsidR="001A6DA9" w:rsidRPr="00AE6DC6" w:rsidRDefault="001A6DA9" w:rsidP="001A6DA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56,794</w:t>
            </w:r>
          </w:p>
        </w:tc>
      </w:tr>
    </w:tbl>
    <w:p w14:paraId="31BB674A" w14:textId="01EE2D55" w:rsidR="00C54A1E" w:rsidRPr="00AE6DC6" w:rsidRDefault="00C54A1E" w:rsidP="009B721B">
      <w:pPr>
        <w:pStyle w:val="FSContent"/>
        <w:rPr>
          <w:rFonts w:asciiTheme="majorBidi" w:hAnsiTheme="majorBidi" w:cstheme="majorBidi"/>
          <w:lang w:val="en-US"/>
        </w:rPr>
      </w:pPr>
    </w:p>
    <w:p w14:paraId="126D73E9" w14:textId="41E1833E" w:rsidR="00454074" w:rsidRPr="00AE6DC6" w:rsidRDefault="009B721B" w:rsidP="00BC16D0">
      <w:pPr>
        <w:pStyle w:val="FSContent"/>
        <w:rPr>
          <w:rFonts w:asciiTheme="majorBidi" w:hAnsiTheme="majorBidi" w:cstheme="majorBidi"/>
          <w:lang w:val="en-US"/>
        </w:rPr>
      </w:pPr>
      <w:r w:rsidRPr="00AE6DC6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FB6C4F" w:rsidRPr="00AE6DC6">
        <w:rPr>
          <w:rFonts w:asciiTheme="majorBidi" w:hAnsiTheme="majorBidi" w:cstheme="majorBidi"/>
          <w:lang w:val="en-US"/>
        </w:rPr>
        <w:t>3</w:t>
      </w:r>
      <w:r w:rsidR="00144D56" w:rsidRPr="00AE6DC6">
        <w:rPr>
          <w:rFonts w:asciiTheme="majorBidi" w:hAnsiTheme="majorBidi" w:cstheme="majorBidi"/>
          <w:lang w:val="en-US"/>
        </w:rPr>
        <w:t>1</w:t>
      </w:r>
      <w:r w:rsidR="00FB6C4F" w:rsidRPr="00AE6DC6">
        <w:rPr>
          <w:rFonts w:asciiTheme="majorBidi" w:hAnsiTheme="majorBidi" w:cstheme="majorBidi"/>
          <w:lang w:val="en-US"/>
        </w:rPr>
        <w:t xml:space="preserve"> </w:t>
      </w:r>
      <w:r w:rsidR="00144D56" w:rsidRPr="00AE6DC6">
        <w:rPr>
          <w:rFonts w:asciiTheme="majorBidi" w:hAnsiTheme="majorBidi" w:cstheme="majorBidi" w:hint="cs"/>
          <w:cs/>
          <w:lang w:val="en-US"/>
        </w:rPr>
        <w:t>มีนาคม</w:t>
      </w:r>
      <w:r w:rsidR="00FB6C4F" w:rsidRPr="00AE6DC6">
        <w:rPr>
          <w:rFonts w:asciiTheme="majorBidi" w:hAnsiTheme="majorBidi" w:cstheme="majorBidi"/>
          <w:lang w:val="en-US"/>
        </w:rPr>
        <w:t xml:space="preserve"> 256</w:t>
      </w:r>
      <w:r w:rsidR="00144D56" w:rsidRPr="00AE6DC6">
        <w:rPr>
          <w:rFonts w:asciiTheme="majorBidi" w:hAnsiTheme="majorBidi" w:cstheme="majorBidi"/>
          <w:lang w:val="en-US"/>
        </w:rPr>
        <w:t xml:space="preserve">7 </w:t>
      </w:r>
      <w:r w:rsidR="00144D56" w:rsidRPr="00AE6DC6">
        <w:rPr>
          <w:rFonts w:asciiTheme="majorBidi" w:hAnsiTheme="majorBidi" w:cstheme="majorBidi" w:hint="cs"/>
          <w:cs/>
          <w:lang w:val="en-US"/>
        </w:rPr>
        <w:t xml:space="preserve">และวันที่ </w:t>
      </w:r>
      <w:r w:rsidR="00144D56" w:rsidRPr="00AE6DC6">
        <w:rPr>
          <w:rFonts w:asciiTheme="majorBidi" w:hAnsiTheme="majorBidi" w:cstheme="majorBidi"/>
          <w:lang w:val="en-US"/>
        </w:rPr>
        <w:t xml:space="preserve">31 </w:t>
      </w:r>
      <w:r w:rsidR="00144D56" w:rsidRPr="00AE6DC6">
        <w:rPr>
          <w:rFonts w:asciiTheme="majorBidi" w:hAnsiTheme="majorBidi" w:cstheme="majorBidi" w:hint="cs"/>
          <w:cs/>
          <w:lang w:val="en-US"/>
        </w:rPr>
        <w:t xml:space="preserve">ธันวาคม </w:t>
      </w:r>
      <w:r w:rsidR="00144D56" w:rsidRPr="00AE6DC6">
        <w:rPr>
          <w:rFonts w:asciiTheme="majorBidi" w:hAnsiTheme="majorBidi" w:cstheme="majorBidi"/>
          <w:lang w:val="en-US"/>
        </w:rPr>
        <w:t>2566</w:t>
      </w:r>
      <w:r w:rsidRPr="00AE6DC6">
        <w:rPr>
          <w:rFonts w:asciiTheme="majorBidi" w:hAnsiTheme="majorBidi" w:cstheme="majorBidi"/>
          <w:lang w:val="en-US"/>
        </w:rPr>
        <w:t xml:space="preserve"> </w:t>
      </w:r>
      <w:r w:rsidRPr="00AE6DC6">
        <w:rPr>
          <w:rFonts w:asciiTheme="majorBidi" w:hAnsiTheme="majorBidi" w:cstheme="majorBidi"/>
          <w:cs/>
          <w:lang w:val="en-US"/>
        </w:rPr>
        <w:t>วงเงินกู้ยืมระยะยาวจากสถาบันการเงินแห่งหนึ่ง</w:t>
      </w:r>
      <w:r w:rsidR="004B55B6" w:rsidRPr="00AE6DC6">
        <w:rPr>
          <w:rFonts w:asciiTheme="majorBidi" w:hAnsiTheme="majorBidi" w:cstheme="majorBidi"/>
          <w:cs/>
          <w:lang w:val="en-US"/>
        </w:rPr>
        <w:t>ของบริษัท</w:t>
      </w:r>
      <w:r w:rsidRPr="00AE6DC6">
        <w:rPr>
          <w:rFonts w:asciiTheme="majorBidi" w:hAnsiTheme="majorBidi" w:cstheme="majorBidi"/>
          <w:cs/>
          <w:lang w:val="en-US"/>
        </w:rPr>
        <w:t xml:space="preserve">จำนวน </w:t>
      </w:r>
      <w:r w:rsidRPr="00AE6DC6">
        <w:rPr>
          <w:rFonts w:asciiTheme="majorBidi" w:hAnsiTheme="majorBidi" w:cstheme="majorBidi"/>
          <w:lang w:val="en-US"/>
        </w:rPr>
        <w:t xml:space="preserve">20.0 </w:t>
      </w:r>
      <w:r w:rsidRPr="00AE6DC6">
        <w:rPr>
          <w:rFonts w:asciiTheme="majorBidi" w:hAnsiTheme="majorBidi" w:cstheme="majorBidi"/>
          <w:cs/>
          <w:lang w:val="en-US"/>
        </w:rPr>
        <w:t>ล้านบาท</w:t>
      </w:r>
      <w:r w:rsidR="004B55B6" w:rsidRPr="00AE6DC6">
        <w:rPr>
          <w:rFonts w:asciiTheme="majorBidi" w:hAnsiTheme="majorBidi" w:cstheme="majorBidi"/>
          <w:cs/>
          <w:lang w:val="en-US"/>
        </w:rPr>
        <w:t xml:space="preserve"> </w:t>
      </w:r>
      <w:r w:rsidRPr="00AE6DC6">
        <w:rPr>
          <w:rFonts w:asciiTheme="majorBidi" w:hAnsiTheme="majorBidi" w:cstheme="majorBidi"/>
          <w:cs/>
          <w:lang w:val="en-US"/>
        </w:rPr>
        <w:t>กำหนดให้บริษัทต้องดำรง</w:t>
      </w:r>
      <w:r w:rsidR="00831416" w:rsidRPr="00AE6DC6">
        <w:rPr>
          <w:rFonts w:asciiTheme="majorBidi" w:hAnsiTheme="majorBidi" w:cstheme="majorBidi"/>
          <w:cs/>
          <w:lang w:val="en-US"/>
        </w:rPr>
        <w:t xml:space="preserve"> (</w:t>
      </w:r>
      <w:r w:rsidR="00831416" w:rsidRPr="00AE6DC6">
        <w:rPr>
          <w:rFonts w:asciiTheme="majorBidi" w:hAnsiTheme="majorBidi" w:cstheme="majorBidi"/>
          <w:lang w:val="en-US"/>
        </w:rPr>
        <w:t xml:space="preserve">1) </w:t>
      </w:r>
      <w:r w:rsidR="00831416" w:rsidRPr="00AE6DC6">
        <w:rPr>
          <w:rFonts w:asciiTheme="majorBidi" w:hAnsiTheme="majorBidi" w:cstheme="majorBidi"/>
          <w:cs/>
          <w:lang w:val="en-US"/>
        </w:rPr>
        <w:t xml:space="preserve">อัตราส่วนของหนี้สินรวมต่อส่วนของผู้ถือหุ้นรวม </w:t>
      </w:r>
      <w:r w:rsidR="00831416" w:rsidRPr="00AE6DC6">
        <w:rPr>
          <w:rFonts w:asciiTheme="majorBidi" w:hAnsiTheme="majorBidi" w:cstheme="majorBidi"/>
          <w:lang w:val="en-US"/>
        </w:rPr>
        <w:t>(Debt-to</w:t>
      </w:r>
      <w:r w:rsidR="00817FED" w:rsidRPr="00AE6DC6">
        <w:rPr>
          <w:rFonts w:asciiTheme="majorBidi" w:hAnsiTheme="majorBidi" w:cstheme="majorBidi"/>
          <w:lang w:val="en-US"/>
        </w:rPr>
        <w:t>-</w:t>
      </w:r>
      <w:r w:rsidR="00831416" w:rsidRPr="00AE6DC6">
        <w:rPr>
          <w:rFonts w:asciiTheme="majorBidi" w:hAnsiTheme="majorBidi" w:cstheme="majorBidi"/>
          <w:lang w:val="en-US"/>
        </w:rPr>
        <w:t xml:space="preserve">equity ratio) </w:t>
      </w:r>
      <w:r w:rsidR="00831416" w:rsidRPr="00AE6DC6">
        <w:rPr>
          <w:rFonts w:asciiTheme="majorBidi" w:hAnsiTheme="majorBidi" w:cstheme="majorBidi"/>
          <w:cs/>
          <w:lang w:val="en-US"/>
        </w:rPr>
        <w:t xml:space="preserve">ไม่เกินกว่า </w:t>
      </w:r>
      <w:r w:rsidR="00831416" w:rsidRPr="00AE6DC6">
        <w:rPr>
          <w:rFonts w:asciiTheme="majorBidi" w:hAnsiTheme="majorBidi" w:cstheme="majorBidi"/>
          <w:lang w:val="en-US"/>
        </w:rPr>
        <w:t xml:space="preserve">1.0 </w:t>
      </w:r>
      <w:r w:rsidR="00831416" w:rsidRPr="00AE6DC6">
        <w:rPr>
          <w:rFonts w:asciiTheme="majorBidi" w:hAnsiTheme="majorBidi" w:cstheme="majorBidi"/>
          <w:cs/>
          <w:lang w:val="en-US"/>
        </w:rPr>
        <w:t xml:space="preserve">เท่า นับตั้งแต่ปี </w:t>
      </w:r>
      <w:r w:rsidR="00831416" w:rsidRPr="00AE6DC6">
        <w:rPr>
          <w:rFonts w:asciiTheme="majorBidi" w:hAnsiTheme="majorBidi" w:cstheme="majorBidi"/>
          <w:lang w:val="en-US"/>
        </w:rPr>
        <w:t xml:space="preserve">2565 </w:t>
      </w:r>
      <w:r w:rsidR="00831416" w:rsidRPr="00AE6DC6">
        <w:rPr>
          <w:rFonts w:asciiTheme="majorBidi" w:hAnsiTheme="majorBidi" w:cstheme="majorBidi"/>
          <w:cs/>
          <w:lang w:val="en-US"/>
        </w:rPr>
        <w:t xml:space="preserve">เป็นต้นไป </w:t>
      </w:r>
      <w:r w:rsidR="00831416" w:rsidRPr="00AE6DC6">
        <w:rPr>
          <w:rFonts w:asciiTheme="majorBidi" w:hAnsiTheme="majorBidi" w:cstheme="majorBidi"/>
          <w:lang w:val="en-US"/>
        </w:rPr>
        <w:t xml:space="preserve">(2) </w:t>
      </w:r>
      <w:r w:rsidR="00831416" w:rsidRPr="00AE6DC6">
        <w:rPr>
          <w:rFonts w:asciiTheme="majorBidi" w:hAnsiTheme="majorBidi" w:cstheme="majorBidi"/>
          <w:cs/>
          <w:lang w:val="en-US"/>
        </w:rPr>
        <w:t xml:space="preserve">อัตราส่วนความสามารถในการชำระหนี้ </w:t>
      </w:r>
      <w:r w:rsidR="00831416" w:rsidRPr="00AE6DC6">
        <w:rPr>
          <w:rFonts w:asciiTheme="majorBidi" w:hAnsiTheme="majorBidi" w:cstheme="majorBidi"/>
          <w:lang w:val="en-US"/>
        </w:rPr>
        <w:t xml:space="preserve">(Debt service coverage ratio: DSCR) </w:t>
      </w:r>
      <w:r w:rsidR="00831416" w:rsidRPr="00AE6DC6">
        <w:rPr>
          <w:rFonts w:asciiTheme="majorBidi" w:hAnsiTheme="majorBidi" w:cstheme="majorBidi"/>
          <w:cs/>
          <w:lang w:val="en-US"/>
        </w:rPr>
        <w:t xml:space="preserve">ไม่ต่ำกว่า </w:t>
      </w:r>
      <w:r w:rsidR="00831416" w:rsidRPr="00AE6DC6">
        <w:rPr>
          <w:rFonts w:asciiTheme="majorBidi" w:hAnsiTheme="majorBidi" w:cstheme="majorBidi"/>
          <w:lang w:val="en-US"/>
        </w:rPr>
        <w:t xml:space="preserve">1.2 </w:t>
      </w:r>
      <w:r w:rsidR="00831416" w:rsidRPr="00AE6DC6">
        <w:rPr>
          <w:rFonts w:asciiTheme="majorBidi" w:hAnsiTheme="majorBidi" w:cstheme="majorBidi"/>
          <w:cs/>
          <w:lang w:val="en-US"/>
        </w:rPr>
        <w:t xml:space="preserve">เท่า นับตั้งแต่ปี </w:t>
      </w:r>
      <w:r w:rsidR="00831416" w:rsidRPr="00AE6DC6">
        <w:rPr>
          <w:rFonts w:asciiTheme="majorBidi" w:hAnsiTheme="majorBidi" w:cstheme="majorBidi"/>
          <w:lang w:val="en-US"/>
        </w:rPr>
        <w:t xml:space="preserve">2565 </w:t>
      </w:r>
      <w:r w:rsidR="00831416" w:rsidRPr="00AE6DC6">
        <w:rPr>
          <w:rFonts w:asciiTheme="majorBidi" w:hAnsiTheme="majorBidi" w:cstheme="majorBidi"/>
          <w:cs/>
          <w:lang w:val="en-US"/>
        </w:rPr>
        <w:t xml:space="preserve">เป็นต้นไป และ </w:t>
      </w:r>
      <w:r w:rsidR="00831416" w:rsidRPr="00AE6DC6">
        <w:rPr>
          <w:rFonts w:asciiTheme="majorBidi" w:hAnsiTheme="majorBidi" w:cstheme="majorBidi"/>
          <w:lang w:val="en-US"/>
        </w:rPr>
        <w:t xml:space="preserve">(3) </w:t>
      </w:r>
      <w:r w:rsidR="00831416" w:rsidRPr="00AE6DC6">
        <w:rPr>
          <w:rFonts w:asciiTheme="majorBidi" w:hAnsiTheme="majorBidi" w:cstheme="majorBidi"/>
          <w:cs/>
          <w:lang w:val="en-US"/>
        </w:rPr>
        <w:t xml:space="preserve">อัตราส่วนทางการเงิน </w:t>
      </w:r>
      <w:r w:rsidR="00831416" w:rsidRPr="00AE6DC6">
        <w:rPr>
          <w:rFonts w:asciiTheme="majorBidi" w:hAnsiTheme="majorBidi" w:cstheme="majorBidi"/>
          <w:lang w:val="en-US"/>
        </w:rPr>
        <w:t xml:space="preserve">Interest bearing debt to EBITDA </w:t>
      </w:r>
      <w:r w:rsidR="00831416" w:rsidRPr="00AE6DC6">
        <w:rPr>
          <w:rFonts w:asciiTheme="majorBidi" w:hAnsiTheme="majorBidi" w:cstheme="majorBidi"/>
          <w:cs/>
          <w:lang w:val="en-US"/>
        </w:rPr>
        <w:t xml:space="preserve">ไม่เกินกว่า </w:t>
      </w:r>
      <w:r w:rsidR="00831416" w:rsidRPr="00AE6DC6">
        <w:rPr>
          <w:rFonts w:asciiTheme="majorBidi" w:hAnsiTheme="majorBidi" w:cstheme="majorBidi"/>
          <w:lang w:val="en-US"/>
        </w:rPr>
        <w:t xml:space="preserve">4.5 </w:t>
      </w:r>
      <w:r w:rsidR="00831416" w:rsidRPr="00AE6DC6">
        <w:rPr>
          <w:rFonts w:asciiTheme="majorBidi" w:hAnsiTheme="majorBidi" w:cstheme="majorBidi"/>
          <w:cs/>
          <w:lang w:val="en-US"/>
        </w:rPr>
        <w:t xml:space="preserve">เท่า ในปี </w:t>
      </w:r>
      <w:r w:rsidR="00831416" w:rsidRPr="00AE6DC6">
        <w:rPr>
          <w:rFonts w:asciiTheme="majorBidi" w:hAnsiTheme="majorBidi" w:cstheme="majorBidi"/>
          <w:lang w:val="en-US"/>
        </w:rPr>
        <w:t xml:space="preserve">2565 </w:t>
      </w:r>
      <w:r w:rsidR="00831416" w:rsidRPr="00AE6DC6">
        <w:rPr>
          <w:rFonts w:asciiTheme="majorBidi" w:hAnsiTheme="majorBidi" w:cstheme="majorBidi"/>
          <w:cs/>
          <w:lang w:val="en-US"/>
        </w:rPr>
        <w:t xml:space="preserve">ไม่เกินกว่า </w:t>
      </w:r>
      <w:r w:rsidR="00831416" w:rsidRPr="00AE6DC6">
        <w:rPr>
          <w:rFonts w:asciiTheme="majorBidi" w:hAnsiTheme="majorBidi" w:cstheme="majorBidi"/>
          <w:lang w:val="en-US"/>
        </w:rPr>
        <w:t xml:space="preserve">3.0 </w:t>
      </w:r>
      <w:r w:rsidR="00831416" w:rsidRPr="00AE6DC6">
        <w:rPr>
          <w:rFonts w:asciiTheme="majorBidi" w:hAnsiTheme="majorBidi" w:cstheme="majorBidi"/>
          <w:cs/>
          <w:lang w:val="en-US"/>
        </w:rPr>
        <w:t xml:space="preserve">เท่า ในปี </w:t>
      </w:r>
      <w:r w:rsidR="00831416" w:rsidRPr="00AE6DC6">
        <w:rPr>
          <w:rFonts w:asciiTheme="majorBidi" w:hAnsiTheme="majorBidi" w:cstheme="majorBidi"/>
          <w:lang w:val="en-US"/>
        </w:rPr>
        <w:t xml:space="preserve">2566 </w:t>
      </w:r>
      <w:r w:rsidR="00831416" w:rsidRPr="00AE6DC6">
        <w:rPr>
          <w:rFonts w:asciiTheme="majorBidi" w:hAnsiTheme="majorBidi" w:cstheme="majorBidi"/>
          <w:cs/>
          <w:lang w:val="en-US"/>
        </w:rPr>
        <w:t xml:space="preserve">และ </w:t>
      </w:r>
      <w:r w:rsidR="00831416" w:rsidRPr="00AE6DC6">
        <w:rPr>
          <w:rFonts w:asciiTheme="majorBidi" w:hAnsiTheme="majorBidi" w:cstheme="majorBidi"/>
          <w:lang w:val="en-US"/>
        </w:rPr>
        <w:t xml:space="preserve">2567 </w:t>
      </w:r>
      <w:r w:rsidR="00831416" w:rsidRPr="00AE6DC6">
        <w:rPr>
          <w:rFonts w:asciiTheme="majorBidi" w:hAnsiTheme="majorBidi" w:cstheme="majorBidi"/>
          <w:cs/>
          <w:lang w:val="en-US"/>
        </w:rPr>
        <w:t xml:space="preserve">และไม่เกินกว่า </w:t>
      </w:r>
      <w:r w:rsidR="00831416" w:rsidRPr="00AE6DC6">
        <w:rPr>
          <w:rFonts w:asciiTheme="majorBidi" w:hAnsiTheme="majorBidi" w:cstheme="majorBidi"/>
          <w:lang w:val="en-US"/>
        </w:rPr>
        <w:t xml:space="preserve">2.0 </w:t>
      </w:r>
      <w:r w:rsidR="00831416" w:rsidRPr="00AE6DC6">
        <w:rPr>
          <w:rFonts w:asciiTheme="majorBidi" w:hAnsiTheme="majorBidi" w:cstheme="majorBidi"/>
          <w:cs/>
          <w:lang w:val="en-US"/>
        </w:rPr>
        <w:t xml:space="preserve">เท่า ตั้งแต่ปี </w:t>
      </w:r>
      <w:r w:rsidR="00831416" w:rsidRPr="00AE6DC6">
        <w:rPr>
          <w:rFonts w:asciiTheme="majorBidi" w:hAnsiTheme="majorBidi" w:cstheme="majorBidi"/>
          <w:lang w:val="en-US"/>
        </w:rPr>
        <w:t>2568</w:t>
      </w:r>
      <w:r w:rsidR="006B6234" w:rsidRPr="00AE6DC6">
        <w:rPr>
          <w:rFonts w:asciiTheme="majorBidi" w:hAnsiTheme="majorBidi" w:cstheme="majorBidi"/>
          <w:cs/>
          <w:lang w:val="en-US"/>
        </w:rPr>
        <w:t xml:space="preserve"> </w:t>
      </w:r>
      <w:r w:rsidR="00831416" w:rsidRPr="00AE6DC6">
        <w:rPr>
          <w:rFonts w:asciiTheme="majorBidi" w:hAnsiTheme="majorBidi" w:cstheme="majorBidi"/>
          <w:cs/>
          <w:lang w:val="en-US"/>
        </w:rPr>
        <w:t>เป็นต้นไป</w:t>
      </w:r>
    </w:p>
    <w:p w14:paraId="6E1B6242" w14:textId="057A7179" w:rsidR="00DA1576" w:rsidRPr="00AE6DC6" w:rsidRDefault="00DA1576">
      <w:pPr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AE6DC6">
        <w:rPr>
          <w:rFonts w:asciiTheme="majorBidi" w:hAnsiTheme="majorBidi" w:cstheme="majorBidi"/>
        </w:rPr>
        <w:br w:type="page"/>
      </w:r>
    </w:p>
    <w:p w14:paraId="40631AE1" w14:textId="05C8CD71" w:rsidR="00D71541" w:rsidRPr="00AE6DC6" w:rsidRDefault="00D71541" w:rsidP="00AF2978">
      <w:pPr>
        <w:pStyle w:val="FSContent"/>
        <w:numPr>
          <w:ilvl w:val="0"/>
          <w:numId w:val="43"/>
        </w:numPr>
        <w:ind w:left="540" w:hanging="540"/>
        <w:rPr>
          <w:rFonts w:asciiTheme="majorBidi" w:hAnsiTheme="majorBidi" w:cstheme="majorBidi"/>
          <w:b/>
          <w:bCs/>
          <w:i/>
          <w:iCs/>
          <w:lang w:val="en-US"/>
        </w:rPr>
      </w:pPr>
      <w:r w:rsidRPr="00AE6DC6">
        <w:rPr>
          <w:rFonts w:asciiTheme="majorBidi" w:hAnsiTheme="majorBidi" w:cstheme="majorBidi"/>
          <w:b/>
          <w:bCs/>
          <w:i/>
          <w:iCs/>
          <w:cs/>
          <w:lang w:val="en-US"/>
        </w:rPr>
        <w:t>หนี้สินตามสัญญาเช่า</w:t>
      </w:r>
    </w:p>
    <w:p w14:paraId="5786318D" w14:textId="5227C297" w:rsidR="00D71541" w:rsidRPr="00AE6DC6" w:rsidRDefault="00D71541" w:rsidP="00DD0649">
      <w:pPr>
        <w:pStyle w:val="FSContent"/>
        <w:rPr>
          <w:rFonts w:asciiTheme="majorBidi" w:hAnsiTheme="majorBidi" w:cstheme="majorBidi"/>
          <w:lang w:val="en-US"/>
        </w:rPr>
      </w:pPr>
    </w:p>
    <w:p w14:paraId="57A03F6B" w14:textId="59B60345" w:rsidR="00D71541" w:rsidRPr="00AE6DC6" w:rsidRDefault="00D71541" w:rsidP="00D71541">
      <w:pPr>
        <w:pStyle w:val="FSContent"/>
        <w:rPr>
          <w:rFonts w:asciiTheme="majorBidi" w:hAnsiTheme="majorBidi" w:cstheme="majorBidi"/>
          <w:cs/>
          <w:lang w:val="en-US"/>
        </w:rPr>
      </w:pPr>
      <w:r w:rsidRPr="00AE6DC6">
        <w:rPr>
          <w:rFonts w:asciiTheme="majorBidi" w:hAnsiTheme="majorBidi" w:cstheme="majorBidi"/>
          <w:cs/>
          <w:lang w:val="en-US"/>
        </w:rPr>
        <w:t>หนี้สินตามสัญญาเช่าแสดงตามระยะเวลาครบกำหนดการจ่ายชำระได้ดังนี้</w:t>
      </w:r>
    </w:p>
    <w:p w14:paraId="39ADC51D" w14:textId="77777777" w:rsidR="00D71541" w:rsidRPr="00AE6DC6" w:rsidRDefault="00D71541" w:rsidP="00DD0649">
      <w:pPr>
        <w:pStyle w:val="FSContent"/>
        <w:rPr>
          <w:rFonts w:asciiTheme="majorBidi" w:hAnsiTheme="majorBidi" w:cstheme="majorBidi"/>
          <w:lang w:val="en-US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1188"/>
        <w:gridCol w:w="237"/>
        <w:gridCol w:w="933"/>
        <w:gridCol w:w="270"/>
        <w:gridCol w:w="1152"/>
        <w:gridCol w:w="270"/>
        <w:gridCol w:w="1080"/>
        <w:gridCol w:w="236"/>
        <w:gridCol w:w="34"/>
        <w:gridCol w:w="941"/>
        <w:gridCol w:w="8"/>
        <w:gridCol w:w="269"/>
        <w:gridCol w:w="1122"/>
      </w:tblGrid>
      <w:tr w:rsidR="00C23D9F" w:rsidRPr="00AE6DC6" w14:paraId="380F381C" w14:textId="77777777" w:rsidTr="00D07ADA">
        <w:trPr>
          <w:tblHeader/>
        </w:trPr>
        <w:tc>
          <w:tcPr>
            <w:tcW w:w="1620" w:type="dxa"/>
          </w:tcPr>
          <w:p w14:paraId="0D71AD6B" w14:textId="77777777" w:rsidR="00C23D9F" w:rsidRPr="00AE6DC6" w:rsidRDefault="00C23D9F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0" w:type="dxa"/>
            <w:gridSpan w:val="13"/>
            <w:shd w:val="clear" w:color="auto" w:fill="auto"/>
          </w:tcPr>
          <w:p w14:paraId="7FE2BA3A" w14:textId="2C0F64A3" w:rsidR="00C23D9F" w:rsidRPr="00AE6DC6" w:rsidRDefault="00C23D9F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71541" w:rsidRPr="00AE6DC6" w14:paraId="34EF8F3F" w14:textId="77777777" w:rsidTr="00D07ADA">
        <w:trPr>
          <w:tblHeader/>
        </w:trPr>
        <w:tc>
          <w:tcPr>
            <w:tcW w:w="1620" w:type="dxa"/>
          </w:tcPr>
          <w:p w14:paraId="5A6FA9D3" w14:textId="77777777" w:rsidR="00D71541" w:rsidRPr="00AE6DC6" w:rsidRDefault="00D71541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8D2D7A7" w14:textId="3A20854F" w:rsidR="00D71541" w:rsidRPr="00AE6DC6" w:rsidRDefault="00144D56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E6D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1BA7C689" w14:textId="77777777" w:rsidR="00D71541" w:rsidRPr="00AE6DC6" w:rsidRDefault="00D71541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E783756" w14:textId="7256B2C8" w:rsidR="00D71541" w:rsidRPr="00AE6DC6" w:rsidRDefault="00D71541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4D56" w:rsidRPr="00AE6DC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30EFD" w:rsidRPr="00AE6DC6" w14:paraId="08A3FDDC" w14:textId="77777777" w:rsidTr="00D07ADA">
        <w:trPr>
          <w:tblHeader/>
        </w:trPr>
        <w:tc>
          <w:tcPr>
            <w:tcW w:w="1620" w:type="dxa"/>
            <w:shd w:val="clear" w:color="auto" w:fill="auto"/>
          </w:tcPr>
          <w:p w14:paraId="655735C8" w14:textId="77777777" w:rsidR="00D30EFD" w:rsidRPr="00AE6DC6" w:rsidRDefault="00D30EFD" w:rsidP="00D30EFD">
            <w:pPr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5257869" w14:textId="77777777" w:rsidR="00D30EFD" w:rsidRPr="00AE6DC6" w:rsidRDefault="00D30EFD" w:rsidP="00D30EF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</w:p>
          <w:p w14:paraId="56847D80" w14:textId="1A40DB30" w:rsidR="00D30EFD" w:rsidRPr="00AE6DC6" w:rsidRDefault="00D30EFD" w:rsidP="00D30EF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ค่าเช่าตามระยะเวลาที่เหลือของสัญญาเช่า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3CF8ABE" w14:textId="77777777" w:rsidR="00D30EFD" w:rsidRPr="00AE6DC6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3C0A5C70" w14:textId="77777777" w:rsidR="00D30EFD" w:rsidRPr="00AE6DC6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88FE1D" w14:textId="77777777" w:rsidR="00D30EFD" w:rsidRPr="00AE6DC6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A709E4" w14:textId="6E9C6BF7" w:rsidR="00D30EFD" w:rsidRPr="00AE6DC6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มูลค่าตามบัญชีของหนี้สินสัญญาเช่า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333FB4" w14:textId="77777777" w:rsidR="00D30EFD" w:rsidRPr="00AE6DC6" w:rsidRDefault="00D30EFD" w:rsidP="00D30EF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F1F35D" w14:textId="77777777" w:rsidR="00D30EFD" w:rsidRPr="00AE6DC6" w:rsidRDefault="00D30EFD" w:rsidP="00D30EF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</w:p>
          <w:p w14:paraId="217C9FAE" w14:textId="3D120F20" w:rsidR="00D30EFD" w:rsidRPr="00AE6DC6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ค่าเช่าตามระยะเวลาที่เหลือของสัญญาเช่า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0698F9" w14:textId="77777777" w:rsidR="00D30EFD" w:rsidRPr="00AE6DC6" w:rsidRDefault="00D30EFD" w:rsidP="00D30EF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3"/>
            <w:shd w:val="clear" w:color="auto" w:fill="auto"/>
            <w:vAlign w:val="bottom"/>
          </w:tcPr>
          <w:p w14:paraId="29275C3B" w14:textId="092974B0" w:rsidR="00D30EFD" w:rsidRPr="00AE6DC6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609F9C1" w14:textId="77777777" w:rsidR="00D30EFD" w:rsidRPr="00AE6DC6" w:rsidRDefault="00D30EFD" w:rsidP="00D30EF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723C26A8" w14:textId="20364DD1" w:rsidR="00D30EFD" w:rsidRPr="00AE6DC6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มูลค่าตามบัญชีของหนี้สินสัญญาเช่า</w:t>
            </w:r>
          </w:p>
        </w:tc>
      </w:tr>
      <w:tr w:rsidR="00D71541" w:rsidRPr="00AE6DC6" w14:paraId="5017CEA6" w14:textId="77777777" w:rsidTr="00D07ADA">
        <w:trPr>
          <w:trHeight w:val="317"/>
          <w:tblHeader/>
        </w:trPr>
        <w:tc>
          <w:tcPr>
            <w:tcW w:w="1620" w:type="dxa"/>
          </w:tcPr>
          <w:p w14:paraId="164E9A18" w14:textId="77777777" w:rsidR="00D71541" w:rsidRPr="00AE6DC6" w:rsidRDefault="00D71541" w:rsidP="00D71541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0" w:type="dxa"/>
            <w:gridSpan w:val="13"/>
          </w:tcPr>
          <w:p w14:paraId="607A54E5" w14:textId="77777777" w:rsidR="00D71541" w:rsidRPr="00AE6DC6" w:rsidRDefault="00D71541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1541" w:rsidRPr="00AE6DC6" w14:paraId="000BC8BC" w14:textId="77777777" w:rsidTr="00E6433A">
        <w:tc>
          <w:tcPr>
            <w:tcW w:w="1620" w:type="dxa"/>
          </w:tcPr>
          <w:p w14:paraId="3C5FA101" w14:textId="77777777" w:rsidR="00D71541" w:rsidRPr="00AE6DC6" w:rsidRDefault="00D71541" w:rsidP="00D71541">
            <w:pPr>
              <w:ind w:left="162" w:right="-19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BB07004" w14:textId="677ADC56" w:rsidR="00D71541" w:rsidRPr="00AE6DC6" w:rsidRDefault="00BE4686" w:rsidP="00AF297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20,606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AC61C52" w14:textId="11FB8771" w:rsidR="00D71541" w:rsidRPr="00AE6DC6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1D3971F3" w14:textId="346C504D" w:rsidR="00D71541" w:rsidRPr="00AE6DC6" w:rsidRDefault="00BE4686" w:rsidP="00AF297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(7,031)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D52A01" w14:textId="77777777" w:rsidR="00D71541" w:rsidRPr="00AE6DC6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B94113" w14:textId="0FE0E67B" w:rsidR="00D71541" w:rsidRPr="00AE6DC6" w:rsidRDefault="00BE4686" w:rsidP="00AF2978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13,575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027881" w14:textId="77777777" w:rsidR="00D71541" w:rsidRPr="00AE6DC6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D5B76B" w14:textId="594ECDC2" w:rsidR="00D71541" w:rsidRPr="00AE6DC6" w:rsidRDefault="00144D56" w:rsidP="00AF29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16,564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FEA5373" w14:textId="77777777" w:rsidR="00D71541" w:rsidRPr="00AE6DC6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2B901282" w14:textId="52FD8253" w:rsidR="00D71541" w:rsidRPr="00AE6DC6" w:rsidRDefault="00144D56" w:rsidP="00AF297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(6,203)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5122D3C0" w14:textId="77777777" w:rsidR="00D71541" w:rsidRPr="00AE6DC6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40225460" w14:textId="2E588861" w:rsidR="00D71541" w:rsidRPr="00AE6DC6" w:rsidRDefault="00144D56" w:rsidP="00AF297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10,361</w:t>
            </w:r>
          </w:p>
        </w:tc>
      </w:tr>
      <w:tr w:rsidR="00D71541" w:rsidRPr="00AE6DC6" w14:paraId="2D09EF9B" w14:textId="77777777" w:rsidTr="00E6433A">
        <w:tc>
          <w:tcPr>
            <w:tcW w:w="1620" w:type="dxa"/>
          </w:tcPr>
          <w:p w14:paraId="5F209050" w14:textId="77777777" w:rsidR="00D71541" w:rsidRPr="00AE6DC6" w:rsidRDefault="00D71541" w:rsidP="00D71541">
            <w:pPr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ครบกำหนดชำระหลังจากหนึ่งปี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F4D39DB" w14:textId="2D1279F4" w:rsidR="00D71541" w:rsidRPr="00AE6DC6" w:rsidRDefault="00BE4686" w:rsidP="00AF297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61,851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0B18A82" w14:textId="77777777" w:rsidR="00D71541" w:rsidRPr="00AE6DC6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461B721F" w14:textId="31C61ED9" w:rsidR="00D71541" w:rsidRPr="00AE6DC6" w:rsidRDefault="00BE4686" w:rsidP="00AF297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(20,316)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F5E163" w14:textId="77777777" w:rsidR="00D71541" w:rsidRPr="00AE6DC6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D44970" w14:textId="36D52901" w:rsidR="00D71541" w:rsidRPr="00AE6DC6" w:rsidRDefault="00BE4686" w:rsidP="00AF2978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41,535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12298D" w14:textId="77777777" w:rsidR="00D71541" w:rsidRPr="00AE6DC6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D0D439" w14:textId="625A0E2B" w:rsidR="00D71541" w:rsidRPr="00AE6DC6" w:rsidRDefault="00144D56" w:rsidP="00AF29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54,699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46A6BEC" w14:textId="77777777" w:rsidR="00D71541" w:rsidRPr="00AE6DC6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01BAEEB7" w14:textId="61FCC6EF" w:rsidR="00D71541" w:rsidRPr="00AE6DC6" w:rsidRDefault="00144D56" w:rsidP="00AF297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(19,908)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7B649BDF" w14:textId="77777777" w:rsidR="00D71541" w:rsidRPr="00AE6DC6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5DBCBF76" w14:textId="739337EE" w:rsidR="00D71541" w:rsidRPr="00AE6DC6" w:rsidRDefault="00144D56" w:rsidP="00AF297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34,791</w:t>
            </w:r>
          </w:p>
        </w:tc>
      </w:tr>
      <w:tr w:rsidR="00D71541" w:rsidRPr="00AE6DC6" w14:paraId="28CB6ACD" w14:textId="77777777" w:rsidTr="00E6433A">
        <w:tc>
          <w:tcPr>
            <w:tcW w:w="1620" w:type="dxa"/>
          </w:tcPr>
          <w:p w14:paraId="7139C9B3" w14:textId="77777777" w:rsidR="00D71541" w:rsidRPr="00AE6DC6" w:rsidRDefault="00D71541" w:rsidP="00D71541">
            <w:pPr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ครบกำหนดชำระหลังจากห้าปี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0FBC14D" w14:textId="03FB30B2" w:rsidR="00D71541" w:rsidRPr="00AE6DC6" w:rsidRDefault="00BE4686" w:rsidP="00AF297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112,171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53388C1" w14:textId="77777777" w:rsidR="00D71541" w:rsidRPr="00AE6DC6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05122F88" w14:textId="68E7D79B" w:rsidR="00D71541" w:rsidRPr="00AE6DC6" w:rsidRDefault="00BE4686" w:rsidP="00AF297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(22,948)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B61899" w14:textId="77777777" w:rsidR="00D71541" w:rsidRPr="00AE6DC6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DA7528" w14:textId="48B9937C" w:rsidR="00D71541" w:rsidRPr="00AE6DC6" w:rsidRDefault="00BE4686" w:rsidP="00AF2978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89,223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CD55A0" w14:textId="77777777" w:rsidR="00D71541" w:rsidRPr="00AE6DC6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5AA9A7" w14:textId="2F150A22" w:rsidR="00D71541" w:rsidRPr="00AE6DC6" w:rsidRDefault="00144D56" w:rsidP="00AF29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114,</w:t>
            </w:r>
            <w:r w:rsidR="00C5295E"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92B2CEF" w14:textId="77777777" w:rsidR="00D71541" w:rsidRPr="00AE6DC6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58678851" w14:textId="2DF9A38D" w:rsidR="00D71541" w:rsidRPr="00AE6DC6" w:rsidRDefault="00144D56" w:rsidP="00AF297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(23,958)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16E56DCF" w14:textId="77777777" w:rsidR="00D71541" w:rsidRPr="00AE6DC6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7AB264A1" w14:textId="5A737B88" w:rsidR="00D71541" w:rsidRPr="00AE6DC6" w:rsidRDefault="00144D56" w:rsidP="00AF297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90,876</w:t>
            </w:r>
          </w:p>
        </w:tc>
      </w:tr>
      <w:tr w:rsidR="00D71541" w:rsidRPr="00AE6DC6" w14:paraId="6A97213E" w14:textId="77777777" w:rsidTr="00E6433A">
        <w:tc>
          <w:tcPr>
            <w:tcW w:w="1620" w:type="dxa"/>
          </w:tcPr>
          <w:p w14:paraId="1ECD0D1F" w14:textId="77777777" w:rsidR="00D71541" w:rsidRPr="00AE6DC6" w:rsidRDefault="00D71541" w:rsidP="00D71541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7D1F26" w14:textId="3DAA2D15" w:rsidR="00D71541" w:rsidRPr="00AE6DC6" w:rsidRDefault="00BE4686" w:rsidP="00AF297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194,628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A20DA2F" w14:textId="77777777" w:rsidR="00D71541" w:rsidRPr="00AE6DC6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5F0DB2" w14:textId="40BC985D" w:rsidR="00D71541" w:rsidRPr="00AE6DC6" w:rsidRDefault="00BE4686" w:rsidP="00AF297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(50,2</w:t>
            </w:r>
            <w:r w:rsidR="001652BD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9D5095" w14:textId="77777777" w:rsidR="00D71541" w:rsidRPr="00AE6DC6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296C0C" w14:textId="6A232060" w:rsidR="00D71541" w:rsidRPr="00AE6DC6" w:rsidRDefault="00BE4686" w:rsidP="00AF2978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144,333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22F561" w14:textId="77777777" w:rsidR="00D71541" w:rsidRPr="00AE6DC6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2C6F2A" w14:textId="111102B8" w:rsidR="00D71541" w:rsidRPr="00AE6DC6" w:rsidRDefault="00144D56" w:rsidP="00AF29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186,097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FB191DF" w14:textId="77777777" w:rsidR="00D71541" w:rsidRPr="00AE6DC6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35FC57" w14:textId="2FC6E51E" w:rsidR="00D71541" w:rsidRPr="00AE6DC6" w:rsidRDefault="00144D56" w:rsidP="00AF297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(50,069)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341E77C3" w14:textId="77777777" w:rsidR="00D71541" w:rsidRPr="00AE6DC6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E54BBC" w14:textId="07E0877F" w:rsidR="00D71541" w:rsidRPr="00AE6DC6" w:rsidRDefault="00144D56" w:rsidP="00AF297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136,028</w:t>
            </w:r>
          </w:p>
        </w:tc>
      </w:tr>
    </w:tbl>
    <w:p w14:paraId="52124129" w14:textId="4A5D7CF7" w:rsidR="00DA1576" w:rsidRPr="00AE6DC6" w:rsidRDefault="00DA1576" w:rsidP="005253D6">
      <w:pPr>
        <w:pStyle w:val="FSContent"/>
        <w:ind w:left="630"/>
        <w:rPr>
          <w:rFonts w:asciiTheme="majorBidi" w:hAnsiTheme="majorBidi" w:cstheme="majorBidi"/>
          <w:sz w:val="20"/>
          <w:szCs w:val="20"/>
        </w:rPr>
      </w:pPr>
    </w:p>
    <w:p w14:paraId="7F8FF973" w14:textId="77777777" w:rsidR="00DA1576" w:rsidRPr="00AE6DC6" w:rsidRDefault="00DA1576">
      <w:pPr>
        <w:rPr>
          <w:rFonts w:asciiTheme="majorBidi" w:hAnsiTheme="majorBidi" w:cstheme="majorBidi"/>
          <w:sz w:val="20"/>
          <w:szCs w:val="20"/>
          <w:lang w:val="x-none" w:eastAsia="x-none"/>
        </w:rPr>
      </w:pPr>
      <w:r w:rsidRPr="00AE6DC6"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1188"/>
        <w:gridCol w:w="237"/>
        <w:gridCol w:w="933"/>
        <w:gridCol w:w="270"/>
        <w:gridCol w:w="1152"/>
        <w:gridCol w:w="270"/>
        <w:gridCol w:w="1080"/>
        <w:gridCol w:w="236"/>
        <w:gridCol w:w="34"/>
        <w:gridCol w:w="941"/>
        <w:gridCol w:w="8"/>
        <w:gridCol w:w="269"/>
        <w:gridCol w:w="1122"/>
      </w:tblGrid>
      <w:tr w:rsidR="00BB171A" w:rsidRPr="00AE6DC6" w14:paraId="48DF9ED7" w14:textId="77777777" w:rsidTr="00F94949">
        <w:tc>
          <w:tcPr>
            <w:tcW w:w="1620" w:type="dxa"/>
          </w:tcPr>
          <w:p w14:paraId="6DB5F855" w14:textId="77777777" w:rsidR="00BB171A" w:rsidRPr="00AE6DC6" w:rsidRDefault="00BB171A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0" w:type="dxa"/>
            <w:gridSpan w:val="13"/>
            <w:shd w:val="clear" w:color="auto" w:fill="auto"/>
          </w:tcPr>
          <w:p w14:paraId="7904D155" w14:textId="3A8CD047" w:rsidR="00BB171A" w:rsidRPr="00AE6DC6" w:rsidRDefault="00BB171A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171A" w:rsidRPr="00AE6DC6" w14:paraId="1F4F79DA" w14:textId="77777777" w:rsidTr="00F94949">
        <w:tc>
          <w:tcPr>
            <w:tcW w:w="1620" w:type="dxa"/>
          </w:tcPr>
          <w:p w14:paraId="45DD8CC6" w14:textId="77777777" w:rsidR="00BB171A" w:rsidRPr="00AE6DC6" w:rsidRDefault="00BB171A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F6E6CA2" w14:textId="0CA5D0C8" w:rsidR="00BB171A" w:rsidRPr="00AE6DC6" w:rsidRDefault="00144D56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E6D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2A4A617D" w14:textId="77777777" w:rsidR="00BB171A" w:rsidRPr="00AE6DC6" w:rsidRDefault="00BB171A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28ABBB3" w14:textId="58702F4C" w:rsidR="00BB171A" w:rsidRPr="00AE6DC6" w:rsidRDefault="00BB171A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4D56" w:rsidRPr="00AE6DC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B171A" w:rsidRPr="00AE6DC6" w14:paraId="7A1FBA3A" w14:textId="77777777" w:rsidTr="00F94949">
        <w:tc>
          <w:tcPr>
            <w:tcW w:w="1620" w:type="dxa"/>
            <w:shd w:val="clear" w:color="auto" w:fill="auto"/>
          </w:tcPr>
          <w:p w14:paraId="47026009" w14:textId="77777777" w:rsidR="00BB171A" w:rsidRPr="00AE6DC6" w:rsidRDefault="00BB171A" w:rsidP="00F94949">
            <w:pPr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B20D2" w14:textId="77777777" w:rsidR="00BB171A" w:rsidRPr="00AE6DC6" w:rsidRDefault="00BB171A" w:rsidP="00F94949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</w:p>
          <w:p w14:paraId="2E96F32E" w14:textId="77777777" w:rsidR="00BB171A" w:rsidRPr="00AE6DC6" w:rsidRDefault="00BB171A" w:rsidP="00F94949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ค่าเช่าตามระยะเวลาที่เหลือของสัญญาเช่า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BEBD9" w14:textId="77777777" w:rsidR="00BB171A" w:rsidRPr="00AE6DC6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3D041" w14:textId="77777777" w:rsidR="00BB171A" w:rsidRPr="00AE6DC6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92128" w14:textId="77777777" w:rsidR="00BB171A" w:rsidRPr="00AE6DC6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9E9AD" w14:textId="77777777" w:rsidR="00BB171A" w:rsidRPr="00AE6DC6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มูลค่าตามบัญชีของหนี้สินสัญญาเช่า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366C4A" w14:textId="77777777" w:rsidR="00BB171A" w:rsidRPr="00AE6DC6" w:rsidRDefault="00BB171A" w:rsidP="00F9494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50F93" w14:textId="77777777" w:rsidR="00BB171A" w:rsidRPr="00AE6DC6" w:rsidRDefault="00BB171A" w:rsidP="00F94949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</w:p>
          <w:p w14:paraId="18935930" w14:textId="77777777" w:rsidR="00BB171A" w:rsidRPr="00AE6DC6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ค่าเช่าตามระยะเวลาที่เหลือของสัญญาเช่า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157A8" w14:textId="77777777" w:rsidR="00BB171A" w:rsidRPr="00AE6DC6" w:rsidRDefault="00BB171A" w:rsidP="00F9494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CC456" w14:textId="77777777" w:rsidR="00BB171A" w:rsidRPr="00AE6DC6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4FE32" w14:textId="77777777" w:rsidR="00BB171A" w:rsidRPr="00AE6DC6" w:rsidRDefault="00BB171A" w:rsidP="00F9494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88DAC" w14:textId="77777777" w:rsidR="00BB171A" w:rsidRPr="00AE6DC6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มูลค่าตามบัญชีของหนี้สินสัญญาเช่า</w:t>
            </w:r>
          </w:p>
        </w:tc>
      </w:tr>
      <w:tr w:rsidR="00BB171A" w:rsidRPr="00AE6DC6" w14:paraId="454B2DF2" w14:textId="77777777" w:rsidTr="00F94949">
        <w:trPr>
          <w:trHeight w:val="317"/>
        </w:trPr>
        <w:tc>
          <w:tcPr>
            <w:tcW w:w="1620" w:type="dxa"/>
          </w:tcPr>
          <w:p w14:paraId="2E382C7F" w14:textId="77777777" w:rsidR="00BB171A" w:rsidRPr="00AE6DC6" w:rsidRDefault="00BB171A" w:rsidP="00F94949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0" w:type="dxa"/>
            <w:gridSpan w:val="13"/>
          </w:tcPr>
          <w:p w14:paraId="3C0FCD7E" w14:textId="77777777" w:rsidR="00BB171A" w:rsidRPr="00AE6DC6" w:rsidRDefault="00BB171A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171A" w:rsidRPr="00AE6DC6" w14:paraId="06533BDD" w14:textId="77777777" w:rsidTr="00F94949">
        <w:tc>
          <w:tcPr>
            <w:tcW w:w="1620" w:type="dxa"/>
          </w:tcPr>
          <w:p w14:paraId="702E6837" w14:textId="77777777" w:rsidR="00BB171A" w:rsidRPr="00AE6DC6" w:rsidRDefault="00BB171A" w:rsidP="00F94949">
            <w:pPr>
              <w:ind w:left="162" w:right="-19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F60F4E0" w14:textId="19C0A87F" w:rsidR="00BB171A" w:rsidRPr="00AE6DC6" w:rsidRDefault="00BE4686" w:rsidP="00F949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12,136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59F08A0" w14:textId="77777777" w:rsidR="00BB171A" w:rsidRPr="00AE6DC6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411A8E09" w14:textId="39547CD5" w:rsidR="00BB171A" w:rsidRPr="00AE6DC6" w:rsidRDefault="00BE4686" w:rsidP="00F94949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(4,611)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C7B3AE" w14:textId="77777777" w:rsidR="00BB171A" w:rsidRPr="00AE6DC6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44EDD5" w14:textId="0738BA5B" w:rsidR="00BB171A" w:rsidRPr="00AE6DC6" w:rsidRDefault="00BE4686" w:rsidP="00F94949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7,525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64D322" w14:textId="77777777" w:rsidR="00BB171A" w:rsidRPr="00AE6DC6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046F28" w14:textId="152B72AC" w:rsidR="00BB171A" w:rsidRPr="00AE6DC6" w:rsidRDefault="00144D56" w:rsidP="00F9494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12,20</w:t>
            </w:r>
            <w:r w:rsidR="004912F0"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1292706" w14:textId="77777777" w:rsidR="00BB171A" w:rsidRPr="00AE6DC6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02CAF4B0" w14:textId="6C0B0256" w:rsidR="00BB171A" w:rsidRPr="00AE6DC6" w:rsidRDefault="00144D56" w:rsidP="00F9494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(4,703)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3F19BFCE" w14:textId="77777777" w:rsidR="00BB171A" w:rsidRPr="00AE6DC6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59E020B2" w14:textId="7C16C65A" w:rsidR="00BB171A" w:rsidRPr="00AE6DC6" w:rsidRDefault="00144D56" w:rsidP="00F9494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7,50</w:t>
            </w:r>
            <w:r w:rsidR="004912F0"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BB171A" w:rsidRPr="00AE6DC6" w14:paraId="5C76A7A4" w14:textId="77777777" w:rsidTr="00F94949">
        <w:tc>
          <w:tcPr>
            <w:tcW w:w="1620" w:type="dxa"/>
          </w:tcPr>
          <w:p w14:paraId="422C2FAD" w14:textId="77777777" w:rsidR="00BB171A" w:rsidRPr="00AE6DC6" w:rsidRDefault="00BB171A" w:rsidP="00F94949">
            <w:pPr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ครบกำหนดชำระหลังจากหนึ่งปี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42DE800" w14:textId="5BC02004" w:rsidR="00BB171A" w:rsidRPr="00AE6DC6" w:rsidRDefault="00BE4686" w:rsidP="00F949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37,946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02A0DE8" w14:textId="77777777" w:rsidR="00BB171A" w:rsidRPr="00AE6DC6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4864692E" w14:textId="2D16549E" w:rsidR="00BB171A" w:rsidRPr="00AE6DC6" w:rsidRDefault="00BE4686" w:rsidP="00F94949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(15,748)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23D2C4" w14:textId="77777777" w:rsidR="00BB171A" w:rsidRPr="00AE6DC6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5986DD" w14:textId="31659851" w:rsidR="00BB171A" w:rsidRPr="00AE6DC6" w:rsidRDefault="00BE4686" w:rsidP="00F94949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22,198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97A814" w14:textId="77777777" w:rsidR="00BB171A" w:rsidRPr="00AE6DC6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17A7EF" w14:textId="1882FB99" w:rsidR="00BB171A" w:rsidRPr="00AE6DC6" w:rsidRDefault="00144D56" w:rsidP="00F9494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39,063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0925D28" w14:textId="77777777" w:rsidR="00BB171A" w:rsidRPr="00AE6DC6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1A0CAB00" w14:textId="5D17FDBB" w:rsidR="00BB171A" w:rsidRPr="00AE6DC6" w:rsidRDefault="00144D56" w:rsidP="00F9494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(16,000)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7308EA86" w14:textId="77777777" w:rsidR="00BB171A" w:rsidRPr="00AE6DC6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381A1A7B" w14:textId="1E605927" w:rsidR="00BB171A" w:rsidRPr="00AE6DC6" w:rsidRDefault="00144D56" w:rsidP="00F9494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23,063</w:t>
            </w:r>
          </w:p>
        </w:tc>
      </w:tr>
      <w:tr w:rsidR="00BB171A" w:rsidRPr="00AE6DC6" w14:paraId="4ABD79FC" w14:textId="77777777" w:rsidTr="00F94949">
        <w:tc>
          <w:tcPr>
            <w:tcW w:w="1620" w:type="dxa"/>
          </w:tcPr>
          <w:p w14:paraId="4F0A18F1" w14:textId="77777777" w:rsidR="00BB171A" w:rsidRPr="00AE6DC6" w:rsidRDefault="00BB171A" w:rsidP="00F94949">
            <w:pPr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ครบกำหนดชำระหลังจากห้าปี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16BB1A3" w14:textId="0A88142A" w:rsidR="00BB171A" w:rsidRPr="00AE6DC6" w:rsidRDefault="00BE4686" w:rsidP="00F949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99,57</w:t>
            </w:r>
            <w:r w:rsidR="00A43863"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B8A9D1F" w14:textId="77777777" w:rsidR="00BB171A" w:rsidRPr="00AE6DC6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7FBA7F1B" w14:textId="66E06D07" w:rsidR="00BB171A" w:rsidRPr="00AE6DC6" w:rsidRDefault="00BE4686" w:rsidP="00F94949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(21,660)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AB2EA3" w14:textId="77777777" w:rsidR="00BB171A" w:rsidRPr="00AE6DC6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28F88F" w14:textId="7763DAD2" w:rsidR="00BB171A" w:rsidRPr="00AE6DC6" w:rsidRDefault="00BE4686" w:rsidP="00F94949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77,91</w:t>
            </w:r>
            <w:r w:rsidR="00A43863"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D45B84" w14:textId="77777777" w:rsidR="00BB171A" w:rsidRPr="00AE6DC6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C7C16D" w14:textId="3849CD34" w:rsidR="00BB171A" w:rsidRPr="00AE6DC6" w:rsidRDefault="00144D56" w:rsidP="00F9494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101,46</w:t>
            </w:r>
            <w:r w:rsidR="00A43863"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B5450B5" w14:textId="77777777" w:rsidR="00BB171A" w:rsidRPr="00AE6DC6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7CA90EFC" w14:textId="35F2C316" w:rsidR="00BB171A" w:rsidRPr="00AE6DC6" w:rsidRDefault="00144D56" w:rsidP="00F9494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(22,521)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7CB0D493" w14:textId="77777777" w:rsidR="00BB171A" w:rsidRPr="00AE6DC6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26D8157F" w14:textId="6D7A9521" w:rsidR="00BB171A" w:rsidRPr="00AE6DC6" w:rsidRDefault="00144D56" w:rsidP="00F9494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78,94</w:t>
            </w:r>
            <w:r w:rsidR="00A43863" w:rsidRPr="00AE6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BB171A" w:rsidRPr="00AE6DC6" w14:paraId="745BB5A8" w14:textId="77777777" w:rsidTr="00F94949">
        <w:tc>
          <w:tcPr>
            <w:tcW w:w="1620" w:type="dxa"/>
          </w:tcPr>
          <w:p w14:paraId="61FD9202" w14:textId="77777777" w:rsidR="00BB171A" w:rsidRPr="00AE6DC6" w:rsidRDefault="00BB171A" w:rsidP="00F94949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D75248" w14:textId="6D1C5869" w:rsidR="00BB171A" w:rsidRPr="00AE6DC6" w:rsidRDefault="00BE4686" w:rsidP="00F949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149,65</w:t>
            </w:r>
            <w:r w:rsidR="00A43863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A7C8226" w14:textId="77777777" w:rsidR="00BB171A" w:rsidRPr="00AE6DC6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99DE86" w14:textId="6532279D" w:rsidR="00BB171A" w:rsidRPr="00AE6DC6" w:rsidRDefault="00BE4686" w:rsidP="00F94949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(42,019)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FA71C0" w14:textId="77777777" w:rsidR="00BB171A" w:rsidRPr="00AE6DC6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EAC000" w14:textId="2C16DC10" w:rsidR="00BB171A" w:rsidRPr="00AE6DC6" w:rsidRDefault="00BE4686" w:rsidP="00F94949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107,63</w:t>
            </w:r>
            <w:r w:rsidR="00A43863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D46D08" w14:textId="77777777" w:rsidR="00BB171A" w:rsidRPr="00AE6DC6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67AC1D" w14:textId="717322FD" w:rsidR="00BB171A" w:rsidRPr="00AE6DC6" w:rsidRDefault="00144D56" w:rsidP="00F9494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152,73</w:t>
            </w:r>
            <w:r w:rsidR="004912F0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042B710" w14:textId="77777777" w:rsidR="00BB171A" w:rsidRPr="00AE6DC6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75DB8B" w14:textId="1A0798F4" w:rsidR="00BB171A" w:rsidRPr="00AE6DC6" w:rsidRDefault="00144D56" w:rsidP="00F9494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(43,224)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267451B8" w14:textId="77777777" w:rsidR="00BB171A" w:rsidRPr="00AE6DC6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FBABC" w14:textId="58DE7B8A" w:rsidR="00BB171A" w:rsidRPr="00AE6DC6" w:rsidRDefault="00144D56" w:rsidP="00F9494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109,51</w:t>
            </w:r>
            <w:r w:rsidR="004912F0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</w:tr>
    </w:tbl>
    <w:p w14:paraId="2CC3ED29" w14:textId="77777777" w:rsidR="00FF67E1" w:rsidRPr="00AE6DC6" w:rsidRDefault="00FF67E1" w:rsidP="005253D6">
      <w:pPr>
        <w:pStyle w:val="FSContent"/>
        <w:ind w:left="630"/>
        <w:rPr>
          <w:rFonts w:asciiTheme="majorBidi" w:hAnsiTheme="majorBidi" w:cstheme="majorBidi"/>
        </w:rPr>
      </w:pPr>
    </w:p>
    <w:tbl>
      <w:tblPr>
        <w:tblW w:w="90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59"/>
        <w:gridCol w:w="1170"/>
        <w:gridCol w:w="273"/>
        <w:gridCol w:w="1170"/>
        <w:gridCol w:w="271"/>
        <w:gridCol w:w="1170"/>
        <w:gridCol w:w="265"/>
        <w:gridCol w:w="1109"/>
      </w:tblGrid>
      <w:tr w:rsidR="00C67B71" w:rsidRPr="00AE6DC6" w14:paraId="45E33E13" w14:textId="77777777" w:rsidTr="00C67B71">
        <w:trPr>
          <w:tblHeader/>
        </w:trPr>
        <w:tc>
          <w:tcPr>
            <w:tcW w:w="2013" w:type="pct"/>
            <w:vAlign w:val="bottom"/>
          </w:tcPr>
          <w:p w14:paraId="28FE949A" w14:textId="0A03FB1B" w:rsidR="00C67B71" w:rsidRPr="00AE6DC6" w:rsidRDefault="00AE1CC5" w:rsidP="006E73C4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438" w:type="pct"/>
            <w:gridSpan w:val="3"/>
            <w:vAlign w:val="bottom"/>
          </w:tcPr>
          <w:p w14:paraId="49979AB5" w14:textId="5BE66383" w:rsidR="00C67B71" w:rsidRPr="00AE6DC6" w:rsidRDefault="00C67B71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5816E586" w14:textId="77777777" w:rsidR="00C67B71" w:rsidRPr="00AE6DC6" w:rsidRDefault="00C67B71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pct"/>
            <w:gridSpan w:val="3"/>
            <w:vAlign w:val="bottom"/>
          </w:tcPr>
          <w:p w14:paraId="0170225F" w14:textId="77777777" w:rsidR="00C67B71" w:rsidRPr="00AE6DC6" w:rsidRDefault="00C67B71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3C4" w:rsidRPr="00AE6DC6" w14:paraId="634BE812" w14:textId="77777777" w:rsidTr="006E73C4">
        <w:trPr>
          <w:tblHeader/>
        </w:trPr>
        <w:tc>
          <w:tcPr>
            <w:tcW w:w="2013" w:type="pct"/>
          </w:tcPr>
          <w:p w14:paraId="39D13526" w14:textId="39CAF2DE" w:rsidR="006E73C4" w:rsidRPr="00AE6DC6" w:rsidRDefault="006E73C4" w:rsidP="006E73C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E4686" w:rsidRPr="00AE6D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E4686"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BE4686" w:rsidRPr="00AE6D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44" w:type="pct"/>
          </w:tcPr>
          <w:p w14:paraId="15282D49" w14:textId="425E8DCA" w:rsidR="006E73C4" w:rsidRPr="00AE6DC6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E4686" w:rsidRPr="00AE6DC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14:paraId="07949F02" w14:textId="0CDCFED0" w:rsidR="006E73C4" w:rsidRPr="00AE6DC6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29F0B45E" w14:textId="7A931833" w:rsidR="006E73C4" w:rsidRPr="00AE6DC6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E4686" w:rsidRPr="00AE6DC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12445185" w14:textId="77777777" w:rsidR="006E73C4" w:rsidRPr="00AE6DC6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61F806D9" w14:textId="3EBDB48C" w:rsidR="006E73C4" w:rsidRPr="00AE6DC6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E4686" w:rsidRPr="00AE6DC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032BA121" w14:textId="77777777" w:rsidR="006E73C4" w:rsidRPr="00AE6DC6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3BD130DA" w14:textId="191BF890" w:rsidR="006E73C4" w:rsidRPr="00AE6DC6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E4686" w:rsidRPr="00AE6DC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E73C4" w:rsidRPr="00AE6DC6" w14:paraId="05A60253" w14:textId="77777777" w:rsidTr="006E73C4">
        <w:trPr>
          <w:tblHeader/>
        </w:trPr>
        <w:tc>
          <w:tcPr>
            <w:tcW w:w="2013" w:type="pct"/>
          </w:tcPr>
          <w:p w14:paraId="5D872548" w14:textId="77777777" w:rsidR="006E73C4" w:rsidRPr="00AE6DC6" w:rsidRDefault="006E73C4" w:rsidP="006E73C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24AE216F" w14:textId="77777777" w:rsidR="006E73C4" w:rsidRPr="00AE6DC6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" w:type="pct"/>
            <w:gridSpan w:val="3"/>
          </w:tcPr>
          <w:p w14:paraId="73A3DE3D" w14:textId="7B6E5CE5" w:rsidR="006E73C4" w:rsidRPr="00AE6DC6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644" w:type="pct"/>
          </w:tcPr>
          <w:p w14:paraId="7091B322" w14:textId="77777777" w:rsidR="006E73C4" w:rsidRPr="00AE6DC6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0920BA0" w14:textId="77777777" w:rsidR="006E73C4" w:rsidRPr="00AE6DC6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1DD4BEBC" w14:textId="77777777" w:rsidR="006E73C4" w:rsidRPr="00AE6DC6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73C4" w:rsidRPr="00AE6DC6" w14:paraId="0461D636" w14:textId="77777777" w:rsidTr="006E73C4">
        <w:trPr>
          <w:tblHeader/>
        </w:trPr>
        <w:tc>
          <w:tcPr>
            <w:tcW w:w="2013" w:type="pct"/>
          </w:tcPr>
          <w:p w14:paraId="7212F951" w14:textId="77777777" w:rsidR="006E73C4" w:rsidRPr="00AE6DC6" w:rsidRDefault="006E73C4" w:rsidP="00F9494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87" w:type="pct"/>
            <w:gridSpan w:val="7"/>
          </w:tcPr>
          <w:p w14:paraId="5CF37F27" w14:textId="6BA4B184" w:rsidR="006E73C4" w:rsidRPr="00AE6DC6" w:rsidRDefault="006E73C4" w:rsidP="00F94949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73C4" w:rsidRPr="00AE6DC6" w14:paraId="3247B079" w14:textId="77777777" w:rsidTr="006E73C4">
        <w:tc>
          <w:tcPr>
            <w:tcW w:w="2013" w:type="pct"/>
          </w:tcPr>
          <w:p w14:paraId="0CCBC773" w14:textId="7C38BE3C" w:rsidR="006E73C4" w:rsidRPr="00AE6DC6" w:rsidRDefault="006E73C4" w:rsidP="006E73C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AE6DC6" w:rsidDel="009A4744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644" w:type="pct"/>
          </w:tcPr>
          <w:p w14:paraId="7C5E1C73" w14:textId="1575AEC5" w:rsidR="006E73C4" w:rsidRPr="00AE6DC6" w:rsidRDefault="0043396D" w:rsidP="006E73C4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E73C4" w:rsidRPr="00AE6DC6">
              <w:rPr>
                <w:rFonts w:asciiTheme="majorBidi" w:hAnsiTheme="majorBidi" w:cstheme="majorBidi"/>
                <w:sz w:val="30"/>
                <w:szCs w:val="30"/>
              </w:rPr>
              <w:t>,626</w:t>
            </w:r>
          </w:p>
        </w:tc>
        <w:tc>
          <w:tcPr>
            <w:tcW w:w="150" w:type="pct"/>
          </w:tcPr>
          <w:p w14:paraId="726D7B80" w14:textId="06EE3B1B" w:rsidR="006E73C4" w:rsidRPr="00AE6DC6" w:rsidRDefault="006E73C4" w:rsidP="006E73C4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00AF4E43" w14:textId="0029331D" w:rsidR="006E73C4" w:rsidRPr="00AE6DC6" w:rsidRDefault="0043396D" w:rsidP="006E73C4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1,412</w:t>
            </w:r>
          </w:p>
        </w:tc>
        <w:tc>
          <w:tcPr>
            <w:tcW w:w="149" w:type="pct"/>
          </w:tcPr>
          <w:p w14:paraId="605A1EC1" w14:textId="77777777" w:rsidR="006E73C4" w:rsidRPr="00AE6DC6" w:rsidRDefault="006E73C4" w:rsidP="006E73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7C5AB7B7" w14:textId="68C0034D" w:rsidR="006E73C4" w:rsidRPr="00AE6DC6" w:rsidRDefault="0043396D" w:rsidP="006E73C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1,20</w:t>
            </w:r>
            <w:r w:rsidR="006F7F45" w:rsidRPr="00AE6DC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3F46D879" w14:textId="77777777" w:rsidR="006E73C4" w:rsidRPr="00AE6DC6" w:rsidRDefault="006E73C4" w:rsidP="006E73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1BEB7080" w14:textId="7B16EC3A" w:rsidR="006E73C4" w:rsidRPr="00AE6DC6" w:rsidRDefault="0043396D" w:rsidP="006E73C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1,265</w:t>
            </w:r>
          </w:p>
        </w:tc>
      </w:tr>
      <w:tr w:rsidR="006E73C4" w:rsidRPr="00AE6DC6" w14:paraId="64BDDF29" w14:textId="77777777" w:rsidTr="006E73C4">
        <w:tc>
          <w:tcPr>
            <w:tcW w:w="2013" w:type="pct"/>
          </w:tcPr>
          <w:p w14:paraId="0349E0DC" w14:textId="29EF3DA0" w:rsidR="006E73C4" w:rsidRPr="00AE6DC6" w:rsidRDefault="006E73C4" w:rsidP="006E73C4">
            <w:pPr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ค่าใช้จ่ายที่เกี่ยวกับสัญญาเช่าสินทรัพย์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ระยะสั้นหรือที่มีมูลค่าต่ำ</w:t>
            </w:r>
          </w:p>
        </w:tc>
        <w:tc>
          <w:tcPr>
            <w:tcW w:w="644" w:type="pct"/>
          </w:tcPr>
          <w:p w14:paraId="435E9DB4" w14:textId="77777777" w:rsidR="006E73C4" w:rsidRPr="00AE6DC6" w:rsidRDefault="006E73C4" w:rsidP="006E73C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F35736" w14:textId="17BC9F88" w:rsidR="006E73C4" w:rsidRPr="00AE6DC6" w:rsidRDefault="0043396D" w:rsidP="006E73C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150" w:type="pct"/>
          </w:tcPr>
          <w:p w14:paraId="2DEF8E73" w14:textId="417656F9" w:rsidR="006E73C4" w:rsidRPr="00AE6DC6" w:rsidRDefault="006E73C4" w:rsidP="006E73C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487F5883" w14:textId="6D27E0FF" w:rsidR="006E73C4" w:rsidRPr="00AE6DC6" w:rsidRDefault="006E73C4" w:rsidP="006E73C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4415AA" w14:textId="470F4339" w:rsidR="006E73C4" w:rsidRPr="00AE6DC6" w:rsidRDefault="0043396D" w:rsidP="006E73C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49" w:type="pct"/>
          </w:tcPr>
          <w:p w14:paraId="02FFE804" w14:textId="77777777" w:rsidR="006E73C4" w:rsidRPr="00AE6DC6" w:rsidRDefault="006E73C4" w:rsidP="006E73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55A09437" w14:textId="77777777" w:rsidR="006E73C4" w:rsidRPr="00AE6DC6" w:rsidRDefault="006E73C4" w:rsidP="006E73C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748FFC" w14:textId="5E296F7C" w:rsidR="006E73C4" w:rsidRPr="00AE6DC6" w:rsidRDefault="0043396D" w:rsidP="006E73C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46" w:type="pct"/>
          </w:tcPr>
          <w:p w14:paraId="48C488AC" w14:textId="77777777" w:rsidR="006E73C4" w:rsidRPr="00AE6DC6" w:rsidRDefault="006E73C4" w:rsidP="006E73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488881AD" w14:textId="77777777" w:rsidR="006E73C4" w:rsidRPr="00AE6DC6" w:rsidRDefault="006E73C4" w:rsidP="006E73C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BBFBF6" w14:textId="62097E0A" w:rsidR="006E73C4" w:rsidRPr="00AE6DC6" w:rsidRDefault="0043396D" w:rsidP="006E73C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</w:tbl>
    <w:p w14:paraId="2B28DAE0" w14:textId="77777777" w:rsidR="00F94949" w:rsidRPr="00AE6DC6" w:rsidRDefault="00F94949" w:rsidP="005253D6">
      <w:pPr>
        <w:pStyle w:val="FSContent"/>
        <w:ind w:left="630"/>
        <w:rPr>
          <w:rFonts w:asciiTheme="majorBidi" w:hAnsiTheme="majorBidi" w:cstheme="majorBidi"/>
        </w:rPr>
      </w:pPr>
    </w:p>
    <w:p w14:paraId="6EAB4E79" w14:textId="5A90CEC4" w:rsidR="00C15D10" w:rsidRPr="00AE6DC6" w:rsidRDefault="00D71541" w:rsidP="00376E50">
      <w:pPr>
        <w:pStyle w:val="FSContent"/>
        <w:rPr>
          <w:rFonts w:asciiTheme="majorBidi" w:hAnsiTheme="majorBidi" w:cstheme="majorBidi"/>
          <w:cs/>
          <w:lang w:val="en-US"/>
        </w:rPr>
      </w:pPr>
      <w:r w:rsidRPr="00AE6DC6">
        <w:rPr>
          <w:rFonts w:asciiTheme="majorBidi" w:hAnsiTheme="majorBidi" w:cstheme="majorBidi"/>
          <w:cs/>
        </w:rPr>
        <w:t>กระแสเงินสดจ่ายทั้งหมดของสัญญาเช่าที่แสดงในงบกระแสเงินสด</w:t>
      </w:r>
      <w:r w:rsidR="00CF7BFB" w:rsidRPr="00AE6DC6">
        <w:rPr>
          <w:rFonts w:asciiTheme="majorBidi" w:hAnsiTheme="majorBidi" w:cstheme="majorBidi"/>
          <w:cs/>
          <w:lang w:val="en-US"/>
        </w:rPr>
        <w:t>รวม</w:t>
      </w:r>
      <w:r w:rsidR="00D966B4" w:rsidRPr="00AE6DC6">
        <w:rPr>
          <w:rFonts w:asciiTheme="majorBidi" w:hAnsiTheme="majorBidi" w:cstheme="majorBidi"/>
          <w:cs/>
          <w:lang w:val="en-US"/>
        </w:rPr>
        <w:t>และงบกระแสเงินสดเฉพาะกิจการ</w:t>
      </w:r>
      <w:r w:rsidRPr="00AE6DC6">
        <w:rPr>
          <w:rFonts w:asciiTheme="majorBidi" w:hAnsiTheme="majorBidi" w:cstheme="majorBidi"/>
          <w:cs/>
        </w:rPr>
        <w:t>สำหรับงวด</w:t>
      </w:r>
      <w:r w:rsidR="0043396D" w:rsidRPr="00AE6DC6">
        <w:rPr>
          <w:rFonts w:asciiTheme="majorBidi" w:hAnsiTheme="majorBidi" w:cstheme="majorBidi" w:hint="cs"/>
          <w:cs/>
        </w:rPr>
        <w:t>สาม</w:t>
      </w:r>
      <w:r w:rsidRPr="00AE6DC6">
        <w:rPr>
          <w:rFonts w:asciiTheme="majorBidi" w:hAnsiTheme="majorBidi" w:cstheme="majorBidi"/>
          <w:cs/>
        </w:rPr>
        <w:t>เดือนสิ้นสุดวันที่</w:t>
      </w:r>
      <w:r w:rsidR="00D966B4" w:rsidRPr="00AE6DC6">
        <w:rPr>
          <w:rFonts w:asciiTheme="majorBidi" w:hAnsiTheme="majorBidi" w:cstheme="majorBidi"/>
          <w:cs/>
          <w:lang w:val="en-US"/>
        </w:rPr>
        <w:t xml:space="preserve"> </w:t>
      </w:r>
      <w:r w:rsidR="006932D4" w:rsidRPr="00AE6DC6">
        <w:rPr>
          <w:rFonts w:asciiTheme="majorBidi" w:hAnsiTheme="majorBidi" w:cstheme="majorBidi"/>
          <w:lang w:val="en-US"/>
        </w:rPr>
        <w:t>3</w:t>
      </w:r>
      <w:r w:rsidR="0043396D" w:rsidRPr="00AE6DC6">
        <w:rPr>
          <w:rFonts w:asciiTheme="majorBidi" w:hAnsiTheme="majorBidi" w:cstheme="majorBidi"/>
          <w:lang w:val="en-US"/>
        </w:rPr>
        <w:t>1</w:t>
      </w:r>
      <w:r w:rsidR="00FF67E1" w:rsidRPr="00AE6DC6">
        <w:rPr>
          <w:rFonts w:asciiTheme="majorBidi" w:hAnsiTheme="majorBidi" w:cstheme="majorBidi"/>
          <w:lang w:val="en-US"/>
        </w:rPr>
        <w:t xml:space="preserve"> </w:t>
      </w:r>
      <w:r w:rsidR="0043396D" w:rsidRPr="00AE6DC6">
        <w:rPr>
          <w:rFonts w:asciiTheme="majorBidi" w:hAnsiTheme="majorBidi" w:cstheme="majorBidi" w:hint="cs"/>
          <w:cs/>
          <w:lang w:val="en-US"/>
        </w:rPr>
        <w:t>มีนาคม</w:t>
      </w:r>
      <w:r w:rsidR="00FF67E1" w:rsidRPr="00AE6DC6">
        <w:rPr>
          <w:rFonts w:asciiTheme="majorBidi" w:hAnsiTheme="majorBidi" w:cstheme="majorBidi"/>
          <w:cs/>
          <w:lang w:val="en-US"/>
        </w:rPr>
        <w:t xml:space="preserve"> </w:t>
      </w:r>
      <w:r w:rsidR="00FF67E1" w:rsidRPr="00AE6DC6">
        <w:rPr>
          <w:rFonts w:asciiTheme="majorBidi" w:hAnsiTheme="majorBidi" w:cstheme="majorBidi"/>
          <w:lang w:val="en-US"/>
        </w:rPr>
        <w:t>256</w:t>
      </w:r>
      <w:r w:rsidR="0043396D" w:rsidRPr="00AE6DC6">
        <w:rPr>
          <w:rFonts w:asciiTheme="majorBidi" w:hAnsiTheme="majorBidi" w:cstheme="majorBidi"/>
          <w:lang w:val="en-US"/>
        </w:rPr>
        <w:t>7</w:t>
      </w:r>
      <w:r w:rsidR="008D373A" w:rsidRPr="00AE6DC6">
        <w:rPr>
          <w:rFonts w:asciiTheme="majorBidi" w:hAnsiTheme="majorBidi" w:cstheme="majorBidi"/>
          <w:cs/>
        </w:rPr>
        <w:t xml:space="preserve"> </w:t>
      </w:r>
      <w:r w:rsidRPr="00AE6DC6">
        <w:rPr>
          <w:rFonts w:asciiTheme="majorBidi" w:hAnsiTheme="majorBidi" w:cstheme="majorBidi"/>
          <w:cs/>
        </w:rPr>
        <w:t xml:space="preserve">มีจำนวน </w:t>
      </w:r>
      <w:r w:rsidR="0043396D" w:rsidRPr="00AE6DC6">
        <w:rPr>
          <w:rFonts w:asciiTheme="majorBidi" w:hAnsiTheme="majorBidi" w:cstheme="majorBidi"/>
          <w:lang w:val="en-US"/>
        </w:rPr>
        <w:t>3.1</w:t>
      </w:r>
      <w:r w:rsidRPr="00AE6DC6">
        <w:rPr>
          <w:rFonts w:asciiTheme="majorBidi" w:hAnsiTheme="majorBidi" w:cstheme="majorBidi"/>
        </w:rPr>
        <w:t xml:space="preserve"> </w:t>
      </w:r>
      <w:r w:rsidRPr="00AE6DC6">
        <w:rPr>
          <w:rFonts w:asciiTheme="majorBidi" w:hAnsiTheme="majorBidi" w:cstheme="majorBidi"/>
          <w:cs/>
        </w:rPr>
        <w:t>ล้านบาท</w:t>
      </w:r>
      <w:r w:rsidR="00D966B4" w:rsidRPr="00AE6DC6">
        <w:rPr>
          <w:rFonts w:asciiTheme="majorBidi" w:hAnsiTheme="majorBidi" w:cstheme="majorBidi"/>
          <w:cs/>
        </w:rPr>
        <w:t xml:space="preserve">และ </w:t>
      </w:r>
      <w:r w:rsidR="0043396D" w:rsidRPr="00AE6DC6">
        <w:rPr>
          <w:rFonts w:asciiTheme="majorBidi" w:hAnsiTheme="majorBidi" w:cstheme="majorBidi"/>
          <w:lang w:val="en-US"/>
        </w:rPr>
        <w:t>1.9</w:t>
      </w:r>
      <w:r w:rsidR="00D966B4" w:rsidRPr="00AE6DC6">
        <w:rPr>
          <w:rFonts w:asciiTheme="majorBidi" w:hAnsiTheme="majorBidi" w:cstheme="majorBidi"/>
          <w:cs/>
          <w:lang w:val="en-US"/>
        </w:rPr>
        <w:t xml:space="preserve"> ล้านบาท ตามลำดับ</w:t>
      </w:r>
      <w:r w:rsidR="00BA3703" w:rsidRPr="00AE6DC6">
        <w:rPr>
          <w:rFonts w:asciiTheme="majorBidi" w:hAnsiTheme="majorBidi" w:cstheme="majorBidi"/>
          <w:cs/>
        </w:rPr>
        <w:t xml:space="preserve"> </w:t>
      </w:r>
      <w:r w:rsidR="00D966B4" w:rsidRPr="00AE6DC6">
        <w:rPr>
          <w:rFonts w:asciiTheme="majorBidi" w:hAnsiTheme="majorBidi" w:cstheme="majorBidi"/>
          <w:cs/>
        </w:rPr>
        <w:t xml:space="preserve">                  </w:t>
      </w:r>
      <w:r w:rsidRPr="00AE6DC6">
        <w:rPr>
          <w:rFonts w:asciiTheme="majorBidi" w:hAnsiTheme="majorBidi" w:cstheme="majorBidi"/>
          <w:i/>
          <w:iCs/>
        </w:rPr>
        <w:t>(</w:t>
      </w:r>
      <w:r w:rsidR="008D373A" w:rsidRPr="00AE6DC6">
        <w:rPr>
          <w:rFonts w:asciiTheme="majorBidi" w:hAnsiTheme="majorBidi" w:cstheme="majorBidi"/>
          <w:i/>
          <w:iCs/>
        </w:rPr>
        <w:t>256</w:t>
      </w:r>
      <w:r w:rsidR="0043396D" w:rsidRPr="00AE6DC6">
        <w:rPr>
          <w:rFonts w:asciiTheme="majorBidi" w:hAnsiTheme="majorBidi" w:cstheme="majorBidi"/>
          <w:i/>
          <w:iCs/>
          <w:lang w:val="en-US"/>
        </w:rPr>
        <w:t xml:space="preserve">6 </w:t>
      </w:r>
      <w:r w:rsidRPr="00AE6DC6">
        <w:rPr>
          <w:rFonts w:asciiTheme="majorBidi" w:hAnsiTheme="majorBidi" w:cstheme="majorBidi"/>
          <w:i/>
          <w:iCs/>
        </w:rPr>
        <w:t xml:space="preserve">: </w:t>
      </w:r>
      <w:r w:rsidR="0043396D" w:rsidRPr="00AE6DC6">
        <w:rPr>
          <w:rFonts w:asciiTheme="majorBidi" w:hAnsiTheme="majorBidi" w:cstheme="majorBidi"/>
          <w:i/>
          <w:iCs/>
          <w:lang w:val="en-US"/>
        </w:rPr>
        <w:t>2.0</w:t>
      </w:r>
      <w:r w:rsidR="00EB3868" w:rsidRPr="00AE6DC6">
        <w:rPr>
          <w:rFonts w:asciiTheme="majorBidi" w:hAnsiTheme="majorBidi" w:cstheme="majorBidi"/>
          <w:i/>
          <w:iCs/>
          <w:lang w:val="en-US"/>
        </w:rPr>
        <w:t xml:space="preserve"> </w:t>
      </w:r>
      <w:r w:rsidR="00EB3868" w:rsidRPr="00AE6DC6">
        <w:rPr>
          <w:rFonts w:asciiTheme="majorBidi" w:hAnsiTheme="majorBidi" w:cstheme="majorBidi"/>
          <w:i/>
          <w:iCs/>
          <w:cs/>
          <w:lang w:val="en-US"/>
        </w:rPr>
        <w:t>ล้านบาท และ</w:t>
      </w:r>
      <w:r w:rsidR="00CF7BFB" w:rsidRPr="00AE6DC6">
        <w:rPr>
          <w:rFonts w:asciiTheme="majorBidi" w:hAnsiTheme="majorBidi" w:cstheme="majorBidi"/>
          <w:i/>
          <w:iCs/>
          <w:cs/>
        </w:rPr>
        <w:t xml:space="preserve"> </w:t>
      </w:r>
      <w:r w:rsidR="0043396D" w:rsidRPr="00AE6DC6">
        <w:rPr>
          <w:rFonts w:asciiTheme="majorBidi" w:hAnsiTheme="majorBidi" w:cstheme="majorBidi"/>
          <w:i/>
          <w:iCs/>
          <w:lang w:val="en-US"/>
        </w:rPr>
        <w:t>1.6</w:t>
      </w:r>
      <w:r w:rsidR="00CF7BFB" w:rsidRPr="00AE6DC6">
        <w:rPr>
          <w:rFonts w:asciiTheme="majorBidi" w:hAnsiTheme="majorBidi" w:cstheme="majorBidi"/>
          <w:i/>
          <w:iCs/>
          <w:lang w:val="en-US"/>
        </w:rPr>
        <w:t xml:space="preserve"> </w:t>
      </w:r>
      <w:r w:rsidR="00CF7BFB" w:rsidRPr="00AE6DC6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EB3868" w:rsidRPr="00AE6DC6">
        <w:rPr>
          <w:rFonts w:asciiTheme="majorBidi" w:hAnsiTheme="majorBidi" w:cstheme="majorBidi"/>
          <w:i/>
          <w:iCs/>
          <w:cs/>
          <w:lang w:val="en-US"/>
        </w:rPr>
        <w:t xml:space="preserve"> ตามลำดับ</w:t>
      </w:r>
      <w:r w:rsidRPr="00AE6DC6">
        <w:rPr>
          <w:rFonts w:asciiTheme="majorBidi" w:hAnsiTheme="majorBidi" w:cstheme="majorBidi"/>
          <w:i/>
          <w:iCs/>
        </w:rPr>
        <w:t>)</w:t>
      </w:r>
    </w:p>
    <w:p w14:paraId="75E205B1" w14:textId="77777777" w:rsidR="00687928" w:rsidRPr="00AE6DC6" w:rsidRDefault="00687928" w:rsidP="007D5667">
      <w:pPr>
        <w:pStyle w:val="FSContent"/>
        <w:rPr>
          <w:rFonts w:asciiTheme="majorBidi" w:hAnsiTheme="majorBidi" w:cstheme="majorBidi"/>
        </w:rPr>
      </w:pPr>
    </w:p>
    <w:p w14:paraId="11707811" w14:textId="52064D4D" w:rsidR="00454074" w:rsidRPr="00AE6DC6" w:rsidRDefault="000D6DF1" w:rsidP="00454074">
      <w:pPr>
        <w:pStyle w:val="FSContent"/>
        <w:tabs>
          <w:tab w:val="left" w:pos="630"/>
        </w:tabs>
        <w:rPr>
          <w:rFonts w:asciiTheme="majorBidi" w:hAnsiTheme="majorBidi" w:cstheme="majorBidi"/>
        </w:rPr>
      </w:pPr>
      <w:r w:rsidRPr="00AE6DC6">
        <w:rPr>
          <w:rFonts w:asciiTheme="majorBidi" w:hAnsiTheme="majorBidi" w:cstheme="majorBidi"/>
          <w:cs/>
        </w:rPr>
        <w:t>บริษัททำสัญญาเช่ากับบริษัทในประเทศหลายแห่ง และบุคคลและกิจการที่เกี่ยวข้องกัน เพื่อเช่าที่ดิน อาคาร และอุปกรณ์ ภายใต้เงื่อนไขของสัญญา บริษัทต้องปฏิบัติตามเงื่อนไขเกี่ยวกับสินทรัพย์ที่เช่า</w:t>
      </w:r>
    </w:p>
    <w:p w14:paraId="10E77BDC" w14:textId="77777777" w:rsidR="0043396D" w:rsidRPr="00AE6DC6" w:rsidRDefault="0043396D" w:rsidP="00454074">
      <w:pPr>
        <w:pStyle w:val="FSContent"/>
        <w:tabs>
          <w:tab w:val="left" w:pos="630"/>
        </w:tabs>
        <w:rPr>
          <w:rFonts w:asciiTheme="majorBidi" w:hAnsiTheme="majorBidi" w:cstheme="majorBidi"/>
        </w:rPr>
      </w:pPr>
    </w:p>
    <w:p w14:paraId="64B5EF69" w14:textId="021D0B79" w:rsidR="00306013" w:rsidRPr="00AE6DC6" w:rsidRDefault="00DA1576" w:rsidP="00376E50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AE6DC6">
        <w:rPr>
          <w:rFonts w:asciiTheme="majorBidi" w:hAnsiTheme="majorBidi" w:cstheme="majorBidi"/>
          <w:b/>
          <w:bCs/>
          <w:sz w:val="30"/>
          <w:szCs w:val="30"/>
          <w:lang w:val="en-GB"/>
        </w:rPr>
        <w:t>6</w:t>
      </w:r>
      <w:r w:rsidR="00306013" w:rsidRPr="00AE6DC6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521DDF" w:rsidRPr="00AE6DC6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ใบสำคัญแสดงสิทธิ</w:t>
      </w:r>
      <w:r w:rsidR="00FF67E1" w:rsidRPr="00AE6DC6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ที่จะซื้อหุ้น</w:t>
      </w:r>
      <w:r w:rsidR="0027492D" w:rsidRPr="00AE6DC6">
        <w:rPr>
          <w:rFonts w:asciiTheme="majorBidi" w:hAnsiTheme="majorBidi" w:cstheme="majorBidi"/>
          <w:b/>
          <w:bCs/>
          <w:sz w:val="30"/>
          <w:szCs w:val="30"/>
          <w:lang w:val="en-GB"/>
        </w:rPr>
        <w:t xml:space="preserve"> </w:t>
      </w:r>
    </w:p>
    <w:p w14:paraId="035C5203" w14:textId="02715C70" w:rsidR="00306013" w:rsidRPr="00AE6DC6" w:rsidRDefault="00306013" w:rsidP="008E6F4B">
      <w:pPr>
        <w:pStyle w:val="FSContent"/>
        <w:rPr>
          <w:rFonts w:asciiTheme="majorBidi" w:hAnsiTheme="majorBidi" w:cstheme="majorBidi"/>
        </w:rPr>
      </w:pPr>
    </w:p>
    <w:p w14:paraId="2BD4CCC7" w14:textId="118F2CEF" w:rsidR="00FF67E1" w:rsidRPr="00AE6DC6" w:rsidRDefault="00FF67E1" w:rsidP="00FF67E1">
      <w:pPr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E6DC6">
        <w:rPr>
          <w:rFonts w:asciiTheme="majorBidi" w:hAnsiTheme="majorBidi" w:cstheme="majorBidi"/>
          <w:sz w:val="30"/>
          <w:szCs w:val="30"/>
          <w:cs/>
        </w:rPr>
        <w:t xml:space="preserve">ในการประชุมวิสามัญผู้ถือหุ้นเมื่อวันที่ </w:t>
      </w:r>
      <w:r w:rsidRPr="00AE6DC6">
        <w:rPr>
          <w:rFonts w:asciiTheme="majorBidi" w:hAnsiTheme="majorBidi" w:cstheme="majorBidi"/>
          <w:sz w:val="30"/>
          <w:szCs w:val="30"/>
        </w:rPr>
        <w:t xml:space="preserve">16 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AE6DC6">
        <w:rPr>
          <w:rFonts w:asciiTheme="majorBidi" w:hAnsiTheme="majorBidi" w:cstheme="majorBidi"/>
          <w:sz w:val="30"/>
          <w:szCs w:val="30"/>
        </w:rPr>
        <w:t xml:space="preserve">2565 </w:t>
      </w:r>
      <w:r w:rsidRPr="00AE6DC6">
        <w:rPr>
          <w:rFonts w:asciiTheme="majorBidi" w:hAnsiTheme="majorBidi" w:cstheme="majorBidi"/>
          <w:sz w:val="30"/>
          <w:szCs w:val="30"/>
          <w:cs/>
        </w:rPr>
        <w:t>ผู้ถือหุ้นมีมติอนุมัติการออกและเสนอขายใบสำคัญแสดงสิทธิที่จะซื้อหุ้นสามัญของบริษัท (</w:t>
      </w:r>
      <w:r w:rsidRPr="00AE6DC6">
        <w:rPr>
          <w:rFonts w:asciiTheme="majorBidi" w:hAnsiTheme="majorBidi" w:cstheme="majorBidi"/>
          <w:sz w:val="30"/>
          <w:szCs w:val="30"/>
        </w:rPr>
        <w:t>JP-W1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 ซึ่งต่อมาเปลี่ยนชื่อย่อหลักทรัพย์เป็น </w:t>
      </w:r>
      <w:r w:rsidRPr="00AE6DC6">
        <w:rPr>
          <w:rFonts w:asciiTheme="majorBidi" w:hAnsiTheme="majorBidi" w:cstheme="majorBidi"/>
          <w:sz w:val="30"/>
          <w:szCs w:val="30"/>
        </w:rPr>
        <w:t>JSP-W1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 เมื่อวันที่              </w:t>
      </w:r>
      <w:r w:rsidRPr="00AE6DC6">
        <w:rPr>
          <w:rFonts w:asciiTheme="majorBidi" w:hAnsiTheme="majorBidi" w:cstheme="majorBidi"/>
          <w:sz w:val="30"/>
          <w:szCs w:val="30"/>
        </w:rPr>
        <w:t>22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AE6DC6">
        <w:rPr>
          <w:rFonts w:asciiTheme="majorBidi" w:hAnsiTheme="majorBidi" w:cstheme="majorBidi"/>
          <w:sz w:val="30"/>
          <w:szCs w:val="30"/>
        </w:rPr>
        <w:t>2565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) ให้แก่ผู้ถือหุ้นเดิมตามสัดส่วนการถือหุ้นจำนวนไม่เกิน </w:t>
      </w:r>
      <w:r w:rsidRPr="00AE6DC6">
        <w:rPr>
          <w:rFonts w:asciiTheme="majorBidi" w:hAnsiTheme="majorBidi" w:cstheme="majorBidi"/>
          <w:sz w:val="30"/>
          <w:szCs w:val="30"/>
        </w:rPr>
        <w:t>227.5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 ล้านหน่วย ในอัตรา </w:t>
      </w:r>
      <w:r w:rsidRPr="00AE6DC6">
        <w:rPr>
          <w:rFonts w:asciiTheme="majorBidi" w:hAnsiTheme="majorBidi" w:cstheme="majorBidi"/>
          <w:sz w:val="30"/>
          <w:szCs w:val="30"/>
        </w:rPr>
        <w:t>2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 หุ้นสามัญเดิมต่อ </w:t>
      </w:r>
      <w:r w:rsidRPr="00AE6DC6">
        <w:rPr>
          <w:rFonts w:asciiTheme="majorBidi" w:hAnsiTheme="majorBidi" w:cstheme="majorBidi"/>
          <w:sz w:val="30"/>
          <w:szCs w:val="30"/>
        </w:rPr>
        <w:t>1</w:t>
      </w:r>
      <w:r w:rsidRPr="00AE6DC6">
        <w:rPr>
          <w:rFonts w:asciiTheme="majorBidi" w:hAnsiTheme="majorBidi" w:cstheme="majorBidi"/>
          <w:sz w:val="30"/>
          <w:szCs w:val="30"/>
          <w:cs/>
        </w:rPr>
        <w:t xml:space="preserve"> ใบสำคัญแสดงสิทธิ โดยมีรายละเอียดดังนี้</w:t>
      </w:r>
    </w:p>
    <w:p w14:paraId="1DC0BD0C" w14:textId="77777777" w:rsidR="00FF67E1" w:rsidRPr="00AE6DC6" w:rsidRDefault="00FF67E1" w:rsidP="00FF67E1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270"/>
        <w:gridCol w:w="5580"/>
      </w:tblGrid>
      <w:tr w:rsidR="00FF67E1" w:rsidRPr="00AE6DC6" w14:paraId="6B80DDD8" w14:textId="77777777" w:rsidTr="00C07271">
        <w:trPr>
          <w:tblHeader/>
        </w:trPr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21252B" w14:textId="77777777" w:rsidR="00FF67E1" w:rsidRPr="00AE6DC6" w:rsidRDefault="00FF67E1" w:rsidP="00F94949">
            <w:pPr>
              <w:pStyle w:val="BodyText2"/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14:paraId="409B91C0" w14:textId="77777777" w:rsidR="00FF67E1" w:rsidRPr="00AE6DC6" w:rsidRDefault="00FF67E1" w:rsidP="00F94949">
            <w:pPr>
              <w:pStyle w:val="BodyText2"/>
              <w:spacing w:line="26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335642" w14:textId="77777777" w:rsidR="00FF67E1" w:rsidRPr="00AE6DC6" w:rsidRDefault="00FF67E1" w:rsidP="00F94949">
            <w:pPr>
              <w:pStyle w:val="BodyText2"/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รายละเอียด</w:t>
            </w:r>
          </w:p>
        </w:tc>
      </w:tr>
      <w:tr w:rsidR="00FF67E1" w:rsidRPr="00AE6DC6" w14:paraId="45CF4B82" w14:textId="77777777" w:rsidTr="00C07271">
        <w:tc>
          <w:tcPr>
            <w:tcW w:w="3150" w:type="dxa"/>
            <w:hideMark/>
          </w:tcPr>
          <w:p w14:paraId="49CB8654" w14:textId="77777777" w:rsidR="00FF67E1" w:rsidRPr="00AE6DC6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วันที่ให้สิทธิ</w:t>
            </w:r>
          </w:p>
        </w:tc>
        <w:tc>
          <w:tcPr>
            <w:tcW w:w="270" w:type="dxa"/>
          </w:tcPr>
          <w:p w14:paraId="1FED1CDC" w14:textId="77777777" w:rsidR="00FF67E1" w:rsidRPr="00AE6DC6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hideMark/>
          </w:tcPr>
          <w:p w14:paraId="6678DD51" w14:textId="77777777" w:rsidR="00FF67E1" w:rsidRPr="00AE6DC6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F67E1" w:rsidRPr="00AE6DC6" w14:paraId="1E4CEC0C" w14:textId="77777777" w:rsidTr="00911556">
        <w:tc>
          <w:tcPr>
            <w:tcW w:w="3150" w:type="dxa"/>
            <w:hideMark/>
          </w:tcPr>
          <w:p w14:paraId="3C90A753" w14:textId="77777777" w:rsidR="00FF67E1" w:rsidRPr="00AE6DC6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270" w:type="dxa"/>
          </w:tcPr>
          <w:p w14:paraId="146FE09D" w14:textId="77777777" w:rsidR="00FF67E1" w:rsidRPr="00AE6DC6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hideMark/>
          </w:tcPr>
          <w:p w14:paraId="2308A920" w14:textId="62BE4AD0" w:rsidR="00FF67E1" w:rsidRPr="00AE6DC6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ใบสำคัญแสดงสิทธิ 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 ต่อหุ้นสามัญ 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 เว้นแต่จะ</w:t>
            </w:r>
            <w:r w:rsidR="00746EE4"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มีการปรับอัตราการใช้สิทธิตามเงื่อนไขการปรับสิทธิ</w:t>
            </w:r>
          </w:p>
        </w:tc>
      </w:tr>
      <w:tr w:rsidR="00FF67E1" w:rsidRPr="00AE6DC6" w14:paraId="0BBA2B0B" w14:textId="77777777" w:rsidTr="00875067">
        <w:tc>
          <w:tcPr>
            <w:tcW w:w="3150" w:type="dxa"/>
            <w:hideMark/>
          </w:tcPr>
          <w:p w14:paraId="08083D6A" w14:textId="77777777" w:rsidR="00FF67E1" w:rsidRPr="00AE6DC6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270" w:type="dxa"/>
          </w:tcPr>
          <w:p w14:paraId="3F28AFB3" w14:textId="77777777" w:rsidR="00DA1576" w:rsidRPr="00AE6DC6" w:rsidRDefault="00DA1576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hideMark/>
          </w:tcPr>
          <w:p w14:paraId="16E9359B" w14:textId="56F2627C" w:rsidR="004C1960" w:rsidRPr="00AE6DC6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2.50 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บาท ต่อหุ้น เว้นแต่กรณีมีการปรับราคาการใช้สิทธิตามเงื่อนไขการปรับสิทธิ</w:t>
            </w:r>
          </w:p>
        </w:tc>
      </w:tr>
      <w:tr w:rsidR="00FF67E1" w:rsidRPr="00AE6DC6" w14:paraId="665D5CFB" w14:textId="77777777" w:rsidTr="00875067">
        <w:tc>
          <w:tcPr>
            <w:tcW w:w="3150" w:type="dxa"/>
            <w:hideMark/>
          </w:tcPr>
          <w:p w14:paraId="0011ED29" w14:textId="2EC8E122" w:rsidR="00FF67E1" w:rsidRPr="00AE6DC6" w:rsidRDefault="00FF67E1" w:rsidP="008750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ระยะเวลาและสัดส่วนการใช้สิทธิ</w:t>
            </w:r>
          </w:p>
        </w:tc>
        <w:tc>
          <w:tcPr>
            <w:tcW w:w="270" w:type="dxa"/>
          </w:tcPr>
          <w:p w14:paraId="4AC3FF28" w14:textId="77777777" w:rsidR="00FF67E1" w:rsidRPr="00AE6DC6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tcBorders>
              <w:bottom w:val="nil"/>
            </w:tcBorders>
            <w:hideMark/>
          </w:tcPr>
          <w:p w14:paraId="5C208363" w14:textId="5ABED6AC" w:rsidR="00FF67E1" w:rsidRPr="00AE6DC6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ู้ถือใบสำคัญแสดงสิทธิสามารถใช้สิทธิตามใบสำคัญแสดงสิทธิได้ในวันทำการสุดท้ายของเดือนมีนาคมและกันยายน ตลอดอายุของใบสำคัญแสดงสิทธิ โดยสามารถเริ่มใช้สิทธิครั้งแรก คือ วันทำการสุดท้ายของเดือนมีนาคมซึ่งตรงกับวันที่ 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2566 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และวันใช้สิทธิครั้งสุดท้าย คือ วันที่ใบสำคัญแสดงสิทธิมีอายุครบ 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นับตั้งแต่วันที่ออกใบสำคัญแสดงสิทธิซึ่งจะตรงกับวันที่ </w:t>
            </w:r>
            <w:r w:rsidR="00875067"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</w:tbl>
    <w:p w14:paraId="0407CA8E" w14:textId="77777777" w:rsidR="00C15D10" w:rsidRPr="00AE6DC6" w:rsidRDefault="00C15D10" w:rsidP="003F7F67">
      <w:pPr>
        <w:pStyle w:val="FSContent"/>
        <w:rPr>
          <w:rFonts w:asciiTheme="majorBidi" w:hAnsiTheme="majorBidi" w:cstheme="majorBidi"/>
          <w:lang w:val="en-US"/>
        </w:rPr>
      </w:pPr>
    </w:p>
    <w:p w14:paraId="030FFACD" w14:textId="527B47E4" w:rsidR="00FF67E1" w:rsidRPr="00AE6DC6" w:rsidRDefault="009F4ACD" w:rsidP="003F7F67">
      <w:pPr>
        <w:pStyle w:val="FSContent"/>
        <w:rPr>
          <w:rFonts w:asciiTheme="majorBidi" w:hAnsiTheme="majorBidi" w:cstheme="majorBidi"/>
          <w:cs/>
          <w:lang w:val="en-US"/>
        </w:rPr>
      </w:pPr>
      <w:r w:rsidRPr="00AE6DC6">
        <w:rPr>
          <w:rFonts w:asciiTheme="majorBidi" w:hAnsiTheme="majorBidi" w:cstheme="majorBidi"/>
          <w:cs/>
          <w:lang w:val="en-US"/>
        </w:rPr>
        <w:t>ในระหว่างงวด</w:t>
      </w:r>
      <w:r w:rsidR="007F6B57" w:rsidRPr="00AE6DC6">
        <w:rPr>
          <w:rFonts w:asciiTheme="majorBidi" w:hAnsiTheme="majorBidi" w:cstheme="majorBidi" w:hint="cs"/>
          <w:cs/>
          <w:lang w:val="en-US"/>
        </w:rPr>
        <w:t>สาม</w:t>
      </w:r>
      <w:r w:rsidRPr="00AE6DC6">
        <w:rPr>
          <w:rFonts w:asciiTheme="majorBidi" w:hAnsiTheme="majorBidi" w:cstheme="majorBidi"/>
          <w:cs/>
          <w:lang w:val="en-US"/>
        </w:rPr>
        <w:t>เดือนสิ้นสุด</w:t>
      </w:r>
      <w:r w:rsidR="00FF67E1" w:rsidRPr="00AE6DC6">
        <w:rPr>
          <w:rFonts w:asciiTheme="majorBidi" w:hAnsiTheme="majorBidi" w:cstheme="majorBidi"/>
          <w:cs/>
          <w:lang w:val="en-US"/>
        </w:rPr>
        <w:t xml:space="preserve">วันที่ </w:t>
      </w:r>
      <w:r w:rsidR="009B19FA" w:rsidRPr="00AE6DC6">
        <w:rPr>
          <w:rFonts w:asciiTheme="majorBidi" w:hAnsiTheme="majorBidi" w:cstheme="majorBidi"/>
          <w:lang w:val="en-US"/>
        </w:rPr>
        <w:t>3</w:t>
      </w:r>
      <w:r w:rsidR="007F6B57" w:rsidRPr="00AE6DC6">
        <w:rPr>
          <w:rFonts w:asciiTheme="majorBidi" w:hAnsiTheme="majorBidi" w:cstheme="majorBidi"/>
          <w:lang w:val="en-US"/>
        </w:rPr>
        <w:t xml:space="preserve">1 </w:t>
      </w:r>
      <w:r w:rsidR="007F6B57" w:rsidRPr="00AE6DC6">
        <w:rPr>
          <w:rFonts w:asciiTheme="majorBidi" w:hAnsiTheme="majorBidi" w:cstheme="majorBidi" w:hint="cs"/>
          <w:cs/>
          <w:lang w:val="en-US"/>
        </w:rPr>
        <w:t>มีนาคม</w:t>
      </w:r>
      <w:r w:rsidR="00FF67E1" w:rsidRPr="00AE6DC6">
        <w:rPr>
          <w:rFonts w:asciiTheme="majorBidi" w:hAnsiTheme="majorBidi" w:cstheme="majorBidi"/>
          <w:lang w:val="en-US"/>
        </w:rPr>
        <w:t xml:space="preserve"> </w:t>
      </w:r>
      <w:r w:rsidR="007F6B57" w:rsidRPr="00AE6DC6">
        <w:rPr>
          <w:rFonts w:asciiTheme="majorBidi" w:hAnsiTheme="majorBidi" w:cstheme="majorBidi"/>
          <w:lang w:val="en-US"/>
        </w:rPr>
        <w:t>2567</w:t>
      </w:r>
      <w:r w:rsidRPr="00AE6DC6">
        <w:rPr>
          <w:rFonts w:asciiTheme="majorBidi" w:hAnsiTheme="majorBidi" w:cstheme="majorBidi"/>
          <w:cs/>
          <w:lang w:val="en-US"/>
        </w:rPr>
        <w:t xml:space="preserve"> </w:t>
      </w:r>
      <w:r w:rsidR="007F6B57" w:rsidRPr="00AE6DC6">
        <w:rPr>
          <w:rFonts w:asciiTheme="majorBidi" w:hAnsiTheme="majorBidi" w:cstheme="majorBidi" w:hint="cs"/>
          <w:cs/>
          <w:lang w:val="en-US"/>
        </w:rPr>
        <w:t>ไม่</w:t>
      </w:r>
      <w:r w:rsidRPr="00AE6DC6">
        <w:rPr>
          <w:rFonts w:asciiTheme="majorBidi" w:hAnsiTheme="majorBidi" w:cstheme="majorBidi"/>
          <w:cs/>
          <w:lang w:val="en-US"/>
        </w:rPr>
        <w:t xml:space="preserve">มีผู้ใช้สิทธิแปลงสภาพใบสำคัญแสดงสิทธิที่จะซื้อหุ้นสามัญของบริษัท </w:t>
      </w:r>
      <w:r w:rsidR="00780D16" w:rsidRPr="00AE6DC6">
        <w:rPr>
          <w:rFonts w:asciiTheme="majorBidi" w:hAnsiTheme="majorBidi" w:cstheme="majorBidi"/>
          <w:cs/>
          <w:lang w:val="en-US"/>
        </w:rPr>
        <w:t xml:space="preserve">ทั้งนี้ </w:t>
      </w:r>
      <w:r w:rsidR="003C1E57" w:rsidRPr="00AE6DC6">
        <w:rPr>
          <w:rFonts w:asciiTheme="majorBidi" w:hAnsiTheme="majorBidi" w:cstheme="majorBidi"/>
          <w:cs/>
          <w:lang w:val="en-US"/>
        </w:rPr>
        <w:t>ณ วันที่</w:t>
      </w:r>
      <w:r w:rsidR="002964A2" w:rsidRPr="00AE6DC6">
        <w:rPr>
          <w:rFonts w:asciiTheme="majorBidi" w:hAnsiTheme="majorBidi" w:cstheme="majorBidi"/>
          <w:cs/>
          <w:lang w:val="en-US"/>
        </w:rPr>
        <w:t xml:space="preserve"> </w:t>
      </w:r>
      <w:r w:rsidR="007F6B57" w:rsidRPr="00AE6DC6">
        <w:rPr>
          <w:rFonts w:asciiTheme="majorBidi" w:hAnsiTheme="majorBidi" w:cstheme="majorBidi"/>
          <w:lang w:val="en-US"/>
        </w:rPr>
        <w:t xml:space="preserve">31 </w:t>
      </w:r>
      <w:r w:rsidR="007F6B57" w:rsidRPr="00AE6DC6">
        <w:rPr>
          <w:rFonts w:asciiTheme="majorBidi" w:hAnsiTheme="majorBidi" w:cstheme="majorBidi" w:hint="cs"/>
          <w:cs/>
          <w:lang w:val="en-US"/>
        </w:rPr>
        <w:t>มีนาคม</w:t>
      </w:r>
      <w:r w:rsidR="003C1E57" w:rsidRPr="00AE6DC6">
        <w:rPr>
          <w:rFonts w:asciiTheme="majorBidi" w:hAnsiTheme="majorBidi" w:cstheme="majorBidi"/>
          <w:lang w:val="en-US"/>
        </w:rPr>
        <w:t xml:space="preserve"> </w:t>
      </w:r>
      <w:r w:rsidR="007F6B57" w:rsidRPr="00AE6DC6">
        <w:rPr>
          <w:rFonts w:asciiTheme="majorBidi" w:hAnsiTheme="majorBidi" w:cstheme="majorBidi"/>
          <w:lang w:val="en-US"/>
        </w:rPr>
        <w:t>2567</w:t>
      </w:r>
      <w:r w:rsidR="003C1E57" w:rsidRPr="00AE6DC6">
        <w:rPr>
          <w:rFonts w:asciiTheme="majorBidi" w:hAnsiTheme="majorBidi" w:cstheme="majorBidi"/>
          <w:lang w:val="en-US"/>
        </w:rPr>
        <w:t xml:space="preserve"> </w:t>
      </w:r>
      <w:r w:rsidR="003C1E57" w:rsidRPr="00AE6DC6">
        <w:rPr>
          <w:rFonts w:asciiTheme="majorBidi" w:hAnsiTheme="majorBidi" w:cstheme="majorBidi"/>
          <w:cs/>
          <w:lang w:val="en-US"/>
        </w:rPr>
        <w:t>มีใบสำคัญ</w:t>
      </w:r>
      <w:r w:rsidR="005D6EF9" w:rsidRPr="00AE6DC6">
        <w:rPr>
          <w:rFonts w:asciiTheme="majorBidi" w:hAnsiTheme="majorBidi" w:cstheme="majorBidi"/>
          <w:cs/>
          <w:lang w:val="en-US"/>
        </w:rPr>
        <w:t>แสดง</w:t>
      </w:r>
      <w:r w:rsidR="003C1E57" w:rsidRPr="00AE6DC6">
        <w:rPr>
          <w:rFonts w:asciiTheme="majorBidi" w:hAnsiTheme="majorBidi" w:cstheme="majorBidi"/>
          <w:cs/>
          <w:lang w:val="en-US"/>
        </w:rPr>
        <w:t>สิทธิ</w:t>
      </w:r>
      <w:r w:rsidR="002964A2" w:rsidRPr="00AE6DC6">
        <w:rPr>
          <w:rFonts w:asciiTheme="majorBidi" w:hAnsiTheme="majorBidi" w:cstheme="majorBidi"/>
          <w:cs/>
          <w:lang w:val="en-US"/>
        </w:rPr>
        <w:t>ที่ยังไม่ได้ใช้สิทธิ</w:t>
      </w:r>
      <w:r w:rsidR="003C1E57" w:rsidRPr="00AE6DC6">
        <w:rPr>
          <w:rFonts w:asciiTheme="majorBidi" w:hAnsiTheme="majorBidi" w:cstheme="majorBidi"/>
          <w:cs/>
          <w:lang w:val="en-US"/>
        </w:rPr>
        <w:t xml:space="preserve">ซื้อหุ้นคงเหลือเป็นจำนวน </w:t>
      </w:r>
      <w:r w:rsidR="00193973" w:rsidRPr="00AE6DC6">
        <w:rPr>
          <w:rFonts w:asciiTheme="majorBidi" w:hAnsiTheme="majorBidi" w:cstheme="majorBidi"/>
          <w:lang w:val="en-US"/>
        </w:rPr>
        <w:t>207</w:t>
      </w:r>
      <w:r w:rsidR="007F6B57" w:rsidRPr="00AE6DC6">
        <w:rPr>
          <w:rFonts w:asciiTheme="majorBidi" w:hAnsiTheme="majorBidi" w:cstheme="majorBidi"/>
          <w:lang w:val="en-US"/>
        </w:rPr>
        <w:t>.</w:t>
      </w:r>
      <w:r w:rsidR="00193973" w:rsidRPr="00AE6DC6">
        <w:rPr>
          <w:rFonts w:asciiTheme="majorBidi" w:hAnsiTheme="majorBidi" w:cstheme="majorBidi"/>
          <w:lang w:val="en-US"/>
        </w:rPr>
        <w:t>9</w:t>
      </w:r>
      <w:r w:rsidR="007F6B57" w:rsidRPr="00AE6DC6">
        <w:rPr>
          <w:rFonts w:asciiTheme="majorBidi" w:hAnsiTheme="majorBidi" w:cstheme="majorBidi" w:hint="cs"/>
          <w:cs/>
          <w:lang w:val="en-US"/>
        </w:rPr>
        <w:t xml:space="preserve"> ล้าน</w:t>
      </w:r>
      <w:r w:rsidR="003C1E57" w:rsidRPr="00AE6DC6">
        <w:rPr>
          <w:rFonts w:asciiTheme="majorBidi" w:hAnsiTheme="majorBidi" w:cstheme="majorBidi"/>
          <w:cs/>
          <w:lang w:val="en-US"/>
        </w:rPr>
        <w:t>หน่วย</w:t>
      </w:r>
    </w:p>
    <w:p w14:paraId="666B54D8" w14:textId="5161BC4B" w:rsidR="00DA1576" w:rsidRPr="00AE6DC6" w:rsidRDefault="00DA1576">
      <w:pPr>
        <w:rPr>
          <w:rFonts w:asciiTheme="majorBidi" w:hAnsiTheme="majorBidi" w:cstheme="majorBidi"/>
          <w:sz w:val="30"/>
          <w:szCs w:val="30"/>
          <w:lang w:eastAsia="x-none"/>
        </w:rPr>
      </w:pPr>
      <w:r w:rsidRPr="00AE6DC6">
        <w:rPr>
          <w:rFonts w:asciiTheme="majorBidi" w:hAnsiTheme="majorBidi" w:cstheme="majorBidi"/>
        </w:rPr>
        <w:br w:type="page"/>
      </w:r>
    </w:p>
    <w:p w14:paraId="1025CEB2" w14:textId="71A44C9C" w:rsidR="00C15D10" w:rsidRPr="00AE6DC6" w:rsidRDefault="00DA1576" w:rsidP="005B38E5">
      <w:pPr>
        <w:tabs>
          <w:tab w:val="left" w:pos="562"/>
        </w:tabs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AE6DC6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C15D10" w:rsidRPr="00AE6DC6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E3603E" w:rsidRPr="00AE6DC6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กำไร (</w:t>
      </w:r>
      <w:r w:rsidR="00C54D54" w:rsidRPr="00AE6DC6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ขาดทุน</w:t>
      </w:r>
      <w:r w:rsidR="00E3603E" w:rsidRPr="00AE6DC6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 xml:space="preserve">) </w:t>
      </w:r>
      <w:r w:rsidR="00C15D10" w:rsidRPr="00AE6DC6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ต่อหุ้น</w:t>
      </w:r>
    </w:p>
    <w:p w14:paraId="013007AA" w14:textId="77777777" w:rsidR="005535D7" w:rsidRPr="00AE6DC6" w:rsidRDefault="005535D7" w:rsidP="00C54D54">
      <w:pPr>
        <w:pStyle w:val="FSContent"/>
        <w:rPr>
          <w:rFonts w:asciiTheme="majorBidi" w:hAnsiTheme="majorBidi" w:cstheme="majorBidi"/>
          <w:lang w:val="en-US"/>
        </w:rPr>
      </w:pPr>
    </w:p>
    <w:tbl>
      <w:tblPr>
        <w:tblW w:w="90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93"/>
        <w:gridCol w:w="1149"/>
        <w:gridCol w:w="265"/>
        <w:gridCol w:w="1152"/>
        <w:gridCol w:w="265"/>
        <w:gridCol w:w="1022"/>
        <w:gridCol w:w="256"/>
        <w:gridCol w:w="1025"/>
      </w:tblGrid>
      <w:tr w:rsidR="0092202C" w:rsidRPr="00AE6DC6" w14:paraId="3A12808B" w14:textId="77777777" w:rsidTr="0092202C">
        <w:tc>
          <w:tcPr>
            <w:tcW w:w="2156" w:type="pct"/>
          </w:tcPr>
          <w:p w14:paraId="19058F20" w14:textId="77777777" w:rsidR="0092202C" w:rsidRPr="00AE6DC6" w:rsidRDefault="0092202C" w:rsidP="00F949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1" w:type="pct"/>
            <w:gridSpan w:val="3"/>
            <w:vAlign w:val="bottom"/>
          </w:tcPr>
          <w:p w14:paraId="05507BD8" w14:textId="685D6F5E" w:rsidR="0092202C" w:rsidRPr="00AE6DC6" w:rsidRDefault="0092202C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BABD04D" w14:textId="77777777" w:rsidR="0092202C" w:rsidRPr="00AE6DC6" w:rsidRDefault="0092202C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pct"/>
            <w:gridSpan w:val="3"/>
            <w:vAlign w:val="bottom"/>
          </w:tcPr>
          <w:p w14:paraId="09631B14" w14:textId="77777777" w:rsidR="0092202C" w:rsidRPr="00AE6DC6" w:rsidRDefault="0092202C" w:rsidP="006B34E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34E5" w:rsidRPr="00AE6DC6" w14:paraId="767EDE33" w14:textId="77777777" w:rsidTr="006B34E5">
        <w:tc>
          <w:tcPr>
            <w:tcW w:w="2156" w:type="pct"/>
          </w:tcPr>
          <w:p w14:paraId="72DA29C3" w14:textId="3F6AA5EA" w:rsidR="006B34E5" w:rsidRPr="00AE6DC6" w:rsidRDefault="006B34E5" w:rsidP="00F949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45B098BE" w14:textId="1C1A681A" w:rsidR="006B34E5" w:rsidRPr="00AE6DC6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6B57" w:rsidRPr="00AE6DC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24752994" w14:textId="78B7FEA3" w:rsidR="006B34E5" w:rsidRPr="00AE6DC6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785916C7" w14:textId="10FFD03E" w:rsidR="006B34E5" w:rsidRPr="00AE6DC6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6B57" w:rsidRPr="00AE6DC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0CCBD54B" w14:textId="77777777" w:rsidR="006B34E5" w:rsidRPr="00AE6DC6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02C2619C" w14:textId="1BBB0114" w:rsidR="006B34E5" w:rsidRPr="00AE6DC6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6B57" w:rsidRPr="00AE6DC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76275C75" w14:textId="77777777" w:rsidR="006B34E5" w:rsidRPr="00AE6DC6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5F12FCF3" w14:textId="5BC7FBF1" w:rsidR="006B34E5" w:rsidRPr="00AE6DC6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6B57" w:rsidRPr="00AE6DC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B34E5" w:rsidRPr="00AE6DC6" w14:paraId="2165DF9D" w14:textId="77777777" w:rsidTr="006B34E5">
        <w:tc>
          <w:tcPr>
            <w:tcW w:w="2156" w:type="pct"/>
          </w:tcPr>
          <w:p w14:paraId="66025886" w14:textId="77777777" w:rsidR="006B34E5" w:rsidRPr="00AE6DC6" w:rsidRDefault="006B34E5" w:rsidP="00525ABA">
            <w:pPr>
              <w:ind w:left="154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4" w:type="pct"/>
            <w:gridSpan w:val="7"/>
          </w:tcPr>
          <w:p w14:paraId="48E557CB" w14:textId="08D0FB96" w:rsidR="006B34E5" w:rsidRPr="00AE6DC6" w:rsidRDefault="006B34E5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6B34E5" w:rsidRPr="00AE6DC6" w14:paraId="49E08FC8" w14:textId="77777777" w:rsidTr="006B34E5">
        <w:tc>
          <w:tcPr>
            <w:tcW w:w="2156" w:type="pct"/>
          </w:tcPr>
          <w:p w14:paraId="19C6B53D" w14:textId="69E5FCD6" w:rsidR="006B34E5" w:rsidRPr="00AE6DC6" w:rsidRDefault="006B34E5" w:rsidP="00525ABA">
            <w:pPr>
              <w:ind w:left="154" w:hanging="1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F6B57"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7F6B57" w:rsidRPr="00AE6D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36" w:type="pct"/>
          </w:tcPr>
          <w:p w14:paraId="1447A6E6" w14:textId="77777777" w:rsidR="006B34E5" w:rsidRPr="00AE6DC6" w:rsidRDefault="006B34E5" w:rsidP="00525ABA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0D3DFFE" w14:textId="7C243664" w:rsidR="006B34E5" w:rsidRPr="00AE6DC6" w:rsidRDefault="006B34E5" w:rsidP="00525ABA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7723B687" w14:textId="245660FF" w:rsidR="006B34E5" w:rsidRPr="00AE6DC6" w:rsidRDefault="006B34E5" w:rsidP="00525ABA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01E6349" w14:textId="77777777" w:rsidR="006B34E5" w:rsidRPr="00AE6DC6" w:rsidRDefault="006B34E5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18D3C64E" w14:textId="77777777" w:rsidR="006B34E5" w:rsidRPr="00AE6DC6" w:rsidRDefault="006B34E5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F6B6F90" w14:textId="77777777" w:rsidR="006B34E5" w:rsidRPr="00AE6DC6" w:rsidRDefault="006B34E5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27A396E5" w14:textId="77777777" w:rsidR="006B34E5" w:rsidRPr="00AE6DC6" w:rsidRDefault="006B34E5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B34E5" w:rsidRPr="00AE6DC6" w14:paraId="19327591" w14:textId="77777777" w:rsidTr="006B34E5">
        <w:tc>
          <w:tcPr>
            <w:tcW w:w="2156" w:type="pct"/>
          </w:tcPr>
          <w:p w14:paraId="69957123" w14:textId="77777777" w:rsidR="006B34E5" w:rsidRPr="00AE6DC6" w:rsidRDefault="006B34E5" w:rsidP="00525ABA">
            <w:pPr>
              <w:ind w:left="154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25FD899E" w14:textId="77777777" w:rsidR="006B34E5" w:rsidRPr="00AE6DC6" w:rsidRDefault="006B34E5" w:rsidP="00525ABA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D496EB8" w14:textId="1BDA6FBE" w:rsidR="006B34E5" w:rsidRPr="00AE6DC6" w:rsidRDefault="006B34E5" w:rsidP="00525ABA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25222F26" w14:textId="7B44E671" w:rsidR="006B34E5" w:rsidRPr="00AE6DC6" w:rsidRDefault="006B34E5" w:rsidP="00525ABA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B7779B5" w14:textId="77777777" w:rsidR="006B34E5" w:rsidRPr="00AE6DC6" w:rsidRDefault="006B34E5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2184D160" w14:textId="77777777" w:rsidR="006B34E5" w:rsidRPr="00AE6DC6" w:rsidRDefault="006B34E5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7F610153" w14:textId="77777777" w:rsidR="006B34E5" w:rsidRPr="00AE6DC6" w:rsidRDefault="006B34E5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477CC8DC" w14:textId="77777777" w:rsidR="006B34E5" w:rsidRPr="00AE6DC6" w:rsidRDefault="006B34E5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B34E5" w:rsidRPr="00AE6DC6" w14:paraId="04B79116" w14:textId="77777777" w:rsidTr="00316446">
        <w:tc>
          <w:tcPr>
            <w:tcW w:w="2156" w:type="pct"/>
          </w:tcPr>
          <w:p w14:paraId="01062638" w14:textId="0A95EB89" w:rsidR="006B34E5" w:rsidRPr="00AE6DC6" w:rsidRDefault="00171C4E" w:rsidP="006B34E5">
            <w:pPr>
              <w:ind w:left="154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</w:t>
            </w:r>
            <w:r w:rsidR="006B34E5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) </w:t>
            </w:r>
            <w:r w:rsidR="006B34E5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สำหรับงวดที่เป็นส่วนของ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6B34E5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ผู้ถือหุ้นสามัญของบริษัท (ขั้นพื้นฐานและปรับลด)</w:t>
            </w:r>
          </w:p>
        </w:tc>
        <w:tc>
          <w:tcPr>
            <w:tcW w:w="636" w:type="pct"/>
            <w:tcBorders>
              <w:bottom w:val="double" w:sz="4" w:space="0" w:color="auto"/>
            </w:tcBorders>
            <w:vAlign w:val="bottom"/>
          </w:tcPr>
          <w:p w14:paraId="18A0FF9E" w14:textId="11C1AF21" w:rsidR="006B34E5" w:rsidRPr="00AE6DC6" w:rsidRDefault="00DA1576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07E72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13A4D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C38CE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465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3D2682FE" w14:textId="0A9531B7" w:rsidR="006B34E5" w:rsidRPr="00AE6DC6" w:rsidRDefault="006B34E5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  <w:vAlign w:val="bottom"/>
          </w:tcPr>
          <w:p w14:paraId="4880E80E" w14:textId="2D70328B" w:rsidR="006B34E5" w:rsidRPr="00AE6DC6" w:rsidRDefault="00DA1576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1,859</w:t>
            </w:r>
          </w:p>
        </w:tc>
        <w:tc>
          <w:tcPr>
            <w:tcW w:w="147" w:type="pct"/>
          </w:tcPr>
          <w:p w14:paraId="145348B7" w14:textId="77777777" w:rsidR="006B34E5" w:rsidRPr="00AE6DC6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  <w:vAlign w:val="bottom"/>
          </w:tcPr>
          <w:p w14:paraId="5A194FF9" w14:textId="6299B8A6" w:rsidR="006B34E5" w:rsidRPr="00AE6DC6" w:rsidRDefault="006C38CE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A1576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982</w:t>
            </w:r>
          </w:p>
        </w:tc>
        <w:tc>
          <w:tcPr>
            <w:tcW w:w="142" w:type="pct"/>
          </w:tcPr>
          <w:p w14:paraId="181DE5D7" w14:textId="0C83CFF1" w:rsidR="006B34E5" w:rsidRPr="00AE6DC6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  <w:vAlign w:val="bottom"/>
          </w:tcPr>
          <w:p w14:paraId="4E072F8A" w14:textId="78D4CA09" w:rsidR="006B34E5" w:rsidRPr="00AE6DC6" w:rsidRDefault="00DA1576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2,986</w:t>
            </w:r>
          </w:p>
        </w:tc>
      </w:tr>
      <w:tr w:rsidR="006B34E5" w:rsidRPr="00AE6DC6" w14:paraId="56E66981" w14:textId="77777777" w:rsidTr="00316446">
        <w:trPr>
          <w:trHeight w:val="144"/>
        </w:trPr>
        <w:tc>
          <w:tcPr>
            <w:tcW w:w="2156" w:type="pct"/>
          </w:tcPr>
          <w:p w14:paraId="1145A534" w14:textId="77777777" w:rsidR="006B34E5" w:rsidRPr="00AE6DC6" w:rsidRDefault="006B34E5" w:rsidP="006B34E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14:paraId="51677903" w14:textId="77777777" w:rsidR="006B34E5" w:rsidRPr="00AE6DC6" w:rsidRDefault="006B34E5" w:rsidP="006B34E5">
            <w:pPr>
              <w:pStyle w:val="BodyText"/>
              <w:tabs>
                <w:tab w:val="decimal" w:pos="408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8C1D261" w14:textId="737B0479" w:rsidR="006B34E5" w:rsidRPr="00AE6DC6" w:rsidRDefault="006B34E5" w:rsidP="006B34E5">
            <w:pPr>
              <w:pStyle w:val="BodyText"/>
              <w:tabs>
                <w:tab w:val="decimal" w:pos="408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2244F647" w14:textId="097C186D" w:rsidR="006B34E5" w:rsidRPr="00AE6DC6" w:rsidRDefault="006B34E5" w:rsidP="006B34E5">
            <w:pPr>
              <w:pStyle w:val="BodyText"/>
              <w:tabs>
                <w:tab w:val="decimal" w:pos="408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AA8C9E0" w14:textId="77777777" w:rsidR="006B34E5" w:rsidRPr="00AE6DC6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4855662C" w14:textId="77777777" w:rsidR="006B34E5" w:rsidRPr="00AE6DC6" w:rsidRDefault="006B34E5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F3D90FC" w14:textId="77777777" w:rsidR="006B34E5" w:rsidRPr="00AE6DC6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47EFD5B5" w14:textId="77777777" w:rsidR="006B34E5" w:rsidRPr="00AE6DC6" w:rsidRDefault="006B34E5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34E5" w:rsidRPr="00AE6DC6" w14:paraId="70C6C380" w14:textId="77777777" w:rsidTr="006B34E5">
        <w:tc>
          <w:tcPr>
            <w:tcW w:w="2156" w:type="pct"/>
          </w:tcPr>
          <w:p w14:paraId="606A5127" w14:textId="77777777" w:rsidR="006B34E5" w:rsidRPr="00AE6DC6" w:rsidRDefault="006B34E5" w:rsidP="006B34E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636" w:type="pct"/>
          </w:tcPr>
          <w:p w14:paraId="7EA39056" w14:textId="77777777" w:rsidR="006B34E5" w:rsidRPr="00AE6DC6" w:rsidRDefault="006B34E5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F36B89D" w14:textId="099A4707" w:rsidR="006B34E5" w:rsidRPr="00AE6DC6" w:rsidRDefault="006B34E5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46DED739" w14:textId="3EB0C9B3" w:rsidR="006B34E5" w:rsidRPr="00AE6DC6" w:rsidRDefault="006B34E5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DF3761A" w14:textId="77777777" w:rsidR="006B34E5" w:rsidRPr="00AE6DC6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3006BFD4" w14:textId="77777777" w:rsidR="006B34E5" w:rsidRPr="00AE6DC6" w:rsidRDefault="006B34E5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DF9EF93" w14:textId="77777777" w:rsidR="006B34E5" w:rsidRPr="00AE6DC6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8689FC9" w14:textId="77777777" w:rsidR="006B34E5" w:rsidRPr="00AE6DC6" w:rsidRDefault="006B34E5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1C4E" w:rsidRPr="00AE6DC6" w14:paraId="0C86AD68" w14:textId="77777777" w:rsidTr="00316446">
        <w:tc>
          <w:tcPr>
            <w:tcW w:w="2156" w:type="pct"/>
          </w:tcPr>
          <w:p w14:paraId="1446EB68" w14:textId="1E9A4AD8" w:rsidR="00171C4E" w:rsidRPr="00AE6DC6" w:rsidRDefault="00171C4E" w:rsidP="00171C4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DA1576" w:rsidRPr="00AE6DC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6921C31C" w14:textId="58637311" w:rsidR="00171C4E" w:rsidRPr="00AE6DC6" w:rsidRDefault="00171C4E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474,</w:t>
            </w:r>
            <w:r w:rsidR="00DA1576" w:rsidRPr="00AE6DC6">
              <w:rPr>
                <w:rFonts w:asciiTheme="majorBidi" w:hAnsiTheme="majorBidi" w:cstheme="majorBidi" w:hint="cs"/>
                <w:sz w:val="30"/>
                <w:szCs w:val="30"/>
                <w:cs/>
              </w:rPr>
              <w:t>555</w:t>
            </w:r>
          </w:p>
        </w:tc>
        <w:tc>
          <w:tcPr>
            <w:tcW w:w="147" w:type="pct"/>
          </w:tcPr>
          <w:p w14:paraId="087A5458" w14:textId="63E5274E" w:rsidR="00171C4E" w:rsidRPr="00AE6DC6" w:rsidRDefault="00171C4E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55BF0118" w14:textId="40D03A86" w:rsidR="00171C4E" w:rsidRPr="00AE6DC6" w:rsidRDefault="00171C4E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455,000</w:t>
            </w:r>
          </w:p>
        </w:tc>
        <w:tc>
          <w:tcPr>
            <w:tcW w:w="147" w:type="pct"/>
          </w:tcPr>
          <w:p w14:paraId="1B99D7E1" w14:textId="77777777" w:rsidR="00171C4E" w:rsidRPr="00AE6DC6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77FB8443" w14:textId="0D6002F0" w:rsidR="00171C4E" w:rsidRPr="00AE6DC6" w:rsidRDefault="00DA1576" w:rsidP="00171C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 w:hint="cs"/>
                <w:sz w:val="30"/>
                <w:szCs w:val="30"/>
                <w:cs/>
              </w:rPr>
              <w:t>474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t>,555</w:t>
            </w:r>
          </w:p>
        </w:tc>
        <w:tc>
          <w:tcPr>
            <w:tcW w:w="142" w:type="pct"/>
          </w:tcPr>
          <w:p w14:paraId="070E0105" w14:textId="77777777" w:rsidR="00171C4E" w:rsidRPr="00AE6DC6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3F49C7E7" w14:textId="3FE86361" w:rsidR="00171C4E" w:rsidRPr="00AE6DC6" w:rsidRDefault="00171C4E" w:rsidP="007161D9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455,000</w:t>
            </w:r>
          </w:p>
        </w:tc>
      </w:tr>
      <w:tr w:rsidR="00171C4E" w:rsidRPr="00AE6DC6" w14:paraId="3C5EA6B5" w14:textId="77777777" w:rsidTr="00316446">
        <w:tc>
          <w:tcPr>
            <w:tcW w:w="2156" w:type="pct"/>
          </w:tcPr>
          <w:p w14:paraId="25B72302" w14:textId="6383452F" w:rsidR="00171C4E" w:rsidRPr="00AE6DC6" w:rsidRDefault="00171C4E" w:rsidP="00171C4E">
            <w:pPr>
              <w:ind w:left="154" w:hanging="1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BACE38" w14:textId="6FE6D3FD" w:rsidR="00171C4E" w:rsidRPr="00AE6DC6" w:rsidRDefault="00171C4E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</w:t>
            </w:r>
            <w:r w:rsidR="00DA1576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555</w:t>
            </w:r>
          </w:p>
        </w:tc>
        <w:tc>
          <w:tcPr>
            <w:tcW w:w="147" w:type="pct"/>
          </w:tcPr>
          <w:p w14:paraId="3E5054D4" w14:textId="0EEA3332" w:rsidR="00171C4E" w:rsidRPr="00AE6DC6" w:rsidRDefault="00171C4E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E598FF" w14:textId="08E8F5BF" w:rsidR="00171C4E" w:rsidRPr="00AE6DC6" w:rsidRDefault="00171C4E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455,000</w:t>
            </w:r>
          </w:p>
        </w:tc>
        <w:tc>
          <w:tcPr>
            <w:tcW w:w="147" w:type="pct"/>
          </w:tcPr>
          <w:p w14:paraId="752B1E23" w14:textId="77777777" w:rsidR="00171C4E" w:rsidRPr="00AE6DC6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02B10" w14:textId="305026E8" w:rsidR="00171C4E" w:rsidRPr="00AE6DC6" w:rsidRDefault="00DA1576" w:rsidP="00171C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474,555</w:t>
            </w:r>
          </w:p>
        </w:tc>
        <w:tc>
          <w:tcPr>
            <w:tcW w:w="142" w:type="pct"/>
          </w:tcPr>
          <w:p w14:paraId="5CF0D283" w14:textId="77777777" w:rsidR="00171C4E" w:rsidRPr="00AE6DC6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C8D34B" w14:textId="510F5ED1" w:rsidR="00171C4E" w:rsidRPr="00AE6DC6" w:rsidRDefault="00171C4E" w:rsidP="007161D9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455,000</w:t>
            </w:r>
          </w:p>
        </w:tc>
      </w:tr>
      <w:tr w:rsidR="00171C4E" w:rsidRPr="00AE6DC6" w14:paraId="56CF0117" w14:textId="77777777" w:rsidTr="00316446">
        <w:tc>
          <w:tcPr>
            <w:tcW w:w="2156" w:type="pct"/>
          </w:tcPr>
          <w:p w14:paraId="162E4C04" w14:textId="77777777" w:rsidR="00171C4E" w:rsidRPr="00AE6DC6" w:rsidRDefault="00171C4E" w:rsidP="00171C4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636" w:type="pct"/>
            <w:tcBorders>
              <w:top w:val="double" w:sz="4" w:space="0" w:color="auto"/>
              <w:bottom w:val="single" w:sz="4" w:space="0" w:color="auto"/>
            </w:tcBorders>
          </w:tcPr>
          <w:p w14:paraId="1953BA27" w14:textId="7D8F23D1" w:rsidR="00171C4E" w:rsidRPr="00AE6DC6" w:rsidRDefault="00DA1576" w:rsidP="00DA1576">
            <w:pPr>
              <w:pStyle w:val="BodyText"/>
              <w:tabs>
                <w:tab w:val="decimal" w:pos="23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E5ABAD8" w14:textId="1E861802" w:rsidR="00171C4E" w:rsidRPr="00AE6DC6" w:rsidRDefault="00171C4E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  <w:bottom w:val="single" w:sz="4" w:space="0" w:color="auto"/>
            </w:tcBorders>
          </w:tcPr>
          <w:p w14:paraId="51E1DD88" w14:textId="170EC690" w:rsidR="00171C4E" w:rsidRPr="00AE6DC6" w:rsidRDefault="00DA1576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85,878</w:t>
            </w:r>
          </w:p>
        </w:tc>
        <w:tc>
          <w:tcPr>
            <w:tcW w:w="147" w:type="pct"/>
          </w:tcPr>
          <w:p w14:paraId="60FC8C90" w14:textId="77777777" w:rsidR="00171C4E" w:rsidRPr="00AE6DC6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  <w:bottom w:val="single" w:sz="4" w:space="0" w:color="auto"/>
            </w:tcBorders>
          </w:tcPr>
          <w:p w14:paraId="53A94834" w14:textId="4D03F49E" w:rsidR="00171C4E" w:rsidRPr="00AE6DC6" w:rsidRDefault="00DA1576" w:rsidP="00DA1576">
            <w:pPr>
              <w:pStyle w:val="BodyText"/>
              <w:tabs>
                <w:tab w:val="decimal" w:pos="23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043CF34" w14:textId="77777777" w:rsidR="00171C4E" w:rsidRPr="00AE6DC6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  <w:bottom w:val="single" w:sz="4" w:space="0" w:color="auto"/>
            </w:tcBorders>
          </w:tcPr>
          <w:p w14:paraId="6470CF56" w14:textId="739AFD11" w:rsidR="00171C4E" w:rsidRPr="00AE6DC6" w:rsidRDefault="00DA1576" w:rsidP="007161D9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85,878</w:t>
            </w:r>
          </w:p>
        </w:tc>
      </w:tr>
      <w:tr w:rsidR="00171C4E" w:rsidRPr="00AE6DC6" w14:paraId="56850596" w14:textId="77777777" w:rsidTr="00316446">
        <w:tc>
          <w:tcPr>
            <w:tcW w:w="2156" w:type="pct"/>
          </w:tcPr>
          <w:p w14:paraId="5E69A9F1" w14:textId="3E01FCE2" w:rsidR="00171C4E" w:rsidRPr="00AE6DC6" w:rsidRDefault="00171C4E" w:rsidP="00171C4E">
            <w:pPr>
              <w:ind w:left="154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(ปรับลด)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8152DC" w14:textId="45B15FDF" w:rsidR="00171C4E" w:rsidRPr="00AE6DC6" w:rsidRDefault="00171C4E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="00DA1576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A1576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555</w:t>
            </w:r>
          </w:p>
        </w:tc>
        <w:tc>
          <w:tcPr>
            <w:tcW w:w="147" w:type="pct"/>
          </w:tcPr>
          <w:p w14:paraId="2AC54372" w14:textId="3C193133" w:rsidR="00171C4E" w:rsidRPr="00AE6DC6" w:rsidRDefault="00171C4E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9DBB9B" w14:textId="0DB4A4AB" w:rsidR="00171C4E" w:rsidRPr="00AE6DC6" w:rsidRDefault="00DA1576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540,878</w:t>
            </w:r>
          </w:p>
        </w:tc>
        <w:tc>
          <w:tcPr>
            <w:tcW w:w="147" w:type="pct"/>
          </w:tcPr>
          <w:p w14:paraId="6932F85B" w14:textId="77777777" w:rsidR="00171C4E" w:rsidRPr="00AE6DC6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EAD19" w14:textId="437EA7B3" w:rsidR="00171C4E" w:rsidRPr="00AE6DC6" w:rsidRDefault="00DA1576" w:rsidP="00171C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474,555</w:t>
            </w:r>
          </w:p>
        </w:tc>
        <w:tc>
          <w:tcPr>
            <w:tcW w:w="142" w:type="pct"/>
          </w:tcPr>
          <w:p w14:paraId="27F38375" w14:textId="77777777" w:rsidR="00171C4E" w:rsidRPr="00AE6DC6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6DE25" w14:textId="536704A2" w:rsidR="00171C4E" w:rsidRPr="00AE6DC6" w:rsidRDefault="00DA1576" w:rsidP="007161D9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540,878</w:t>
            </w:r>
          </w:p>
        </w:tc>
      </w:tr>
      <w:tr w:rsidR="006B34E5" w:rsidRPr="00AE6DC6" w14:paraId="409EE2B3" w14:textId="77777777" w:rsidTr="00316446">
        <w:tc>
          <w:tcPr>
            <w:tcW w:w="2156" w:type="pct"/>
          </w:tcPr>
          <w:p w14:paraId="483424A8" w14:textId="77777777" w:rsidR="006B34E5" w:rsidRPr="00AE6DC6" w:rsidRDefault="006B34E5" w:rsidP="006B34E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14:paraId="29A07CBF" w14:textId="77777777" w:rsidR="006B34E5" w:rsidRPr="00AE6DC6" w:rsidRDefault="006B34E5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8CF140D" w14:textId="555499E3" w:rsidR="006B34E5" w:rsidRPr="00AE6DC6" w:rsidRDefault="006B34E5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1FBC8C70" w14:textId="6CB93910" w:rsidR="006B34E5" w:rsidRPr="00AE6DC6" w:rsidRDefault="006B34E5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F6469C6" w14:textId="77777777" w:rsidR="006B34E5" w:rsidRPr="00AE6DC6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6A3A9689" w14:textId="77777777" w:rsidR="006B34E5" w:rsidRPr="00AE6DC6" w:rsidRDefault="006B34E5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4ADFC28" w14:textId="77777777" w:rsidR="006B34E5" w:rsidRPr="00AE6DC6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01AF6413" w14:textId="77777777" w:rsidR="006B34E5" w:rsidRPr="00AE6DC6" w:rsidRDefault="006B34E5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34E5" w:rsidRPr="00AE6DC6" w14:paraId="72409E2B" w14:textId="77777777" w:rsidTr="00316446">
        <w:tc>
          <w:tcPr>
            <w:tcW w:w="2156" w:type="pct"/>
          </w:tcPr>
          <w:p w14:paraId="2A6BD6E8" w14:textId="4B200E59" w:rsidR="006B34E5" w:rsidRPr="00AE6DC6" w:rsidRDefault="00171C4E" w:rsidP="006B34E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</w:t>
            </w:r>
            <w:r w:rsidR="006B34E5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) </w:t>
            </w:r>
            <w:r w:rsidR="006B34E5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="006B34E5"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14:paraId="4DC9C957" w14:textId="11AF5C4F" w:rsidR="006B34E5" w:rsidRPr="00AE6DC6" w:rsidRDefault="00DA1576" w:rsidP="007161D9">
            <w:pPr>
              <w:pStyle w:val="BodyText"/>
              <w:tabs>
                <w:tab w:val="decimal" w:pos="50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B34E5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507E72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63CFFEEC" w14:textId="0CDE78B7" w:rsidR="006B34E5" w:rsidRPr="00AE6DC6" w:rsidRDefault="006B34E5" w:rsidP="006B34E5">
            <w:pPr>
              <w:pStyle w:val="BodyText"/>
              <w:tabs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2EDB95C3" w14:textId="3A3F6F7E" w:rsidR="006B34E5" w:rsidRPr="00AE6DC6" w:rsidRDefault="006B34E5" w:rsidP="007161D9">
            <w:pPr>
              <w:pStyle w:val="BodyText"/>
              <w:tabs>
                <w:tab w:val="decimal" w:pos="521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DA1576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</w:t>
            </w:r>
          </w:p>
        </w:tc>
        <w:tc>
          <w:tcPr>
            <w:tcW w:w="147" w:type="pct"/>
          </w:tcPr>
          <w:p w14:paraId="390D3328" w14:textId="77777777" w:rsidR="006B34E5" w:rsidRPr="00AE6DC6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4A704CCA" w14:textId="502A65C6" w:rsidR="006B34E5" w:rsidRPr="00AE6DC6" w:rsidRDefault="006B34E5" w:rsidP="006B34E5">
            <w:pPr>
              <w:pStyle w:val="BodyText"/>
              <w:tabs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171C4E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14:paraId="513EB141" w14:textId="77777777" w:rsidR="006B34E5" w:rsidRPr="00AE6DC6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6D22FC94" w14:textId="408B7F49" w:rsidR="006B34E5" w:rsidRPr="00AE6DC6" w:rsidRDefault="006B34E5" w:rsidP="006B34E5">
            <w:pPr>
              <w:pStyle w:val="BodyText"/>
              <w:tabs>
                <w:tab w:val="decimal" w:pos="69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171C4E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6B34E5" w:rsidRPr="00AE6DC6" w14:paraId="6952BB50" w14:textId="77777777" w:rsidTr="00316446">
        <w:tc>
          <w:tcPr>
            <w:tcW w:w="2156" w:type="pct"/>
          </w:tcPr>
          <w:p w14:paraId="3400C0BF" w14:textId="541B89C9" w:rsidR="006B34E5" w:rsidRPr="00AE6DC6" w:rsidRDefault="00171C4E" w:rsidP="006B34E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</w:t>
            </w:r>
            <w:r w:rsidR="006B34E5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) </w:t>
            </w:r>
            <w:r w:rsidR="006B34E5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(ปรับลด) </w:t>
            </w:r>
            <w:r w:rsidR="006B34E5"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36" w:type="pct"/>
            <w:tcBorders>
              <w:top w:val="double" w:sz="4" w:space="0" w:color="auto"/>
              <w:bottom w:val="double" w:sz="4" w:space="0" w:color="auto"/>
            </w:tcBorders>
          </w:tcPr>
          <w:p w14:paraId="4EA0D3DF" w14:textId="64536413" w:rsidR="006B34E5" w:rsidRPr="00AE6DC6" w:rsidRDefault="00DA1576" w:rsidP="007161D9">
            <w:pPr>
              <w:pStyle w:val="BodyText"/>
              <w:tabs>
                <w:tab w:val="decimal" w:pos="50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B34E5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507E72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15F25C0E" w14:textId="513DE5AC" w:rsidR="006B34E5" w:rsidRPr="00AE6DC6" w:rsidRDefault="006B34E5" w:rsidP="006B34E5">
            <w:pPr>
              <w:pStyle w:val="BodyText"/>
              <w:tabs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  <w:bottom w:val="double" w:sz="4" w:space="0" w:color="auto"/>
            </w:tcBorders>
          </w:tcPr>
          <w:p w14:paraId="402D3629" w14:textId="37B36553" w:rsidR="006B34E5" w:rsidRPr="00AE6DC6" w:rsidRDefault="00DA1576" w:rsidP="007161D9">
            <w:pPr>
              <w:pStyle w:val="BodyText"/>
              <w:tabs>
                <w:tab w:val="decimal" w:pos="521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0.003</w:t>
            </w:r>
          </w:p>
        </w:tc>
        <w:tc>
          <w:tcPr>
            <w:tcW w:w="147" w:type="pct"/>
          </w:tcPr>
          <w:p w14:paraId="21839984" w14:textId="77777777" w:rsidR="006B34E5" w:rsidRPr="00AE6DC6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  <w:bottom w:val="double" w:sz="4" w:space="0" w:color="auto"/>
            </w:tcBorders>
          </w:tcPr>
          <w:p w14:paraId="50A50F87" w14:textId="7D50ED18" w:rsidR="006B34E5" w:rsidRPr="00AE6DC6" w:rsidRDefault="006B34E5" w:rsidP="006B34E5">
            <w:pPr>
              <w:pStyle w:val="BodyText"/>
              <w:tabs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171C4E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14:paraId="67519F2F" w14:textId="77777777" w:rsidR="006B34E5" w:rsidRPr="00AE6DC6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  <w:bottom w:val="double" w:sz="4" w:space="0" w:color="auto"/>
            </w:tcBorders>
          </w:tcPr>
          <w:p w14:paraId="4154B28E" w14:textId="0C70B73F" w:rsidR="006B34E5" w:rsidRPr="00AE6DC6" w:rsidRDefault="006B34E5" w:rsidP="006B34E5">
            <w:pPr>
              <w:pStyle w:val="BodyText"/>
              <w:tabs>
                <w:tab w:val="decimal" w:pos="69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171C4E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492A622B" w14:textId="73A271BD" w:rsidR="00DA1576" w:rsidRPr="00AE6DC6" w:rsidRDefault="00DA1576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39F246FD" w14:textId="77777777" w:rsidR="00DA1576" w:rsidRPr="00AE6DC6" w:rsidRDefault="00DA1576">
      <w:pPr>
        <w:rPr>
          <w:rFonts w:asciiTheme="majorBidi" w:hAnsiTheme="majorBidi" w:cstheme="majorBidi"/>
          <w:sz w:val="30"/>
          <w:szCs w:val="30"/>
          <w:lang w:eastAsia="x-none"/>
        </w:rPr>
      </w:pPr>
      <w:r w:rsidRPr="00AE6DC6">
        <w:rPr>
          <w:rFonts w:asciiTheme="majorBidi" w:hAnsiTheme="majorBidi" w:cstheme="majorBidi"/>
          <w:sz w:val="30"/>
          <w:szCs w:val="30"/>
          <w:lang w:eastAsia="x-none"/>
        </w:rPr>
        <w:br w:type="page"/>
      </w:r>
    </w:p>
    <w:p w14:paraId="16DB2DD9" w14:textId="568256F5" w:rsidR="00C15D10" w:rsidRPr="00AE6DC6" w:rsidRDefault="009D2FF2" w:rsidP="00C15D10">
      <w:pPr>
        <w:tabs>
          <w:tab w:val="left" w:pos="562"/>
        </w:tabs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AE6DC6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C15D10" w:rsidRPr="00AE6DC6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C15D10" w:rsidRPr="00AE6DC6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ส่วนงานดำเนินงานและการจำแนกรายได้</w:t>
      </w:r>
    </w:p>
    <w:p w14:paraId="4412D98E" w14:textId="77777777" w:rsidR="002C4FD1" w:rsidRPr="00AE6DC6" w:rsidRDefault="002C4FD1" w:rsidP="003F7F67">
      <w:pPr>
        <w:ind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57F4B81" w14:textId="38F5BC2F" w:rsidR="00742E5E" w:rsidRPr="00AE6DC6" w:rsidRDefault="00A22181" w:rsidP="00742E5E">
      <w:pPr>
        <w:ind w:left="540" w:right="-45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AE6DC6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ผู้บริหารพิจารณาว่า</w:t>
      </w:r>
      <w:r w:rsidR="00334E2D" w:rsidRPr="00AE6DC6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กลุ่มบริษัท</w:t>
      </w:r>
      <w:r w:rsidR="00EF75B1" w:rsidRPr="00AE6DC6">
        <w:rPr>
          <w:rFonts w:asciiTheme="majorBidi" w:eastAsia="Cordia New" w:hAnsiTheme="majorBidi" w:cstheme="majorBidi"/>
          <w:sz w:val="30"/>
          <w:szCs w:val="30"/>
          <w:cs/>
        </w:rPr>
        <w:t>และ</w:t>
      </w:r>
      <w:r w:rsidRPr="00AE6DC6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บริษัทมี </w:t>
      </w:r>
      <w:r w:rsidR="00FB529C" w:rsidRPr="00AE6DC6">
        <w:rPr>
          <w:rFonts w:asciiTheme="majorBidi" w:eastAsia="Cordia New" w:hAnsiTheme="majorBidi" w:cstheme="majorBidi"/>
          <w:sz w:val="30"/>
          <w:szCs w:val="30"/>
          <w:lang w:val="en-GB"/>
        </w:rPr>
        <w:t>4</w:t>
      </w:r>
      <w:r w:rsidRPr="00AE6DC6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 ส่วนงานที่รายงาน ซึ่งเป็นหน่วยงานธุรกิจที่สำคัญของ</w:t>
      </w:r>
      <w:r w:rsidR="006526F7" w:rsidRPr="00AE6DC6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กลุ่ม</w:t>
      </w:r>
      <w:r w:rsidRPr="00AE6DC6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บริษัท หน่วยงานธุรกิจที่สำคัญนี้ผลิตสินค้า</w:t>
      </w:r>
      <w:r w:rsidR="00287B43">
        <w:rPr>
          <w:rFonts w:asciiTheme="majorBidi" w:eastAsia="Cordia New" w:hAnsiTheme="majorBidi" w:cstheme="majorBidi" w:hint="cs"/>
          <w:sz w:val="30"/>
          <w:szCs w:val="30"/>
          <w:cs/>
          <w:lang w:val="en-GB"/>
        </w:rPr>
        <w:t>และบริการ</w:t>
      </w:r>
      <w:r w:rsidRPr="00AE6DC6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</w:t>
      </w:r>
      <w:r w:rsidR="006526F7" w:rsidRPr="00AE6DC6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กลุ่ม</w:t>
      </w:r>
      <w:r w:rsidRPr="00AE6DC6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บริษัท โดยสรุปมีดังนี้</w:t>
      </w:r>
    </w:p>
    <w:p w14:paraId="62DDB294" w14:textId="77777777" w:rsidR="00925A0C" w:rsidRPr="00AE6DC6" w:rsidRDefault="00925A0C" w:rsidP="00742E5E">
      <w:pPr>
        <w:ind w:left="540" w:right="-45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tbl>
      <w:tblPr>
        <w:tblW w:w="8931" w:type="dxa"/>
        <w:tblInd w:w="54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16"/>
        <w:gridCol w:w="7115"/>
      </w:tblGrid>
      <w:tr w:rsidR="00742E5E" w:rsidRPr="00AE6DC6" w14:paraId="49F37BF3" w14:textId="77777777" w:rsidTr="004816D7">
        <w:trPr>
          <w:cantSplit/>
          <w:trHeight w:val="308"/>
        </w:trPr>
        <w:tc>
          <w:tcPr>
            <w:tcW w:w="1816" w:type="dxa"/>
          </w:tcPr>
          <w:p w14:paraId="1F8067B6" w14:textId="292C3D8F" w:rsidR="00742E5E" w:rsidRPr="00AE6DC6" w:rsidRDefault="00742E5E" w:rsidP="002A5F91">
            <w:pPr>
              <w:ind w:right="44" w:hanging="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ส่วนงาน</w:t>
            </w:r>
            <w:r w:rsidR="00A22181" w:rsidRPr="00AE6DC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ที่รายงาน</w:t>
            </w:r>
            <w:r w:rsidRPr="00AE6DC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Pr="00AE6DC6">
              <w:rPr>
                <w:rFonts w:asciiTheme="majorBidi" w:eastAsia="Cordia New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115" w:type="dxa"/>
          </w:tcPr>
          <w:p w14:paraId="1C176E69" w14:textId="77777777" w:rsidR="00742E5E" w:rsidRPr="00AE6DC6" w:rsidRDefault="00742E5E" w:rsidP="002A5F91">
            <w:pPr>
              <w:ind w:right="44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การผลิตและจำหน่ายผลิตภัณฑ์ภายใต้ตรายี่ห้อของลูกค้า</w:t>
            </w:r>
            <w:r w:rsidRPr="00AE6DC6">
              <w:rPr>
                <w:rFonts w:asciiTheme="majorBidi" w:eastAsia="Cordia New" w:hAnsiTheme="majorBidi" w:cstheme="majorBidi"/>
                <w:sz w:val="30"/>
                <w:szCs w:val="30"/>
              </w:rPr>
              <w:t xml:space="preserve"> (OEM)</w:t>
            </w:r>
          </w:p>
        </w:tc>
      </w:tr>
      <w:tr w:rsidR="00742E5E" w:rsidRPr="00AE6DC6" w14:paraId="7C34CC20" w14:textId="77777777" w:rsidTr="004816D7">
        <w:trPr>
          <w:cantSplit/>
          <w:trHeight w:val="300"/>
        </w:trPr>
        <w:tc>
          <w:tcPr>
            <w:tcW w:w="1816" w:type="dxa"/>
          </w:tcPr>
          <w:p w14:paraId="1CE6EFE6" w14:textId="5E214F76" w:rsidR="00742E5E" w:rsidRPr="00AE6DC6" w:rsidRDefault="00742E5E" w:rsidP="002A5F91">
            <w:pPr>
              <w:ind w:right="44" w:hanging="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ส่วนงาน</w:t>
            </w:r>
            <w:r w:rsidR="00A22181" w:rsidRPr="00AE6DC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ที่รายงาน</w:t>
            </w:r>
            <w:r w:rsidRPr="00AE6DC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Pr="00AE6DC6">
              <w:rPr>
                <w:rFonts w:asciiTheme="majorBidi" w:eastAsia="Cordia New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115" w:type="dxa"/>
          </w:tcPr>
          <w:p w14:paraId="628DFD21" w14:textId="77777777" w:rsidR="00742E5E" w:rsidRPr="00AE6DC6" w:rsidRDefault="00742E5E" w:rsidP="002A5F91">
            <w:pPr>
              <w:ind w:right="44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การผลิตและจำหน่ายผลิตภัณฑ์ภายใต้ตรายี่ห้อของบริษัท</w:t>
            </w:r>
            <w:r w:rsidRPr="00AE6DC6">
              <w:rPr>
                <w:rFonts w:asciiTheme="majorBidi" w:eastAsia="Cordia New" w:hAnsiTheme="majorBidi" w:cstheme="majorBidi"/>
                <w:sz w:val="30"/>
                <w:szCs w:val="30"/>
              </w:rPr>
              <w:t xml:space="preserve"> (Own brands)</w:t>
            </w:r>
          </w:p>
        </w:tc>
      </w:tr>
      <w:tr w:rsidR="003F6CCC" w:rsidRPr="00AE6DC6" w14:paraId="5BFAACC3" w14:textId="77777777" w:rsidTr="004816D7">
        <w:trPr>
          <w:cantSplit/>
          <w:trHeight w:val="308"/>
        </w:trPr>
        <w:tc>
          <w:tcPr>
            <w:tcW w:w="1816" w:type="dxa"/>
          </w:tcPr>
          <w:p w14:paraId="0B4CA9DE" w14:textId="20ED98A6" w:rsidR="003F6CCC" w:rsidRPr="00AE6DC6" w:rsidRDefault="003F6CCC" w:rsidP="002A5F91">
            <w:pPr>
              <w:ind w:right="44" w:hanging="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ส่วนงานที่รายงาน</w:t>
            </w:r>
            <w:r w:rsidRPr="00AE6DC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Pr="00AE6DC6">
              <w:rPr>
                <w:rFonts w:asciiTheme="majorBidi" w:eastAsia="Cordia New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115" w:type="dxa"/>
          </w:tcPr>
          <w:p w14:paraId="171D5961" w14:textId="0D81EEE1" w:rsidR="003F6CCC" w:rsidRPr="00AE6DC6" w:rsidRDefault="003F6CCC" w:rsidP="002A5F91">
            <w:pPr>
              <w:ind w:right="44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การผลิตและจำหน่าย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น้ำยาและอุปกรณ์ที่เกี่ยวกับการฟอกไต</w:t>
            </w:r>
          </w:p>
        </w:tc>
      </w:tr>
      <w:tr w:rsidR="009606EB" w:rsidRPr="00AE6DC6" w14:paraId="6ADC398F" w14:textId="77777777" w:rsidTr="004816D7">
        <w:trPr>
          <w:cantSplit/>
          <w:trHeight w:val="308"/>
        </w:trPr>
        <w:tc>
          <w:tcPr>
            <w:tcW w:w="1816" w:type="dxa"/>
          </w:tcPr>
          <w:p w14:paraId="31CFC610" w14:textId="7C9400E8" w:rsidR="009606EB" w:rsidRPr="00AE6DC6" w:rsidRDefault="009606EB" w:rsidP="002A5F91">
            <w:pPr>
              <w:ind w:right="44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ส่วนงานที่รายงาน 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115" w:type="dxa"/>
          </w:tcPr>
          <w:p w14:paraId="0AEE165A" w14:textId="017C50B0" w:rsidR="009606EB" w:rsidRPr="00AE6DC6" w:rsidRDefault="009606EB" w:rsidP="002A5F91">
            <w:pPr>
              <w:ind w:right="44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การให้บริการ</w:t>
            </w:r>
            <w:r w:rsidR="00B13864" w:rsidRPr="00AE6DC6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 </w:t>
            </w:r>
            <w:r w:rsidRPr="00AE6DC6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รับจ้างวิจัยผลิตภัณฑ์</w:t>
            </w:r>
            <w:r w:rsidR="00B13864" w:rsidRPr="00AE6DC6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 และ</w:t>
            </w:r>
            <w:r w:rsidRPr="00AE6DC6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จัดฝึกอบรมเกี่ยวกับผลิตภัณฑ์เพื่อสุขภาพ</w:t>
            </w:r>
          </w:p>
        </w:tc>
      </w:tr>
    </w:tbl>
    <w:p w14:paraId="5C4BF434" w14:textId="77777777" w:rsidR="003A1DA7" w:rsidRPr="00AE6DC6" w:rsidRDefault="003A1DA7" w:rsidP="007C31E0">
      <w:pPr>
        <w:ind w:left="540" w:right="-45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</w:p>
    <w:p w14:paraId="74AFDBA6" w14:textId="0BC5119D" w:rsidR="00A22181" w:rsidRPr="00AE6DC6" w:rsidRDefault="00A22181" w:rsidP="007C31E0">
      <w:pPr>
        <w:ind w:left="540" w:right="-45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  <w:r w:rsidRPr="00AE6DC6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ส่วนงานอื่นรวมถึงรายได้จากการจำหน่ายสินค้าและบริการอื่น ซึ่งไม่มีส่วนงานใดที่เข้าเกณฑ์เชิงปริมาณเพื่อกำหนดส่วนงานที่รายงานในปี </w:t>
      </w:r>
      <w:r w:rsidRPr="00AE6DC6">
        <w:rPr>
          <w:rFonts w:asciiTheme="majorBidi" w:eastAsia="Cordia New" w:hAnsiTheme="majorBidi" w:cstheme="majorBidi"/>
          <w:sz w:val="30"/>
          <w:szCs w:val="30"/>
          <w:lang w:val="en-GB"/>
        </w:rPr>
        <w:t>256</w:t>
      </w:r>
      <w:r w:rsidR="007F6B57" w:rsidRPr="00AE6DC6">
        <w:rPr>
          <w:rFonts w:asciiTheme="majorBidi" w:eastAsia="Cordia New" w:hAnsiTheme="majorBidi" w:cstheme="majorBidi"/>
          <w:sz w:val="30"/>
          <w:szCs w:val="30"/>
          <w:lang w:val="en-GB"/>
        </w:rPr>
        <w:t>7</w:t>
      </w:r>
      <w:r w:rsidRPr="00AE6DC6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 หรือ </w:t>
      </w:r>
      <w:r w:rsidRPr="00AE6DC6">
        <w:rPr>
          <w:rFonts w:asciiTheme="majorBidi" w:eastAsia="Cordia New" w:hAnsiTheme="majorBidi" w:cstheme="majorBidi"/>
          <w:sz w:val="30"/>
          <w:szCs w:val="30"/>
          <w:lang w:val="en-GB"/>
        </w:rPr>
        <w:t>256</w:t>
      </w:r>
      <w:r w:rsidR="007F6B57" w:rsidRPr="00AE6DC6">
        <w:rPr>
          <w:rFonts w:asciiTheme="majorBidi" w:eastAsia="Cordia New" w:hAnsiTheme="majorBidi" w:cstheme="majorBidi"/>
          <w:sz w:val="30"/>
          <w:szCs w:val="30"/>
          <w:lang w:val="en-GB"/>
        </w:rPr>
        <w:t>6</w:t>
      </w:r>
    </w:p>
    <w:p w14:paraId="198A6026" w14:textId="77777777" w:rsidR="00A22181" w:rsidRPr="00AE6DC6" w:rsidRDefault="00A22181" w:rsidP="007C31E0">
      <w:pPr>
        <w:ind w:left="540" w:right="-45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</w:p>
    <w:p w14:paraId="6C975A8F" w14:textId="5F8CFECC" w:rsidR="00A22181" w:rsidRPr="00AE6DC6" w:rsidRDefault="00A22181" w:rsidP="007C31E0">
      <w:pPr>
        <w:ind w:left="540" w:right="-45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  <w:r w:rsidRPr="00AE6DC6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ผลการดำเนินงานวัดโดยใช้กำไรจากการดำเนินงานของส่วนงาน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270430" w:rsidRPr="00AE6DC6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กลุ่ม</w:t>
      </w:r>
      <w:r w:rsidRPr="00AE6DC6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บริษัท ผู้บริหารเชื่อว่าการใช้กำไรจากการดำเนินงานในการวัดผลการดำเนินงานนั้นเป็นข้อมูลที่เหมาะสมในการประเมินผลการดำเนินงานของส่วนงาน</w:t>
      </w:r>
    </w:p>
    <w:p w14:paraId="057A081A" w14:textId="77777777" w:rsidR="00A22181" w:rsidRPr="00AE6DC6" w:rsidRDefault="00A22181" w:rsidP="007C31E0">
      <w:pPr>
        <w:ind w:left="540" w:right="-45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</w:p>
    <w:p w14:paraId="0CEC7EA1" w14:textId="6C4DDC69" w:rsidR="00C46FC3" w:rsidRPr="00AE6DC6" w:rsidRDefault="00742E5E" w:rsidP="00481E9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AE6DC6">
        <w:rPr>
          <w:rFonts w:asciiTheme="majorBidi" w:hAnsiTheme="majorBidi" w:cstheme="majorBidi"/>
          <w:sz w:val="30"/>
          <w:szCs w:val="30"/>
          <w:cs/>
          <w:lang w:val="en-GB"/>
        </w:rPr>
        <w:t>รายได้หลักของ</w:t>
      </w:r>
      <w:r w:rsidR="006526F7" w:rsidRPr="00AE6DC6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AE6DC6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 w:rsidR="00EF75B1" w:rsidRPr="00AE6DC6">
        <w:rPr>
          <w:rFonts w:asciiTheme="majorBidi" w:hAnsiTheme="majorBidi" w:cstheme="majorBidi"/>
          <w:sz w:val="30"/>
          <w:szCs w:val="30"/>
          <w:cs/>
          <w:lang w:val="en-GB"/>
        </w:rPr>
        <w:t>และ</w:t>
      </w:r>
      <w:r w:rsidR="00334E2D" w:rsidRPr="00AE6DC6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 w:rsidRPr="00AE6DC6">
        <w:rPr>
          <w:rFonts w:asciiTheme="majorBidi" w:hAnsiTheme="majorBidi" w:cstheme="majorBidi"/>
          <w:sz w:val="30"/>
          <w:szCs w:val="30"/>
          <w:cs/>
          <w:lang w:val="en-GB"/>
        </w:rPr>
        <w:t>ได้มาจากรายได้จากสัญญาที่ทำกับลูกค้า และรับรู้รายได้ ณ เวลาหนึ่ง</w:t>
      </w:r>
    </w:p>
    <w:p w14:paraId="34168091" w14:textId="77777777" w:rsidR="00983AAD" w:rsidRPr="00AE6DC6" w:rsidRDefault="00983AAD" w:rsidP="00481E9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E1F1FEA" w14:textId="752AFB02" w:rsidR="00C46FC3" w:rsidRPr="00AE6DC6" w:rsidRDefault="00C46FC3" w:rsidP="00742E5E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  <w:sectPr w:rsidR="00C46FC3" w:rsidRPr="00AE6DC6" w:rsidSect="00291BFF">
          <w:headerReference w:type="default" r:id="rId11"/>
          <w:footerReference w:type="default" r:id="rId12"/>
          <w:pgSz w:w="11909" w:h="16834" w:code="9"/>
          <w:pgMar w:top="691" w:right="1379" w:bottom="576" w:left="1152" w:header="720" w:footer="720" w:gutter="0"/>
          <w:pgNumType w:start="12"/>
          <w:cols w:space="720"/>
          <w:docGrid w:linePitch="245"/>
        </w:sectPr>
      </w:pPr>
    </w:p>
    <w:tbl>
      <w:tblPr>
        <w:tblW w:w="4836" w:type="pct"/>
        <w:tblInd w:w="630" w:type="dxa"/>
        <w:tblLayout w:type="fixed"/>
        <w:tblLook w:val="0000" w:firstRow="0" w:lastRow="0" w:firstColumn="0" w:lastColumn="0" w:noHBand="0" w:noVBand="0"/>
      </w:tblPr>
      <w:tblGrid>
        <w:gridCol w:w="4051"/>
        <w:gridCol w:w="1515"/>
        <w:gridCol w:w="247"/>
        <w:gridCol w:w="1512"/>
        <w:gridCol w:w="253"/>
        <w:gridCol w:w="1509"/>
        <w:gridCol w:w="253"/>
        <w:gridCol w:w="1512"/>
        <w:gridCol w:w="236"/>
        <w:gridCol w:w="1377"/>
        <w:gridCol w:w="250"/>
        <w:gridCol w:w="1338"/>
      </w:tblGrid>
      <w:tr w:rsidR="000A1CAC" w:rsidRPr="00AE6DC6" w14:paraId="1A613BF8" w14:textId="144DC585" w:rsidTr="007A4719">
        <w:trPr>
          <w:trHeight w:val="451"/>
        </w:trPr>
        <w:tc>
          <w:tcPr>
            <w:tcW w:w="1441" w:type="pct"/>
          </w:tcPr>
          <w:p w14:paraId="43BD065B" w14:textId="77777777" w:rsidR="005560F0" w:rsidRPr="00AE6DC6" w:rsidRDefault="005560F0" w:rsidP="00F9494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bookmarkStart w:id="2" w:name="_Hlk150282703"/>
          </w:p>
        </w:tc>
        <w:tc>
          <w:tcPr>
            <w:tcW w:w="538" w:type="pct"/>
          </w:tcPr>
          <w:p w14:paraId="06EEE2B6" w14:textId="77777777" w:rsidR="005560F0" w:rsidRPr="00AE6DC6" w:rsidRDefault="005560F0" w:rsidP="00F949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" w:type="pct"/>
          </w:tcPr>
          <w:p w14:paraId="20DC282D" w14:textId="77777777" w:rsidR="005560F0" w:rsidRPr="00AE6DC6" w:rsidRDefault="005560F0" w:rsidP="00F949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6" w:type="pct"/>
            <w:gridSpan w:val="7"/>
            <w:vAlign w:val="bottom"/>
          </w:tcPr>
          <w:p w14:paraId="45A9B3BD" w14:textId="01249A9A" w:rsidR="005560F0" w:rsidRPr="00AE6DC6" w:rsidRDefault="005560F0" w:rsidP="00F949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9" w:type="pct"/>
          </w:tcPr>
          <w:p w14:paraId="42B067E6" w14:textId="77777777" w:rsidR="005560F0" w:rsidRPr="00AE6DC6" w:rsidRDefault="005560F0" w:rsidP="00F949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8" w:type="pct"/>
          </w:tcPr>
          <w:p w14:paraId="069F46BA" w14:textId="77777777" w:rsidR="005560F0" w:rsidRPr="00AE6DC6" w:rsidRDefault="005560F0" w:rsidP="00F949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A1CAC" w:rsidRPr="00AE6DC6" w14:paraId="70ADBBE5" w14:textId="27690505" w:rsidTr="007A4719">
        <w:trPr>
          <w:trHeight w:val="451"/>
        </w:trPr>
        <w:tc>
          <w:tcPr>
            <w:tcW w:w="1441" w:type="pct"/>
          </w:tcPr>
          <w:p w14:paraId="3C204B9C" w14:textId="77777777" w:rsidR="00CA6D94" w:rsidRPr="00AE6DC6" w:rsidRDefault="00CA6D94" w:rsidP="00403A1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  <w:p w14:paraId="1F46588F" w14:textId="04050C43" w:rsidR="005560F0" w:rsidRPr="00AE6DC6" w:rsidRDefault="005560F0" w:rsidP="00403A1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7F6B57" w:rsidRPr="00AE6D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สาม</w:t>
            </w: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เดือนสิ้นสุด</w:t>
            </w:r>
          </w:p>
        </w:tc>
        <w:tc>
          <w:tcPr>
            <w:tcW w:w="538" w:type="pct"/>
            <w:vAlign w:val="bottom"/>
          </w:tcPr>
          <w:p w14:paraId="68C03A04" w14:textId="77777777" w:rsidR="005560F0" w:rsidRPr="00AE6DC6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8" w:type="pct"/>
            <w:vAlign w:val="bottom"/>
          </w:tcPr>
          <w:p w14:paraId="317EA404" w14:textId="77777777" w:rsidR="005560F0" w:rsidRPr="00AE6DC6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6266EAE4" w14:textId="77777777" w:rsidR="005560F0" w:rsidRPr="00AE6DC6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0" w:type="pct"/>
            <w:vAlign w:val="bottom"/>
          </w:tcPr>
          <w:p w14:paraId="214E2AEF" w14:textId="77777777" w:rsidR="005560F0" w:rsidRPr="00AE6DC6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vAlign w:val="bottom"/>
          </w:tcPr>
          <w:p w14:paraId="4ED1E133" w14:textId="64E5AA58" w:rsidR="005560F0" w:rsidRPr="00AE6DC6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0" w:type="pct"/>
            <w:vAlign w:val="bottom"/>
          </w:tcPr>
          <w:p w14:paraId="64B93B37" w14:textId="77777777" w:rsidR="005560F0" w:rsidRPr="00AE6DC6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55223337" w14:textId="18388B01" w:rsidR="005560F0" w:rsidRPr="00AE6DC6" w:rsidRDefault="005560F0" w:rsidP="00BF1F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84" w:type="pct"/>
          </w:tcPr>
          <w:p w14:paraId="06BE5347" w14:textId="77777777" w:rsidR="005560F0" w:rsidRPr="00AE6DC6" w:rsidRDefault="005560F0" w:rsidP="00BF1F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0" w:type="pct"/>
            <w:vAlign w:val="bottom"/>
          </w:tcPr>
          <w:p w14:paraId="31219715" w14:textId="38FE16D2" w:rsidR="005560F0" w:rsidRPr="00AE6DC6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89" w:type="pct"/>
          </w:tcPr>
          <w:p w14:paraId="70B93910" w14:textId="77777777" w:rsidR="005560F0" w:rsidRPr="00AE6DC6" w:rsidRDefault="005560F0" w:rsidP="00BF1F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8" w:type="pct"/>
            <w:vAlign w:val="bottom"/>
          </w:tcPr>
          <w:p w14:paraId="02F2542E" w14:textId="38182DCA" w:rsidR="005560F0" w:rsidRPr="00AE6DC6" w:rsidRDefault="005560F0" w:rsidP="00BF1F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A1CAC" w:rsidRPr="00AE6DC6" w14:paraId="3FFC02E9" w14:textId="25942781" w:rsidTr="007A4719">
        <w:trPr>
          <w:trHeight w:val="451"/>
        </w:trPr>
        <w:tc>
          <w:tcPr>
            <w:tcW w:w="1441" w:type="pct"/>
          </w:tcPr>
          <w:p w14:paraId="540E3408" w14:textId="413BD98F" w:rsidR="005560F0" w:rsidRPr="00AE6DC6" w:rsidRDefault="005560F0" w:rsidP="00BF1F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</w:t>
            </w:r>
            <w:r w:rsidR="007F6B57"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1</w:t>
            </w: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 w:rsidR="007F6B57" w:rsidRPr="00AE6D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538" w:type="pct"/>
          </w:tcPr>
          <w:p w14:paraId="3FEEE9DA" w14:textId="5F73B210" w:rsidR="005560F0" w:rsidRPr="00AE6DC6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6B57" w:rsidRPr="00AE6DC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8" w:type="pct"/>
          </w:tcPr>
          <w:p w14:paraId="4B8E2CF5" w14:textId="77777777" w:rsidR="005560F0" w:rsidRPr="00AE6DC6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285F87E6" w14:textId="6BCF05E5" w:rsidR="005560F0" w:rsidRPr="00AE6DC6" w:rsidRDefault="007F6B57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0" w:type="pct"/>
          </w:tcPr>
          <w:p w14:paraId="73ED54AC" w14:textId="77777777" w:rsidR="005560F0" w:rsidRPr="00AE6DC6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2D64DAE" w14:textId="45A29986" w:rsidR="005560F0" w:rsidRPr="00AE6DC6" w:rsidRDefault="007F6B57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0" w:type="pct"/>
          </w:tcPr>
          <w:p w14:paraId="226F0E83" w14:textId="77777777" w:rsidR="005560F0" w:rsidRPr="00AE6DC6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3A671171" w14:textId="4B1C61A4" w:rsidR="005560F0" w:rsidRPr="00AE6DC6" w:rsidRDefault="007F6B57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84" w:type="pct"/>
          </w:tcPr>
          <w:p w14:paraId="27963332" w14:textId="77777777" w:rsidR="005560F0" w:rsidRPr="00AE6DC6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0" w:type="pct"/>
          </w:tcPr>
          <w:p w14:paraId="198C8CA3" w14:textId="293CFB26" w:rsidR="005560F0" w:rsidRPr="00AE6DC6" w:rsidRDefault="007F6B57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89" w:type="pct"/>
          </w:tcPr>
          <w:p w14:paraId="7D74FAFE" w14:textId="77777777" w:rsidR="005560F0" w:rsidRPr="00AE6DC6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" w:type="pct"/>
          </w:tcPr>
          <w:p w14:paraId="3FBC3B95" w14:textId="0AC1BD28" w:rsidR="005560F0" w:rsidRPr="00AE6DC6" w:rsidRDefault="007F6B57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A1CAC" w:rsidRPr="00AE6DC6" w14:paraId="172473E4" w14:textId="3346AB0E" w:rsidTr="007A4719">
        <w:trPr>
          <w:trHeight w:val="451"/>
        </w:trPr>
        <w:tc>
          <w:tcPr>
            <w:tcW w:w="1441" w:type="pct"/>
          </w:tcPr>
          <w:p w14:paraId="4208793D" w14:textId="77777777" w:rsidR="005560F0" w:rsidRPr="00AE6DC6" w:rsidRDefault="005560F0" w:rsidP="00BF1F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92" w:type="pct"/>
            <w:gridSpan w:val="9"/>
          </w:tcPr>
          <w:p w14:paraId="5A1FF5C5" w14:textId="6B92B5BB" w:rsidR="005560F0" w:rsidRPr="00AE6DC6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89" w:type="pct"/>
          </w:tcPr>
          <w:p w14:paraId="71C1734F" w14:textId="77777777" w:rsidR="005560F0" w:rsidRPr="00AE6DC6" w:rsidRDefault="005560F0" w:rsidP="00BF1FF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8" w:type="pct"/>
          </w:tcPr>
          <w:p w14:paraId="391D0F74" w14:textId="77777777" w:rsidR="005560F0" w:rsidRPr="00AE6DC6" w:rsidRDefault="005560F0" w:rsidP="00BF1FF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A1CAC" w:rsidRPr="00AE6DC6" w14:paraId="14EA7318" w14:textId="2AE6A70A" w:rsidTr="007A4719">
        <w:trPr>
          <w:trHeight w:val="451"/>
        </w:trPr>
        <w:tc>
          <w:tcPr>
            <w:tcW w:w="1441" w:type="pct"/>
          </w:tcPr>
          <w:p w14:paraId="6C7EA5D3" w14:textId="200F6BFE" w:rsidR="005560F0" w:rsidRPr="00AE6DC6" w:rsidRDefault="005560F0" w:rsidP="00BF1F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538" w:type="pct"/>
          </w:tcPr>
          <w:p w14:paraId="51AC921A" w14:textId="5CA7C6AE" w:rsidR="005560F0" w:rsidRPr="00AE6DC6" w:rsidRDefault="00DA1576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53,721</w:t>
            </w:r>
          </w:p>
        </w:tc>
        <w:tc>
          <w:tcPr>
            <w:tcW w:w="88" w:type="pct"/>
          </w:tcPr>
          <w:p w14:paraId="646DD26C" w14:textId="77777777" w:rsidR="005560F0" w:rsidRPr="00AE6DC6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38" w:type="pct"/>
          </w:tcPr>
          <w:p w14:paraId="642E7769" w14:textId="2051572A" w:rsidR="005560F0" w:rsidRPr="00AE6DC6" w:rsidRDefault="004A6C22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70</w:t>
            </w:r>
            <w:r w:rsidR="00DA1576" w:rsidRPr="00AE6D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AE6D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21</w:t>
            </w:r>
            <w:r w:rsidR="00DA1576" w:rsidRPr="00AE6D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</w:p>
        </w:tc>
        <w:tc>
          <w:tcPr>
            <w:tcW w:w="90" w:type="pct"/>
          </w:tcPr>
          <w:p w14:paraId="65A7F2D9" w14:textId="77777777" w:rsidR="005560F0" w:rsidRPr="00AE6DC6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37" w:type="pct"/>
          </w:tcPr>
          <w:p w14:paraId="771C6AC3" w14:textId="3AB92435" w:rsidR="005560F0" w:rsidRPr="00AE6DC6" w:rsidRDefault="00DA1576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27,397</w:t>
            </w:r>
          </w:p>
        </w:tc>
        <w:tc>
          <w:tcPr>
            <w:tcW w:w="90" w:type="pct"/>
          </w:tcPr>
          <w:p w14:paraId="1838A551" w14:textId="77777777" w:rsidR="005560F0" w:rsidRPr="00AE6DC6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4729E357" w14:textId="10D5A2E1" w:rsidR="005560F0" w:rsidRPr="00AE6DC6" w:rsidRDefault="00891761" w:rsidP="004F05E5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767</w:t>
            </w:r>
          </w:p>
        </w:tc>
        <w:tc>
          <w:tcPr>
            <w:tcW w:w="84" w:type="pct"/>
          </w:tcPr>
          <w:p w14:paraId="141031F5" w14:textId="77777777" w:rsidR="005560F0" w:rsidRPr="00AE6DC6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90" w:type="pct"/>
          </w:tcPr>
          <w:p w14:paraId="502ACC3F" w14:textId="283641F1" w:rsidR="005560F0" w:rsidRPr="00AE6DC6" w:rsidRDefault="00891761" w:rsidP="004F05E5">
            <w:pPr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3,56</w:t>
            </w:r>
            <w:r w:rsidR="00BC72C8" w:rsidRPr="00AE6DC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9" w:type="pct"/>
          </w:tcPr>
          <w:p w14:paraId="0E654B0D" w14:textId="77777777" w:rsidR="005560F0" w:rsidRPr="00AE6DC6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8" w:type="pct"/>
          </w:tcPr>
          <w:p w14:paraId="6DA2F290" w14:textId="16A1F229" w:rsidR="005560F0" w:rsidRPr="00AE6DC6" w:rsidRDefault="00891761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</w:t>
            </w:r>
            <w:r w:rsidR="004A6C22" w:rsidRPr="00AE6D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  <w:r w:rsidRPr="00AE6D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4A6C22" w:rsidRPr="00AE6D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661</w:t>
            </w:r>
          </w:p>
        </w:tc>
      </w:tr>
      <w:tr w:rsidR="000A1CAC" w:rsidRPr="00AE6DC6" w14:paraId="33173D84" w14:textId="1F40668A" w:rsidTr="007A4719">
        <w:trPr>
          <w:trHeight w:val="451"/>
        </w:trPr>
        <w:tc>
          <w:tcPr>
            <w:tcW w:w="1441" w:type="pct"/>
          </w:tcPr>
          <w:p w14:paraId="7973183B" w14:textId="550A4400" w:rsidR="005560F0" w:rsidRPr="00AE6DC6" w:rsidRDefault="005560F0" w:rsidP="00BF1FF0">
            <w:pPr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="003F619D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3F619D" w:rsidRPr="00AE6D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(ขาดทุน) 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F758B11" w14:textId="6BC1DDF0" w:rsidR="005560F0" w:rsidRPr="00AE6DC6" w:rsidRDefault="00313A4D" w:rsidP="00BF1F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575</w:t>
            </w:r>
          </w:p>
        </w:tc>
        <w:tc>
          <w:tcPr>
            <w:tcW w:w="88" w:type="pct"/>
          </w:tcPr>
          <w:p w14:paraId="6B64D9EC" w14:textId="77777777" w:rsidR="005560F0" w:rsidRPr="00AE6DC6" w:rsidRDefault="005560F0" w:rsidP="00BF1F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7092F45" w14:textId="6BF7BD8A" w:rsidR="005560F0" w:rsidRPr="00AE6DC6" w:rsidRDefault="004A6C22" w:rsidP="00BF1F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23</w:t>
            </w:r>
            <w:r w:rsidR="00DA1576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33</w:t>
            </w:r>
            <w:r w:rsidR="0015090A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</w:t>
            </w:r>
          </w:p>
        </w:tc>
        <w:tc>
          <w:tcPr>
            <w:tcW w:w="90" w:type="pct"/>
          </w:tcPr>
          <w:p w14:paraId="56671958" w14:textId="77777777" w:rsidR="005560F0" w:rsidRPr="00AE6DC6" w:rsidRDefault="005560F0" w:rsidP="00BF1F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</w:tcPr>
          <w:p w14:paraId="4C443669" w14:textId="397F413C" w:rsidR="005560F0" w:rsidRPr="00AE6DC6" w:rsidRDefault="00891761" w:rsidP="00BF1FF0">
            <w:pPr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4,212</w:t>
            </w:r>
          </w:p>
        </w:tc>
        <w:tc>
          <w:tcPr>
            <w:tcW w:w="90" w:type="pct"/>
          </w:tcPr>
          <w:p w14:paraId="6FE83421" w14:textId="77777777" w:rsidR="005560F0" w:rsidRPr="00AE6DC6" w:rsidRDefault="005560F0" w:rsidP="00BF1F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750E4733" w14:textId="2DC73A01" w:rsidR="005560F0" w:rsidRPr="00AE6DC6" w:rsidRDefault="00891761" w:rsidP="00BF1FF0">
            <w:pPr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(827)</w:t>
            </w:r>
          </w:p>
        </w:tc>
        <w:tc>
          <w:tcPr>
            <w:tcW w:w="84" w:type="pct"/>
          </w:tcPr>
          <w:p w14:paraId="190DB4B1" w14:textId="77777777" w:rsidR="005560F0" w:rsidRPr="00AE6DC6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</w:tcPr>
          <w:p w14:paraId="3A24DBF6" w14:textId="15C43277" w:rsidR="005560F0" w:rsidRPr="00AE6DC6" w:rsidRDefault="00891761" w:rsidP="00BF1FF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</w:t>
            </w:r>
            <w:r w:rsidR="004A6C22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95</w:t>
            </w:r>
            <w:r w:rsidR="0015090A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89" w:type="pct"/>
          </w:tcPr>
          <w:p w14:paraId="27BDBE05" w14:textId="77777777" w:rsidR="005560F0" w:rsidRPr="00AE6DC6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</w:tcPr>
          <w:p w14:paraId="04AA8917" w14:textId="65C08A95" w:rsidR="005560F0" w:rsidRPr="00AE6DC6" w:rsidRDefault="004A6C22" w:rsidP="00BF1FF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26</w:t>
            </w:r>
            <w:r w:rsidR="00891761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345</w:t>
            </w:r>
          </w:p>
        </w:tc>
      </w:tr>
      <w:tr w:rsidR="000A1CAC" w:rsidRPr="00AE6DC6" w14:paraId="310CF3E7" w14:textId="1D59D960" w:rsidTr="007A4719">
        <w:trPr>
          <w:trHeight w:val="451"/>
        </w:trPr>
        <w:tc>
          <w:tcPr>
            <w:tcW w:w="1441" w:type="pct"/>
          </w:tcPr>
          <w:p w14:paraId="5ED4FE01" w14:textId="77777777" w:rsidR="005560F0" w:rsidRPr="00AE6DC6" w:rsidRDefault="005560F0" w:rsidP="00BF1FF0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7D7ADC82" w14:textId="77777777" w:rsidR="005560F0" w:rsidRPr="00AE6DC6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pct"/>
          </w:tcPr>
          <w:p w14:paraId="6D6A71B1" w14:textId="77777777" w:rsidR="005560F0" w:rsidRPr="00AE6DC6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4592FC66" w14:textId="77777777" w:rsidR="005560F0" w:rsidRPr="00AE6DC6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32E9ACF2" w14:textId="77777777" w:rsidR="005560F0" w:rsidRPr="00AE6DC6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725F68CC" w14:textId="77777777" w:rsidR="005560F0" w:rsidRPr="00AE6DC6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51445B0F" w14:textId="77777777" w:rsidR="005560F0" w:rsidRPr="00AE6DC6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6BC12033" w14:textId="77777777" w:rsidR="005560F0" w:rsidRPr="00AE6DC6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</w:tcPr>
          <w:p w14:paraId="5FC615A1" w14:textId="77777777" w:rsidR="005560F0" w:rsidRPr="00AE6DC6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</w:tcPr>
          <w:p w14:paraId="12430B16" w14:textId="3DD998C2" w:rsidR="005560F0" w:rsidRPr="00AE6DC6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</w:tcPr>
          <w:p w14:paraId="7B60CBFD" w14:textId="77777777" w:rsidR="005560F0" w:rsidRPr="00AE6DC6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1AF4FD30" w14:textId="77777777" w:rsidR="005560F0" w:rsidRPr="00AE6DC6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1CAC" w:rsidRPr="00AE6DC6" w14:paraId="7878EDE8" w14:textId="43A1CE96" w:rsidTr="007A4719">
        <w:trPr>
          <w:trHeight w:val="451"/>
        </w:trPr>
        <w:tc>
          <w:tcPr>
            <w:tcW w:w="1441" w:type="pct"/>
          </w:tcPr>
          <w:p w14:paraId="58F5C580" w14:textId="77777777" w:rsidR="005560F0" w:rsidRPr="00AE6DC6" w:rsidRDefault="005560F0" w:rsidP="00BF1FF0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รายได้ที่ปันส่วนไม่ได้</w:t>
            </w:r>
          </w:p>
        </w:tc>
        <w:tc>
          <w:tcPr>
            <w:tcW w:w="538" w:type="pct"/>
          </w:tcPr>
          <w:p w14:paraId="0ABBB7A4" w14:textId="77777777" w:rsidR="005560F0" w:rsidRPr="00AE6DC6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pct"/>
          </w:tcPr>
          <w:p w14:paraId="5E80D070" w14:textId="77777777" w:rsidR="005560F0" w:rsidRPr="00AE6DC6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59121CCE" w14:textId="77777777" w:rsidR="005560F0" w:rsidRPr="00AE6DC6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26E7E4FA" w14:textId="77777777" w:rsidR="005560F0" w:rsidRPr="00AE6DC6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7241BCA" w14:textId="77777777" w:rsidR="005560F0" w:rsidRPr="00AE6DC6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6F4AF869" w14:textId="77777777" w:rsidR="005560F0" w:rsidRPr="00AE6DC6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10D8308B" w14:textId="77777777" w:rsidR="005560F0" w:rsidRPr="00AE6DC6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" w:type="pct"/>
          </w:tcPr>
          <w:p w14:paraId="10BCCAE8" w14:textId="77777777" w:rsidR="005560F0" w:rsidRPr="00AE6DC6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90" w:type="pct"/>
          </w:tcPr>
          <w:p w14:paraId="2A28C0CB" w14:textId="4D38A272" w:rsidR="005560F0" w:rsidRPr="00AE6DC6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9" w:type="pct"/>
          </w:tcPr>
          <w:p w14:paraId="55D427BA" w14:textId="77777777" w:rsidR="005560F0" w:rsidRPr="00AE6DC6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8" w:type="pct"/>
          </w:tcPr>
          <w:p w14:paraId="317F3A84" w14:textId="4A272EDA" w:rsidR="005560F0" w:rsidRPr="00AE6DC6" w:rsidRDefault="00891761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1,963</w:t>
            </w:r>
          </w:p>
        </w:tc>
      </w:tr>
      <w:tr w:rsidR="000A1CAC" w:rsidRPr="00AE6DC6" w14:paraId="424D231D" w14:textId="78F4B49D" w:rsidTr="007A4719">
        <w:trPr>
          <w:trHeight w:val="451"/>
        </w:trPr>
        <w:tc>
          <w:tcPr>
            <w:tcW w:w="1441" w:type="pct"/>
          </w:tcPr>
          <w:p w14:paraId="524BC608" w14:textId="77777777" w:rsidR="005560F0" w:rsidRPr="00AE6DC6" w:rsidRDefault="005560F0" w:rsidP="00BF1F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ค่าใช้จ่ายที่ปันส่วนไม่ได้</w:t>
            </w:r>
          </w:p>
        </w:tc>
        <w:tc>
          <w:tcPr>
            <w:tcW w:w="538" w:type="pct"/>
          </w:tcPr>
          <w:p w14:paraId="68243356" w14:textId="77777777" w:rsidR="005560F0" w:rsidRPr="00AE6DC6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pct"/>
          </w:tcPr>
          <w:p w14:paraId="4FD252D7" w14:textId="77777777" w:rsidR="005560F0" w:rsidRPr="00AE6DC6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4D81AFF4" w14:textId="77777777" w:rsidR="005560F0" w:rsidRPr="00AE6DC6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0348128A" w14:textId="77777777" w:rsidR="005560F0" w:rsidRPr="00AE6DC6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3C2670E" w14:textId="77777777" w:rsidR="005560F0" w:rsidRPr="00AE6DC6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03F87BFA" w14:textId="77777777" w:rsidR="005560F0" w:rsidRPr="00AE6DC6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177AC768" w14:textId="77777777" w:rsidR="005560F0" w:rsidRPr="00AE6DC6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" w:type="pct"/>
          </w:tcPr>
          <w:p w14:paraId="412FA781" w14:textId="77777777" w:rsidR="005560F0" w:rsidRPr="00AE6DC6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90" w:type="pct"/>
          </w:tcPr>
          <w:p w14:paraId="6EB8CAE8" w14:textId="35C0D171" w:rsidR="005560F0" w:rsidRPr="00AE6DC6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9" w:type="pct"/>
          </w:tcPr>
          <w:p w14:paraId="21CF80EA" w14:textId="77777777" w:rsidR="005560F0" w:rsidRPr="00AE6DC6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8" w:type="pct"/>
          </w:tcPr>
          <w:p w14:paraId="5EC1E2FE" w14:textId="05694E0E" w:rsidR="005560F0" w:rsidRPr="00AE6DC6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CC311F" w:rsidRPr="00AE6D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27</w:t>
            </w:r>
            <w:r w:rsidRPr="00AE6D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CC311F" w:rsidRPr="00AE6D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763</w:t>
            </w:r>
            <w:r w:rsidRPr="00AE6D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0A1CAC" w:rsidRPr="00AE6DC6" w14:paraId="4021999A" w14:textId="72816F60" w:rsidTr="007A4719">
        <w:trPr>
          <w:trHeight w:val="451"/>
        </w:trPr>
        <w:tc>
          <w:tcPr>
            <w:tcW w:w="1980" w:type="pct"/>
            <w:gridSpan w:val="2"/>
          </w:tcPr>
          <w:p w14:paraId="693FEAA3" w14:textId="5500427C" w:rsidR="005560F0" w:rsidRPr="00AE6DC6" w:rsidRDefault="005560F0" w:rsidP="00BF1FF0">
            <w:pPr>
              <w:tabs>
                <w:tab w:val="decimal" w:pos="702"/>
              </w:tabs>
              <w:ind w:left="-108" w:right="-147" w:firstLine="108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กลับรายการขาดทุนจากการด้อยค่าซึ่งเป็นไปตาม </w:t>
            </w:r>
            <w:r w:rsidRPr="00AE6D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TFRS9</w:t>
            </w:r>
          </w:p>
        </w:tc>
        <w:tc>
          <w:tcPr>
            <w:tcW w:w="88" w:type="pct"/>
          </w:tcPr>
          <w:p w14:paraId="54196779" w14:textId="77777777" w:rsidR="005560F0" w:rsidRPr="00AE6DC6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6DA37B40" w14:textId="77777777" w:rsidR="005560F0" w:rsidRPr="00AE6DC6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33BC2E7A" w14:textId="77777777" w:rsidR="005560F0" w:rsidRPr="00AE6DC6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554FCB45" w14:textId="77777777" w:rsidR="005560F0" w:rsidRPr="00AE6DC6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713604CF" w14:textId="77777777" w:rsidR="005560F0" w:rsidRPr="00AE6DC6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7EB84ACD" w14:textId="77777777" w:rsidR="005560F0" w:rsidRPr="00AE6DC6" w:rsidRDefault="005560F0" w:rsidP="00BF1FF0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</w:tcPr>
          <w:p w14:paraId="205502FE" w14:textId="77777777" w:rsidR="005560F0" w:rsidRPr="00AE6DC6" w:rsidRDefault="005560F0" w:rsidP="00BF1FF0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0" w:type="pct"/>
          </w:tcPr>
          <w:p w14:paraId="406364DF" w14:textId="03E5C220" w:rsidR="005560F0" w:rsidRPr="00AE6DC6" w:rsidRDefault="005560F0" w:rsidP="00BF1FF0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</w:tcPr>
          <w:p w14:paraId="17CA5A8F" w14:textId="77777777" w:rsidR="005560F0" w:rsidRPr="00AE6DC6" w:rsidRDefault="005560F0" w:rsidP="00BF1FF0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" w:type="pct"/>
          </w:tcPr>
          <w:p w14:paraId="6A9AAC1C" w14:textId="20A1EDCC" w:rsidR="005560F0" w:rsidRPr="00AE6DC6" w:rsidRDefault="007E6F98" w:rsidP="00BF1FF0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F619D" w:rsidRPr="00AE6DC6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355715" w:rsidRPr="00AE6DC6" w14:paraId="3ADDCCB9" w14:textId="77777777" w:rsidTr="007A4719">
        <w:trPr>
          <w:trHeight w:val="451"/>
        </w:trPr>
        <w:tc>
          <w:tcPr>
            <w:tcW w:w="1980" w:type="pct"/>
            <w:gridSpan w:val="2"/>
          </w:tcPr>
          <w:p w14:paraId="72A02C6F" w14:textId="067AB31A" w:rsidR="00355715" w:rsidRPr="00AE6DC6" w:rsidRDefault="00355715" w:rsidP="00BF1FF0">
            <w:pPr>
              <w:tabs>
                <w:tab w:val="decimal" w:pos="702"/>
              </w:tabs>
              <w:ind w:left="-108" w:right="-147" w:firstLine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7E7F68" w:rsidRPr="00AE6DC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ในเงินลงทุนในบริษัทร่วม</w:t>
            </w:r>
          </w:p>
        </w:tc>
        <w:tc>
          <w:tcPr>
            <w:tcW w:w="88" w:type="pct"/>
          </w:tcPr>
          <w:p w14:paraId="05D59431" w14:textId="77777777" w:rsidR="00355715" w:rsidRPr="00AE6DC6" w:rsidRDefault="00355715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6DA2C4A2" w14:textId="77777777" w:rsidR="00355715" w:rsidRPr="00AE6DC6" w:rsidRDefault="00355715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185E7AD5" w14:textId="77777777" w:rsidR="00355715" w:rsidRPr="00AE6DC6" w:rsidRDefault="00355715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B9AFA24" w14:textId="77777777" w:rsidR="00355715" w:rsidRPr="00AE6DC6" w:rsidRDefault="00355715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037B4333" w14:textId="77777777" w:rsidR="00355715" w:rsidRPr="00AE6DC6" w:rsidRDefault="00355715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2ACDA26B" w14:textId="77777777" w:rsidR="00355715" w:rsidRPr="00AE6DC6" w:rsidRDefault="00355715" w:rsidP="00BF1FF0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</w:tcPr>
          <w:p w14:paraId="2DDCA0C3" w14:textId="77777777" w:rsidR="00355715" w:rsidRPr="00AE6DC6" w:rsidRDefault="00355715" w:rsidP="00BF1FF0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0" w:type="pct"/>
          </w:tcPr>
          <w:p w14:paraId="04103408" w14:textId="77777777" w:rsidR="00355715" w:rsidRPr="00AE6DC6" w:rsidRDefault="00355715" w:rsidP="00BF1FF0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</w:tcPr>
          <w:p w14:paraId="7CA8CC8D" w14:textId="77777777" w:rsidR="00355715" w:rsidRPr="00AE6DC6" w:rsidRDefault="00355715" w:rsidP="00BF1FF0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" w:type="pct"/>
          </w:tcPr>
          <w:p w14:paraId="72BC3F85" w14:textId="08BB0CD8" w:rsidR="00355715" w:rsidRPr="00AE6DC6" w:rsidRDefault="00313A4D" w:rsidP="004F05E5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57C7E" w:rsidRPr="00AE6D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836</w:t>
            </w:r>
            <w:r w:rsidRPr="00AE6DC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A1CAC" w:rsidRPr="00AE6DC6" w14:paraId="5F8FFD3B" w14:textId="4AC9A04A" w:rsidTr="007A4719">
        <w:trPr>
          <w:trHeight w:val="451"/>
        </w:trPr>
        <w:tc>
          <w:tcPr>
            <w:tcW w:w="1441" w:type="pct"/>
          </w:tcPr>
          <w:p w14:paraId="4E8F2F70" w14:textId="77777777" w:rsidR="005560F0" w:rsidRPr="00AE6DC6" w:rsidRDefault="005560F0" w:rsidP="00BF1F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38" w:type="pct"/>
          </w:tcPr>
          <w:p w14:paraId="0D7EDE52" w14:textId="77777777" w:rsidR="005560F0" w:rsidRPr="00AE6DC6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pct"/>
          </w:tcPr>
          <w:p w14:paraId="5723B64C" w14:textId="77777777" w:rsidR="005560F0" w:rsidRPr="00AE6DC6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68301F6E" w14:textId="77777777" w:rsidR="005560F0" w:rsidRPr="00AE6DC6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1932A4F1" w14:textId="77777777" w:rsidR="005560F0" w:rsidRPr="00AE6DC6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ECC2073" w14:textId="77777777" w:rsidR="005560F0" w:rsidRPr="00AE6DC6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7805D2D6" w14:textId="77777777" w:rsidR="005560F0" w:rsidRPr="00AE6DC6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3CEB96BB" w14:textId="77777777" w:rsidR="005560F0" w:rsidRPr="00AE6DC6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" w:type="pct"/>
          </w:tcPr>
          <w:p w14:paraId="2D28EDDB" w14:textId="77777777" w:rsidR="005560F0" w:rsidRPr="00AE6DC6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90" w:type="pct"/>
          </w:tcPr>
          <w:p w14:paraId="12764DB6" w14:textId="78609B0B" w:rsidR="005560F0" w:rsidRPr="00AE6DC6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9" w:type="pct"/>
          </w:tcPr>
          <w:p w14:paraId="42C10B7B" w14:textId="77777777" w:rsidR="005560F0" w:rsidRPr="00AE6DC6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8" w:type="pct"/>
          </w:tcPr>
          <w:p w14:paraId="341702DC" w14:textId="68D05E65" w:rsidR="005560F0" w:rsidRPr="00AE6DC6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3F619D" w:rsidRPr="00AE6D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  <w:r w:rsidRPr="00AE6D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3F619D" w:rsidRPr="00AE6D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148</w:t>
            </w:r>
            <w:r w:rsidRPr="00AE6D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0A1CAC" w:rsidRPr="00AE6DC6" w14:paraId="6C6D4D1E" w14:textId="71D592CD" w:rsidTr="007A4719">
        <w:trPr>
          <w:trHeight w:val="451"/>
        </w:trPr>
        <w:tc>
          <w:tcPr>
            <w:tcW w:w="1441" w:type="pct"/>
          </w:tcPr>
          <w:p w14:paraId="31F2B087" w14:textId="60FC78BD" w:rsidR="005560F0" w:rsidRPr="00AE6DC6" w:rsidRDefault="003F619D" w:rsidP="00BF1FF0">
            <w:pPr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ขาดทุน</w:t>
            </w:r>
            <w:r w:rsidR="005560F0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538" w:type="pct"/>
          </w:tcPr>
          <w:p w14:paraId="1BABFB31" w14:textId="77777777" w:rsidR="005560F0" w:rsidRPr="00AE6DC6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pct"/>
          </w:tcPr>
          <w:p w14:paraId="2FD04870" w14:textId="77777777" w:rsidR="005560F0" w:rsidRPr="00AE6DC6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3EA20D4F" w14:textId="77777777" w:rsidR="005560F0" w:rsidRPr="00AE6DC6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69E57467" w14:textId="77777777" w:rsidR="005560F0" w:rsidRPr="00AE6DC6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51388B2" w14:textId="77777777" w:rsidR="005560F0" w:rsidRPr="00AE6DC6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096FFADF" w14:textId="77777777" w:rsidR="005560F0" w:rsidRPr="00AE6DC6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35085B4B" w14:textId="77777777" w:rsidR="005560F0" w:rsidRPr="00AE6DC6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" w:type="pct"/>
          </w:tcPr>
          <w:p w14:paraId="411F0F81" w14:textId="77777777" w:rsidR="005560F0" w:rsidRPr="00AE6DC6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90" w:type="pct"/>
          </w:tcPr>
          <w:p w14:paraId="27F7E733" w14:textId="1639C3F3" w:rsidR="005560F0" w:rsidRPr="00AE6DC6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9" w:type="pct"/>
          </w:tcPr>
          <w:p w14:paraId="3E65CB46" w14:textId="77777777" w:rsidR="005560F0" w:rsidRPr="00AE6DC6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double" w:sz="4" w:space="0" w:color="auto"/>
            </w:tcBorders>
          </w:tcPr>
          <w:p w14:paraId="296DBD5B" w14:textId="2AC912BC" w:rsidR="005560F0" w:rsidRPr="00AE6DC6" w:rsidRDefault="00313A4D" w:rsidP="004F05E5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</w:t>
            </w:r>
            <w:r w:rsidR="004A6C22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7B5A80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905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</w:tr>
      <w:bookmarkEnd w:id="2"/>
    </w:tbl>
    <w:p w14:paraId="13068F91" w14:textId="66A9C4B5" w:rsidR="00AB7BD9" w:rsidRPr="00AE6DC6" w:rsidRDefault="00AB7BD9">
      <w:pPr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19EC3623" w14:textId="77777777" w:rsidR="00AB7BD9" w:rsidRPr="00AE6DC6" w:rsidRDefault="00AB7BD9">
      <w:pPr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E6DC6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br w:type="page"/>
      </w:r>
    </w:p>
    <w:tbl>
      <w:tblPr>
        <w:tblW w:w="4803" w:type="pct"/>
        <w:tblInd w:w="639" w:type="dxa"/>
        <w:tblLayout w:type="fixed"/>
        <w:tblLook w:val="0000" w:firstRow="0" w:lastRow="0" w:firstColumn="0" w:lastColumn="0" w:noHBand="0" w:noVBand="0"/>
      </w:tblPr>
      <w:tblGrid>
        <w:gridCol w:w="4032"/>
        <w:gridCol w:w="1519"/>
        <w:gridCol w:w="251"/>
        <w:gridCol w:w="1510"/>
        <w:gridCol w:w="237"/>
        <w:gridCol w:w="1541"/>
        <w:gridCol w:w="254"/>
        <w:gridCol w:w="1429"/>
        <w:gridCol w:w="254"/>
        <w:gridCol w:w="1343"/>
        <w:gridCol w:w="251"/>
        <w:gridCol w:w="1337"/>
      </w:tblGrid>
      <w:tr w:rsidR="000A1CAC" w:rsidRPr="00AE6DC6" w14:paraId="4E3F028E" w14:textId="77777777" w:rsidTr="007A4719">
        <w:trPr>
          <w:trHeight w:val="451"/>
        </w:trPr>
        <w:tc>
          <w:tcPr>
            <w:tcW w:w="1444" w:type="pct"/>
          </w:tcPr>
          <w:p w14:paraId="2C08394D" w14:textId="77777777" w:rsidR="005560F0" w:rsidRPr="00AE6DC6" w:rsidRDefault="005560F0" w:rsidP="0053404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bookmarkStart w:id="3" w:name="_Hlk150282725"/>
          </w:p>
        </w:tc>
        <w:tc>
          <w:tcPr>
            <w:tcW w:w="542" w:type="pct"/>
          </w:tcPr>
          <w:p w14:paraId="528B143E" w14:textId="77777777" w:rsidR="005560F0" w:rsidRPr="00AE6DC6" w:rsidRDefault="005560F0" w:rsidP="0053404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pct"/>
          </w:tcPr>
          <w:p w14:paraId="3C947420" w14:textId="77777777" w:rsidR="005560F0" w:rsidRPr="00AE6DC6" w:rsidRDefault="005560F0" w:rsidP="0053404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53" w:type="pct"/>
            <w:gridSpan w:val="7"/>
            <w:vAlign w:val="bottom"/>
          </w:tcPr>
          <w:p w14:paraId="2637D528" w14:textId="35CC088E" w:rsidR="005560F0" w:rsidRPr="00AE6DC6" w:rsidRDefault="005560F0" w:rsidP="0053404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pct"/>
          </w:tcPr>
          <w:p w14:paraId="46F917BA" w14:textId="77777777" w:rsidR="005560F0" w:rsidRPr="00AE6DC6" w:rsidRDefault="005560F0" w:rsidP="0053404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0" w:type="pct"/>
          </w:tcPr>
          <w:p w14:paraId="5D101D40" w14:textId="77777777" w:rsidR="005560F0" w:rsidRPr="00AE6DC6" w:rsidRDefault="005560F0" w:rsidP="0053404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A4719" w:rsidRPr="00AE6DC6" w14:paraId="5B11AB12" w14:textId="77777777" w:rsidTr="007A4719">
        <w:trPr>
          <w:trHeight w:val="451"/>
        </w:trPr>
        <w:tc>
          <w:tcPr>
            <w:tcW w:w="1444" w:type="pct"/>
          </w:tcPr>
          <w:p w14:paraId="5B9C315F" w14:textId="77777777" w:rsidR="00CA6D94" w:rsidRPr="00AE6DC6" w:rsidRDefault="00CA6D94" w:rsidP="00403A1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  <w:p w14:paraId="6251E769" w14:textId="74FCD6B2" w:rsidR="005560F0" w:rsidRPr="00AE6DC6" w:rsidRDefault="005560F0" w:rsidP="00403A1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7F6B57" w:rsidRPr="00AE6D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สาม</w:t>
            </w: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เดือนสิ้นสุด</w:t>
            </w:r>
          </w:p>
        </w:tc>
        <w:tc>
          <w:tcPr>
            <w:tcW w:w="542" w:type="pct"/>
            <w:vAlign w:val="bottom"/>
          </w:tcPr>
          <w:p w14:paraId="7B27A193" w14:textId="77777777" w:rsidR="005560F0" w:rsidRPr="00AE6DC6" w:rsidRDefault="005560F0" w:rsidP="005340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90" w:type="pct"/>
            <w:vAlign w:val="bottom"/>
          </w:tcPr>
          <w:p w14:paraId="3A6E7CF6" w14:textId="77777777" w:rsidR="005560F0" w:rsidRPr="00AE6DC6" w:rsidRDefault="005560F0" w:rsidP="005340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3BBCCD3F" w14:textId="77777777" w:rsidR="005560F0" w:rsidRPr="00AE6DC6" w:rsidRDefault="005560F0" w:rsidP="005340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85" w:type="pct"/>
            <w:vAlign w:val="bottom"/>
          </w:tcPr>
          <w:p w14:paraId="551AC898" w14:textId="77777777" w:rsidR="005560F0" w:rsidRPr="00AE6DC6" w:rsidRDefault="005560F0" w:rsidP="005340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14:paraId="7F8E5FD5" w14:textId="77777777" w:rsidR="005560F0" w:rsidRPr="00AE6DC6" w:rsidRDefault="005560F0" w:rsidP="005340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1" w:type="pct"/>
            <w:vAlign w:val="bottom"/>
          </w:tcPr>
          <w:p w14:paraId="13FF6ECF" w14:textId="77777777" w:rsidR="005560F0" w:rsidRPr="00AE6DC6" w:rsidRDefault="005560F0" w:rsidP="005340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  <w:vAlign w:val="bottom"/>
          </w:tcPr>
          <w:p w14:paraId="494ABB90" w14:textId="77777777" w:rsidR="005560F0" w:rsidRPr="00AE6DC6" w:rsidRDefault="005560F0" w:rsidP="0053404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1" w:type="pct"/>
          </w:tcPr>
          <w:p w14:paraId="530A5E46" w14:textId="77777777" w:rsidR="005560F0" w:rsidRPr="00AE6DC6" w:rsidRDefault="005560F0" w:rsidP="0053404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" w:type="pct"/>
            <w:vAlign w:val="bottom"/>
          </w:tcPr>
          <w:p w14:paraId="4FCF90E6" w14:textId="77777777" w:rsidR="005560F0" w:rsidRPr="00AE6DC6" w:rsidRDefault="005560F0" w:rsidP="005340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90" w:type="pct"/>
          </w:tcPr>
          <w:p w14:paraId="68F6AFDA" w14:textId="77777777" w:rsidR="005560F0" w:rsidRPr="00AE6DC6" w:rsidRDefault="005560F0" w:rsidP="0053404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0" w:type="pct"/>
            <w:vAlign w:val="bottom"/>
          </w:tcPr>
          <w:p w14:paraId="5AC53867" w14:textId="77777777" w:rsidR="005560F0" w:rsidRPr="00AE6DC6" w:rsidRDefault="005560F0" w:rsidP="0053404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A4719" w:rsidRPr="00AE6DC6" w14:paraId="464A239A" w14:textId="77777777" w:rsidTr="007A4719">
        <w:trPr>
          <w:trHeight w:val="451"/>
        </w:trPr>
        <w:tc>
          <w:tcPr>
            <w:tcW w:w="1444" w:type="pct"/>
          </w:tcPr>
          <w:p w14:paraId="4FDCC1B5" w14:textId="386070F3" w:rsidR="005560F0" w:rsidRPr="00AE6DC6" w:rsidRDefault="005560F0" w:rsidP="0053404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</w:t>
            </w:r>
            <w:r w:rsidR="007F6B57"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1</w:t>
            </w: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 w:rsidR="007F6B57" w:rsidRPr="00AE6D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มีนาคม</w:t>
            </w:r>
            <w:r w:rsidR="006715EC"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 w:rsidR="006715EC"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(ปรับปรุงใหม่)</w:t>
            </w:r>
          </w:p>
        </w:tc>
        <w:tc>
          <w:tcPr>
            <w:tcW w:w="542" w:type="pct"/>
          </w:tcPr>
          <w:p w14:paraId="6300135F" w14:textId="53DB6488" w:rsidR="005560F0" w:rsidRPr="00AE6DC6" w:rsidRDefault="005560F0" w:rsidP="005340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6B57" w:rsidRPr="00AE6DC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0" w:type="pct"/>
          </w:tcPr>
          <w:p w14:paraId="14F3FC74" w14:textId="77777777" w:rsidR="005560F0" w:rsidRPr="00AE6DC6" w:rsidRDefault="005560F0" w:rsidP="005340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6F28B8EB" w14:textId="27175254" w:rsidR="005560F0" w:rsidRPr="00AE6DC6" w:rsidRDefault="007F6B57" w:rsidP="005340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85" w:type="pct"/>
          </w:tcPr>
          <w:p w14:paraId="084AF3DB" w14:textId="77777777" w:rsidR="005560F0" w:rsidRPr="00AE6DC6" w:rsidRDefault="005560F0" w:rsidP="005340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3E79BC00" w14:textId="1705D91B" w:rsidR="005560F0" w:rsidRPr="00AE6DC6" w:rsidRDefault="007F6B57" w:rsidP="005340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1" w:type="pct"/>
          </w:tcPr>
          <w:p w14:paraId="5F2E229E" w14:textId="77777777" w:rsidR="005560F0" w:rsidRPr="00AE6DC6" w:rsidRDefault="005560F0" w:rsidP="005340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07F2E058" w14:textId="3B078D2E" w:rsidR="005560F0" w:rsidRPr="00AE6DC6" w:rsidRDefault="007F6B57" w:rsidP="005340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1" w:type="pct"/>
          </w:tcPr>
          <w:p w14:paraId="0B953463" w14:textId="77777777" w:rsidR="005560F0" w:rsidRPr="00AE6DC6" w:rsidRDefault="005560F0" w:rsidP="005340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" w:type="pct"/>
          </w:tcPr>
          <w:p w14:paraId="76077814" w14:textId="39D0BEA2" w:rsidR="005560F0" w:rsidRPr="00AE6DC6" w:rsidRDefault="007F6B57" w:rsidP="005340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0" w:type="pct"/>
          </w:tcPr>
          <w:p w14:paraId="1796875C" w14:textId="77777777" w:rsidR="005560F0" w:rsidRPr="00AE6DC6" w:rsidRDefault="005560F0" w:rsidP="005340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</w:tcPr>
          <w:p w14:paraId="04D3A413" w14:textId="5198107B" w:rsidR="005560F0" w:rsidRPr="00AE6DC6" w:rsidRDefault="007F6B57" w:rsidP="005340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560F0" w:rsidRPr="00AE6DC6" w14:paraId="2BDE67C9" w14:textId="77777777" w:rsidTr="007A4719">
        <w:trPr>
          <w:trHeight w:val="451"/>
        </w:trPr>
        <w:tc>
          <w:tcPr>
            <w:tcW w:w="1444" w:type="pct"/>
          </w:tcPr>
          <w:p w14:paraId="2544955A" w14:textId="77777777" w:rsidR="005560F0" w:rsidRPr="00AE6DC6" w:rsidRDefault="005560F0" w:rsidP="0053404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85" w:type="pct"/>
            <w:gridSpan w:val="9"/>
          </w:tcPr>
          <w:p w14:paraId="53225F55" w14:textId="77777777" w:rsidR="005560F0" w:rsidRPr="00AE6DC6" w:rsidRDefault="005560F0" w:rsidP="005340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90" w:type="pct"/>
          </w:tcPr>
          <w:p w14:paraId="68B01E36" w14:textId="77777777" w:rsidR="005560F0" w:rsidRPr="00AE6DC6" w:rsidRDefault="005560F0" w:rsidP="0053404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0" w:type="pct"/>
          </w:tcPr>
          <w:p w14:paraId="4783F1C2" w14:textId="77777777" w:rsidR="005560F0" w:rsidRPr="00AE6DC6" w:rsidRDefault="005560F0" w:rsidP="0053404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A4719" w:rsidRPr="00AE6DC6" w14:paraId="30285157" w14:textId="77777777" w:rsidTr="007A4719">
        <w:trPr>
          <w:trHeight w:val="451"/>
        </w:trPr>
        <w:tc>
          <w:tcPr>
            <w:tcW w:w="1444" w:type="pct"/>
          </w:tcPr>
          <w:p w14:paraId="0E40485D" w14:textId="77777777" w:rsidR="005560F0" w:rsidRPr="00AE6DC6" w:rsidRDefault="005560F0" w:rsidP="0053404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542" w:type="pct"/>
          </w:tcPr>
          <w:p w14:paraId="5324D00E" w14:textId="6805815F" w:rsidR="005560F0" w:rsidRPr="00AE6DC6" w:rsidRDefault="003F619D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53,067</w:t>
            </w:r>
          </w:p>
        </w:tc>
        <w:tc>
          <w:tcPr>
            <w:tcW w:w="90" w:type="pct"/>
          </w:tcPr>
          <w:p w14:paraId="464E92BC" w14:textId="77777777" w:rsidR="005560F0" w:rsidRPr="00AE6DC6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41" w:type="pct"/>
          </w:tcPr>
          <w:p w14:paraId="4F60147B" w14:textId="30BF8E7F" w:rsidR="005560F0" w:rsidRPr="00AE6DC6" w:rsidRDefault="003F619D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65,845</w:t>
            </w:r>
          </w:p>
        </w:tc>
        <w:tc>
          <w:tcPr>
            <w:tcW w:w="85" w:type="pct"/>
          </w:tcPr>
          <w:p w14:paraId="33FE98E3" w14:textId="77777777" w:rsidR="005560F0" w:rsidRPr="00AE6DC6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52" w:type="pct"/>
          </w:tcPr>
          <w:p w14:paraId="493C0D03" w14:textId="7D4257AA" w:rsidR="005560F0" w:rsidRPr="00AE6DC6" w:rsidRDefault="003F619D" w:rsidP="00733529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1" w:type="pct"/>
          </w:tcPr>
          <w:p w14:paraId="1FCC100C" w14:textId="77777777" w:rsidR="005560F0" w:rsidRPr="00AE6DC6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72905BAC" w14:textId="585CA72F" w:rsidR="005560F0" w:rsidRPr="00AE6DC6" w:rsidRDefault="003F619D" w:rsidP="00B87364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1,033</w:t>
            </w:r>
          </w:p>
        </w:tc>
        <w:tc>
          <w:tcPr>
            <w:tcW w:w="91" w:type="pct"/>
          </w:tcPr>
          <w:p w14:paraId="2719C1FB" w14:textId="77777777" w:rsidR="005560F0" w:rsidRPr="00AE6DC6" w:rsidRDefault="005560F0" w:rsidP="0053404E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1" w:type="pct"/>
          </w:tcPr>
          <w:p w14:paraId="223394A0" w14:textId="00B514B3" w:rsidR="005560F0" w:rsidRPr="00AE6DC6" w:rsidRDefault="003F619D" w:rsidP="00B87364">
            <w:pPr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1,233</w:t>
            </w:r>
          </w:p>
        </w:tc>
        <w:tc>
          <w:tcPr>
            <w:tcW w:w="90" w:type="pct"/>
          </w:tcPr>
          <w:p w14:paraId="2FD97AD1" w14:textId="77777777" w:rsidR="005560F0" w:rsidRPr="00AE6DC6" w:rsidRDefault="005560F0" w:rsidP="0053404E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0" w:type="pct"/>
          </w:tcPr>
          <w:p w14:paraId="454982B6" w14:textId="7D2FFD0E" w:rsidR="005560F0" w:rsidRPr="00AE6DC6" w:rsidRDefault="003F619D" w:rsidP="0053404E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121,178</w:t>
            </w:r>
          </w:p>
        </w:tc>
      </w:tr>
      <w:tr w:rsidR="007A4719" w:rsidRPr="00AE6DC6" w14:paraId="6D846086" w14:textId="77777777" w:rsidTr="007A4719">
        <w:trPr>
          <w:trHeight w:val="451"/>
        </w:trPr>
        <w:tc>
          <w:tcPr>
            <w:tcW w:w="1444" w:type="pct"/>
          </w:tcPr>
          <w:p w14:paraId="15C54C8D" w14:textId="43EDA217" w:rsidR="005560F0" w:rsidRPr="00AE6DC6" w:rsidRDefault="005560F0" w:rsidP="0053404E">
            <w:pPr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="00FD57D9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(</w:t>
            </w:r>
            <w:r w:rsidR="00FD57D9" w:rsidRPr="00AE6D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ขาดทุน</w:t>
            </w:r>
            <w:r w:rsidR="00FD57D9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  <w:r w:rsidR="00FD57D9" w:rsidRPr="00AE6D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</w:tcBorders>
          </w:tcPr>
          <w:p w14:paraId="4D167DCF" w14:textId="25B5C4EF" w:rsidR="005560F0" w:rsidRPr="00AE6DC6" w:rsidRDefault="003F619D" w:rsidP="0053404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1,64</w:t>
            </w:r>
            <w:r w:rsidR="008315BF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</w:t>
            </w:r>
          </w:p>
        </w:tc>
        <w:tc>
          <w:tcPr>
            <w:tcW w:w="90" w:type="pct"/>
          </w:tcPr>
          <w:p w14:paraId="72E55E10" w14:textId="77777777" w:rsidR="005560F0" w:rsidRPr="00AE6DC6" w:rsidRDefault="005560F0" w:rsidP="0053404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</w:tcPr>
          <w:p w14:paraId="64569348" w14:textId="1B6326B5" w:rsidR="005560F0" w:rsidRPr="00AE6DC6" w:rsidRDefault="003F619D" w:rsidP="0053404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23,087</w:t>
            </w:r>
          </w:p>
        </w:tc>
        <w:tc>
          <w:tcPr>
            <w:tcW w:w="85" w:type="pct"/>
          </w:tcPr>
          <w:p w14:paraId="685D1A94" w14:textId="77777777" w:rsidR="005560F0" w:rsidRPr="00AE6DC6" w:rsidRDefault="005560F0" w:rsidP="0053404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56D18F68" w14:textId="752A21FF" w:rsidR="005560F0" w:rsidRPr="00AE6DC6" w:rsidRDefault="003F619D" w:rsidP="00733529">
            <w:pPr>
              <w:ind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1" w:type="pct"/>
          </w:tcPr>
          <w:p w14:paraId="40777B59" w14:textId="77777777" w:rsidR="005560F0" w:rsidRPr="00AE6DC6" w:rsidRDefault="005560F0" w:rsidP="0053404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42C3D4C2" w14:textId="063B8B6F" w:rsidR="005560F0" w:rsidRPr="00AE6DC6" w:rsidRDefault="003F619D" w:rsidP="0053404E">
            <w:pPr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(302)</w:t>
            </w:r>
          </w:p>
        </w:tc>
        <w:tc>
          <w:tcPr>
            <w:tcW w:w="91" w:type="pct"/>
          </w:tcPr>
          <w:p w14:paraId="6DC5DEA1" w14:textId="77777777" w:rsidR="005560F0" w:rsidRPr="00AE6DC6" w:rsidRDefault="005560F0" w:rsidP="0053404E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</w:tcPr>
          <w:p w14:paraId="5AFAC39E" w14:textId="4950BE98" w:rsidR="005560F0" w:rsidRPr="00AE6DC6" w:rsidRDefault="00733529" w:rsidP="0053404E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</w:t>
            </w:r>
            <w:r w:rsidR="003F619D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</w:t>
            </w:r>
            <w:r w:rsidR="00EA2A23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0</w:t>
            </w:r>
            <w:r w:rsidR="003F619D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90" w:type="pct"/>
          </w:tcPr>
          <w:p w14:paraId="612F6B6C" w14:textId="77777777" w:rsidR="005560F0" w:rsidRPr="00AE6DC6" w:rsidRDefault="005560F0" w:rsidP="0053404E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</w:tcPr>
          <w:p w14:paraId="73390511" w14:textId="5C989A7C" w:rsidR="005560F0" w:rsidRPr="00AE6DC6" w:rsidRDefault="00733529" w:rsidP="0053404E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</w:t>
            </w:r>
            <w:r w:rsidR="003F619D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</w:t>
            </w:r>
            <w:r w:rsidR="005560F0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3F619D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397</w:t>
            </w:r>
          </w:p>
        </w:tc>
      </w:tr>
      <w:tr w:rsidR="007A4719" w:rsidRPr="00AE6DC6" w14:paraId="52C53842" w14:textId="77777777" w:rsidTr="007A4719">
        <w:trPr>
          <w:trHeight w:val="451"/>
        </w:trPr>
        <w:tc>
          <w:tcPr>
            <w:tcW w:w="1444" w:type="pct"/>
          </w:tcPr>
          <w:p w14:paraId="0A77DE8F" w14:textId="77777777" w:rsidR="005560F0" w:rsidRPr="00AE6DC6" w:rsidRDefault="005560F0" w:rsidP="0053404E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33A1BA63" w14:textId="77777777" w:rsidR="005560F0" w:rsidRPr="00AE6DC6" w:rsidRDefault="005560F0" w:rsidP="0053404E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5E7848C5" w14:textId="77777777" w:rsidR="005560F0" w:rsidRPr="00AE6DC6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478CA17B" w14:textId="77777777" w:rsidR="005560F0" w:rsidRPr="00AE6DC6" w:rsidRDefault="005560F0" w:rsidP="0053404E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</w:tcPr>
          <w:p w14:paraId="791BC572" w14:textId="77777777" w:rsidR="005560F0" w:rsidRPr="00AE6DC6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3972977B" w14:textId="77777777" w:rsidR="005560F0" w:rsidRPr="00AE6DC6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7C2A2744" w14:textId="77777777" w:rsidR="005560F0" w:rsidRPr="00AE6DC6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</w:tcPr>
          <w:p w14:paraId="783156E2" w14:textId="77777777" w:rsidR="005560F0" w:rsidRPr="00AE6DC6" w:rsidRDefault="005560F0" w:rsidP="0053404E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17DF0D9F" w14:textId="77777777" w:rsidR="005560F0" w:rsidRPr="00AE6DC6" w:rsidRDefault="005560F0" w:rsidP="0053404E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</w:tcPr>
          <w:p w14:paraId="631A476E" w14:textId="77777777" w:rsidR="005560F0" w:rsidRPr="00AE6DC6" w:rsidRDefault="005560F0" w:rsidP="0053404E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0233296C" w14:textId="77777777" w:rsidR="005560F0" w:rsidRPr="00AE6DC6" w:rsidRDefault="005560F0" w:rsidP="0053404E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7FC8BB45" w14:textId="77777777" w:rsidR="005560F0" w:rsidRPr="00AE6DC6" w:rsidRDefault="005560F0" w:rsidP="0053404E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4719" w:rsidRPr="00AE6DC6" w14:paraId="0DFD2A4F" w14:textId="77777777" w:rsidTr="007A4719">
        <w:trPr>
          <w:trHeight w:val="451"/>
        </w:trPr>
        <w:tc>
          <w:tcPr>
            <w:tcW w:w="1444" w:type="pct"/>
          </w:tcPr>
          <w:p w14:paraId="730C25FF" w14:textId="77777777" w:rsidR="005560F0" w:rsidRPr="00AE6DC6" w:rsidRDefault="005560F0" w:rsidP="0053404E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รายได้ที่ปันส่วนไม่ได้</w:t>
            </w:r>
          </w:p>
        </w:tc>
        <w:tc>
          <w:tcPr>
            <w:tcW w:w="542" w:type="pct"/>
          </w:tcPr>
          <w:p w14:paraId="341AA8AA" w14:textId="77777777" w:rsidR="005560F0" w:rsidRPr="00AE6DC6" w:rsidRDefault="005560F0" w:rsidP="0053404E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7DC55380" w14:textId="77777777" w:rsidR="005560F0" w:rsidRPr="00AE6DC6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16215C39" w14:textId="77777777" w:rsidR="005560F0" w:rsidRPr="00AE6DC6" w:rsidRDefault="005560F0" w:rsidP="0053404E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</w:tcPr>
          <w:p w14:paraId="18DBC0F7" w14:textId="77777777" w:rsidR="005560F0" w:rsidRPr="00AE6DC6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4186776E" w14:textId="77777777" w:rsidR="005560F0" w:rsidRPr="00AE6DC6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5EA09D89" w14:textId="77777777" w:rsidR="005560F0" w:rsidRPr="00AE6DC6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52C88429" w14:textId="77777777" w:rsidR="005560F0" w:rsidRPr="00AE6DC6" w:rsidRDefault="005560F0" w:rsidP="0053404E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</w:tcPr>
          <w:p w14:paraId="7182E83E" w14:textId="77777777" w:rsidR="005560F0" w:rsidRPr="00AE6DC6" w:rsidRDefault="005560F0" w:rsidP="0053404E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1" w:type="pct"/>
          </w:tcPr>
          <w:p w14:paraId="46147A13" w14:textId="77777777" w:rsidR="005560F0" w:rsidRPr="00AE6DC6" w:rsidRDefault="005560F0" w:rsidP="0053404E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" w:type="pct"/>
          </w:tcPr>
          <w:p w14:paraId="1A9C05F1" w14:textId="77777777" w:rsidR="005560F0" w:rsidRPr="00AE6DC6" w:rsidRDefault="005560F0" w:rsidP="0053404E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0" w:type="pct"/>
          </w:tcPr>
          <w:p w14:paraId="6E9CBCA0" w14:textId="436E857F" w:rsidR="005560F0" w:rsidRPr="00AE6DC6" w:rsidRDefault="003F619D" w:rsidP="0053404E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560F0" w:rsidRPr="00AE6D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AE6D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069</w:t>
            </w:r>
          </w:p>
        </w:tc>
      </w:tr>
      <w:tr w:rsidR="007A4719" w:rsidRPr="00AE6DC6" w14:paraId="4E44A83E" w14:textId="77777777" w:rsidTr="007A4719">
        <w:trPr>
          <w:trHeight w:val="451"/>
        </w:trPr>
        <w:tc>
          <w:tcPr>
            <w:tcW w:w="1444" w:type="pct"/>
          </w:tcPr>
          <w:p w14:paraId="444CC6A1" w14:textId="77777777" w:rsidR="005560F0" w:rsidRPr="00AE6DC6" w:rsidRDefault="005560F0" w:rsidP="0053404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ค่าใช้จ่ายที่ปันส่วนไม่ได้</w:t>
            </w:r>
          </w:p>
        </w:tc>
        <w:tc>
          <w:tcPr>
            <w:tcW w:w="542" w:type="pct"/>
          </w:tcPr>
          <w:p w14:paraId="506CF597" w14:textId="77777777" w:rsidR="005560F0" w:rsidRPr="00AE6DC6" w:rsidRDefault="005560F0" w:rsidP="0053404E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7F16794B" w14:textId="77777777" w:rsidR="005560F0" w:rsidRPr="00AE6DC6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1C38317A" w14:textId="77777777" w:rsidR="005560F0" w:rsidRPr="00AE6DC6" w:rsidRDefault="005560F0" w:rsidP="0053404E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</w:tcPr>
          <w:p w14:paraId="32CED948" w14:textId="77777777" w:rsidR="005560F0" w:rsidRPr="00AE6DC6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44726F54" w14:textId="77777777" w:rsidR="005560F0" w:rsidRPr="00AE6DC6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7525D0FD" w14:textId="77777777" w:rsidR="005560F0" w:rsidRPr="00AE6DC6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46CF7431" w14:textId="77777777" w:rsidR="005560F0" w:rsidRPr="00AE6DC6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</w:tcPr>
          <w:p w14:paraId="1FA9666D" w14:textId="77777777" w:rsidR="005560F0" w:rsidRPr="00AE6DC6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1" w:type="pct"/>
          </w:tcPr>
          <w:p w14:paraId="40CB2948" w14:textId="77777777" w:rsidR="005560F0" w:rsidRPr="00AE6DC6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" w:type="pct"/>
          </w:tcPr>
          <w:p w14:paraId="4CFB8626" w14:textId="77777777" w:rsidR="005560F0" w:rsidRPr="00AE6DC6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0" w:type="pct"/>
          </w:tcPr>
          <w:p w14:paraId="68563539" w14:textId="180C67C5" w:rsidR="005560F0" w:rsidRPr="00AE6DC6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3F619D" w:rsidRPr="00AE6D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27,228</w:t>
            </w:r>
            <w:r w:rsidRPr="00AE6D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0A1CAC" w:rsidRPr="00AE6DC6" w14:paraId="486A29E1" w14:textId="77777777" w:rsidTr="007A4719">
        <w:trPr>
          <w:trHeight w:val="451"/>
        </w:trPr>
        <w:tc>
          <w:tcPr>
            <w:tcW w:w="1988" w:type="pct"/>
            <w:gridSpan w:val="2"/>
          </w:tcPr>
          <w:p w14:paraId="3AF738E0" w14:textId="77777777" w:rsidR="005560F0" w:rsidRPr="00AE6DC6" w:rsidRDefault="005560F0" w:rsidP="0053404E">
            <w:pPr>
              <w:tabs>
                <w:tab w:val="decimal" w:pos="702"/>
              </w:tabs>
              <w:ind w:left="-108" w:right="-147" w:firstLine="108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ผลกำไรจากการวัดมูลค่าสินทรัพย์ทางการเงิน</w:t>
            </w:r>
          </w:p>
        </w:tc>
        <w:tc>
          <w:tcPr>
            <w:tcW w:w="90" w:type="pct"/>
          </w:tcPr>
          <w:p w14:paraId="394DC7DC" w14:textId="77777777" w:rsidR="005560F0" w:rsidRPr="00AE6DC6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77F91EA2" w14:textId="77777777" w:rsidR="005560F0" w:rsidRPr="00AE6DC6" w:rsidRDefault="005560F0" w:rsidP="0053404E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</w:tcPr>
          <w:p w14:paraId="2B191348" w14:textId="77777777" w:rsidR="005560F0" w:rsidRPr="00AE6DC6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7C057051" w14:textId="77777777" w:rsidR="005560F0" w:rsidRPr="00AE6DC6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77B2D858" w14:textId="77777777" w:rsidR="005560F0" w:rsidRPr="00AE6DC6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2322B12A" w14:textId="77777777" w:rsidR="005560F0" w:rsidRPr="00AE6DC6" w:rsidRDefault="005560F0" w:rsidP="0053404E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</w:tcPr>
          <w:p w14:paraId="04F36237" w14:textId="77777777" w:rsidR="005560F0" w:rsidRPr="00AE6DC6" w:rsidRDefault="005560F0" w:rsidP="0053404E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1" w:type="pct"/>
          </w:tcPr>
          <w:p w14:paraId="080B962D" w14:textId="77777777" w:rsidR="005560F0" w:rsidRPr="00AE6DC6" w:rsidRDefault="005560F0" w:rsidP="0053404E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" w:type="pct"/>
          </w:tcPr>
          <w:p w14:paraId="3F8CE6AF" w14:textId="77777777" w:rsidR="005560F0" w:rsidRPr="00AE6DC6" w:rsidRDefault="005560F0" w:rsidP="0053404E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0" w:type="pct"/>
          </w:tcPr>
          <w:p w14:paraId="1B7A931B" w14:textId="1F1B4344" w:rsidR="005560F0" w:rsidRPr="00AE6DC6" w:rsidRDefault="003F619D" w:rsidP="00653817">
            <w:pPr>
              <w:tabs>
                <w:tab w:val="left" w:pos="692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1,877</w:t>
            </w:r>
          </w:p>
        </w:tc>
      </w:tr>
      <w:tr w:rsidR="000A1CAC" w:rsidRPr="00AE6DC6" w14:paraId="79F31B88" w14:textId="77777777" w:rsidTr="007A4719">
        <w:trPr>
          <w:trHeight w:val="451"/>
        </w:trPr>
        <w:tc>
          <w:tcPr>
            <w:tcW w:w="1988" w:type="pct"/>
            <w:gridSpan w:val="2"/>
          </w:tcPr>
          <w:p w14:paraId="2BD589FC" w14:textId="77777777" w:rsidR="005560F0" w:rsidRPr="00AE6DC6" w:rsidRDefault="005560F0" w:rsidP="0053404E">
            <w:pPr>
              <w:tabs>
                <w:tab w:val="decimal" w:pos="702"/>
              </w:tabs>
              <w:ind w:left="-108" w:right="-147" w:firstLine="108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กลับรายการขาดทุนจากการด้อยค่าซึ่งเป็นไปตาม </w:t>
            </w:r>
            <w:r w:rsidRPr="00AE6D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TFRS9</w:t>
            </w:r>
          </w:p>
        </w:tc>
        <w:tc>
          <w:tcPr>
            <w:tcW w:w="90" w:type="pct"/>
          </w:tcPr>
          <w:p w14:paraId="3A1B5BF1" w14:textId="77777777" w:rsidR="005560F0" w:rsidRPr="00AE6DC6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46A30CC2" w14:textId="77777777" w:rsidR="005560F0" w:rsidRPr="00AE6DC6" w:rsidRDefault="005560F0" w:rsidP="0053404E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</w:tcPr>
          <w:p w14:paraId="782D5101" w14:textId="77777777" w:rsidR="005560F0" w:rsidRPr="00AE6DC6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7D898E18" w14:textId="77777777" w:rsidR="005560F0" w:rsidRPr="00AE6DC6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211D1CF1" w14:textId="77777777" w:rsidR="005560F0" w:rsidRPr="00AE6DC6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74EC0484" w14:textId="77777777" w:rsidR="005560F0" w:rsidRPr="00AE6DC6" w:rsidRDefault="005560F0" w:rsidP="0053404E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1D763A49" w14:textId="77777777" w:rsidR="005560F0" w:rsidRPr="00AE6DC6" w:rsidRDefault="005560F0" w:rsidP="0053404E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" w:type="pct"/>
          </w:tcPr>
          <w:p w14:paraId="5BA6BF96" w14:textId="77777777" w:rsidR="005560F0" w:rsidRPr="00AE6DC6" w:rsidRDefault="005560F0" w:rsidP="0053404E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2710B8C2" w14:textId="77777777" w:rsidR="005560F0" w:rsidRPr="00AE6DC6" w:rsidRDefault="005560F0" w:rsidP="0053404E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</w:tcPr>
          <w:p w14:paraId="478CA718" w14:textId="211BE9B6" w:rsidR="005560F0" w:rsidRPr="00AE6DC6" w:rsidRDefault="003F619D" w:rsidP="0053404E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</w:tr>
      <w:tr w:rsidR="007A4719" w:rsidRPr="00AE6DC6" w14:paraId="406F29FB" w14:textId="77777777" w:rsidTr="007A4719">
        <w:trPr>
          <w:trHeight w:val="451"/>
        </w:trPr>
        <w:tc>
          <w:tcPr>
            <w:tcW w:w="1444" w:type="pct"/>
          </w:tcPr>
          <w:p w14:paraId="7E742C1C" w14:textId="77777777" w:rsidR="005560F0" w:rsidRPr="00AE6DC6" w:rsidRDefault="005560F0" w:rsidP="0053404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42" w:type="pct"/>
          </w:tcPr>
          <w:p w14:paraId="49CD2A2E" w14:textId="77777777" w:rsidR="005560F0" w:rsidRPr="00AE6DC6" w:rsidRDefault="005560F0" w:rsidP="0053404E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5ED7F1DD" w14:textId="77777777" w:rsidR="005560F0" w:rsidRPr="00AE6DC6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1D668C3F" w14:textId="77777777" w:rsidR="005560F0" w:rsidRPr="00AE6DC6" w:rsidRDefault="005560F0" w:rsidP="0053404E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</w:tcPr>
          <w:p w14:paraId="021F0204" w14:textId="77777777" w:rsidR="005560F0" w:rsidRPr="00AE6DC6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7A9CFE9C" w14:textId="77777777" w:rsidR="005560F0" w:rsidRPr="00AE6DC6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73E0987D" w14:textId="77777777" w:rsidR="005560F0" w:rsidRPr="00AE6DC6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0A46E0E2" w14:textId="77777777" w:rsidR="005560F0" w:rsidRPr="00AE6DC6" w:rsidRDefault="005560F0" w:rsidP="0053404E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</w:tcPr>
          <w:p w14:paraId="5C2E001D" w14:textId="77777777" w:rsidR="005560F0" w:rsidRPr="00AE6DC6" w:rsidRDefault="005560F0" w:rsidP="0053404E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1" w:type="pct"/>
          </w:tcPr>
          <w:p w14:paraId="6BC73359" w14:textId="77777777" w:rsidR="005560F0" w:rsidRPr="00AE6DC6" w:rsidRDefault="005560F0" w:rsidP="0053404E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" w:type="pct"/>
          </w:tcPr>
          <w:p w14:paraId="5409BCDD" w14:textId="77777777" w:rsidR="005560F0" w:rsidRPr="00AE6DC6" w:rsidRDefault="005560F0" w:rsidP="0053404E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0" w:type="pct"/>
          </w:tcPr>
          <w:p w14:paraId="149F5AE8" w14:textId="72B6473A" w:rsidR="005560F0" w:rsidRPr="00AE6DC6" w:rsidRDefault="005560F0" w:rsidP="0053404E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3F619D" w:rsidRPr="00AE6D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2,508</w:t>
            </w:r>
            <w:r w:rsidRPr="00AE6D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7A4719" w:rsidRPr="00AE6DC6" w14:paraId="051206C7" w14:textId="77777777" w:rsidTr="007A4719">
        <w:trPr>
          <w:trHeight w:val="451"/>
        </w:trPr>
        <w:tc>
          <w:tcPr>
            <w:tcW w:w="1444" w:type="pct"/>
          </w:tcPr>
          <w:p w14:paraId="03AA68C4" w14:textId="747882D1" w:rsidR="005560F0" w:rsidRPr="00AE6DC6" w:rsidRDefault="00FD7540" w:rsidP="0053404E">
            <w:pPr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ขาดทุน</w:t>
            </w:r>
            <w:r w:rsidR="005560F0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542" w:type="pct"/>
          </w:tcPr>
          <w:p w14:paraId="3B81CDDE" w14:textId="77777777" w:rsidR="005560F0" w:rsidRPr="00AE6DC6" w:rsidRDefault="005560F0" w:rsidP="0053404E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7DC38CFE" w14:textId="77777777" w:rsidR="005560F0" w:rsidRPr="00AE6DC6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5204FA30" w14:textId="77777777" w:rsidR="005560F0" w:rsidRPr="00AE6DC6" w:rsidRDefault="005560F0" w:rsidP="0053404E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</w:tcPr>
          <w:p w14:paraId="23FEDE7A" w14:textId="77777777" w:rsidR="005560F0" w:rsidRPr="00AE6DC6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03A9BC66" w14:textId="77777777" w:rsidR="005560F0" w:rsidRPr="00AE6DC6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21AD52DF" w14:textId="77777777" w:rsidR="005560F0" w:rsidRPr="00AE6DC6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1151093C" w14:textId="77777777" w:rsidR="005560F0" w:rsidRPr="00AE6DC6" w:rsidRDefault="005560F0" w:rsidP="0053404E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1" w:type="pct"/>
          </w:tcPr>
          <w:p w14:paraId="6CDBFC90" w14:textId="77777777" w:rsidR="005560F0" w:rsidRPr="00AE6DC6" w:rsidRDefault="005560F0" w:rsidP="0053404E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81" w:type="pct"/>
          </w:tcPr>
          <w:p w14:paraId="4E75223D" w14:textId="77777777" w:rsidR="005560F0" w:rsidRPr="00AE6DC6" w:rsidRDefault="005560F0" w:rsidP="0053404E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0" w:type="pct"/>
          </w:tcPr>
          <w:p w14:paraId="7EAF56CC" w14:textId="77777777" w:rsidR="005560F0" w:rsidRPr="00AE6DC6" w:rsidRDefault="005560F0" w:rsidP="0053404E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</w:tcPr>
          <w:p w14:paraId="27A1CBBE" w14:textId="5D82C813" w:rsidR="005560F0" w:rsidRPr="00AE6DC6" w:rsidRDefault="00FD7540" w:rsidP="003D3918">
            <w:pPr>
              <w:tabs>
                <w:tab w:val="left" w:pos="88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F619D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319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</w:tr>
      <w:bookmarkEnd w:id="3"/>
    </w:tbl>
    <w:p w14:paraId="4D678FCA" w14:textId="4C16B243" w:rsidR="00904AD2" w:rsidRDefault="00904AD2">
      <w:pPr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</w:pPr>
    </w:p>
    <w:p w14:paraId="4A37F9E3" w14:textId="3F35EFA9" w:rsidR="00CD4A18" w:rsidRPr="00AE6DC6" w:rsidRDefault="00904AD2" w:rsidP="00A35AAD">
      <w:pPr>
        <w:tabs>
          <w:tab w:val="left" w:pos="540"/>
        </w:tabs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sectPr w:rsidR="00CD4A18" w:rsidRPr="00AE6DC6" w:rsidSect="007A4719"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br w:type="page"/>
      </w:r>
    </w:p>
    <w:p w14:paraId="76F215B7" w14:textId="210ACE99" w:rsidR="009B7950" w:rsidRPr="00AE6DC6" w:rsidRDefault="00A35AAD" w:rsidP="009B7950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9B7950" w:rsidRPr="00AE6DC6">
        <w:rPr>
          <w:rFonts w:asciiTheme="majorBidi" w:hAnsiTheme="majorBidi" w:cstheme="majorBidi"/>
          <w:b/>
          <w:bCs/>
          <w:sz w:val="30"/>
          <w:szCs w:val="30"/>
        </w:rPr>
        <w:tab/>
      </w:r>
      <w:r w:rsidR="009B7950" w:rsidRPr="00AE6DC6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76DDB9BE" w14:textId="332B9A12" w:rsidR="00BF3FCF" w:rsidRPr="00AE6DC6" w:rsidRDefault="00BF3FCF" w:rsidP="00006BC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89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55"/>
        <w:gridCol w:w="1158"/>
        <w:gridCol w:w="236"/>
        <w:gridCol w:w="1192"/>
        <w:gridCol w:w="268"/>
        <w:gridCol w:w="1158"/>
        <w:gridCol w:w="263"/>
        <w:gridCol w:w="1104"/>
      </w:tblGrid>
      <w:tr w:rsidR="0092202C" w:rsidRPr="00AE6DC6" w14:paraId="71947076" w14:textId="77777777" w:rsidTr="0092202C">
        <w:trPr>
          <w:trHeight w:val="415"/>
          <w:tblHeader/>
        </w:trPr>
        <w:tc>
          <w:tcPr>
            <w:tcW w:w="1990" w:type="pct"/>
          </w:tcPr>
          <w:p w14:paraId="6D4ABB4C" w14:textId="77777777" w:rsidR="0092202C" w:rsidRPr="00AE6DC6" w:rsidRDefault="0092202C" w:rsidP="00F949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7" w:type="pct"/>
            <w:gridSpan w:val="3"/>
            <w:vAlign w:val="bottom"/>
          </w:tcPr>
          <w:p w14:paraId="4BC67982" w14:textId="64FF44EA" w:rsidR="0092202C" w:rsidRPr="00AE6DC6" w:rsidRDefault="0092202C" w:rsidP="0037650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18304220" w14:textId="77777777" w:rsidR="0092202C" w:rsidRPr="00AE6DC6" w:rsidRDefault="0092202C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pct"/>
            <w:gridSpan w:val="3"/>
            <w:vAlign w:val="bottom"/>
          </w:tcPr>
          <w:p w14:paraId="0365C071" w14:textId="244DE190" w:rsidR="0092202C" w:rsidRPr="00AE6DC6" w:rsidRDefault="0092202C" w:rsidP="0037650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619D" w:rsidRPr="00AE6DC6" w14:paraId="1B9C53F8" w14:textId="77777777" w:rsidTr="0082078B">
        <w:trPr>
          <w:trHeight w:val="415"/>
          <w:tblHeader/>
        </w:trPr>
        <w:tc>
          <w:tcPr>
            <w:tcW w:w="1990" w:type="pct"/>
          </w:tcPr>
          <w:p w14:paraId="59E0211C" w14:textId="77777777" w:rsidR="003F619D" w:rsidRPr="00AE6DC6" w:rsidRDefault="003F619D" w:rsidP="003F619D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06631E25" w14:textId="7DA88E34" w:rsidR="003F619D" w:rsidRPr="00AE6DC6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E6DC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2" w:type="pct"/>
          </w:tcPr>
          <w:p w14:paraId="2388254B" w14:textId="77777777" w:rsidR="003F619D" w:rsidRPr="00AE6DC6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390B7C66" w14:textId="77777777" w:rsidR="003F619D" w:rsidRPr="00AE6DC6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</w:tcPr>
          <w:p w14:paraId="08B019D8" w14:textId="77777777" w:rsidR="003F619D" w:rsidRPr="00AE6DC6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6DC1D34" w14:textId="0BDBF4E9" w:rsidR="003F619D" w:rsidRPr="00AE6DC6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E6DC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25593466" w14:textId="77777777" w:rsidR="003F619D" w:rsidRPr="00AE6DC6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A3C0518" w14:textId="4C9CC5F1" w:rsidR="003F619D" w:rsidRPr="00AE6DC6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F619D" w:rsidRPr="00AE6DC6" w14:paraId="07F5259E" w14:textId="77777777" w:rsidTr="0082078B">
        <w:trPr>
          <w:trHeight w:val="405"/>
          <w:tblHeader/>
        </w:trPr>
        <w:tc>
          <w:tcPr>
            <w:tcW w:w="1990" w:type="pct"/>
          </w:tcPr>
          <w:p w14:paraId="574E1A4C" w14:textId="77777777" w:rsidR="003F619D" w:rsidRPr="00AE6DC6" w:rsidRDefault="003F619D" w:rsidP="003F619D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6A53C134" w14:textId="157775AD" w:rsidR="003F619D" w:rsidRPr="00AE6DC6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2" w:type="pct"/>
          </w:tcPr>
          <w:p w14:paraId="2A27E1CD" w14:textId="77777777" w:rsidR="003F619D" w:rsidRPr="00AE6DC6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570E3D41" w14:textId="0C9CCCDA" w:rsidR="003F619D" w:rsidRPr="00AE6DC6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0" w:type="pct"/>
          </w:tcPr>
          <w:p w14:paraId="5850C0E7" w14:textId="77777777" w:rsidR="003F619D" w:rsidRPr="00AE6DC6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D05330A" w14:textId="1F455F71" w:rsidR="003F619D" w:rsidRPr="00AE6DC6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3B83C74C" w14:textId="77777777" w:rsidR="003F619D" w:rsidRPr="00AE6DC6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9817F15" w14:textId="055126C1" w:rsidR="003F619D" w:rsidRPr="00AE6DC6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25ABA" w:rsidRPr="00AE6DC6" w14:paraId="1451D077" w14:textId="77777777" w:rsidTr="00D41345">
        <w:trPr>
          <w:trHeight w:val="394"/>
          <w:tblHeader/>
        </w:trPr>
        <w:tc>
          <w:tcPr>
            <w:tcW w:w="1990" w:type="pct"/>
          </w:tcPr>
          <w:p w14:paraId="62B0E1D5" w14:textId="77777777" w:rsidR="00525ABA" w:rsidRPr="00AE6DC6" w:rsidRDefault="00525ABA" w:rsidP="00F9494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0" w:type="pct"/>
            <w:gridSpan w:val="7"/>
          </w:tcPr>
          <w:p w14:paraId="36D49480" w14:textId="77777777" w:rsidR="00525ABA" w:rsidRPr="00AE6DC6" w:rsidRDefault="00525ABA" w:rsidP="00F94949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5ABA" w:rsidRPr="00AE6DC6" w14:paraId="6357127C" w14:textId="77777777" w:rsidTr="0082078B">
        <w:trPr>
          <w:trHeight w:val="415"/>
        </w:trPr>
        <w:tc>
          <w:tcPr>
            <w:tcW w:w="1990" w:type="pct"/>
          </w:tcPr>
          <w:p w14:paraId="2BE773E3" w14:textId="75AAAA1B" w:rsidR="00525ABA" w:rsidRPr="00AE6DC6" w:rsidRDefault="00525ABA" w:rsidP="00525AB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48" w:type="pct"/>
          </w:tcPr>
          <w:p w14:paraId="69558861" w14:textId="77777777" w:rsidR="00525ABA" w:rsidRPr="00AE6DC6" w:rsidRDefault="00525ABA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115DE4EE" w14:textId="77777777" w:rsidR="00525ABA" w:rsidRPr="00AE6DC6" w:rsidRDefault="00525ABA" w:rsidP="00525ABA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5A244352" w14:textId="77777777" w:rsidR="00525ABA" w:rsidRPr="00AE6DC6" w:rsidRDefault="00525ABA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3C3777DB" w14:textId="77777777" w:rsidR="00525ABA" w:rsidRPr="00AE6DC6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6FDE8F2" w14:textId="77777777" w:rsidR="00525ABA" w:rsidRPr="00AE6DC6" w:rsidRDefault="00525ABA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5DE6454" w14:textId="77777777" w:rsidR="00525ABA" w:rsidRPr="00AE6DC6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FBBD13D" w14:textId="77777777" w:rsidR="00525ABA" w:rsidRPr="00AE6DC6" w:rsidRDefault="00525ABA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5ABA" w:rsidRPr="00AE6DC6" w14:paraId="7906D51D" w14:textId="77777777" w:rsidTr="00D41345">
        <w:trPr>
          <w:trHeight w:val="405"/>
        </w:trPr>
        <w:tc>
          <w:tcPr>
            <w:tcW w:w="1990" w:type="pct"/>
          </w:tcPr>
          <w:p w14:paraId="401F38BB" w14:textId="4784C32E" w:rsidR="00525ABA" w:rsidRPr="00AE6DC6" w:rsidRDefault="00D41345" w:rsidP="00525AB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08D04018" w14:textId="499A6C7F" w:rsidR="00525ABA" w:rsidRPr="00AE6DC6" w:rsidRDefault="00D41345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F1820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F1820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</w:t>
            </w:r>
          </w:p>
        </w:tc>
        <w:tc>
          <w:tcPr>
            <w:tcW w:w="132" w:type="pct"/>
          </w:tcPr>
          <w:p w14:paraId="38378A3F" w14:textId="77777777" w:rsidR="00525ABA" w:rsidRPr="00AE6DC6" w:rsidRDefault="00525ABA" w:rsidP="00525ABA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</w:tcPr>
          <w:p w14:paraId="45BF6F33" w14:textId="6E4FBCD5" w:rsidR="00525ABA" w:rsidRPr="00AE6DC6" w:rsidRDefault="00D41345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28,732</w:t>
            </w:r>
          </w:p>
        </w:tc>
        <w:tc>
          <w:tcPr>
            <w:tcW w:w="150" w:type="pct"/>
          </w:tcPr>
          <w:p w14:paraId="5C19C8F9" w14:textId="77777777" w:rsidR="00525ABA" w:rsidRPr="00AE6DC6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643FE34E" w14:textId="22D7B98C" w:rsidR="00525ABA" w:rsidRPr="00AE6DC6" w:rsidRDefault="00D41345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21,9</w:t>
            </w:r>
            <w:r w:rsidR="00EF1820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</w:t>
            </w:r>
          </w:p>
        </w:tc>
        <w:tc>
          <w:tcPr>
            <w:tcW w:w="147" w:type="pct"/>
          </w:tcPr>
          <w:p w14:paraId="020001EE" w14:textId="77777777" w:rsidR="00525ABA" w:rsidRPr="00AE6DC6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5556ABBA" w14:textId="7D47A799" w:rsidR="00525ABA" w:rsidRPr="00AE6DC6" w:rsidRDefault="00D41345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27,930</w:t>
            </w:r>
          </w:p>
        </w:tc>
      </w:tr>
      <w:tr w:rsidR="00525ABA" w:rsidRPr="00AE6DC6" w14:paraId="36A56D96" w14:textId="77777777" w:rsidTr="0082078B">
        <w:trPr>
          <w:trHeight w:val="394"/>
        </w:trPr>
        <w:tc>
          <w:tcPr>
            <w:tcW w:w="1990" w:type="pct"/>
          </w:tcPr>
          <w:p w14:paraId="2AA63CC2" w14:textId="77777777" w:rsidR="00525ABA" w:rsidRPr="00AE6DC6" w:rsidRDefault="00525ABA" w:rsidP="00525AB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4675AE20" w14:textId="77777777" w:rsidR="00525ABA" w:rsidRPr="00AE6DC6" w:rsidRDefault="00525ABA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2BA5DEB0" w14:textId="77777777" w:rsidR="00525ABA" w:rsidRPr="00AE6DC6" w:rsidRDefault="00525ABA" w:rsidP="00525ABA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155CD058" w14:textId="77777777" w:rsidR="00525ABA" w:rsidRPr="00AE6DC6" w:rsidRDefault="00525ABA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24B1819C" w14:textId="77777777" w:rsidR="00525ABA" w:rsidRPr="00AE6DC6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</w:tcPr>
          <w:p w14:paraId="48C5F5A5" w14:textId="77777777" w:rsidR="00525ABA" w:rsidRPr="00AE6DC6" w:rsidRDefault="00525ABA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D6D88B7" w14:textId="77777777" w:rsidR="00525ABA" w:rsidRPr="00AE6DC6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1E22C327" w14:textId="77777777" w:rsidR="00525ABA" w:rsidRPr="00AE6DC6" w:rsidRDefault="00525ABA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25ABA" w:rsidRPr="00AE6DC6" w14:paraId="3A607598" w14:textId="77777777" w:rsidTr="0082078B">
        <w:trPr>
          <w:trHeight w:val="405"/>
        </w:trPr>
        <w:tc>
          <w:tcPr>
            <w:tcW w:w="1990" w:type="pct"/>
          </w:tcPr>
          <w:p w14:paraId="78A314B9" w14:textId="4CFB1F7B" w:rsidR="00525ABA" w:rsidRPr="00AE6DC6" w:rsidRDefault="00525ABA" w:rsidP="00525AB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E6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48" w:type="pct"/>
          </w:tcPr>
          <w:p w14:paraId="235F0249" w14:textId="77777777" w:rsidR="00525ABA" w:rsidRPr="00AE6DC6" w:rsidRDefault="00525ABA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0EE7657E" w14:textId="77777777" w:rsidR="00525ABA" w:rsidRPr="00AE6DC6" w:rsidRDefault="00525ABA" w:rsidP="00525ABA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5E2D4460" w14:textId="77777777" w:rsidR="00525ABA" w:rsidRPr="00AE6DC6" w:rsidRDefault="00525ABA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09A4FA29" w14:textId="77777777" w:rsidR="00525ABA" w:rsidRPr="00AE6DC6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</w:tcPr>
          <w:p w14:paraId="191D9DDC" w14:textId="77777777" w:rsidR="00525ABA" w:rsidRPr="00AE6DC6" w:rsidRDefault="00525ABA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03DC5C9" w14:textId="77777777" w:rsidR="00525ABA" w:rsidRPr="00AE6DC6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7CD960B8" w14:textId="77777777" w:rsidR="00525ABA" w:rsidRPr="00AE6DC6" w:rsidRDefault="00525ABA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25ABA" w:rsidRPr="00AE6DC6" w14:paraId="69D25DE1" w14:textId="77777777" w:rsidTr="0082078B">
        <w:trPr>
          <w:trHeight w:val="405"/>
        </w:trPr>
        <w:tc>
          <w:tcPr>
            <w:tcW w:w="1990" w:type="pct"/>
          </w:tcPr>
          <w:p w14:paraId="3597AF7F" w14:textId="58F38048" w:rsidR="00525ABA" w:rsidRPr="00AE6DC6" w:rsidRDefault="00525ABA" w:rsidP="00525AB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C6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17347D72" w14:textId="6D58E83B" w:rsidR="00525ABA" w:rsidRPr="00AE6DC6" w:rsidRDefault="002068EF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7F6B57"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656</w:t>
            </w:r>
          </w:p>
        </w:tc>
        <w:tc>
          <w:tcPr>
            <w:tcW w:w="132" w:type="pct"/>
          </w:tcPr>
          <w:p w14:paraId="53BD4C44" w14:textId="77777777" w:rsidR="00525ABA" w:rsidRPr="00AE6DC6" w:rsidRDefault="00525ABA" w:rsidP="00525ABA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</w:tcPr>
          <w:p w14:paraId="20239BFB" w14:textId="7D3243AF" w:rsidR="00525ABA" w:rsidRPr="00AE6DC6" w:rsidRDefault="007F6B57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2,656</w:t>
            </w:r>
          </w:p>
        </w:tc>
        <w:tc>
          <w:tcPr>
            <w:tcW w:w="150" w:type="pct"/>
          </w:tcPr>
          <w:p w14:paraId="1123A668" w14:textId="77777777" w:rsidR="00525ABA" w:rsidRPr="00AE6DC6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1FB39C6E" w14:textId="5C5D56CB" w:rsidR="00525ABA" w:rsidRPr="00AE6DC6" w:rsidRDefault="007F6B57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2,656</w:t>
            </w:r>
          </w:p>
        </w:tc>
        <w:tc>
          <w:tcPr>
            <w:tcW w:w="147" w:type="pct"/>
          </w:tcPr>
          <w:p w14:paraId="4884E7BA" w14:textId="77777777" w:rsidR="00525ABA" w:rsidRPr="00AE6DC6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2DBA9427" w14:textId="37BFB2DA" w:rsidR="00525ABA" w:rsidRPr="00AE6DC6" w:rsidRDefault="007F6B57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2,656</w:t>
            </w:r>
          </w:p>
        </w:tc>
      </w:tr>
    </w:tbl>
    <w:p w14:paraId="7ED046CF" w14:textId="77777777" w:rsidR="00525ABA" w:rsidRPr="00AE6DC6" w:rsidRDefault="00525ABA" w:rsidP="00006BC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21AD63E" w14:textId="03DAE508" w:rsidR="00B075F5" w:rsidRPr="00AE6DC6" w:rsidRDefault="00C76809" w:rsidP="007F6B57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E6DC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006BC6" w:rsidRPr="00AE6DC6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7F6B57" w:rsidRPr="00AE6DC6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AE6DC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bookmarkStart w:id="4" w:name="_Hlk39513395"/>
      <w:r w:rsidR="007F6B57" w:rsidRPr="00AE6DC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มีนาคม </w:t>
      </w:r>
      <w:r w:rsidR="007F6B57" w:rsidRPr="00AE6DC6">
        <w:rPr>
          <w:rFonts w:asciiTheme="majorBidi" w:hAnsiTheme="majorBidi" w:cstheme="majorBidi"/>
          <w:sz w:val="30"/>
          <w:szCs w:val="30"/>
          <w:lang w:val="en-US" w:bidi="th-TH"/>
        </w:rPr>
        <w:t xml:space="preserve">2567 </w:t>
      </w:r>
      <w:r w:rsidR="007F6B57" w:rsidRPr="00AE6DC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และวันที่ </w:t>
      </w:r>
      <w:r w:rsidR="007F6B57" w:rsidRPr="00AE6DC6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7F6B57" w:rsidRPr="00AE6DC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ธันวาคม </w:t>
      </w:r>
      <w:r w:rsidR="007F6B57" w:rsidRPr="00AE6DC6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="00643C50" w:rsidRPr="00AE6DC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006BC6" w:rsidRPr="00AE6DC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ริษัทมีหนังสือค้ำประกันที่สถาบันการเงินแห่งหนึ่งออกให้แก่การไฟฟ้าส่วนภูมิภาคเพื่อการใช้ไฟฟ้าจำนวน </w:t>
      </w:r>
      <w:r w:rsidR="00006BC6" w:rsidRPr="00AE6DC6">
        <w:rPr>
          <w:rFonts w:asciiTheme="majorBidi" w:hAnsiTheme="majorBidi" w:cstheme="majorBidi"/>
          <w:sz w:val="30"/>
          <w:szCs w:val="30"/>
          <w:lang w:val="en-US" w:bidi="th-TH"/>
        </w:rPr>
        <w:t xml:space="preserve">1.8 </w:t>
      </w:r>
      <w:r w:rsidR="00006BC6" w:rsidRPr="00AE6DC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="002068EF" w:rsidRPr="00AE6DC6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006BC6" w:rsidRPr="00AE6DC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ออกให้แก่การไฟฟ้านครหลวงเพื่อการใช้ไฟฟ้าจำนวน </w:t>
      </w:r>
      <w:r w:rsidR="00006BC6" w:rsidRPr="00AE6DC6">
        <w:rPr>
          <w:rFonts w:asciiTheme="majorBidi" w:hAnsiTheme="majorBidi" w:cstheme="majorBidi"/>
          <w:sz w:val="30"/>
          <w:szCs w:val="30"/>
          <w:lang w:val="en-US" w:bidi="th-TH"/>
        </w:rPr>
        <w:t>0.</w:t>
      </w:r>
      <w:r w:rsidR="007F6B57" w:rsidRPr="00AE6DC6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="00006BC6" w:rsidRPr="00AE6DC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006BC6" w:rsidRPr="00AE6DC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bookmarkEnd w:id="4"/>
    </w:p>
    <w:p w14:paraId="1B47384B" w14:textId="77777777" w:rsidR="007F6B57" w:rsidRPr="00AE6DC6" w:rsidRDefault="007F6B57" w:rsidP="007F6B57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103422C" w14:textId="77777777" w:rsidR="007F6B57" w:rsidRPr="00AD0433" w:rsidRDefault="007F6B57" w:rsidP="00DB4A41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7F6B57" w:rsidRPr="00AD0433" w:rsidSect="00291BFF">
      <w:pgSz w:w="11909" w:h="16834" w:code="9"/>
      <w:pgMar w:top="691" w:right="137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12091" w14:textId="77777777" w:rsidR="00935E30" w:rsidRDefault="00935E30">
      <w:r>
        <w:separator/>
      </w:r>
    </w:p>
  </w:endnote>
  <w:endnote w:type="continuationSeparator" w:id="0">
    <w:p w14:paraId="563F80AC" w14:textId="77777777" w:rsidR="00935E30" w:rsidRDefault="00935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832873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78080707" w14:textId="77777777" w:rsidR="00564357" w:rsidRPr="00D931A1" w:rsidRDefault="0056435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931A1">
          <w:rPr>
            <w:rFonts w:ascii="Angsana New" w:hAnsi="Angsana New"/>
            <w:sz w:val="30"/>
            <w:szCs w:val="30"/>
          </w:rPr>
          <w:fldChar w:fldCharType="begin"/>
        </w:r>
        <w:r w:rsidRPr="00D931A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D931A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46</w:t>
        </w:r>
        <w:r w:rsidRPr="00D931A1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574980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281715E3" w14:textId="77777777" w:rsidR="00564357" w:rsidRPr="00D931A1" w:rsidRDefault="0056435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931A1">
          <w:rPr>
            <w:rFonts w:ascii="Angsana New" w:hAnsi="Angsana New"/>
            <w:sz w:val="30"/>
            <w:szCs w:val="30"/>
          </w:rPr>
          <w:fldChar w:fldCharType="begin"/>
        </w:r>
        <w:r w:rsidRPr="00D931A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D931A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46</w:t>
        </w:r>
        <w:r w:rsidRPr="00D931A1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9DADB" w14:textId="77777777" w:rsidR="00935E30" w:rsidRDefault="00935E30">
      <w:r>
        <w:separator/>
      </w:r>
    </w:p>
  </w:footnote>
  <w:footnote w:type="continuationSeparator" w:id="0">
    <w:p w14:paraId="5236E115" w14:textId="77777777" w:rsidR="00935E30" w:rsidRDefault="00935E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F66E6" w14:textId="79E512C4" w:rsidR="00564357" w:rsidRPr="00AD0433" w:rsidRDefault="00564357" w:rsidP="00914914">
    <w:pPr>
      <w:rPr>
        <w:rFonts w:asciiTheme="majorBidi" w:hAnsiTheme="majorBidi" w:cstheme="majorBidi"/>
        <w:b/>
        <w:bCs/>
        <w:sz w:val="32"/>
        <w:szCs w:val="32"/>
        <w:cs/>
      </w:rPr>
    </w:pPr>
    <w:r w:rsidRPr="00AD0433">
      <w:rPr>
        <w:rFonts w:asciiTheme="majorBidi" w:hAnsiTheme="majorBidi" w:cstheme="majorBidi"/>
        <w:b/>
        <w:bCs/>
        <w:sz w:val="32"/>
        <w:szCs w:val="32"/>
        <w:cs/>
      </w:rPr>
      <w:t xml:space="preserve">บริษัท โรงงานเภสัชอุตสาหกรรม เจเอสพี </w:t>
    </w:r>
    <w:r w:rsidRPr="00AD0433">
      <w:rPr>
        <w:rFonts w:asciiTheme="majorBidi" w:hAnsiTheme="majorBidi" w:cstheme="majorBidi"/>
        <w:b/>
        <w:bCs/>
        <w:sz w:val="32"/>
        <w:szCs w:val="32"/>
      </w:rPr>
      <w:t>(</w:t>
    </w:r>
    <w:r w:rsidRPr="00AD0433">
      <w:rPr>
        <w:rFonts w:asciiTheme="majorBidi" w:hAnsiTheme="majorBidi" w:cstheme="majorBidi"/>
        <w:b/>
        <w:bCs/>
        <w:sz w:val="32"/>
        <w:szCs w:val="32"/>
        <w:cs/>
      </w:rPr>
      <w:t>ประเทศไทย</w:t>
    </w:r>
    <w:r w:rsidRPr="00AD0433">
      <w:rPr>
        <w:rFonts w:asciiTheme="majorBidi" w:hAnsiTheme="majorBidi" w:cstheme="majorBidi"/>
        <w:b/>
        <w:bCs/>
        <w:sz w:val="32"/>
        <w:szCs w:val="32"/>
      </w:rPr>
      <w:t>)</w:t>
    </w:r>
    <w:r w:rsidRPr="00AD0433">
      <w:rPr>
        <w:rFonts w:asciiTheme="majorBidi" w:hAnsiTheme="majorBidi" w:cstheme="majorBidi"/>
        <w:b/>
        <w:bCs/>
        <w:sz w:val="32"/>
        <w:szCs w:val="32"/>
        <w:cs/>
      </w:rPr>
      <w:t xml:space="preserve"> จำกัด (มหาชน)</w:t>
    </w:r>
    <w:r w:rsidR="006708D7" w:rsidRPr="00AD0433">
      <w:rPr>
        <w:rFonts w:asciiTheme="majorBidi" w:hAnsiTheme="majorBidi" w:cstheme="majorBidi"/>
        <w:b/>
        <w:bCs/>
        <w:sz w:val="32"/>
        <w:szCs w:val="32"/>
      </w:rPr>
      <w:t xml:space="preserve"> </w:t>
    </w:r>
    <w:r w:rsidR="006708D7" w:rsidRPr="00AD0433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1D3B4C4A" w14:textId="55E1B7E9" w:rsidR="00564357" w:rsidRPr="00AD0433" w:rsidRDefault="00564357" w:rsidP="00914914">
    <w:pPr>
      <w:rPr>
        <w:rFonts w:asciiTheme="majorBidi" w:hAnsiTheme="majorBidi" w:cstheme="majorBidi"/>
        <w:b/>
        <w:bCs/>
        <w:sz w:val="32"/>
        <w:szCs w:val="32"/>
      </w:rPr>
    </w:pPr>
    <w:r w:rsidRPr="00AD0433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6EA7858" w14:textId="7C32E41C" w:rsidR="00564357" w:rsidRPr="00AD0433" w:rsidRDefault="00564357" w:rsidP="00914914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bidi="th-TH"/>
      </w:rPr>
    </w:pPr>
    <w:r w:rsidRPr="00AD0433">
      <w:rPr>
        <w:rFonts w:asciiTheme="majorBidi" w:hAnsiTheme="majorBidi" w:cstheme="majorBidi"/>
        <w:bCs/>
        <w:sz w:val="32"/>
        <w:szCs w:val="32"/>
        <w:cs/>
        <w:lang w:bidi="th-TH"/>
      </w:rPr>
      <w:t>สำหรับงวด</w:t>
    </w:r>
    <w:r w:rsidR="0045515A" w:rsidRPr="00AD0433">
      <w:rPr>
        <w:rFonts w:asciiTheme="majorBidi" w:hAnsiTheme="majorBidi" w:cstheme="majorBidi"/>
        <w:bCs/>
        <w:sz w:val="32"/>
        <w:szCs w:val="32"/>
        <w:cs/>
        <w:lang w:bidi="th-TH"/>
      </w:rPr>
      <w:t>สามเดือน</w:t>
    </w:r>
    <w:r w:rsidRPr="00AD0433">
      <w:rPr>
        <w:rFonts w:asciiTheme="majorBidi" w:hAnsiTheme="majorBidi" w:cstheme="majorBidi"/>
        <w:bCs/>
        <w:sz w:val="32"/>
        <w:szCs w:val="32"/>
        <w:cs/>
        <w:lang w:bidi="th-TH"/>
      </w:rPr>
      <w:t xml:space="preserve">สิ้นสุดวันที่ </w:t>
    </w:r>
    <w:r w:rsidR="00DC2A92" w:rsidRPr="00AD0433">
      <w:rPr>
        <w:rFonts w:asciiTheme="majorBidi" w:hAnsiTheme="majorBidi" w:cstheme="majorBidi"/>
        <w:bCs/>
        <w:sz w:val="32"/>
        <w:szCs w:val="32"/>
        <w:lang w:bidi="th-TH"/>
      </w:rPr>
      <w:t>3</w:t>
    </w:r>
    <w:r w:rsidR="00030A61">
      <w:rPr>
        <w:rFonts w:asciiTheme="majorBidi" w:hAnsiTheme="majorBidi" w:cstheme="majorBidi"/>
        <w:bCs/>
        <w:sz w:val="32"/>
        <w:szCs w:val="32"/>
        <w:lang w:bidi="th-TH"/>
      </w:rPr>
      <w:t>1</w:t>
    </w:r>
    <w:r w:rsidR="00DC2A92" w:rsidRPr="00AD0433">
      <w:rPr>
        <w:rFonts w:asciiTheme="majorBidi" w:hAnsiTheme="majorBidi" w:cstheme="majorBidi"/>
        <w:bCs/>
        <w:sz w:val="32"/>
        <w:szCs w:val="32"/>
        <w:lang w:bidi="th-TH"/>
      </w:rPr>
      <w:t xml:space="preserve"> </w:t>
    </w:r>
    <w:r w:rsidR="00030A61">
      <w:rPr>
        <w:rFonts w:asciiTheme="majorBidi" w:hAnsiTheme="majorBidi" w:cstheme="majorBidi" w:hint="cs"/>
        <w:bCs/>
        <w:sz w:val="32"/>
        <w:szCs w:val="32"/>
        <w:cs/>
        <w:lang w:bidi="th-TH"/>
      </w:rPr>
      <w:t>มีนาคม</w:t>
    </w:r>
    <w:r w:rsidR="00497D79" w:rsidRPr="00AD0433">
      <w:rPr>
        <w:rFonts w:asciiTheme="majorBidi" w:hAnsiTheme="majorBidi" w:cstheme="majorBidi"/>
        <w:bCs/>
        <w:sz w:val="32"/>
        <w:szCs w:val="32"/>
        <w:cs/>
        <w:lang w:bidi="th-TH"/>
      </w:rPr>
      <w:t xml:space="preserve"> </w:t>
    </w:r>
    <w:r w:rsidR="00497D79" w:rsidRPr="00AD0433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 w:rsidR="00030A61">
      <w:rPr>
        <w:rFonts w:asciiTheme="majorBidi" w:hAnsiTheme="majorBidi" w:cstheme="majorBidi"/>
        <w:bCs/>
        <w:sz w:val="32"/>
        <w:szCs w:val="32"/>
        <w:lang w:val="en-US" w:bidi="th-TH"/>
      </w:rPr>
      <w:t>7</w:t>
    </w:r>
    <w:r w:rsidRPr="00AD0433">
      <w:rPr>
        <w:rFonts w:asciiTheme="majorBidi" w:hAnsiTheme="majorBidi" w:cstheme="majorBidi"/>
        <w:bCs/>
        <w:sz w:val="32"/>
        <w:szCs w:val="32"/>
        <w:lang w:bidi="th-TH"/>
      </w:rPr>
      <w:t xml:space="preserve"> (</w:t>
    </w:r>
    <w:r w:rsidRPr="00AD0433">
      <w:rPr>
        <w:rFonts w:asciiTheme="majorBidi" w:hAnsiTheme="majorBidi" w:cstheme="majorBidi"/>
        <w:bCs/>
        <w:sz w:val="32"/>
        <w:szCs w:val="32"/>
        <w:cs/>
        <w:lang w:bidi="th-TH"/>
      </w:rPr>
      <w:t>ไม่ได้ตรวจสอบ</w:t>
    </w:r>
    <w:r w:rsidRPr="00AD0433">
      <w:rPr>
        <w:rFonts w:asciiTheme="majorBidi" w:hAnsiTheme="majorBidi" w:cstheme="majorBidi"/>
        <w:bCs/>
        <w:sz w:val="32"/>
        <w:szCs w:val="32"/>
        <w:lang w:bidi="th-TH"/>
      </w:rPr>
      <w:t>)</w:t>
    </w:r>
  </w:p>
  <w:p w14:paraId="5E181CDE" w14:textId="77777777" w:rsidR="00564357" w:rsidRPr="00AD0433" w:rsidRDefault="0056435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62"/>
        </w:tabs>
        <w:ind w:left="86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97B13"/>
    <w:multiLevelType w:val="hybridMultilevel"/>
    <w:tmpl w:val="78A26614"/>
    <w:lvl w:ilvl="0" w:tplc="67603918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5C311CC"/>
    <w:multiLevelType w:val="hybridMultilevel"/>
    <w:tmpl w:val="3F6ED6BC"/>
    <w:lvl w:ilvl="0" w:tplc="AE58F23A">
      <w:start w:val="17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175D7ACF"/>
    <w:multiLevelType w:val="hybridMultilevel"/>
    <w:tmpl w:val="917A7E50"/>
    <w:lvl w:ilvl="0" w:tplc="4E36EFD0">
      <w:start w:val="2"/>
      <w:numFmt w:val="bullet"/>
      <w:lvlText w:val="-"/>
      <w:lvlJc w:val="left"/>
      <w:pPr>
        <w:ind w:left="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18" w15:restartNumberingAfterBreak="0">
    <w:nsid w:val="197F4BE1"/>
    <w:multiLevelType w:val="hybridMultilevel"/>
    <w:tmpl w:val="8D268E26"/>
    <w:lvl w:ilvl="0" w:tplc="FDE847B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19BD18CE"/>
    <w:multiLevelType w:val="hybridMultilevel"/>
    <w:tmpl w:val="0D8039B8"/>
    <w:lvl w:ilvl="0" w:tplc="92762F3A">
      <w:start w:val="256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0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1DBE37DA"/>
    <w:multiLevelType w:val="hybridMultilevel"/>
    <w:tmpl w:val="3BE42C1A"/>
    <w:lvl w:ilvl="0" w:tplc="5D38A6C8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cs"/>
        <w:b/>
        <w:bCs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5" w15:restartNumberingAfterBreak="0">
    <w:nsid w:val="2CBD1609"/>
    <w:multiLevelType w:val="hybridMultilevel"/>
    <w:tmpl w:val="AADAD796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BD92A8A"/>
    <w:multiLevelType w:val="hybridMultilevel"/>
    <w:tmpl w:val="5E88FC7E"/>
    <w:lvl w:ilvl="0" w:tplc="5F86106C">
      <w:start w:val="1"/>
      <w:numFmt w:val="thaiLett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6D06B51"/>
    <w:multiLevelType w:val="hybridMultilevel"/>
    <w:tmpl w:val="F04655CE"/>
    <w:lvl w:ilvl="0" w:tplc="E2A4483E">
      <w:start w:val="5"/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2" w15:restartNumberingAfterBreak="0">
    <w:nsid w:val="47263C93"/>
    <w:multiLevelType w:val="multilevel"/>
    <w:tmpl w:val="B3BCA38E"/>
    <w:lvl w:ilvl="0">
      <w:start w:val="9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4F135D2E"/>
    <w:multiLevelType w:val="hybridMultilevel"/>
    <w:tmpl w:val="60041328"/>
    <w:lvl w:ilvl="0" w:tplc="5CA82082">
      <w:start w:val="1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5385674E"/>
    <w:multiLevelType w:val="hybridMultilevel"/>
    <w:tmpl w:val="AADAD796"/>
    <w:lvl w:ilvl="0" w:tplc="FE5CB98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7C72C2"/>
    <w:multiLevelType w:val="hybridMultilevel"/>
    <w:tmpl w:val="914A65B2"/>
    <w:lvl w:ilvl="0" w:tplc="D5ACA5B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684EE9"/>
    <w:multiLevelType w:val="hybridMultilevel"/>
    <w:tmpl w:val="D34A777E"/>
    <w:lvl w:ilvl="0" w:tplc="F82A1E40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F03000"/>
    <w:multiLevelType w:val="hybridMultilevel"/>
    <w:tmpl w:val="1324D04E"/>
    <w:lvl w:ilvl="0" w:tplc="1AAEE4D2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1D32ADA"/>
    <w:multiLevelType w:val="hybridMultilevel"/>
    <w:tmpl w:val="4714508C"/>
    <w:lvl w:ilvl="0" w:tplc="49A46BFE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E17B14"/>
    <w:multiLevelType w:val="hybridMultilevel"/>
    <w:tmpl w:val="901E7286"/>
    <w:lvl w:ilvl="0" w:tplc="D104454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3" w15:restartNumberingAfterBreak="0">
    <w:nsid w:val="6EBD1D53"/>
    <w:multiLevelType w:val="hybridMultilevel"/>
    <w:tmpl w:val="6A7A317E"/>
    <w:lvl w:ilvl="0" w:tplc="CCC42B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184D74"/>
    <w:multiLevelType w:val="hybridMultilevel"/>
    <w:tmpl w:val="8EB64002"/>
    <w:lvl w:ilvl="0" w:tplc="0FC8D2DA">
      <w:start w:val="1"/>
      <w:numFmt w:val="decimal"/>
      <w:lvlText w:val="(%1)"/>
      <w:lvlJc w:val="left"/>
      <w:pPr>
        <w:ind w:left="1410" w:hanging="87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751155DA"/>
    <w:multiLevelType w:val="hybridMultilevel"/>
    <w:tmpl w:val="84728F40"/>
    <w:lvl w:ilvl="0" w:tplc="32AA0C5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7" w15:restartNumberingAfterBreak="0">
    <w:nsid w:val="7934010C"/>
    <w:multiLevelType w:val="hybridMultilevel"/>
    <w:tmpl w:val="B06E0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5E1B5D"/>
    <w:multiLevelType w:val="hybridMultilevel"/>
    <w:tmpl w:val="E92CDF94"/>
    <w:lvl w:ilvl="0" w:tplc="2780E580">
      <w:start w:val="25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7798805">
    <w:abstractNumId w:val="6"/>
  </w:num>
  <w:num w:numId="2" w16cid:durableId="1680153626">
    <w:abstractNumId w:val="5"/>
  </w:num>
  <w:num w:numId="3" w16cid:durableId="425275379">
    <w:abstractNumId w:val="9"/>
  </w:num>
  <w:num w:numId="4" w16cid:durableId="1312637020">
    <w:abstractNumId w:val="7"/>
  </w:num>
  <w:num w:numId="5" w16cid:durableId="926184918">
    <w:abstractNumId w:val="8"/>
  </w:num>
  <w:num w:numId="6" w16cid:durableId="136997199">
    <w:abstractNumId w:val="3"/>
  </w:num>
  <w:num w:numId="7" w16cid:durableId="914777755">
    <w:abstractNumId w:val="2"/>
  </w:num>
  <w:num w:numId="8" w16cid:durableId="2109767445">
    <w:abstractNumId w:val="0"/>
  </w:num>
  <w:num w:numId="9" w16cid:durableId="228810768">
    <w:abstractNumId w:val="1"/>
  </w:num>
  <w:num w:numId="10" w16cid:durableId="1935822833">
    <w:abstractNumId w:val="4"/>
  </w:num>
  <w:num w:numId="11" w16cid:durableId="2042973223">
    <w:abstractNumId w:val="27"/>
  </w:num>
  <w:num w:numId="12" w16cid:durableId="765854692">
    <w:abstractNumId w:val="23"/>
  </w:num>
  <w:num w:numId="13" w16cid:durableId="1904410788">
    <w:abstractNumId w:val="41"/>
  </w:num>
  <w:num w:numId="14" w16cid:durableId="449863123">
    <w:abstractNumId w:val="26"/>
  </w:num>
  <w:num w:numId="15" w16cid:durableId="1723871348">
    <w:abstractNumId w:val="29"/>
  </w:num>
  <w:num w:numId="16" w16cid:durableId="130442399">
    <w:abstractNumId w:val="12"/>
  </w:num>
  <w:num w:numId="17" w16cid:durableId="87165900">
    <w:abstractNumId w:val="15"/>
  </w:num>
  <w:num w:numId="18" w16cid:durableId="765148824">
    <w:abstractNumId w:val="11"/>
  </w:num>
  <w:num w:numId="19" w16cid:durableId="889924344">
    <w:abstractNumId w:val="30"/>
  </w:num>
  <w:num w:numId="20" w16cid:durableId="510071133">
    <w:abstractNumId w:val="20"/>
  </w:num>
  <w:num w:numId="21" w16cid:durableId="1234663470">
    <w:abstractNumId w:val="43"/>
  </w:num>
  <w:num w:numId="22" w16cid:durableId="1198540184">
    <w:abstractNumId w:val="24"/>
  </w:num>
  <w:num w:numId="23" w16cid:durableId="1274509694">
    <w:abstractNumId w:val="16"/>
  </w:num>
  <w:num w:numId="24" w16cid:durableId="214660863">
    <w:abstractNumId w:val="47"/>
  </w:num>
  <w:num w:numId="25" w16cid:durableId="1434477716">
    <w:abstractNumId w:val="45"/>
  </w:num>
  <w:num w:numId="26" w16cid:durableId="39941888">
    <w:abstractNumId w:val="10"/>
  </w:num>
  <w:num w:numId="27" w16cid:durableId="17554705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83598312">
    <w:abstractNumId w:val="36"/>
  </w:num>
  <w:num w:numId="29" w16cid:durableId="1280337073">
    <w:abstractNumId w:val="35"/>
  </w:num>
  <w:num w:numId="30" w16cid:durableId="204487443">
    <w:abstractNumId w:val="32"/>
  </w:num>
  <w:num w:numId="31" w16cid:durableId="551773915">
    <w:abstractNumId w:val="42"/>
  </w:num>
  <w:num w:numId="32" w16cid:durableId="1518621958">
    <w:abstractNumId w:val="40"/>
  </w:num>
  <w:num w:numId="33" w16cid:durableId="1588418053">
    <w:abstractNumId w:val="33"/>
  </w:num>
  <w:num w:numId="34" w16cid:durableId="93131314">
    <w:abstractNumId w:val="21"/>
  </w:num>
  <w:num w:numId="35" w16cid:durableId="1262177218">
    <w:abstractNumId w:val="44"/>
  </w:num>
  <w:num w:numId="36" w16cid:durableId="462424737">
    <w:abstractNumId w:val="18"/>
  </w:num>
  <w:num w:numId="37" w16cid:durableId="168641898">
    <w:abstractNumId w:val="46"/>
  </w:num>
  <w:num w:numId="38" w16cid:durableId="920062117">
    <w:abstractNumId w:val="17"/>
  </w:num>
  <w:num w:numId="39" w16cid:durableId="581065725">
    <w:abstractNumId w:val="22"/>
  </w:num>
  <w:num w:numId="40" w16cid:durableId="71202862">
    <w:abstractNumId w:val="48"/>
  </w:num>
  <w:num w:numId="41" w16cid:durableId="1175993869">
    <w:abstractNumId w:val="19"/>
  </w:num>
  <w:num w:numId="42" w16cid:durableId="2063794526">
    <w:abstractNumId w:val="31"/>
  </w:num>
  <w:num w:numId="43" w16cid:durableId="967054717">
    <w:abstractNumId w:val="28"/>
  </w:num>
  <w:num w:numId="44" w16cid:durableId="1426538433">
    <w:abstractNumId w:val="34"/>
  </w:num>
  <w:num w:numId="45" w16cid:durableId="23212761">
    <w:abstractNumId w:val="39"/>
  </w:num>
  <w:num w:numId="46" w16cid:durableId="433672276">
    <w:abstractNumId w:val="25"/>
  </w:num>
  <w:num w:numId="47" w16cid:durableId="701966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645547491">
    <w:abstractNumId w:val="38"/>
  </w:num>
  <w:num w:numId="49" w16cid:durableId="1021860245">
    <w:abstractNumId w:val="3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5B6"/>
    <w:rsid w:val="00000035"/>
    <w:rsid w:val="0000068C"/>
    <w:rsid w:val="0000083A"/>
    <w:rsid w:val="000009CF"/>
    <w:rsid w:val="00000ACC"/>
    <w:rsid w:val="0000124E"/>
    <w:rsid w:val="00002347"/>
    <w:rsid w:val="000026D7"/>
    <w:rsid w:val="00002876"/>
    <w:rsid w:val="0000316E"/>
    <w:rsid w:val="00003673"/>
    <w:rsid w:val="00003F35"/>
    <w:rsid w:val="000040ED"/>
    <w:rsid w:val="000052B8"/>
    <w:rsid w:val="00005F09"/>
    <w:rsid w:val="00005F59"/>
    <w:rsid w:val="000062F8"/>
    <w:rsid w:val="0000660E"/>
    <w:rsid w:val="00006BC6"/>
    <w:rsid w:val="00007745"/>
    <w:rsid w:val="000101CF"/>
    <w:rsid w:val="0001088E"/>
    <w:rsid w:val="00010A06"/>
    <w:rsid w:val="00010B16"/>
    <w:rsid w:val="00010FCF"/>
    <w:rsid w:val="000119A5"/>
    <w:rsid w:val="00011DCD"/>
    <w:rsid w:val="00012AA9"/>
    <w:rsid w:val="00012B92"/>
    <w:rsid w:val="00012C81"/>
    <w:rsid w:val="0001309F"/>
    <w:rsid w:val="0001382C"/>
    <w:rsid w:val="00013C03"/>
    <w:rsid w:val="00013DFF"/>
    <w:rsid w:val="000146C6"/>
    <w:rsid w:val="00014F6E"/>
    <w:rsid w:val="000151A7"/>
    <w:rsid w:val="0001653B"/>
    <w:rsid w:val="000175A6"/>
    <w:rsid w:val="00017875"/>
    <w:rsid w:val="00017C0A"/>
    <w:rsid w:val="00017FF4"/>
    <w:rsid w:val="00020217"/>
    <w:rsid w:val="00020477"/>
    <w:rsid w:val="000207EE"/>
    <w:rsid w:val="00020DC4"/>
    <w:rsid w:val="00020F45"/>
    <w:rsid w:val="00020F7F"/>
    <w:rsid w:val="0002154A"/>
    <w:rsid w:val="000223DF"/>
    <w:rsid w:val="00023814"/>
    <w:rsid w:val="00023B82"/>
    <w:rsid w:val="00023B83"/>
    <w:rsid w:val="00024064"/>
    <w:rsid w:val="00024649"/>
    <w:rsid w:val="00024784"/>
    <w:rsid w:val="00024D39"/>
    <w:rsid w:val="00024FEB"/>
    <w:rsid w:val="0002509C"/>
    <w:rsid w:val="000251E9"/>
    <w:rsid w:val="000255B2"/>
    <w:rsid w:val="0002578C"/>
    <w:rsid w:val="000258D7"/>
    <w:rsid w:val="00025B8C"/>
    <w:rsid w:val="00025C1D"/>
    <w:rsid w:val="00025C57"/>
    <w:rsid w:val="000260C1"/>
    <w:rsid w:val="0002616A"/>
    <w:rsid w:val="000263CA"/>
    <w:rsid w:val="0003038B"/>
    <w:rsid w:val="00030A61"/>
    <w:rsid w:val="00030D0A"/>
    <w:rsid w:val="00030DAC"/>
    <w:rsid w:val="00031A18"/>
    <w:rsid w:val="00031F2D"/>
    <w:rsid w:val="00032026"/>
    <w:rsid w:val="00032185"/>
    <w:rsid w:val="000323ED"/>
    <w:rsid w:val="0003302F"/>
    <w:rsid w:val="00033BDC"/>
    <w:rsid w:val="00033FA0"/>
    <w:rsid w:val="00033FA9"/>
    <w:rsid w:val="0003464A"/>
    <w:rsid w:val="00034D6A"/>
    <w:rsid w:val="00034DE9"/>
    <w:rsid w:val="0003545F"/>
    <w:rsid w:val="000354A3"/>
    <w:rsid w:val="000354D0"/>
    <w:rsid w:val="00035ADF"/>
    <w:rsid w:val="00036610"/>
    <w:rsid w:val="00036D38"/>
    <w:rsid w:val="000372CE"/>
    <w:rsid w:val="00037C84"/>
    <w:rsid w:val="0004069A"/>
    <w:rsid w:val="00040C78"/>
    <w:rsid w:val="0004104D"/>
    <w:rsid w:val="000420B4"/>
    <w:rsid w:val="000427C4"/>
    <w:rsid w:val="000427E8"/>
    <w:rsid w:val="00043563"/>
    <w:rsid w:val="000437D3"/>
    <w:rsid w:val="00043C93"/>
    <w:rsid w:val="00043D21"/>
    <w:rsid w:val="00043DCB"/>
    <w:rsid w:val="00043E6D"/>
    <w:rsid w:val="00043F3B"/>
    <w:rsid w:val="00044677"/>
    <w:rsid w:val="00044B3C"/>
    <w:rsid w:val="00044C4E"/>
    <w:rsid w:val="00044D0F"/>
    <w:rsid w:val="00044EB6"/>
    <w:rsid w:val="0004618F"/>
    <w:rsid w:val="00046397"/>
    <w:rsid w:val="00046687"/>
    <w:rsid w:val="00046ACF"/>
    <w:rsid w:val="00047360"/>
    <w:rsid w:val="00050270"/>
    <w:rsid w:val="00050F0E"/>
    <w:rsid w:val="000512B2"/>
    <w:rsid w:val="000513E7"/>
    <w:rsid w:val="00052538"/>
    <w:rsid w:val="000528CB"/>
    <w:rsid w:val="00052D9F"/>
    <w:rsid w:val="00053477"/>
    <w:rsid w:val="000539FF"/>
    <w:rsid w:val="00053D6E"/>
    <w:rsid w:val="00054147"/>
    <w:rsid w:val="00054551"/>
    <w:rsid w:val="0005514D"/>
    <w:rsid w:val="0005549F"/>
    <w:rsid w:val="00056493"/>
    <w:rsid w:val="0005656D"/>
    <w:rsid w:val="00056ABB"/>
    <w:rsid w:val="00056C06"/>
    <w:rsid w:val="0005785D"/>
    <w:rsid w:val="00057C6E"/>
    <w:rsid w:val="00057E90"/>
    <w:rsid w:val="00057E91"/>
    <w:rsid w:val="00057F11"/>
    <w:rsid w:val="00060A97"/>
    <w:rsid w:val="000615E5"/>
    <w:rsid w:val="00061864"/>
    <w:rsid w:val="00061E5B"/>
    <w:rsid w:val="00061FA4"/>
    <w:rsid w:val="00061FE3"/>
    <w:rsid w:val="00062489"/>
    <w:rsid w:val="000625BD"/>
    <w:rsid w:val="00062D92"/>
    <w:rsid w:val="00063228"/>
    <w:rsid w:val="0006333A"/>
    <w:rsid w:val="00063B62"/>
    <w:rsid w:val="00063F5C"/>
    <w:rsid w:val="000642C2"/>
    <w:rsid w:val="000645F9"/>
    <w:rsid w:val="00064669"/>
    <w:rsid w:val="00064C2A"/>
    <w:rsid w:val="0006501B"/>
    <w:rsid w:val="000653CA"/>
    <w:rsid w:val="00066DA1"/>
    <w:rsid w:val="00066EFF"/>
    <w:rsid w:val="000671E3"/>
    <w:rsid w:val="00067E63"/>
    <w:rsid w:val="00067F50"/>
    <w:rsid w:val="00067F56"/>
    <w:rsid w:val="00067F6B"/>
    <w:rsid w:val="00070252"/>
    <w:rsid w:val="0007098B"/>
    <w:rsid w:val="00070A74"/>
    <w:rsid w:val="00070C2E"/>
    <w:rsid w:val="000711EE"/>
    <w:rsid w:val="00071218"/>
    <w:rsid w:val="00071279"/>
    <w:rsid w:val="00071A0F"/>
    <w:rsid w:val="00072960"/>
    <w:rsid w:val="0007318C"/>
    <w:rsid w:val="00073ED8"/>
    <w:rsid w:val="00074076"/>
    <w:rsid w:val="0007456F"/>
    <w:rsid w:val="00074DF8"/>
    <w:rsid w:val="00075190"/>
    <w:rsid w:val="00075918"/>
    <w:rsid w:val="000762B7"/>
    <w:rsid w:val="0007647F"/>
    <w:rsid w:val="00076788"/>
    <w:rsid w:val="0007687A"/>
    <w:rsid w:val="00076FE2"/>
    <w:rsid w:val="0007707D"/>
    <w:rsid w:val="00077440"/>
    <w:rsid w:val="00077B6C"/>
    <w:rsid w:val="000803A1"/>
    <w:rsid w:val="000809E9"/>
    <w:rsid w:val="0008102C"/>
    <w:rsid w:val="00081ADA"/>
    <w:rsid w:val="00081AE3"/>
    <w:rsid w:val="00082476"/>
    <w:rsid w:val="000825A7"/>
    <w:rsid w:val="0008326E"/>
    <w:rsid w:val="0008330F"/>
    <w:rsid w:val="00083B4C"/>
    <w:rsid w:val="00083D05"/>
    <w:rsid w:val="00083F7B"/>
    <w:rsid w:val="00084279"/>
    <w:rsid w:val="000854B3"/>
    <w:rsid w:val="00085729"/>
    <w:rsid w:val="00085BBC"/>
    <w:rsid w:val="00086509"/>
    <w:rsid w:val="00086FD1"/>
    <w:rsid w:val="0008737E"/>
    <w:rsid w:val="000875E6"/>
    <w:rsid w:val="00087C7D"/>
    <w:rsid w:val="00090B2F"/>
    <w:rsid w:val="00090C82"/>
    <w:rsid w:val="00090CF0"/>
    <w:rsid w:val="00090EA9"/>
    <w:rsid w:val="000915F7"/>
    <w:rsid w:val="0009174E"/>
    <w:rsid w:val="0009298F"/>
    <w:rsid w:val="00092A13"/>
    <w:rsid w:val="00093004"/>
    <w:rsid w:val="0009337B"/>
    <w:rsid w:val="000933E9"/>
    <w:rsid w:val="00093539"/>
    <w:rsid w:val="000936FD"/>
    <w:rsid w:val="000939DB"/>
    <w:rsid w:val="00093CFA"/>
    <w:rsid w:val="000947AD"/>
    <w:rsid w:val="00094B04"/>
    <w:rsid w:val="00094D11"/>
    <w:rsid w:val="0009530B"/>
    <w:rsid w:val="0009592D"/>
    <w:rsid w:val="00096046"/>
    <w:rsid w:val="00096CC5"/>
    <w:rsid w:val="000977AB"/>
    <w:rsid w:val="00097988"/>
    <w:rsid w:val="00097C37"/>
    <w:rsid w:val="000A00C6"/>
    <w:rsid w:val="000A011D"/>
    <w:rsid w:val="000A0B5F"/>
    <w:rsid w:val="000A0E86"/>
    <w:rsid w:val="000A1537"/>
    <w:rsid w:val="000A153A"/>
    <w:rsid w:val="000A160A"/>
    <w:rsid w:val="000A1A48"/>
    <w:rsid w:val="000A1A72"/>
    <w:rsid w:val="000A1AC3"/>
    <w:rsid w:val="000A1CAC"/>
    <w:rsid w:val="000A1DF2"/>
    <w:rsid w:val="000A206C"/>
    <w:rsid w:val="000A27AA"/>
    <w:rsid w:val="000A27F5"/>
    <w:rsid w:val="000A294D"/>
    <w:rsid w:val="000A2E91"/>
    <w:rsid w:val="000A2EA5"/>
    <w:rsid w:val="000A33AA"/>
    <w:rsid w:val="000A362F"/>
    <w:rsid w:val="000A37ED"/>
    <w:rsid w:val="000A3C44"/>
    <w:rsid w:val="000A45A8"/>
    <w:rsid w:val="000A4868"/>
    <w:rsid w:val="000A4C76"/>
    <w:rsid w:val="000A61C6"/>
    <w:rsid w:val="000A70AD"/>
    <w:rsid w:val="000A7619"/>
    <w:rsid w:val="000A7CAA"/>
    <w:rsid w:val="000B0843"/>
    <w:rsid w:val="000B0966"/>
    <w:rsid w:val="000B09DA"/>
    <w:rsid w:val="000B0B60"/>
    <w:rsid w:val="000B1498"/>
    <w:rsid w:val="000B1827"/>
    <w:rsid w:val="000B1B76"/>
    <w:rsid w:val="000B20FF"/>
    <w:rsid w:val="000B2669"/>
    <w:rsid w:val="000B2A1C"/>
    <w:rsid w:val="000B2C45"/>
    <w:rsid w:val="000B361A"/>
    <w:rsid w:val="000B4AA7"/>
    <w:rsid w:val="000B4BF1"/>
    <w:rsid w:val="000B4F4C"/>
    <w:rsid w:val="000B5A34"/>
    <w:rsid w:val="000B5C62"/>
    <w:rsid w:val="000B5DFB"/>
    <w:rsid w:val="000B667B"/>
    <w:rsid w:val="000B670E"/>
    <w:rsid w:val="000B683F"/>
    <w:rsid w:val="000B6936"/>
    <w:rsid w:val="000B6A0C"/>
    <w:rsid w:val="000B6EA9"/>
    <w:rsid w:val="000B7353"/>
    <w:rsid w:val="000B7B45"/>
    <w:rsid w:val="000B7E32"/>
    <w:rsid w:val="000C0332"/>
    <w:rsid w:val="000C10DA"/>
    <w:rsid w:val="000C1A6D"/>
    <w:rsid w:val="000C2472"/>
    <w:rsid w:val="000C2C46"/>
    <w:rsid w:val="000C3510"/>
    <w:rsid w:val="000C354F"/>
    <w:rsid w:val="000C387C"/>
    <w:rsid w:val="000C3F70"/>
    <w:rsid w:val="000C514B"/>
    <w:rsid w:val="000C5773"/>
    <w:rsid w:val="000C6281"/>
    <w:rsid w:val="000C62F5"/>
    <w:rsid w:val="000C634C"/>
    <w:rsid w:val="000C6369"/>
    <w:rsid w:val="000C68D6"/>
    <w:rsid w:val="000C7476"/>
    <w:rsid w:val="000C7753"/>
    <w:rsid w:val="000C7934"/>
    <w:rsid w:val="000C7CDE"/>
    <w:rsid w:val="000D0022"/>
    <w:rsid w:val="000D0470"/>
    <w:rsid w:val="000D0631"/>
    <w:rsid w:val="000D0E99"/>
    <w:rsid w:val="000D0FA3"/>
    <w:rsid w:val="000D148F"/>
    <w:rsid w:val="000D22B9"/>
    <w:rsid w:val="000D29BB"/>
    <w:rsid w:val="000D2DEB"/>
    <w:rsid w:val="000D30C4"/>
    <w:rsid w:val="000D30CE"/>
    <w:rsid w:val="000D31C7"/>
    <w:rsid w:val="000D34ED"/>
    <w:rsid w:val="000D35D1"/>
    <w:rsid w:val="000D3766"/>
    <w:rsid w:val="000D3B7F"/>
    <w:rsid w:val="000D4827"/>
    <w:rsid w:val="000D491F"/>
    <w:rsid w:val="000D49B4"/>
    <w:rsid w:val="000D5101"/>
    <w:rsid w:val="000D569E"/>
    <w:rsid w:val="000D57C5"/>
    <w:rsid w:val="000D5EBE"/>
    <w:rsid w:val="000D656F"/>
    <w:rsid w:val="000D6837"/>
    <w:rsid w:val="000D6A41"/>
    <w:rsid w:val="000D6DF1"/>
    <w:rsid w:val="000D753E"/>
    <w:rsid w:val="000D7D65"/>
    <w:rsid w:val="000E0602"/>
    <w:rsid w:val="000E0755"/>
    <w:rsid w:val="000E0F31"/>
    <w:rsid w:val="000E123C"/>
    <w:rsid w:val="000E13BB"/>
    <w:rsid w:val="000E14AE"/>
    <w:rsid w:val="000E16D3"/>
    <w:rsid w:val="000E22D0"/>
    <w:rsid w:val="000E39A5"/>
    <w:rsid w:val="000E3C02"/>
    <w:rsid w:val="000E3C19"/>
    <w:rsid w:val="000E4FF1"/>
    <w:rsid w:val="000E50BE"/>
    <w:rsid w:val="000E5657"/>
    <w:rsid w:val="000E56BF"/>
    <w:rsid w:val="000E5CFB"/>
    <w:rsid w:val="000E5D9B"/>
    <w:rsid w:val="000E6782"/>
    <w:rsid w:val="000E6AB6"/>
    <w:rsid w:val="000E6EC6"/>
    <w:rsid w:val="000E7125"/>
    <w:rsid w:val="000E719D"/>
    <w:rsid w:val="000E7848"/>
    <w:rsid w:val="000E78A4"/>
    <w:rsid w:val="000E78AB"/>
    <w:rsid w:val="000E7B4D"/>
    <w:rsid w:val="000E7FF9"/>
    <w:rsid w:val="000F0160"/>
    <w:rsid w:val="000F01EC"/>
    <w:rsid w:val="000F01FE"/>
    <w:rsid w:val="000F0B0D"/>
    <w:rsid w:val="000F0B7B"/>
    <w:rsid w:val="000F15AD"/>
    <w:rsid w:val="000F19D8"/>
    <w:rsid w:val="000F1A25"/>
    <w:rsid w:val="000F1FDF"/>
    <w:rsid w:val="000F2594"/>
    <w:rsid w:val="000F27C2"/>
    <w:rsid w:val="000F2934"/>
    <w:rsid w:val="000F2BD9"/>
    <w:rsid w:val="000F3985"/>
    <w:rsid w:val="000F3AEC"/>
    <w:rsid w:val="000F40B1"/>
    <w:rsid w:val="000F49BE"/>
    <w:rsid w:val="000F4BED"/>
    <w:rsid w:val="000F4E19"/>
    <w:rsid w:val="000F5122"/>
    <w:rsid w:val="000F5987"/>
    <w:rsid w:val="000F5FBB"/>
    <w:rsid w:val="000F60DB"/>
    <w:rsid w:val="000F764E"/>
    <w:rsid w:val="000F7BEA"/>
    <w:rsid w:val="0010025C"/>
    <w:rsid w:val="00100967"/>
    <w:rsid w:val="00100F30"/>
    <w:rsid w:val="00100FCA"/>
    <w:rsid w:val="00100FE0"/>
    <w:rsid w:val="00101377"/>
    <w:rsid w:val="001015E2"/>
    <w:rsid w:val="00102119"/>
    <w:rsid w:val="00102908"/>
    <w:rsid w:val="00103310"/>
    <w:rsid w:val="0010347C"/>
    <w:rsid w:val="00103592"/>
    <w:rsid w:val="0010387F"/>
    <w:rsid w:val="00103F8B"/>
    <w:rsid w:val="00104880"/>
    <w:rsid w:val="00104F89"/>
    <w:rsid w:val="0010549E"/>
    <w:rsid w:val="00105BCC"/>
    <w:rsid w:val="00105F97"/>
    <w:rsid w:val="00106A3A"/>
    <w:rsid w:val="00106A57"/>
    <w:rsid w:val="00106E48"/>
    <w:rsid w:val="001076A1"/>
    <w:rsid w:val="001077D0"/>
    <w:rsid w:val="001104E9"/>
    <w:rsid w:val="00110E2D"/>
    <w:rsid w:val="001114A4"/>
    <w:rsid w:val="001114E5"/>
    <w:rsid w:val="0011177C"/>
    <w:rsid w:val="00111A28"/>
    <w:rsid w:val="00111DBF"/>
    <w:rsid w:val="00112378"/>
    <w:rsid w:val="00112DAF"/>
    <w:rsid w:val="00112E98"/>
    <w:rsid w:val="00113069"/>
    <w:rsid w:val="0011321E"/>
    <w:rsid w:val="00114A5F"/>
    <w:rsid w:val="00114B8A"/>
    <w:rsid w:val="00114F6B"/>
    <w:rsid w:val="00115101"/>
    <w:rsid w:val="00115115"/>
    <w:rsid w:val="001164F9"/>
    <w:rsid w:val="00116ABE"/>
    <w:rsid w:val="00116B3C"/>
    <w:rsid w:val="001172A6"/>
    <w:rsid w:val="0011752C"/>
    <w:rsid w:val="001179EC"/>
    <w:rsid w:val="0012044A"/>
    <w:rsid w:val="0012063E"/>
    <w:rsid w:val="001206E4"/>
    <w:rsid w:val="00120AA8"/>
    <w:rsid w:val="00120B1F"/>
    <w:rsid w:val="001213BE"/>
    <w:rsid w:val="00121F2E"/>
    <w:rsid w:val="0012296D"/>
    <w:rsid w:val="00123D27"/>
    <w:rsid w:val="001241F7"/>
    <w:rsid w:val="001243D5"/>
    <w:rsid w:val="00124552"/>
    <w:rsid w:val="00124D3D"/>
    <w:rsid w:val="001264F3"/>
    <w:rsid w:val="001267C8"/>
    <w:rsid w:val="001306D6"/>
    <w:rsid w:val="00130A91"/>
    <w:rsid w:val="00130AC9"/>
    <w:rsid w:val="00130C96"/>
    <w:rsid w:val="00130CAE"/>
    <w:rsid w:val="001318D3"/>
    <w:rsid w:val="001323ED"/>
    <w:rsid w:val="001331E0"/>
    <w:rsid w:val="00133BCC"/>
    <w:rsid w:val="00133DEF"/>
    <w:rsid w:val="0013424C"/>
    <w:rsid w:val="0013463F"/>
    <w:rsid w:val="00134821"/>
    <w:rsid w:val="00134CBE"/>
    <w:rsid w:val="0013507F"/>
    <w:rsid w:val="0013531B"/>
    <w:rsid w:val="001353A5"/>
    <w:rsid w:val="001355EF"/>
    <w:rsid w:val="00135A5D"/>
    <w:rsid w:val="00135E34"/>
    <w:rsid w:val="00135E50"/>
    <w:rsid w:val="001361B9"/>
    <w:rsid w:val="00136421"/>
    <w:rsid w:val="001364D0"/>
    <w:rsid w:val="00136C67"/>
    <w:rsid w:val="001400DB"/>
    <w:rsid w:val="00140BCE"/>
    <w:rsid w:val="00140BF1"/>
    <w:rsid w:val="00140EDF"/>
    <w:rsid w:val="00141565"/>
    <w:rsid w:val="001416D2"/>
    <w:rsid w:val="00141A16"/>
    <w:rsid w:val="00142164"/>
    <w:rsid w:val="001422D7"/>
    <w:rsid w:val="001427A1"/>
    <w:rsid w:val="00142CD4"/>
    <w:rsid w:val="001431DD"/>
    <w:rsid w:val="00143612"/>
    <w:rsid w:val="001436AD"/>
    <w:rsid w:val="00143745"/>
    <w:rsid w:val="001439AE"/>
    <w:rsid w:val="00143F04"/>
    <w:rsid w:val="00144D56"/>
    <w:rsid w:val="00145712"/>
    <w:rsid w:val="00145945"/>
    <w:rsid w:val="00145BEE"/>
    <w:rsid w:val="00146594"/>
    <w:rsid w:val="00146693"/>
    <w:rsid w:val="001469BA"/>
    <w:rsid w:val="00146A8D"/>
    <w:rsid w:val="00146D4F"/>
    <w:rsid w:val="00147EA5"/>
    <w:rsid w:val="001500D3"/>
    <w:rsid w:val="001501CC"/>
    <w:rsid w:val="001504D1"/>
    <w:rsid w:val="0015064A"/>
    <w:rsid w:val="0015090A"/>
    <w:rsid w:val="00151191"/>
    <w:rsid w:val="001511AC"/>
    <w:rsid w:val="0015198F"/>
    <w:rsid w:val="00151B7D"/>
    <w:rsid w:val="00151F24"/>
    <w:rsid w:val="00152F9C"/>
    <w:rsid w:val="0015300D"/>
    <w:rsid w:val="00154A26"/>
    <w:rsid w:val="001554B8"/>
    <w:rsid w:val="001555F2"/>
    <w:rsid w:val="001556FE"/>
    <w:rsid w:val="0015571F"/>
    <w:rsid w:val="0015640F"/>
    <w:rsid w:val="00156496"/>
    <w:rsid w:val="001569A0"/>
    <w:rsid w:val="0015726C"/>
    <w:rsid w:val="001574A8"/>
    <w:rsid w:val="00157C9F"/>
    <w:rsid w:val="00157DA4"/>
    <w:rsid w:val="00160118"/>
    <w:rsid w:val="0016037E"/>
    <w:rsid w:val="001606FA"/>
    <w:rsid w:val="0016199C"/>
    <w:rsid w:val="00161A16"/>
    <w:rsid w:val="00161B74"/>
    <w:rsid w:val="00161BC4"/>
    <w:rsid w:val="00161C03"/>
    <w:rsid w:val="001623E7"/>
    <w:rsid w:val="00162454"/>
    <w:rsid w:val="0016249F"/>
    <w:rsid w:val="001627D5"/>
    <w:rsid w:val="00163A9B"/>
    <w:rsid w:val="00163E71"/>
    <w:rsid w:val="0016514F"/>
    <w:rsid w:val="00165177"/>
    <w:rsid w:val="001652BD"/>
    <w:rsid w:val="00165CA3"/>
    <w:rsid w:val="00165F0A"/>
    <w:rsid w:val="0016653A"/>
    <w:rsid w:val="00166542"/>
    <w:rsid w:val="00166BF5"/>
    <w:rsid w:val="00166CEE"/>
    <w:rsid w:val="00166FC9"/>
    <w:rsid w:val="001670CF"/>
    <w:rsid w:val="0016712A"/>
    <w:rsid w:val="001675DE"/>
    <w:rsid w:val="00167999"/>
    <w:rsid w:val="00167FA1"/>
    <w:rsid w:val="0017006C"/>
    <w:rsid w:val="001700A9"/>
    <w:rsid w:val="00170519"/>
    <w:rsid w:val="0017092D"/>
    <w:rsid w:val="00171680"/>
    <w:rsid w:val="00171C4E"/>
    <w:rsid w:val="0017262E"/>
    <w:rsid w:val="001726E5"/>
    <w:rsid w:val="00172BF1"/>
    <w:rsid w:val="00173313"/>
    <w:rsid w:val="001733DC"/>
    <w:rsid w:val="00173ECF"/>
    <w:rsid w:val="00173F4C"/>
    <w:rsid w:val="00174324"/>
    <w:rsid w:val="00174409"/>
    <w:rsid w:val="001753F8"/>
    <w:rsid w:val="001764A4"/>
    <w:rsid w:val="001767EE"/>
    <w:rsid w:val="001768AE"/>
    <w:rsid w:val="00176BA3"/>
    <w:rsid w:val="00176D3B"/>
    <w:rsid w:val="00176FAE"/>
    <w:rsid w:val="00177390"/>
    <w:rsid w:val="0017764D"/>
    <w:rsid w:val="00177879"/>
    <w:rsid w:val="00180455"/>
    <w:rsid w:val="00180925"/>
    <w:rsid w:val="00180F61"/>
    <w:rsid w:val="0018104A"/>
    <w:rsid w:val="00181666"/>
    <w:rsid w:val="0018166F"/>
    <w:rsid w:val="00181D45"/>
    <w:rsid w:val="00182DF2"/>
    <w:rsid w:val="00182F2C"/>
    <w:rsid w:val="0018355A"/>
    <w:rsid w:val="00183805"/>
    <w:rsid w:val="001844ED"/>
    <w:rsid w:val="00184D7F"/>
    <w:rsid w:val="00184F07"/>
    <w:rsid w:val="00185100"/>
    <w:rsid w:val="00185B00"/>
    <w:rsid w:val="00185CF2"/>
    <w:rsid w:val="001862DC"/>
    <w:rsid w:val="00186863"/>
    <w:rsid w:val="0018714A"/>
    <w:rsid w:val="00187D39"/>
    <w:rsid w:val="001903AA"/>
    <w:rsid w:val="001904F8"/>
    <w:rsid w:val="00191114"/>
    <w:rsid w:val="001915D4"/>
    <w:rsid w:val="001915E5"/>
    <w:rsid w:val="001918B2"/>
    <w:rsid w:val="0019227A"/>
    <w:rsid w:val="0019238A"/>
    <w:rsid w:val="00192632"/>
    <w:rsid w:val="00192744"/>
    <w:rsid w:val="00192B50"/>
    <w:rsid w:val="00193973"/>
    <w:rsid w:val="00193E0D"/>
    <w:rsid w:val="00193FF3"/>
    <w:rsid w:val="00194444"/>
    <w:rsid w:val="0019462B"/>
    <w:rsid w:val="00195176"/>
    <w:rsid w:val="001957BE"/>
    <w:rsid w:val="00196863"/>
    <w:rsid w:val="00196D38"/>
    <w:rsid w:val="00197286"/>
    <w:rsid w:val="00197B26"/>
    <w:rsid w:val="00197CB2"/>
    <w:rsid w:val="00197F81"/>
    <w:rsid w:val="001A021A"/>
    <w:rsid w:val="001A0FB9"/>
    <w:rsid w:val="001A10BF"/>
    <w:rsid w:val="001A12E3"/>
    <w:rsid w:val="001A1836"/>
    <w:rsid w:val="001A1A9D"/>
    <w:rsid w:val="001A1B76"/>
    <w:rsid w:val="001A2A13"/>
    <w:rsid w:val="001A363B"/>
    <w:rsid w:val="001A392D"/>
    <w:rsid w:val="001A3AB2"/>
    <w:rsid w:val="001A3E4C"/>
    <w:rsid w:val="001A422E"/>
    <w:rsid w:val="001A47A6"/>
    <w:rsid w:val="001A4A60"/>
    <w:rsid w:val="001A4BD6"/>
    <w:rsid w:val="001A4DE7"/>
    <w:rsid w:val="001A5191"/>
    <w:rsid w:val="001A5F4D"/>
    <w:rsid w:val="001A6590"/>
    <w:rsid w:val="001A6DA9"/>
    <w:rsid w:val="001A7C88"/>
    <w:rsid w:val="001A7F1C"/>
    <w:rsid w:val="001B0508"/>
    <w:rsid w:val="001B05B7"/>
    <w:rsid w:val="001B0E07"/>
    <w:rsid w:val="001B1457"/>
    <w:rsid w:val="001B19C0"/>
    <w:rsid w:val="001B1D91"/>
    <w:rsid w:val="001B1E30"/>
    <w:rsid w:val="001B2173"/>
    <w:rsid w:val="001B27F1"/>
    <w:rsid w:val="001B2BBA"/>
    <w:rsid w:val="001B314E"/>
    <w:rsid w:val="001B3172"/>
    <w:rsid w:val="001B38C0"/>
    <w:rsid w:val="001B3C2E"/>
    <w:rsid w:val="001B3C78"/>
    <w:rsid w:val="001B4610"/>
    <w:rsid w:val="001B4EB6"/>
    <w:rsid w:val="001B4FA2"/>
    <w:rsid w:val="001B5B84"/>
    <w:rsid w:val="001B6084"/>
    <w:rsid w:val="001B7FDA"/>
    <w:rsid w:val="001C1BAC"/>
    <w:rsid w:val="001C1F83"/>
    <w:rsid w:val="001C21AD"/>
    <w:rsid w:val="001C2D6E"/>
    <w:rsid w:val="001C2F1A"/>
    <w:rsid w:val="001C3ECC"/>
    <w:rsid w:val="001C464A"/>
    <w:rsid w:val="001C488A"/>
    <w:rsid w:val="001C4C03"/>
    <w:rsid w:val="001C54B8"/>
    <w:rsid w:val="001C5522"/>
    <w:rsid w:val="001C5A78"/>
    <w:rsid w:val="001C5D34"/>
    <w:rsid w:val="001C60B1"/>
    <w:rsid w:val="001C6905"/>
    <w:rsid w:val="001C6D8A"/>
    <w:rsid w:val="001C6F23"/>
    <w:rsid w:val="001C7209"/>
    <w:rsid w:val="001C78B2"/>
    <w:rsid w:val="001C7BD6"/>
    <w:rsid w:val="001C7CC1"/>
    <w:rsid w:val="001D008A"/>
    <w:rsid w:val="001D0677"/>
    <w:rsid w:val="001D09D2"/>
    <w:rsid w:val="001D0ED6"/>
    <w:rsid w:val="001D22B1"/>
    <w:rsid w:val="001D27A0"/>
    <w:rsid w:val="001D27E8"/>
    <w:rsid w:val="001D3188"/>
    <w:rsid w:val="001D3242"/>
    <w:rsid w:val="001D3377"/>
    <w:rsid w:val="001D339A"/>
    <w:rsid w:val="001D3692"/>
    <w:rsid w:val="001D51F2"/>
    <w:rsid w:val="001D57F4"/>
    <w:rsid w:val="001D59E0"/>
    <w:rsid w:val="001D5D6B"/>
    <w:rsid w:val="001D6F39"/>
    <w:rsid w:val="001D723A"/>
    <w:rsid w:val="001D7454"/>
    <w:rsid w:val="001D7ABD"/>
    <w:rsid w:val="001D7AD8"/>
    <w:rsid w:val="001D7DEA"/>
    <w:rsid w:val="001E0430"/>
    <w:rsid w:val="001E0740"/>
    <w:rsid w:val="001E0F62"/>
    <w:rsid w:val="001E1828"/>
    <w:rsid w:val="001E1C59"/>
    <w:rsid w:val="001E45A0"/>
    <w:rsid w:val="001E47EE"/>
    <w:rsid w:val="001E58EF"/>
    <w:rsid w:val="001E64C0"/>
    <w:rsid w:val="001E6A24"/>
    <w:rsid w:val="001E6A32"/>
    <w:rsid w:val="001E73CB"/>
    <w:rsid w:val="001E7C86"/>
    <w:rsid w:val="001E7FC2"/>
    <w:rsid w:val="001F07E3"/>
    <w:rsid w:val="001F10D9"/>
    <w:rsid w:val="001F15E3"/>
    <w:rsid w:val="001F167B"/>
    <w:rsid w:val="001F2739"/>
    <w:rsid w:val="001F293A"/>
    <w:rsid w:val="001F2A5C"/>
    <w:rsid w:val="001F2DA8"/>
    <w:rsid w:val="001F31D1"/>
    <w:rsid w:val="001F337B"/>
    <w:rsid w:val="001F3A81"/>
    <w:rsid w:val="001F3BAE"/>
    <w:rsid w:val="001F3BED"/>
    <w:rsid w:val="001F3F25"/>
    <w:rsid w:val="001F4366"/>
    <w:rsid w:val="001F4A28"/>
    <w:rsid w:val="001F4C53"/>
    <w:rsid w:val="001F4FE3"/>
    <w:rsid w:val="001F56DE"/>
    <w:rsid w:val="001F5C82"/>
    <w:rsid w:val="001F6892"/>
    <w:rsid w:val="001F6C05"/>
    <w:rsid w:val="001F7398"/>
    <w:rsid w:val="001F765D"/>
    <w:rsid w:val="001F7E44"/>
    <w:rsid w:val="001F7FCC"/>
    <w:rsid w:val="0020017A"/>
    <w:rsid w:val="002003D7"/>
    <w:rsid w:val="00200B48"/>
    <w:rsid w:val="00200B9A"/>
    <w:rsid w:val="00201527"/>
    <w:rsid w:val="00201963"/>
    <w:rsid w:val="00201DAE"/>
    <w:rsid w:val="00201FEC"/>
    <w:rsid w:val="002023EE"/>
    <w:rsid w:val="002025BB"/>
    <w:rsid w:val="0020291B"/>
    <w:rsid w:val="00202DEA"/>
    <w:rsid w:val="00203081"/>
    <w:rsid w:val="0020350E"/>
    <w:rsid w:val="0020356A"/>
    <w:rsid w:val="00203CD5"/>
    <w:rsid w:val="00203CE8"/>
    <w:rsid w:val="00203E58"/>
    <w:rsid w:val="00204E25"/>
    <w:rsid w:val="00204ED3"/>
    <w:rsid w:val="00205433"/>
    <w:rsid w:val="00205B52"/>
    <w:rsid w:val="00206089"/>
    <w:rsid w:val="00206344"/>
    <w:rsid w:val="00206541"/>
    <w:rsid w:val="002065D8"/>
    <w:rsid w:val="00206755"/>
    <w:rsid w:val="002068EF"/>
    <w:rsid w:val="00206E61"/>
    <w:rsid w:val="002077E7"/>
    <w:rsid w:val="00207AAC"/>
    <w:rsid w:val="00207C8C"/>
    <w:rsid w:val="00207FD9"/>
    <w:rsid w:val="00210092"/>
    <w:rsid w:val="0021032E"/>
    <w:rsid w:val="002108AF"/>
    <w:rsid w:val="00211151"/>
    <w:rsid w:val="00211780"/>
    <w:rsid w:val="00211E99"/>
    <w:rsid w:val="00211F45"/>
    <w:rsid w:val="002125DA"/>
    <w:rsid w:val="002125DB"/>
    <w:rsid w:val="00212861"/>
    <w:rsid w:val="00212A3F"/>
    <w:rsid w:val="00212B4D"/>
    <w:rsid w:val="0021321A"/>
    <w:rsid w:val="002133C3"/>
    <w:rsid w:val="00213BB6"/>
    <w:rsid w:val="00213BD9"/>
    <w:rsid w:val="00214703"/>
    <w:rsid w:val="00214C03"/>
    <w:rsid w:val="00215114"/>
    <w:rsid w:val="00215C3F"/>
    <w:rsid w:val="00216016"/>
    <w:rsid w:val="00216091"/>
    <w:rsid w:val="00216E25"/>
    <w:rsid w:val="002174B3"/>
    <w:rsid w:val="002202F0"/>
    <w:rsid w:val="00220D3C"/>
    <w:rsid w:val="00221A4B"/>
    <w:rsid w:val="00221C04"/>
    <w:rsid w:val="002223D7"/>
    <w:rsid w:val="00222B4C"/>
    <w:rsid w:val="00222BD1"/>
    <w:rsid w:val="00222E0D"/>
    <w:rsid w:val="00223043"/>
    <w:rsid w:val="00223DDE"/>
    <w:rsid w:val="00223F5E"/>
    <w:rsid w:val="00223F64"/>
    <w:rsid w:val="00224560"/>
    <w:rsid w:val="00224A4F"/>
    <w:rsid w:val="00224D78"/>
    <w:rsid w:val="00225075"/>
    <w:rsid w:val="00225662"/>
    <w:rsid w:val="00225808"/>
    <w:rsid w:val="00225AEC"/>
    <w:rsid w:val="002260E6"/>
    <w:rsid w:val="00226341"/>
    <w:rsid w:val="00226652"/>
    <w:rsid w:val="00226E21"/>
    <w:rsid w:val="002271A5"/>
    <w:rsid w:val="002275F3"/>
    <w:rsid w:val="002279F4"/>
    <w:rsid w:val="00230A76"/>
    <w:rsid w:val="00230ADF"/>
    <w:rsid w:val="00232045"/>
    <w:rsid w:val="00232620"/>
    <w:rsid w:val="00232AC7"/>
    <w:rsid w:val="00232B1B"/>
    <w:rsid w:val="002333BA"/>
    <w:rsid w:val="0023379A"/>
    <w:rsid w:val="002338DC"/>
    <w:rsid w:val="002339C2"/>
    <w:rsid w:val="00234024"/>
    <w:rsid w:val="00234051"/>
    <w:rsid w:val="00234645"/>
    <w:rsid w:val="00234676"/>
    <w:rsid w:val="0023503E"/>
    <w:rsid w:val="0023558F"/>
    <w:rsid w:val="00236017"/>
    <w:rsid w:val="00236057"/>
    <w:rsid w:val="00236B93"/>
    <w:rsid w:val="00236D73"/>
    <w:rsid w:val="002373F2"/>
    <w:rsid w:val="0023757E"/>
    <w:rsid w:val="00237C26"/>
    <w:rsid w:val="0024029E"/>
    <w:rsid w:val="00240493"/>
    <w:rsid w:val="002406F9"/>
    <w:rsid w:val="002411FF"/>
    <w:rsid w:val="00241562"/>
    <w:rsid w:val="002416DB"/>
    <w:rsid w:val="00241860"/>
    <w:rsid w:val="00241914"/>
    <w:rsid w:val="00241E0A"/>
    <w:rsid w:val="00241E97"/>
    <w:rsid w:val="0024292E"/>
    <w:rsid w:val="0024339C"/>
    <w:rsid w:val="00243A8B"/>
    <w:rsid w:val="00243DC4"/>
    <w:rsid w:val="00244664"/>
    <w:rsid w:val="00244B77"/>
    <w:rsid w:val="00244E25"/>
    <w:rsid w:val="00244EE7"/>
    <w:rsid w:val="002452B9"/>
    <w:rsid w:val="002452D6"/>
    <w:rsid w:val="002469C9"/>
    <w:rsid w:val="00246A7A"/>
    <w:rsid w:val="00246CD0"/>
    <w:rsid w:val="0024750B"/>
    <w:rsid w:val="0024798F"/>
    <w:rsid w:val="00247CAE"/>
    <w:rsid w:val="00247EAF"/>
    <w:rsid w:val="00250784"/>
    <w:rsid w:val="002507FA"/>
    <w:rsid w:val="002508C6"/>
    <w:rsid w:val="00250D12"/>
    <w:rsid w:val="00250E74"/>
    <w:rsid w:val="002519AE"/>
    <w:rsid w:val="00251EDC"/>
    <w:rsid w:val="002521B4"/>
    <w:rsid w:val="00252291"/>
    <w:rsid w:val="00252439"/>
    <w:rsid w:val="0025288F"/>
    <w:rsid w:val="0025412A"/>
    <w:rsid w:val="002543C3"/>
    <w:rsid w:val="002549C6"/>
    <w:rsid w:val="0025506F"/>
    <w:rsid w:val="00255173"/>
    <w:rsid w:val="00255208"/>
    <w:rsid w:val="00255631"/>
    <w:rsid w:val="002557D6"/>
    <w:rsid w:val="00255BDC"/>
    <w:rsid w:val="00255C9D"/>
    <w:rsid w:val="00255D54"/>
    <w:rsid w:val="0025623C"/>
    <w:rsid w:val="00256374"/>
    <w:rsid w:val="002563FF"/>
    <w:rsid w:val="002565A6"/>
    <w:rsid w:val="00256C88"/>
    <w:rsid w:val="00256CB9"/>
    <w:rsid w:val="00256F53"/>
    <w:rsid w:val="002570DF"/>
    <w:rsid w:val="0025735C"/>
    <w:rsid w:val="00257538"/>
    <w:rsid w:val="0025776E"/>
    <w:rsid w:val="00257FAD"/>
    <w:rsid w:val="0026056D"/>
    <w:rsid w:val="00260729"/>
    <w:rsid w:val="002609DC"/>
    <w:rsid w:val="00260B44"/>
    <w:rsid w:val="00260E12"/>
    <w:rsid w:val="00261062"/>
    <w:rsid w:val="00261241"/>
    <w:rsid w:val="002616C6"/>
    <w:rsid w:val="00261B77"/>
    <w:rsid w:val="00261D7B"/>
    <w:rsid w:val="0026200C"/>
    <w:rsid w:val="00262163"/>
    <w:rsid w:val="002629A0"/>
    <w:rsid w:val="00262AD0"/>
    <w:rsid w:val="00262BA0"/>
    <w:rsid w:val="00262D03"/>
    <w:rsid w:val="00262E8F"/>
    <w:rsid w:val="002633D8"/>
    <w:rsid w:val="00263A22"/>
    <w:rsid w:val="00263C7D"/>
    <w:rsid w:val="00263E23"/>
    <w:rsid w:val="002642CC"/>
    <w:rsid w:val="002644C7"/>
    <w:rsid w:val="002647D5"/>
    <w:rsid w:val="002647E0"/>
    <w:rsid w:val="00264B87"/>
    <w:rsid w:val="0026534D"/>
    <w:rsid w:val="00265A31"/>
    <w:rsid w:val="002664A8"/>
    <w:rsid w:val="00266CC9"/>
    <w:rsid w:val="00266FAD"/>
    <w:rsid w:val="002671BD"/>
    <w:rsid w:val="002676A1"/>
    <w:rsid w:val="00267AC3"/>
    <w:rsid w:val="00267CF4"/>
    <w:rsid w:val="00267DED"/>
    <w:rsid w:val="00267F7E"/>
    <w:rsid w:val="0027001C"/>
    <w:rsid w:val="002703D4"/>
    <w:rsid w:val="00270430"/>
    <w:rsid w:val="0027072D"/>
    <w:rsid w:val="00270A20"/>
    <w:rsid w:val="00270E78"/>
    <w:rsid w:val="002723CD"/>
    <w:rsid w:val="002737DC"/>
    <w:rsid w:val="00273C05"/>
    <w:rsid w:val="00274380"/>
    <w:rsid w:val="002744A2"/>
    <w:rsid w:val="0027492D"/>
    <w:rsid w:val="002749A4"/>
    <w:rsid w:val="002765F4"/>
    <w:rsid w:val="002769BD"/>
    <w:rsid w:val="00277875"/>
    <w:rsid w:val="00277C55"/>
    <w:rsid w:val="00277E70"/>
    <w:rsid w:val="00277F87"/>
    <w:rsid w:val="002809FA"/>
    <w:rsid w:val="00281008"/>
    <w:rsid w:val="00281D9C"/>
    <w:rsid w:val="002832D0"/>
    <w:rsid w:val="00283BBA"/>
    <w:rsid w:val="002849FA"/>
    <w:rsid w:val="00284CE4"/>
    <w:rsid w:val="002850FC"/>
    <w:rsid w:val="00285339"/>
    <w:rsid w:val="0028586E"/>
    <w:rsid w:val="00285A84"/>
    <w:rsid w:val="00285BB2"/>
    <w:rsid w:val="002861F9"/>
    <w:rsid w:val="002864D0"/>
    <w:rsid w:val="00287B43"/>
    <w:rsid w:val="00287D7E"/>
    <w:rsid w:val="00290241"/>
    <w:rsid w:val="00290A3C"/>
    <w:rsid w:val="00290E27"/>
    <w:rsid w:val="00291984"/>
    <w:rsid w:val="002919EF"/>
    <w:rsid w:val="00291BFF"/>
    <w:rsid w:val="00291E45"/>
    <w:rsid w:val="00292337"/>
    <w:rsid w:val="00292934"/>
    <w:rsid w:val="00292D81"/>
    <w:rsid w:val="002939F2"/>
    <w:rsid w:val="00293A4A"/>
    <w:rsid w:val="00294369"/>
    <w:rsid w:val="00294565"/>
    <w:rsid w:val="00294F2B"/>
    <w:rsid w:val="00295190"/>
    <w:rsid w:val="00295D63"/>
    <w:rsid w:val="002964A2"/>
    <w:rsid w:val="002966E3"/>
    <w:rsid w:val="00296994"/>
    <w:rsid w:val="002969C4"/>
    <w:rsid w:val="00296F62"/>
    <w:rsid w:val="002974B7"/>
    <w:rsid w:val="002974F1"/>
    <w:rsid w:val="002A0148"/>
    <w:rsid w:val="002A0265"/>
    <w:rsid w:val="002A15FE"/>
    <w:rsid w:val="002A1AC9"/>
    <w:rsid w:val="002A2D9A"/>
    <w:rsid w:val="002A2F0A"/>
    <w:rsid w:val="002A3A66"/>
    <w:rsid w:val="002A3D19"/>
    <w:rsid w:val="002A4225"/>
    <w:rsid w:val="002A4886"/>
    <w:rsid w:val="002A4F61"/>
    <w:rsid w:val="002A536C"/>
    <w:rsid w:val="002A53EC"/>
    <w:rsid w:val="002A556E"/>
    <w:rsid w:val="002A5DD0"/>
    <w:rsid w:val="002A5F91"/>
    <w:rsid w:val="002A657B"/>
    <w:rsid w:val="002A6AB0"/>
    <w:rsid w:val="002A6BF6"/>
    <w:rsid w:val="002A6F09"/>
    <w:rsid w:val="002A7525"/>
    <w:rsid w:val="002A7A82"/>
    <w:rsid w:val="002B01DA"/>
    <w:rsid w:val="002B069F"/>
    <w:rsid w:val="002B0984"/>
    <w:rsid w:val="002B0D11"/>
    <w:rsid w:val="002B12AA"/>
    <w:rsid w:val="002B1411"/>
    <w:rsid w:val="002B1612"/>
    <w:rsid w:val="002B17E1"/>
    <w:rsid w:val="002B1A66"/>
    <w:rsid w:val="002B1B7D"/>
    <w:rsid w:val="002B23F9"/>
    <w:rsid w:val="002B27AF"/>
    <w:rsid w:val="002B284D"/>
    <w:rsid w:val="002B2927"/>
    <w:rsid w:val="002B2CB8"/>
    <w:rsid w:val="002B2D62"/>
    <w:rsid w:val="002B2F95"/>
    <w:rsid w:val="002B332D"/>
    <w:rsid w:val="002B349B"/>
    <w:rsid w:val="002B39B5"/>
    <w:rsid w:val="002B3EEA"/>
    <w:rsid w:val="002B424B"/>
    <w:rsid w:val="002B43CC"/>
    <w:rsid w:val="002B4727"/>
    <w:rsid w:val="002B47F4"/>
    <w:rsid w:val="002B482C"/>
    <w:rsid w:val="002B4E12"/>
    <w:rsid w:val="002B5533"/>
    <w:rsid w:val="002B57E4"/>
    <w:rsid w:val="002B57F9"/>
    <w:rsid w:val="002B62C3"/>
    <w:rsid w:val="002B645E"/>
    <w:rsid w:val="002B6EFF"/>
    <w:rsid w:val="002B77E2"/>
    <w:rsid w:val="002B7983"/>
    <w:rsid w:val="002C0165"/>
    <w:rsid w:val="002C04F4"/>
    <w:rsid w:val="002C05F7"/>
    <w:rsid w:val="002C065C"/>
    <w:rsid w:val="002C0AB7"/>
    <w:rsid w:val="002C118E"/>
    <w:rsid w:val="002C16C8"/>
    <w:rsid w:val="002C224E"/>
    <w:rsid w:val="002C27DC"/>
    <w:rsid w:val="002C3060"/>
    <w:rsid w:val="002C323F"/>
    <w:rsid w:val="002C3837"/>
    <w:rsid w:val="002C39AA"/>
    <w:rsid w:val="002C46F8"/>
    <w:rsid w:val="002C4789"/>
    <w:rsid w:val="002C4940"/>
    <w:rsid w:val="002C4FD1"/>
    <w:rsid w:val="002C5306"/>
    <w:rsid w:val="002C5329"/>
    <w:rsid w:val="002C534B"/>
    <w:rsid w:val="002C6218"/>
    <w:rsid w:val="002C64FC"/>
    <w:rsid w:val="002C6BAE"/>
    <w:rsid w:val="002C6E45"/>
    <w:rsid w:val="002C6FC7"/>
    <w:rsid w:val="002D0227"/>
    <w:rsid w:val="002D099A"/>
    <w:rsid w:val="002D0C38"/>
    <w:rsid w:val="002D0D4D"/>
    <w:rsid w:val="002D10D7"/>
    <w:rsid w:val="002D1629"/>
    <w:rsid w:val="002D1823"/>
    <w:rsid w:val="002D1E0B"/>
    <w:rsid w:val="002D1FC3"/>
    <w:rsid w:val="002D23E6"/>
    <w:rsid w:val="002D33BD"/>
    <w:rsid w:val="002D425F"/>
    <w:rsid w:val="002D444E"/>
    <w:rsid w:val="002D447D"/>
    <w:rsid w:val="002D4A7C"/>
    <w:rsid w:val="002D5D69"/>
    <w:rsid w:val="002D6036"/>
    <w:rsid w:val="002D61CC"/>
    <w:rsid w:val="002D6696"/>
    <w:rsid w:val="002D67BA"/>
    <w:rsid w:val="002D6EF9"/>
    <w:rsid w:val="002D7268"/>
    <w:rsid w:val="002D75E0"/>
    <w:rsid w:val="002D7955"/>
    <w:rsid w:val="002D7ABE"/>
    <w:rsid w:val="002D7C80"/>
    <w:rsid w:val="002E0FF4"/>
    <w:rsid w:val="002E13E0"/>
    <w:rsid w:val="002E18A5"/>
    <w:rsid w:val="002E1C09"/>
    <w:rsid w:val="002E1F19"/>
    <w:rsid w:val="002E1FF6"/>
    <w:rsid w:val="002E202F"/>
    <w:rsid w:val="002E27F3"/>
    <w:rsid w:val="002E3177"/>
    <w:rsid w:val="002E3609"/>
    <w:rsid w:val="002E3808"/>
    <w:rsid w:val="002E448F"/>
    <w:rsid w:val="002E4825"/>
    <w:rsid w:val="002E4995"/>
    <w:rsid w:val="002E50F8"/>
    <w:rsid w:val="002E5660"/>
    <w:rsid w:val="002E577C"/>
    <w:rsid w:val="002E5A19"/>
    <w:rsid w:val="002E5ADB"/>
    <w:rsid w:val="002E5E12"/>
    <w:rsid w:val="002E616C"/>
    <w:rsid w:val="002E6D91"/>
    <w:rsid w:val="002E6EB4"/>
    <w:rsid w:val="002E75AA"/>
    <w:rsid w:val="002E789C"/>
    <w:rsid w:val="002E7E9C"/>
    <w:rsid w:val="002F009B"/>
    <w:rsid w:val="002F15E1"/>
    <w:rsid w:val="002F1F38"/>
    <w:rsid w:val="002F20EC"/>
    <w:rsid w:val="002F2285"/>
    <w:rsid w:val="002F298D"/>
    <w:rsid w:val="002F3680"/>
    <w:rsid w:val="002F376C"/>
    <w:rsid w:val="002F3773"/>
    <w:rsid w:val="002F3C51"/>
    <w:rsid w:val="002F4793"/>
    <w:rsid w:val="002F4C67"/>
    <w:rsid w:val="002F4CE0"/>
    <w:rsid w:val="002F5106"/>
    <w:rsid w:val="002F5232"/>
    <w:rsid w:val="002F5786"/>
    <w:rsid w:val="002F5B1C"/>
    <w:rsid w:val="002F5E09"/>
    <w:rsid w:val="002F5E84"/>
    <w:rsid w:val="002F649A"/>
    <w:rsid w:val="002F69AA"/>
    <w:rsid w:val="002F7281"/>
    <w:rsid w:val="002F728F"/>
    <w:rsid w:val="002F7A30"/>
    <w:rsid w:val="002F7A4E"/>
    <w:rsid w:val="002F7BBA"/>
    <w:rsid w:val="0030026C"/>
    <w:rsid w:val="003003CC"/>
    <w:rsid w:val="003004C3"/>
    <w:rsid w:val="00300E02"/>
    <w:rsid w:val="00300F72"/>
    <w:rsid w:val="0030117D"/>
    <w:rsid w:val="003012C8"/>
    <w:rsid w:val="003012FA"/>
    <w:rsid w:val="00301638"/>
    <w:rsid w:val="00301E89"/>
    <w:rsid w:val="003020C4"/>
    <w:rsid w:val="0030230B"/>
    <w:rsid w:val="003024C6"/>
    <w:rsid w:val="0030381E"/>
    <w:rsid w:val="00303863"/>
    <w:rsid w:val="00303C46"/>
    <w:rsid w:val="003045C8"/>
    <w:rsid w:val="003045C9"/>
    <w:rsid w:val="00304956"/>
    <w:rsid w:val="00304C6C"/>
    <w:rsid w:val="00305812"/>
    <w:rsid w:val="00305C67"/>
    <w:rsid w:val="00306013"/>
    <w:rsid w:val="003062A4"/>
    <w:rsid w:val="003062F4"/>
    <w:rsid w:val="00306638"/>
    <w:rsid w:val="00306681"/>
    <w:rsid w:val="00306841"/>
    <w:rsid w:val="003068A0"/>
    <w:rsid w:val="00306E3A"/>
    <w:rsid w:val="00307572"/>
    <w:rsid w:val="003076C2"/>
    <w:rsid w:val="0031050D"/>
    <w:rsid w:val="003105F0"/>
    <w:rsid w:val="003108C4"/>
    <w:rsid w:val="003109AD"/>
    <w:rsid w:val="003111B4"/>
    <w:rsid w:val="003116E2"/>
    <w:rsid w:val="003119FB"/>
    <w:rsid w:val="00312E80"/>
    <w:rsid w:val="003130BF"/>
    <w:rsid w:val="0031388B"/>
    <w:rsid w:val="00313A4D"/>
    <w:rsid w:val="0031453C"/>
    <w:rsid w:val="003148FE"/>
    <w:rsid w:val="00314BD9"/>
    <w:rsid w:val="003151A9"/>
    <w:rsid w:val="00316446"/>
    <w:rsid w:val="003166AD"/>
    <w:rsid w:val="00316C09"/>
    <w:rsid w:val="00316C1F"/>
    <w:rsid w:val="00316CEB"/>
    <w:rsid w:val="003174B6"/>
    <w:rsid w:val="003175BF"/>
    <w:rsid w:val="00317654"/>
    <w:rsid w:val="003178C1"/>
    <w:rsid w:val="0032036B"/>
    <w:rsid w:val="003214A0"/>
    <w:rsid w:val="00321D10"/>
    <w:rsid w:val="00321D22"/>
    <w:rsid w:val="00321DA7"/>
    <w:rsid w:val="003221E4"/>
    <w:rsid w:val="003224F3"/>
    <w:rsid w:val="00322B6A"/>
    <w:rsid w:val="00323059"/>
    <w:rsid w:val="00323F07"/>
    <w:rsid w:val="00324D7C"/>
    <w:rsid w:val="003250F7"/>
    <w:rsid w:val="00325CA8"/>
    <w:rsid w:val="00325CFF"/>
    <w:rsid w:val="00325D98"/>
    <w:rsid w:val="00325E1D"/>
    <w:rsid w:val="00325E36"/>
    <w:rsid w:val="0032600C"/>
    <w:rsid w:val="003269C2"/>
    <w:rsid w:val="00326A53"/>
    <w:rsid w:val="00326C44"/>
    <w:rsid w:val="00326C90"/>
    <w:rsid w:val="00326E07"/>
    <w:rsid w:val="00326FB9"/>
    <w:rsid w:val="00326FE1"/>
    <w:rsid w:val="00327712"/>
    <w:rsid w:val="00327815"/>
    <w:rsid w:val="00327822"/>
    <w:rsid w:val="00327B35"/>
    <w:rsid w:val="00327BB4"/>
    <w:rsid w:val="0033064A"/>
    <w:rsid w:val="00330CC2"/>
    <w:rsid w:val="0033116E"/>
    <w:rsid w:val="00331304"/>
    <w:rsid w:val="00332344"/>
    <w:rsid w:val="003323FD"/>
    <w:rsid w:val="003332A8"/>
    <w:rsid w:val="003335C8"/>
    <w:rsid w:val="0033363E"/>
    <w:rsid w:val="0033381C"/>
    <w:rsid w:val="00333C08"/>
    <w:rsid w:val="003342B7"/>
    <w:rsid w:val="00334E2D"/>
    <w:rsid w:val="00334F52"/>
    <w:rsid w:val="0033531F"/>
    <w:rsid w:val="00335FA2"/>
    <w:rsid w:val="003365DB"/>
    <w:rsid w:val="003371D1"/>
    <w:rsid w:val="00337B91"/>
    <w:rsid w:val="003402E2"/>
    <w:rsid w:val="003407F6"/>
    <w:rsid w:val="00340C56"/>
    <w:rsid w:val="00341AF4"/>
    <w:rsid w:val="00341EA0"/>
    <w:rsid w:val="00342370"/>
    <w:rsid w:val="0034259B"/>
    <w:rsid w:val="0034269F"/>
    <w:rsid w:val="00342904"/>
    <w:rsid w:val="00342A11"/>
    <w:rsid w:val="00342AD1"/>
    <w:rsid w:val="00342B41"/>
    <w:rsid w:val="00342FA4"/>
    <w:rsid w:val="003430C3"/>
    <w:rsid w:val="003433EF"/>
    <w:rsid w:val="0034348C"/>
    <w:rsid w:val="003435D4"/>
    <w:rsid w:val="003435DC"/>
    <w:rsid w:val="003443E5"/>
    <w:rsid w:val="00344AE8"/>
    <w:rsid w:val="00344BBF"/>
    <w:rsid w:val="00344C64"/>
    <w:rsid w:val="00344F30"/>
    <w:rsid w:val="0034502D"/>
    <w:rsid w:val="0034523D"/>
    <w:rsid w:val="00345615"/>
    <w:rsid w:val="003457CA"/>
    <w:rsid w:val="0034593E"/>
    <w:rsid w:val="003463CD"/>
    <w:rsid w:val="00346AB0"/>
    <w:rsid w:val="0034749E"/>
    <w:rsid w:val="00347AB0"/>
    <w:rsid w:val="00347AF3"/>
    <w:rsid w:val="00347B24"/>
    <w:rsid w:val="003506B8"/>
    <w:rsid w:val="00351514"/>
    <w:rsid w:val="003516CE"/>
    <w:rsid w:val="00351BED"/>
    <w:rsid w:val="00352F75"/>
    <w:rsid w:val="00352FD3"/>
    <w:rsid w:val="0035306D"/>
    <w:rsid w:val="00354032"/>
    <w:rsid w:val="0035420E"/>
    <w:rsid w:val="003545B5"/>
    <w:rsid w:val="0035476F"/>
    <w:rsid w:val="00354A43"/>
    <w:rsid w:val="00354AA1"/>
    <w:rsid w:val="00354AD5"/>
    <w:rsid w:val="00354E35"/>
    <w:rsid w:val="003554B1"/>
    <w:rsid w:val="00355501"/>
    <w:rsid w:val="00355715"/>
    <w:rsid w:val="00355AB4"/>
    <w:rsid w:val="0035729C"/>
    <w:rsid w:val="00357466"/>
    <w:rsid w:val="003575EA"/>
    <w:rsid w:val="00357669"/>
    <w:rsid w:val="00357722"/>
    <w:rsid w:val="003579C4"/>
    <w:rsid w:val="00357C71"/>
    <w:rsid w:val="00360473"/>
    <w:rsid w:val="00361A4A"/>
    <w:rsid w:val="00362073"/>
    <w:rsid w:val="00362303"/>
    <w:rsid w:val="003626DD"/>
    <w:rsid w:val="00362AC8"/>
    <w:rsid w:val="00362F7A"/>
    <w:rsid w:val="00363AB1"/>
    <w:rsid w:val="00364076"/>
    <w:rsid w:val="003648D5"/>
    <w:rsid w:val="003650D1"/>
    <w:rsid w:val="00365114"/>
    <w:rsid w:val="00365218"/>
    <w:rsid w:val="00365765"/>
    <w:rsid w:val="00365AF9"/>
    <w:rsid w:val="00365B96"/>
    <w:rsid w:val="00366B47"/>
    <w:rsid w:val="003672F2"/>
    <w:rsid w:val="00367C33"/>
    <w:rsid w:val="00367DA3"/>
    <w:rsid w:val="0037013B"/>
    <w:rsid w:val="00370613"/>
    <w:rsid w:val="00370849"/>
    <w:rsid w:val="00370A69"/>
    <w:rsid w:val="0037147B"/>
    <w:rsid w:val="0037163E"/>
    <w:rsid w:val="00371C44"/>
    <w:rsid w:val="003723AF"/>
    <w:rsid w:val="003724E4"/>
    <w:rsid w:val="00373603"/>
    <w:rsid w:val="00373A1F"/>
    <w:rsid w:val="00373BC5"/>
    <w:rsid w:val="00373DE8"/>
    <w:rsid w:val="00374374"/>
    <w:rsid w:val="0037440C"/>
    <w:rsid w:val="003749F2"/>
    <w:rsid w:val="00374D0C"/>
    <w:rsid w:val="00374EB4"/>
    <w:rsid w:val="003753D3"/>
    <w:rsid w:val="0037548C"/>
    <w:rsid w:val="00375AF4"/>
    <w:rsid w:val="00375CEC"/>
    <w:rsid w:val="003764DA"/>
    <w:rsid w:val="00376500"/>
    <w:rsid w:val="00376D7A"/>
    <w:rsid w:val="00376D94"/>
    <w:rsid w:val="00376E50"/>
    <w:rsid w:val="00377192"/>
    <w:rsid w:val="003775E5"/>
    <w:rsid w:val="003801E1"/>
    <w:rsid w:val="003803B0"/>
    <w:rsid w:val="0038071C"/>
    <w:rsid w:val="00380B87"/>
    <w:rsid w:val="00380BCE"/>
    <w:rsid w:val="00380FAC"/>
    <w:rsid w:val="003815E5"/>
    <w:rsid w:val="00381998"/>
    <w:rsid w:val="00382AE3"/>
    <w:rsid w:val="00382ECD"/>
    <w:rsid w:val="00382F66"/>
    <w:rsid w:val="00383F52"/>
    <w:rsid w:val="00384666"/>
    <w:rsid w:val="003848B8"/>
    <w:rsid w:val="003868D2"/>
    <w:rsid w:val="00387115"/>
    <w:rsid w:val="00387848"/>
    <w:rsid w:val="003878FC"/>
    <w:rsid w:val="00387ECD"/>
    <w:rsid w:val="00390373"/>
    <w:rsid w:val="00390655"/>
    <w:rsid w:val="00391374"/>
    <w:rsid w:val="0039176C"/>
    <w:rsid w:val="00392791"/>
    <w:rsid w:val="00392DEA"/>
    <w:rsid w:val="003931B3"/>
    <w:rsid w:val="003934D9"/>
    <w:rsid w:val="003934EB"/>
    <w:rsid w:val="003935C0"/>
    <w:rsid w:val="00393FBD"/>
    <w:rsid w:val="003943D9"/>
    <w:rsid w:val="00394A79"/>
    <w:rsid w:val="00394D64"/>
    <w:rsid w:val="00395A79"/>
    <w:rsid w:val="00395AC9"/>
    <w:rsid w:val="003964F2"/>
    <w:rsid w:val="0039696C"/>
    <w:rsid w:val="00396F9C"/>
    <w:rsid w:val="00397B7B"/>
    <w:rsid w:val="003A05F9"/>
    <w:rsid w:val="003A09C0"/>
    <w:rsid w:val="003A12EA"/>
    <w:rsid w:val="003A181A"/>
    <w:rsid w:val="003A19A5"/>
    <w:rsid w:val="003A1DA7"/>
    <w:rsid w:val="003A1E79"/>
    <w:rsid w:val="003A1FDE"/>
    <w:rsid w:val="003A20B8"/>
    <w:rsid w:val="003A2254"/>
    <w:rsid w:val="003A2C35"/>
    <w:rsid w:val="003A31CC"/>
    <w:rsid w:val="003A36C6"/>
    <w:rsid w:val="003A3B15"/>
    <w:rsid w:val="003A3BC7"/>
    <w:rsid w:val="003A4A36"/>
    <w:rsid w:val="003A5057"/>
    <w:rsid w:val="003A64CD"/>
    <w:rsid w:val="003A66F2"/>
    <w:rsid w:val="003A685D"/>
    <w:rsid w:val="003A71BC"/>
    <w:rsid w:val="003A7370"/>
    <w:rsid w:val="003A73C8"/>
    <w:rsid w:val="003A7427"/>
    <w:rsid w:val="003A75E3"/>
    <w:rsid w:val="003A7A3D"/>
    <w:rsid w:val="003B0100"/>
    <w:rsid w:val="003B11E4"/>
    <w:rsid w:val="003B122F"/>
    <w:rsid w:val="003B1281"/>
    <w:rsid w:val="003B18CA"/>
    <w:rsid w:val="003B19A9"/>
    <w:rsid w:val="003B1A5A"/>
    <w:rsid w:val="003B1B83"/>
    <w:rsid w:val="003B1DE0"/>
    <w:rsid w:val="003B23BD"/>
    <w:rsid w:val="003B29F4"/>
    <w:rsid w:val="003B2B2C"/>
    <w:rsid w:val="003B2B3F"/>
    <w:rsid w:val="003B302C"/>
    <w:rsid w:val="003B3395"/>
    <w:rsid w:val="003B34D2"/>
    <w:rsid w:val="003B36D1"/>
    <w:rsid w:val="003B40DF"/>
    <w:rsid w:val="003B413C"/>
    <w:rsid w:val="003B553B"/>
    <w:rsid w:val="003B6070"/>
    <w:rsid w:val="003B65BA"/>
    <w:rsid w:val="003B69BA"/>
    <w:rsid w:val="003B6B06"/>
    <w:rsid w:val="003B7312"/>
    <w:rsid w:val="003C0184"/>
    <w:rsid w:val="003C0281"/>
    <w:rsid w:val="003C0DAF"/>
    <w:rsid w:val="003C0F4E"/>
    <w:rsid w:val="003C1009"/>
    <w:rsid w:val="003C10AA"/>
    <w:rsid w:val="003C14F7"/>
    <w:rsid w:val="003C1E57"/>
    <w:rsid w:val="003C2042"/>
    <w:rsid w:val="003C2509"/>
    <w:rsid w:val="003C290B"/>
    <w:rsid w:val="003C2CFB"/>
    <w:rsid w:val="003C2DDA"/>
    <w:rsid w:val="003C2FE6"/>
    <w:rsid w:val="003C3BD1"/>
    <w:rsid w:val="003C3D11"/>
    <w:rsid w:val="003C4015"/>
    <w:rsid w:val="003C40B7"/>
    <w:rsid w:val="003C4344"/>
    <w:rsid w:val="003C4518"/>
    <w:rsid w:val="003C49B6"/>
    <w:rsid w:val="003C4A21"/>
    <w:rsid w:val="003C4B54"/>
    <w:rsid w:val="003C5154"/>
    <w:rsid w:val="003C54F4"/>
    <w:rsid w:val="003C57BB"/>
    <w:rsid w:val="003C5A97"/>
    <w:rsid w:val="003C62E7"/>
    <w:rsid w:val="003C65A8"/>
    <w:rsid w:val="003C7557"/>
    <w:rsid w:val="003C7B5C"/>
    <w:rsid w:val="003C7DAA"/>
    <w:rsid w:val="003D0946"/>
    <w:rsid w:val="003D0BE4"/>
    <w:rsid w:val="003D0C8D"/>
    <w:rsid w:val="003D0E47"/>
    <w:rsid w:val="003D1303"/>
    <w:rsid w:val="003D13A3"/>
    <w:rsid w:val="003D14B0"/>
    <w:rsid w:val="003D1CF8"/>
    <w:rsid w:val="003D1E39"/>
    <w:rsid w:val="003D2543"/>
    <w:rsid w:val="003D270B"/>
    <w:rsid w:val="003D28A0"/>
    <w:rsid w:val="003D2B52"/>
    <w:rsid w:val="003D31BA"/>
    <w:rsid w:val="003D35BE"/>
    <w:rsid w:val="003D3918"/>
    <w:rsid w:val="003D3DE5"/>
    <w:rsid w:val="003D3F87"/>
    <w:rsid w:val="003D4083"/>
    <w:rsid w:val="003D4541"/>
    <w:rsid w:val="003D4C88"/>
    <w:rsid w:val="003D66A9"/>
    <w:rsid w:val="003D6A11"/>
    <w:rsid w:val="003D6AF1"/>
    <w:rsid w:val="003D7112"/>
    <w:rsid w:val="003D74FA"/>
    <w:rsid w:val="003D7722"/>
    <w:rsid w:val="003E01F6"/>
    <w:rsid w:val="003E0516"/>
    <w:rsid w:val="003E05F4"/>
    <w:rsid w:val="003E0EA5"/>
    <w:rsid w:val="003E167C"/>
    <w:rsid w:val="003E22B8"/>
    <w:rsid w:val="003E2CDD"/>
    <w:rsid w:val="003E32CA"/>
    <w:rsid w:val="003E32E5"/>
    <w:rsid w:val="003E344B"/>
    <w:rsid w:val="003E3619"/>
    <w:rsid w:val="003E385F"/>
    <w:rsid w:val="003E3A6B"/>
    <w:rsid w:val="003E4150"/>
    <w:rsid w:val="003E4239"/>
    <w:rsid w:val="003E4EB2"/>
    <w:rsid w:val="003E4EEB"/>
    <w:rsid w:val="003E5055"/>
    <w:rsid w:val="003E5265"/>
    <w:rsid w:val="003E52CB"/>
    <w:rsid w:val="003E5584"/>
    <w:rsid w:val="003E56B9"/>
    <w:rsid w:val="003E5FFD"/>
    <w:rsid w:val="003E639C"/>
    <w:rsid w:val="003E65C0"/>
    <w:rsid w:val="003E6A8B"/>
    <w:rsid w:val="003E6EED"/>
    <w:rsid w:val="003E705B"/>
    <w:rsid w:val="003E72A5"/>
    <w:rsid w:val="003E7EB1"/>
    <w:rsid w:val="003F0191"/>
    <w:rsid w:val="003F052B"/>
    <w:rsid w:val="003F0BD4"/>
    <w:rsid w:val="003F0DE1"/>
    <w:rsid w:val="003F1630"/>
    <w:rsid w:val="003F188E"/>
    <w:rsid w:val="003F191C"/>
    <w:rsid w:val="003F1BE9"/>
    <w:rsid w:val="003F259A"/>
    <w:rsid w:val="003F2CD6"/>
    <w:rsid w:val="003F327C"/>
    <w:rsid w:val="003F4100"/>
    <w:rsid w:val="003F514E"/>
    <w:rsid w:val="003F53CE"/>
    <w:rsid w:val="003F56F8"/>
    <w:rsid w:val="003F58CE"/>
    <w:rsid w:val="003F5AD3"/>
    <w:rsid w:val="003F5EF2"/>
    <w:rsid w:val="003F5FBC"/>
    <w:rsid w:val="003F60D1"/>
    <w:rsid w:val="003F619D"/>
    <w:rsid w:val="003F686B"/>
    <w:rsid w:val="003F6981"/>
    <w:rsid w:val="003F6CCC"/>
    <w:rsid w:val="003F6D68"/>
    <w:rsid w:val="003F6E0F"/>
    <w:rsid w:val="003F74DE"/>
    <w:rsid w:val="003F7559"/>
    <w:rsid w:val="003F7F67"/>
    <w:rsid w:val="00401715"/>
    <w:rsid w:val="004018C6"/>
    <w:rsid w:val="00401F4E"/>
    <w:rsid w:val="00402D8C"/>
    <w:rsid w:val="00402F7A"/>
    <w:rsid w:val="0040340A"/>
    <w:rsid w:val="004036DA"/>
    <w:rsid w:val="00403A13"/>
    <w:rsid w:val="0040420B"/>
    <w:rsid w:val="00404480"/>
    <w:rsid w:val="00405A88"/>
    <w:rsid w:val="00405DE9"/>
    <w:rsid w:val="00406EB6"/>
    <w:rsid w:val="00406F3A"/>
    <w:rsid w:val="004070C1"/>
    <w:rsid w:val="00407241"/>
    <w:rsid w:val="0040794E"/>
    <w:rsid w:val="00407BD7"/>
    <w:rsid w:val="004100B8"/>
    <w:rsid w:val="0041012F"/>
    <w:rsid w:val="0041087E"/>
    <w:rsid w:val="00410880"/>
    <w:rsid w:val="0041115A"/>
    <w:rsid w:val="004112FA"/>
    <w:rsid w:val="004118A8"/>
    <w:rsid w:val="00411B0C"/>
    <w:rsid w:val="004123CF"/>
    <w:rsid w:val="00412651"/>
    <w:rsid w:val="00412E38"/>
    <w:rsid w:val="00413216"/>
    <w:rsid w:val="0041357C"/>
    <w:rsid w:val="0041459E"/>
    <w:rsid w:val="004145AE"/>
    <w:rsid w:val="00414752"/>
    <w:rsid w:val="00414FF8"/>
    <w:rsid w:val="00415259"/>
    <w:rsid w:val="004155E9"/>
    <w:rsid w:val="004156DF"/>
    <w:rsid w:val="00415C24"/>
    <w:rsid w:val="0041613D"/>
    <w:rsid w:val="0041638B"/>
    <w:rsid w:val="0041638F"/>
    <w:rsid w:val="00416C1B"/>
    <w:rsid w:val="00416C29"/>
    <w:rsid w:val="00416F21"/>
    <w:rsid w:val="004177A2"/>
    <w:rsid w:val="0042007A"/>
    <w:rsid w:val="00420ADE"/>
    <w:rsid w:val="00420B7D"/>
    <w:rsid w:val="00421242"/>
    <w:rsid w:val="0042161D"/>
    <w:rsid w:val="00421789"/>
    <w:rsid w:val="00422000"/>
    <w:rsid w:val="00422DAF"/>
    <w:rsid w:val="00422FEC"/>
    <w:rsid w:val="00423390"/>
    <w:rsid w:val="004238CA"/>
    <w:rsid w:val="0042392E"/>
    <w:rsid w:val="004244B7"/>
    <w:rsid w:val="004247C8"/>
    <w:rsid w:val="004253CE"/>
    <w:rsid w:val="00425C81"/>
    <w:rsid w:val="00425CC7"/>
    <w:rsid w:val="00425DC0"/>
    <w:rsid w:val="00425F03"/>
    <w:rsid w:val="004263F8"/>
    <w:rsid w:val="0042680D"/>
    <w:rsid w:val="00426AB5"/>
    <w:rsid w:val="00426AC1"/>
    <w:rsid w:val="00426B65"/>
    <w:rsid w:val="00426CBB"/>
    <w:rsid w:val="00427030"/>
    <w:rsid w:val="00427260"/>
    <w:rsid w:val="004279E0"/>
    <w:rsid w:val="00427B7F"/>
    <w:rsid w:val="00427DD6"/>
    <w:rsid w:val="00427FC5"/>
    <w:rsid w:val="00430EAA"/>
    <w:rsid w:val="004317AA"/>
    <w:rsid w:val="00431BC0"/>
    <w:rsid w:val="004320F1"/>
    <w:rsid w:val="0043241D"/>
    <w:rsid w:val="00432BAF"/>
    <w:rsid w:val="0043396D"/>
    <w:rsid w:val="004339E2"/>
    <w:rsid w:val="00433CF6"/>
    <w:rsid w:val="00433CFD"/>
    <w:rsid w:val="00434605"/>
    <w:rsid w:val="00434702"/>
    <w:rsid w:val="004347B4"/>
    <w:rsid w:val="00434A97"/>
    <w:rsid w:val="00434BC2"/>
    <w:rsid w:val="00435082"/>
    <w:rsid w:val="0043556D"/>
    <w:rsid w:val="0043585D"/>
    <w:rsid w:val="00435AF5"/>
    <w:rsid w:val="00435B68"/>
    <w:rsid w:val="00435BBB"/>
    <w:rsid w:val="00435EA5"/>
    <w:rsid w:val="004364CA"/>
    <w:rsid w:val="004365D6"/>
    <w:rsid w:val="00436F98"/>
    <w:rsid w:val="0043703D"/>
    <w:rsid w:val="00437051"/>
    <w:rsid w:val="004378E0"/>
    <w:rsid w:val="00440021"/>
    <w:rsid w:val="00441409"/>
    <w:rsid w:val="0044182C"/>
    <w:rsid w:val="00441875"/>
    <w:rsid w:val="00441EBF"/>
    <w:rsid w:val="00442899"/>
    <w:rsid w:val="0044319A"/>
    <w:rsid w:val="00443E9A"/>
    <w:rsid w:val="00444633"/>
    <w:rsid w:val="0044476E"/>
    <w:rsid w:val="00445844"/>
    <w:rsid w:val="004459F8"/>
    <w:rsid w:val="00446046"/>
    <w:rsid w:val="0044628E"/>
    <w:rsid w:val="004467D5"/>
    <w:rsid w:val="00447287"/>
    <w:rsid w:val="00447808"/>
    <w:rsid w:val="00450695"/>
    <w:rsid w:val="00450C57"/>
    <w:rsid w:val="00451030"/>
    <w:rsid w:val="00451964"/>
    <w:rsid w:val="00451A7F"/>
    <w:rsid w:val="00452804"/>
    <w:rsid w:val="00454074"/>
    <w:rsid w:val="004541A8"/>
    <w:rsid w:val="0045450C"/>
    <w:rsid w:val="00454F89"/>
    <w:rsid w:val="00455095"/>
    <w:rsid w:val="0045515A"/>
    <w:rsid w:val="004553AA"/>
    <w:rsid w:val="0045576C"/>
    <w:rsid w:val="00455D5C"/>
    <w:rsid w:val="00456094"/>
    <w:rsid w:val="004568B0"/>
    <w:rsid w:val="00456AC3"/>
    <w:rsid w:val="0045707A"/>
    <w:rsid w:val="004570D9"/>
    <w:rsid w:val="00457A93"/>
    <w:rsid w:val="004600A6"/>
    <w:rsid w:val="004603C4"/>
    <w:rsid w:val="0046043D"/>
    <w:rsid w:val="00460875"/>
    <w:rsid w:val="00460967"/>
    <w:rsid w:val="00460D1D"/>
    <w:rsid w:val="0046108A"/>
    <w:rsid w:val="00461456"/>
    <w:rsid w:val="00461562"/>
    <w:rsid w:val="0046183C"/>
    <w:rsid w:val="00461EA5"/>
    <w:rsid w:val="00461FB5"/>
    <w:rsid w:val="00462262"/>
    <w:rsid w:val="00462BCE"/>
    <w:rsid w:val="00462F57"/>
    <w:rsid w:val="00463A7C"/>
    <w:rsid w:val="00463BBA"/>
    <w:rsid w:val="00463C3E"/>
    <w:rsid w:val="00464A9F"/>
    <w:rsid w:val="004652DD"/>
    <w:rsid w:val="004658E0"/>
    <w:rsid w:val="00466CA6"/>
    <w:rsid w:val="004678B5"/>
    <w:rsid w:val="00467E19"/>
    <w:rsid w:val="00470203"/>
    <w:rsid w:val="004708BC"/>
    <w:rsid w:val="00470A91"/>
    <w:rsid w:val="00470CA6"/>
    <w:rsid w:val="00471885"/>
    <w:rsid w:val="004719CD"/>
    <w:rsid w:val="00471DF0"/>
    <w:rsid w:val="00471E1C"/>
    <w:rsid w:val="00472033"/>
    <w:rsid w:val="00472334"/>
    <w:rsid w:val="00472ECA"/>
    <w:rsid w:val="004732FF"/>
    <w:rsid w:val="0047434D"/>
    <w:rsid w:val="00475041"/>
    <w:rsid w:val="00475151"/>
    <w:rsid w:val="00475230"/>
    <w:rsid w:val="00475484"/>
    <w:rsid w:val="004756E0"/>
    <w:rsid w:val="00475ECC"/>
    <w:rsid w:val="00475FA1"/>
    <w:rsid w:val="004760F9"/>
    <w:rsid w:val="00476400"/>
    <w:rsid w:val="004773D1"/>
    <w:rsid w:val="0047748B"/>
    <w:rsid w:val="004774DF"/>
    <w:rsid w:val="0047761F"/>
    <w:rsid w:val="004777D4"/>
    <w:rsid w:val="0047780E"/>
    <w:rsid w:val="00477DAB"/>
    <w:rsid w:val="004816D7"/>
    <w:rsid w:val="00481E9A"/>
    <w:rsid w:val="004821E8"/>
    <w:rsid w:val="0048235E"/>
    <w:rsid w:val="00482729"/>
    <w:rsid w:val="00482ACE"/>
    <w:rsid w:val="00482B39"/>
    <w:rsid w:val="0048333B"/>
    <w:rsid w:val="00483AB2"/>
    <w:rsid w:val="00483EC3"/>
    <w:rsid w:val="0048475F"/>
    <w:rsid w:val="00484D71"/>
    <w:rsid w:val="004860F1"/>
    <w:rsid w:val="004863AC"/>
    <w:rsid w:val="00486D04"/>
    <w:rsid w:val="00486E2E"/>
    <w:rsid w:val="004873A0"/>
    <w:rsid w:val="00487413"/>
    <w:rsid w:val="00487A62"/>
    <w:rsid w:val="004908F4"/>
    <w:rsid w:val="00490AA7"/>
    <w:rsid w:val="00490F8D"/>
    <w:rsid w:val="0049105F"/>
    <w:rsid w:val="004910E9"/>
    <w:rsid w:val="004912BD"/>
    <w:rsid w:val="004912F0"/>
    <w:rsid w:val="004915FC"/>
    <w:rsid w:val="00491CD6"/>
    <w:rsid w:val="00491CFE"/>
    <w:rsid w:val="0049229E"/>
    <w:rsid w:val="004924F7"/>
    <w:rsid w:val="00492560"/>
    <w:rsid w:val="004928CB"/>
    <w:rsid w:val="00493DFB"/>
    <w:rsid w:val="00494900"/>
    <w:rsid w:val="00494D3D"/>
    <w:rsid w:val="00494D83"/>
    <w:rsid w:val="004952A0"/>
    <w:rsid w:val="0049537B"/>
    <w:rsid w:val="00495B23"/>
    <w:rsid w:val="0049622B"/>
    <w:rsid w:val="0049708C"/>
    <w:rsid w:val="00497167"/>
    <w:rsid w:val="00497433"/>
    <w:rsid w:val="004974F6"/>
    <w:rsid w:val="004977A5"/>
    <w:rsid w:val="00497BC2"/>
    <w:rsid w:val="00497D79"/>
    <w:rsid w:val="004A00EE"/>
    <w:rsid w:val="004A09C6"/>
    <w:rsid w:val="004A09F5"/>
    <w:rsid w:val="004A19E6"/>
    <w:rsid w:val="004A19EC"/>
    <w:rsid w:val="004A2635"/>
    <w:rsid w:val="004A2BA2"/>
    <w:rsid w:val="004A3217"/>
    <w:rsid w:val="004A37B2"/>
    <w:rsid w:val="004A3EFC"/>
    <w:rsid w:val="004A3F12"/>
    <w:rsid w:val="004A4B0D"/>
    <w:rsid w:val="004A52C4"/>
    <w:rsid w:val="004A5397"/>
    <w:rsid w:val="004A5410"/>
    <w:rsid w:val="004A57A7"/>
    <w:rsid w:val="004A5B64"/>
    <w:rsid w:val="004A6391"/>
    <w:rsid w:val="004A6C22"/>
    <w:rsid w:val="004A6CCC"/>
    <w:rsid w:val="004A6CCF"/>
    <w:rsid w:val="004A6CDA"/>
    <w:rsid w:val="004A6D28"/>
    <w:rsid w:val="004A72CD"/>
    <w:rsid w:val="004A7C34"/>
    <w:rsid w:val="004A7C6D"/>
    <w:rsid w:val="004B0368"/>
    <w:rsid w:val="004B06D2"/>
    <w:rsid w:val="004B0A5E"/>
    <w:rsid w:val="004B0F3D"/>
    <w:rsid w:val="004B0F69"/>
    <w:rsid w:val="004B1311"/>
    <w:rsid w:val="004B1659"/>
    <w:rsid w:val="004B1C46"/>
    <w:rsid w:val="004B2308"/>
    <w:rsid w:val="004B2E16"/>
    <w:rsid w:val="004B3ADD"/>
    <w:rsid w:val="004B3DF6"/>
    <w:rsid w:val="004B4026"/>
    <w:rsid w:val="004B4E59"/>
    <w:rsid w:val="004B5005"/>
    <w:rsid w:val="004B557E"/>
    <w:rsid w:val="004B55B6"/>
    <w:rsid w:val="004B58E7"/>
    <w:rsid w:val="004B5BB8"/>
    <w:rsid w:val="004B6192"/>
    <w:rsid w:val="004B62F9"/>
    <w:rsid w:val="004B6827"/>
    <w:rsid w:val="004B6946"/>
    <w:rsid w:val="004B71C3"/>
    <w:rsid w:val="004B7214"/>
    <w:rsid w:val="004B7524"/>
    <w:rsid w:val="004C0BF9"/>
    <w:rsid w:val="004C0F87"/>
    <w:rsid w:val="004C10C3"/>
    <w:rsid w:val="004C136D"/>
    <w:rsid w:val="004C1743"/>
    <w:rsid w:val="004C195D"/>
    <w:rsid w:val="004C1960"/>
    <w:rsid w:val="004C2C03"/>
    <w:rsid w:val="004C2D6B"/>
    <w:rsid w:val="004C34E0"/>
    <w:rsid w:val="004C35C5"/>
    <w:rsid w:val="004C41C9"/>
    <w:rsid w:val="004C422C"/>
    <w:rsid w:val="004C4752"/>
    <w:rsid w:val="004C481E"/>
    <w:rsid w:val="004C53B1"/>
    <w:rsid w:val="004C5511"/>
    <w:rsid w:val="004C5C96"/>
    <w:rsid w:val="004C6457"/>
    <w:rsid w:val="004C665D"/>
    <w:rsid w:val="004C6697"/>
    <w:rsid w:val="004C66A0"/>
    <w:rsid w:val="004C71AB"/>
    <w:rsid w:val="004C75DC"/>
    <w:rsid w:val="004D0534"/>
    <w:rsid w:val="004D0789"/>
    <w:rsid w:val="004D0977"/>
    <w:rsid w:val="004D0A4E"/>
    <w:rsid w:val="004D1182"/>
    <w:rsid w:val="004D19E8"/>
    <w:rsid w:val="004D1B4F"/>
    <w:rsid w:val="004D2257"/>
    <w:rsid w:val="004D23C5"/>
    <w:rsid w:val="004D3F90"/>
    <w:rsid w:val="004D410B"/>
    <w:rsid w:val="004D43D5"/>
    <w:rsid w:val="004D4B95"/>
    <w:rsid w:val="004D52E2"/>
    <w:rsid w:val="004D5359"/>
    <w:rsid w:val="004D56F8"/>
    <w:rsid w:val="004D59EF"/>
    <w:rsid w:val="004D675E"/>
    <w:rsid w:val="004D724A"/>
    <w:rsid w:val="004D73FC"/>
    <w:rsid w:val="004D7C80"/>
    <w:rsid w:val="004E0496"/>
    <w:rsid w:val="004E064D"/>
    <w:rsid w:val="004E08A0"/>
    <w:rsid w:val="004E1E64"/>
    <w:rsid w:val="004E1FA4"/>
    <w:rsid w:val="004E20BF"/>
    <w:rsid w:val="004E22AB"/>
    <w:rsid w:val="004E2734"/>
    <w:rsid w:val="004E2F2E"/>
    <w:rsid w:val="004E33AA"/>
    <w:rsid w:val="004E37FD"/>
    <w:rsid w:val="004E3FFB"/>
    <w:rsid w:val="004E56FF"/>
    <w:rsid w:val="004E586D"/>
    <w:rsid w:val="004E5C8B"/>
    <w:rsid w:val="004E748D"/>
    <w:rsid w:val="004E74CB"/>
    <w:rsid w:val="004E7C0B"/>
    <w:rsid w:val="004E7DCE"/>
    <w:rsid w:val="004F0413"/>
    <w:rsid w:val="004F05E5"/>
    <w:rsid w:val="004F08D8"/>
    <w:rsid w:val="004F0CFA"/>
    <w:rsid w:val="004F0D4E"/>
    <w:rsid w:val="004F1247"/>
    <w:rsid w:val="004F26A4"/>
    <w:rsid w:val="004F2E87"/>
    <w:rsid w:val="004F351A"/>
    <w:rsid w:val="004F3EA9"/>
    <w:rsid w:val="004F4CB5"/>
    <w:rsid w:val="004F56AB"/>
    <w:rsid w:val="004F585D"/>
    <w:rsid w:val="004F5F8A"/>
    <w:rsid w:val="004F671E"/>
    <w:rsid w:val="004F6768"/>
    <w:rsid w:val="004F7003"/>
    <w:rsid w:val="004F7F4E"/>
    <w:rsid w:val="005006E4"/>
    <w:rsid w:val="00500911"/>
    <w:rsid w:val="00501A14"/>
    <w:rsid w:val="00501BC3"/>
    <w:rsid w:val="00501E97"/>
    <w:rsid w:val="00502096"/>
    <w:rsid w:val="0050254F"/>
    <w:rsid w:val="005027F0"/>
    <w:rsid w:val="00503412"/>
    <w:rsid w:val="00504140"/>
    <w:rsid w:val="00504260"/>
    <w:rsid w:val="005042F6"/>
    <w:rsid w:val="005046FD"/>
    <w:rsid w:val="005048BC"/>
    <w:rsid w:val="00504989"/>
    <w:rsid w:val="00504A22"/>
    <w:rsid w:val="0050543C"/>
    <w:rsid w:val="0050588A"/>
    <w:rsid w:val="00505B91"/>
    <w:rsid w:val="00505C13"/>
    <w:rsid w:val="00505E12"/>
    <w:rsid w:val="005060CE"/>
    <w:rsid w:val="0050646B"/>
    <w:rsid w:val="00506D04"/>
    <w:rsid w:val="00506D57"/>
    <w:rsid w:val="00506E2E"/>
    <w:rsid w:val="0050705E"/>
    <w:rsid w:val="0050708F"/>
    <w:rsid w:val="00507A62"/>
    <w:rsid w:val="00507BCB"/>
    <w:rsid w:val="00507E72"/>
    <w:rsid w:val="0051032B"/>
    <w:rsid w:val="00510368"/>
    <w:rsid w:val="00510429"/>
    <w:rsid w:val="00510480"/>
    <w:rsid w:val="005106C0"/>
    <w:rsid w:val="0051094F"/>
    <w:rsid w:val="00510C37"/>
    <w:rsid w:val="00510DF0"/>
    <w:rsid w:val="005114C9"/>
    <w:rsid w:val="00512289"/>
    <w:rsid w:val="005124C0"/>
    <w:rsid w:val="00513529"/>
    <w:rsid w:val="0051358E"/>
    <w:rsid w:val="005136BA"/>
    <w:rsid w:val="00513E72"/>
    <w:rsid w:val="00513EBE"/>
    <w:rsid w:val="00514AB3"/>
    <w:rsid w:val="00514C81"/>
    <w:rsid w:val="00515346"/>
    <w:rsid w:val="00515767"/>
    <w:rsid w:val="005159B3"/>
    <w:rsid w:val="005165B0"/>
    <w:rsid w:val="00516DB2"/>
    <w:rsid w:val="0051719B"/>
    <w:rsid w:val="00517644"/>
    <w:rsid w:val="0051793F"/>
    <w:rsid w:val="00517FE5"/>
    <w:rsid w:val="005203DA"/>
    <w:rsid w:val="00520C9C"/>
    <w:rsid w:val="0052166B"/>
    <w:rsid w:val="00521DDF"/>
    <w:rsid w:val="005221AD"/>
    <w:rsid w:val="005221DD"/>
    <w:rsid w:val="0052264F"/>
    <w:rsid w:val="00522B30"/>
    <w:rsid w:val="00522D93"/>
    <w:rsid w:val="00523709"/>
    <w:rsid w:val="00523F32"/>
    <w:rsid w:val="00523F52"/>
    <w:rsid w:val="005253D6"/>
    <w:rsid w:val="00525A08"/>
    <w:rsid w:val="00525ABA"/>
    <w:rsid w:val="00525C69"/>
    <w:rsid w:val="00526CA2"/>
    <w:rsid w:val="005272C9"/>
    <w:rsid w:val="00527568"/>
    <w:rsid w:val="00527891"/>
    <w:rsid w:val="00527BA2"/>
    <w:rsid w:val="00530B0F"/>
    <w:rsid w:val="00530DD7"/>
    <w:rsid w:val="00530F41"/>
    <w:rsid w:val="005312AF"/>
    <w:rsid w:val="0053146B"/>
    <w:rsid w:val="00531CA1"/>
    <w:rsid w:val="00531FF5"/>
    <w:rsid w:val="0053239F"/>
    <w:rsid w:val="00532A93"/>
    <w:rsid w:val="005338AF"/>
    <w:rsid w:val="00536099"/>
    <w:rsid w:val="0053679A"/>
    <w:rsid w:val="00536E98"/>
    <w:rsid w:val="00537396"/>
    <w:rsid w:val="00537798"/>
    <w:rsid w:val="00537EE9"/>
    <w:rsid w:val="00540B36"/>
    <w:rsid w:val="00541503"/>
    <w:rsid w:val="00541741"/>
    <w:rsid w:val="005420EF"/>
    <w:rsid w:val="005423D0"/>
    <w:rsid w:val="005426C2"/>
    <w:rsid w:val="00542BFD"/>
    <w:rsid w:val="00542C0F"/>
    <w:rsid w:val="00542D88"/>
    <w:rsid w:val="00543158"/>
    <w:rsid w:val="005432B6"/>
    <w:rsid w:val="0054347A"/>
    <w:rsid w:val="00543824"/>
    <w:rsid w:val="00543CBB"/>
    <w:rsid w:val="00544A81"/>
    <w:rsid w:val="005464EE"/>
    <w:rsid w:val="005471D4"/>
    <w:rsid w:val="00547350"/>
    <w:rsid w:val="005476E2"/>
    <w:rsid w:val="0055050E"/>
    <w:rsid w:val="00550547"/>
    <w:rsid w:val="00550F8E"/>
    <w:rsid w:val="005512BE"/>
    <w:rsid w:val="005519D0"/>
    <w:rsid w:val="00551A75"/>
    <w:rsid w:val="00551A8A"/>
    <w:rsid w:val="00551C97"/>
    <w:rsid w:val="00552FAC"/>
    <w:rsid w:val="005531F8"/>
    <w:rsid w:val="005535D7"/>
    <w:rsid w:val="00553BA3"/>
    <w:rsid w:val="0055423A"/>
    <w:rsid w:val="0055497F"/>
    <w:rsid w:val="00554A29"/>
    <w:rsid w:val="00554A65"/>
    <w:rsid w:val="00555186"/>
    <w:rsid w:val="0055567F"/>
    <w:rsid w:val="005557A7"/>
    <w:rsid w:val="00555C94"/>
    <w:rsid w:val="00556034"/>
    <w:rsid w:val="005560F0"/>
    <w:rsid w:val="00556901"/>
    <w:rsid w:val="00556D04"/>
    <w:rsid w:val="0055713E"/>
    <w:rsid w:val="00557370"/>
    <w:rsid w:val="005573BF"/>
    <w:rsid w:val="00560928"/>
    <w:rsid w:val="00561414"/>
    <w:rsid w:val="005617A8"/>
    <w:rsid w:val="00561988"/>
    <w:rsid w:val="00561DBF"/>
    <w:rsid w:val="00561E45"/>
    <w:rsid w:val="005620AE"/>
    <w:rsid w:val="0056217D"/>
    <w:rsid w:val="00562445"/>
    <w:rsid w:val="00563288"/>
    <w:rsid w:val="0056341E"/>
    <w:rsid w:val="00563CF4"/>
    <w:rsid w:val="00563F07"/>
    <w:rsid w:val="00564357"/>
    <w:rsid w:val="00564C20"/>
    <w:rsid w:val="005650B5"/>
    <w:rsid w:val="0056514B"/>
    <w:rsid w:val="00565198"/>
    <w:rsid w:val="00565505"/>
    <w:rsid w:val="00565684"/>
    <w:rsid w:val="005658DF"/>
    <w:rsid w:val="00565999"/>
    <w:rsid w:val="005659FA"/>
    <w:rsid w:val="0056624D"/>
    <w:rsid w:val="005665F2"/>
    <w:rsid w:val="00566B54"/>
    <w:rsid w:val="00566BDA"/>
    <w:rsid w:val="00566EC6"/>
    <w:rsid w:val="00567CF1"/>
    <w:rsid w:val="00567D7D"/>
    <w:rsid w:val="00570253"/>
    <w:rsid w:val="0057104D"/>
    <w:rsid w:val="00571105"/>
    <w:rsid w:val="00571281"/>
    <w:rsid w:val="005714DB"/>
    <w:rsid w:val="00571780"/>
    <w:rsid w:val="0057178D"/>
    <w:rsid w:val="005717D9"/>
    <w:rsid w:val="00571864"/>
    <w:rsid w:val="00571A2F"/>
    <w:rsid w:val="00571F5C"/>
    <w:rsid w:val="00572000"/>
    <w:rsid w:val="005721A9"/>
    <w:rsid w:val="005726A5"/>
    <w:rsid w:val="00572B70"/>
    <w:rsid w:val="00572D02"/>
    <w:rsid w:val="00573191"/>
    <w:rsid w:val="0057320F"/>
    <w:rsid w:val="005732C7"/>
    <w:rsid w:val="00573ECC"/>
    <w:rsid w:val="00574287"/>
    <w:rsid w:val="00574B1C"/>
    <w:rsid w:val="00574D76"/>
    <w:rsid w:val="005751FD"/>
    <w:rsid w:val="005758F9"/>
    <w:rsid w:val="00575A3B"/>
    <w:rsid w:val="00575D26"/>
    <w:rsid w:val="00576623"/>
    <w:rsid w:val="00577308"/>
    <w:rsid w:val="00577854"/>
    <w:rsid w:val="00580512"/>
    <w:rsid w:val="005806BA"/>
    <w:rsid w:val="00580866"/>
    <w:rsid w:val="00580A5B"/>
    <w:rsid w:val="00580DAB"/>
    <w:rsid w:val="005810BC"/>
    <w:rsid w:val="00581246"/>
    <w:rsid w:val="00581464"/>
    <w:rsid w:val="00582AA0"/>
    <w:rsid w:val="00582C69"/>
    <w:rsid w:val="00582CA9"/>
    <w:rsid w:val="00582CDD"/>
    <w:rsid w:val="00583A36"/>
    <w:rsid w:val="00583B08"/>
    <w:rsid w:val="00583E2F"/>
    <w:rsid w:val="00583E9C"/>
    <w:rsid w:val="00583EE6"/>
    <w:rsid w:val="0058424C"/>
    <w:rsid w:val="00585054"/>
    <w:rsid w:val="005858C3"/>
    <w:rsid w:val="0058590D"/>
    <w:rsid w:val="00587380"/>
    <w:rsid w:val="00587D97"/>
    <w:rsid w:val="00590055"/>
    <w:rsid w:val="00590104"/>
    <w:rsid w:val="005902CA"/>
    <w:rsid w:val="00590BD0"/>
    <w:rsid w:val="00590FF6"/>
    <w:rsid w:val="00591711"/>
    <w:rsid w:val="00592069"/>
    <w:rsid w:val="00592428"/>
    <w:rsid w:val="00592AD2"/>
    <w:rsid w:val="00592F63"/>
    <w:rsid w:val="0059361A"/>
    <w:rsid w:val="005939F9"/>
    <w:rsid w:val="00593EFF"/>
    <w:rsid w:val="00594D45"/>
    <w:rsid w:val="005950DE"/>
    <w:rsid w:val="005953DA"/>
    <w:rsid w:val="00595479"/>
    <w:rsid w:val="0059568C"/>
    <w:rsid w:val="005958E6"/>
    <w:rsid w:val="00595F1A"/>
    <w:rsid w:val="0059676C"/>
    <w:rsid w:val="00596892"/>
    <w:rsid w:val="00596ED0"/>
    <w:rsid w:val="0059732D"/>
    <w:rsid w:val="00597394"/>
    <w:rsid w:val="005975C9"/>
    <w:rsid w:val="00597858"/>
    <w:rsid w:val="00597F10"/>
    <w:rsid w:val="005A0001"/>
    <w:rsid w:val="005A03A0"/>
    <w:rsid w:val="005A0613"/>
    <w:rsid w:val="005A06DC"/>
    <w:rsid w:val="005A205A"/>
    <w:rsid w:val="005A250C"/>
    <w:rsid w:val="005A2831"/>
    <w:rsid w:val="005A2B01"/>
    <w:rsid w:val="005A2B5C"/>
    <w:rsid w:val="005A304F"/>
    <w:rsid w:val="005A3624"/>
    <w:rsid w:val="005A37E3"/>
    <w:rsid w:val="005A3AE5"/>
    <w:rsid w:val="005A3B03"/>
    <w:rsid w:val="005A3E88"/>
    <w:rsid w:val="005A45BA"/>
    <w:rsid w:val="005A49BC"/>
    <w:rsid w:val="005A4A9C"/>
    <w:rsid w:val="005A4B80"/>
    <w:rsid w:val="005A4FCF"/>
    <w:rsid w:val="005A521E"/>
    <w:rsid w:val="005A60C6"/>
    <w:rsid w:val="005A6463"/>
    <w:rsid w:val="005A672D"/>
    <w:rsid w:val="005A675A"/>
    <w:rsid w:val="005A6D3A"/>
    <w:rsid w:val="005A6FE7"/>
    <w:rsid w:val="005A7328"/>
    <w:rsid w:val="005A7B66"/>
    <w:rsid w:val="005A7C0D"/>
    <w:rsid w:val="005A7C3C"/>
    <w:rsid w:val="005A7FC5"/>
    <w:rsid w:val="005B04C4"/>
    <w:rsid w:val="005B051A"/>
    <w:rsid w:val="005B0871"/>
    <w:rsid w:val="005B0C4B"/>
    <w:rsid w:val="005B14A7"/>
    <w:rsid w:val="005B1729"/>
    <w:rsid w:val="005B263C"/>
    <w:rsid w:val="005B27B0"/>
    <w:rsid w:val="005B2A2D"/>
    <w:rsid w:val="005B3042"/>
    <w:rsid w:val="005B37C8"/>
    <w:rsid w:val="005B38E5"/>
    <w:rsid w:val="005B3BDC"/>
    <w:rsid w:val="005B3C10"/>
    <w:rsid w:val="005B3D93"/>
    <w:rsid w:val="005B4328"/>
    <w:rsid w:val="005B4D3C"/>
    <w:rsid w:val="005B4D66"/>
    <w:rsid w:val="005B4F5D"/>
    <w:rsid w:val="005B517D"/>
    <w:rsid w:val="005B52FC"/>
    <w:rsid w:val="005B538B"/>
    <w:rsid w:val="005B5BA7"/>
    <w:rsid w:val="005B5CEA"/>
    <w:rsid w:val="005B5ED1"/>
    <w:rsid w:val="005B60D4"/>
    <w:rsid w:val="005B6191"/>
    <w:rsid w:val="005B6264"/>
    <w:rsid w:val="005B62AE"/>
    <w:rsid w:val="005B63FE"/>
    <w:rsid w:val="005B6937"/>
    <w:rsid w:val="005B78B8"/>
    <w:rsid w:val="005B7D0B"/>
    <w:rsid w:val="005C03E0"/>
    <w:rsid w:val="005C0540"/>
    <w:rsid w:val="005C0BAD"/>
    <w:rsid w:val="005C0C90"/>
    <w:rsid w:val="005C1C49"/>
    <w:rsid w:val="005C2602"/>
    <w:rsid w:val="005C2B90"/>
    <w:rsid w:val="005C301C"/>
    <w:rsid w:val="005C3B67"/>
    <w:rsid w:val="005C3F05"/>
    <w:rsid w:val="005C4D50"/>
    <w:rsid w:val="005C597F"/>
    <w:rsid w:val="005C5E4B"/>
    <w:rsid w:val="005C60A2"/>
    <w:rsid w:val="005C63D1"/>
    <w:rsid w:val="005C692D"/>
    <w:rsid w:val="005C6AA8"/>
    <w:rsid w:val="005C6FF9"/>
    <w:rsid w:val="005C7307"/>
    <w:rsid w:val="005C7506"/>
    <w:rsid w:val="005C7524"/>
    <w:rsid w:val="005C7B64"/>
    <w:rsid w:val="005C7D6E"/>
    <w:rsid w:val="005D0F6B"/>
    <w:rsid w:val="005D1056"/>
    <w:rsid w:val="005D1811"/>
    <w:rsid w:val="005D1FF0"/>
    <w:rsid w:val="005D28EB"/>
    <w:rsid w:val="005D369A"/>
    <w:rsid w:val="005D37D2"/>
    <w:rsid w:val="005D4087"/>
    <w:rsid w:val="005D4590"/>
    <w:rsid w:val="005D4A76"/>
    <w:rsid w:val="005D4ED3"/>
    <w:rsid w:val="005D529B"/>
    <w:rsid w:val="005D5C8F"/>
    <w:rsid w:val="005D5DD9"/>
    <w:rsid w:val="005D6056"/>
    <w:rsid w:val="005D62E1"/>
    <w:rsid w:val="005D64DB"/>
    <w:rsid w:val="005D6978"/>
    <w:rsid w:val="005D6A43"/>
    <w:rsid w:val="005D6EF9"/>
    <w:rsid w:val="005D7B6A"/>
    <w:rsid w:val="005D7CC1"/>
    <w:rsid w:val="005D7E9A"/>
    <w:rsid w:val="005E0195"/>
    <w:rsid w:val="005E0E41"/>
    <w:rsid w:val="005E15E9"/>
    <w:rsid w:val="005E164D"/>
    <w:rsid w:val="005E1A9E"/>
    <w:rsid w:val="005E22D1"/>
    <w:rsid w:val="005E2741"/>
    <w:rsid w:val="005E3319"/>
    <w:rsid w:val="005E38A0"/>
    <w:rsid w:val="005E3C34"/>
    <w:rsid w:val="005E40F7"/>
    <w:rsid w:val="005E43BD"/>
    <w:rsid w:val="005E45BA"/>
    <w:rsid w:val="005E4CCA"/>
    <w:rsid w:val="005E5D0E"/>
    <w:rsid w:val="005E5DF3"/>
    <w:rsid w:val="005E5E9B"/>
    <w:rsid w:val="005E672F"/>
    <w:rsid w:val="005E6A9E"/>
    <w:rsid w:val="005E70F0"/>
    <w:rsid w:val="005E7539"/>
    <w:rsid w:val="005F025B"/>
    <w:rsid w:val="005F110E"/>
    <w:rsid w:val="005F11E7"/>
    <w:rsid w:val="005F12A5"/>
    <w:rsid w:val="005F169D"/>
    <w:rsid w:val="005F1ADE"/>
    <w:rsid w:val="005F2303"/>
    <w:rsid w:val="005F24BC"/>
    <w:rsid w:val="005F2687"/>
    <w:rsid w:val="005F2AA1"/>
    <w:rsid w:val="005F2C90"/>
    <w:rsid w:val="005F2CC3"/>
    <w:rsid w:val="005F2EB9"/>
    <w:rsid w:val="005F369F"/>
    <w:rsid w:val="005F4184"/>
    <w:rsid w:val="005F422F"/>
    <w:rsid w:val="005F463D"/>
    <w:rsid w:val="005F5A88"/>
    <w:rsid w:val="005F5EEA"/>
    <w:rsid w:val="005F655E"/>
    <w:rsid w:val="005F6758"/>
    <w:rsid w:val="005F70AF"/>
    <w:rsid w:val="005F73F8"/>
    <w:rsid w:val="005F76E7"/>
    <w:rsid w:val="005F7A4F"/>
    <w:rsid w:val="005F7C89"/>
    <w:rsid w:val="005F7D32"/>
    <w:rsid w:val="00600511"/>
    <w:rsid w:val="00600545"/>
    <w:rsid w:val="00600693"/>
    <w:rsid w:val="00600B98"/>
    <w:rsid w:val="0060135C"/>
    <w:rsid w:val="006017FC"/>
    <w:rsid w:val="00602579"/>
    <w:rsid w:val="00602A8E"/>
    <w:rsid w:val="00602D03"/>
    <w:rsid w:val="0060381D"/>
    <w:rsid w:val="006043C8"/>
    <w:rsid w:val="00604D0D"/>
    <w:rsid w:val="00605078"/>
    <w:rsid w:val="00605769"/>
    <w:rsid w:val="00605AA1"/>
    <w:rsid w:val="00605D8B"/>
    <w:rsid w:val="00606FA6"/>
    <w:rsid w:val="006073CA"/>
    <w:rsid w:val="0060787E"/>
    <w:rsid w:val="006078D8"/>
    <w:rsid w:val="00610089"/>
    <w:rsid w:val="0061169E"/>
    <w:rsid w:val="00611E49"/>
    <w:rsid w:val="0061201F"/>
    <w:rsid w:val="00612040"/>
    <w:rsid w:val="006123FA"/>
    <w:rsid w:val="0061280A"/>
    <w:rsid w:val="00612B11"/>
    <w:rsid w:val="00612FF5"/>
    <w:rsid w:val="00613019"/>
    <w:rsid w:val="006131BB"/>
    <w:rsid w:val="006136F9"/>
    <w:rsid w:val="0061374E"/>
    <w:rsid w:val="00614155"/>
    <w:rsid w:val="0061415E"/>
    <w:rsid w:val="00614700"/>
    <w:rsid w:val="00614B17"/>
    <w:rsid w:val="0061526D"/>
    <w:rsid w:val="006157A2"/>
    <w:rsid w:val="00615CFA"/>
    <w:rsid w:val="006163E0"/>
    <w:rsid w:val="00616677"/>
    <w:rsid w:val="00616A40"/>
    <w:rsid w:val="00616E86"/>
    <w:rsid w:val="00617753"/>
    <w:rsid w:val="00617961"/>
    <w:rsid w:val="00620FB5"/>
    <w:rsid w:val="0062184B"/>
    <w:rsid w:val="006226E5"/>
    <w:rsid w:val="0062279B"/>
    <w:rsid w:val="00623454"/>
    <w:rsid w:val="00623F21"/>
    <w:rsid w:val="00624D24"/>
    <w:rsid w:val="00624E3B"/>
    <w:rsid w:val="006258D0"/>
    <w:rsid w:val="00626A89"/>
    <w:rsid w:val="00627721"/>
    <w:rsid w:val="00627B62"/>
    <w:rsid w:val="00627EBE"/>
    <w:rsid w:val="0063008E"/>
    <w:rsid w:val="00630430"/>
    <w:rsid w:val="006307D4"/>
    <w:rsid w:val="0063158F"/>
    <w:rsid w:val="00631732"/>
    <w:rsid w:val="006318BC"/>
    <w:rsid w:val="00631C72"/>
    <w:rsid w:val="006320AD"/>
    <w:rsid w:val="006323CF"/>
    <w:rsid w:val="006324E8"/>
    <w:rsid w:val="0063354F"/>
    <w:rsid w:val="00634318"/>
    <w:rsid w:val="0063454F"/>
    <w:rsid w:val="00634948"/>
    <w:rsid w:val="00635093"/>
    <w:rsid w:val="0063531C"/>
    <w:rsid w:val="006357D5"/>
    <w:rsid w:val="00636255"/>
    <w:rsid w:val="006366DF"/>
    <w:rsid w:val="006368A9"/>
    <w:rsid w:val="0063694F"/>
    <w:rsid w:val="006369A2"/>
    <w:rsid w:val="00636E4C"/>
    <w:rsid w:val="00637589"/>
    <w:rsid w:val="00637D9A"/>
    <w:rsid w:val="00640EE8"/>
    <w:rsid w:val="00641218"/>
    <w:rsid w:val="006428F2"/>
    <w:rsid w:val="006431F0"/>
    <w:rsid w:val="006437EC"/>
    <w:rsid w:val="00643843"/>
    <w:rsid w:val="00643C50"/>
    <w:rsid w:val="00644083"/>
    <w:rsid w:val="006445E5"/>
    <w:rsid w:val="006446E1"/>
    <w:rsid w:val="00644892"/>
    <w:rsid w:val="00644D66"/>
    <w:rsid w:val="006456AF"/>
    <w:rsid w:val="00645C87"/>
    <w:rsid w:val="00645CD6"/>
    <w:rsid w:val="0064632C"/>
    <w:rsid w:val="00646451"/>
    <w:rsid w:val="00647645"/>
    <w:rsid w:val="00647772"/>
    <w:rsid w:val="006477FF"/>
    <w:rsid w:val="006479B4"/>
    <w:rsid w:val="00647C0B"/>
    <w:rsid w:val="00647C81"/>
    <w:rsid w:val="00647E6B"/>
    <w:rsid w:val="00647EAA"/>
    <w:rsid w:val="00647F31"/>
    <w:rsid w:val="006508F4"/>
    <w:rsid w:val="00650C52"/>
    <w:rsid w:val="00651765"/>
    <w:rsid w:val="00651E72"/>
    <w:rsid w:val="00651FE7"/>
    <w:rsid w:val="006521FA"/>
    <w:rsid w:val="0065240D"/>
    <w:rsid w:val="00652695"/>
    <w:rsid w:val="006526F7"/>
    <w:rsid w:val="00652BF5"/>
    <w:rsid w:val="00652DA6"/>
    <w:rsid w:val="00652E11"/>
    <w:rsid w:val="00652F1F"/>
    <w:rsid w:val="00653176"/>
    <w:rsid w:val="00653817"/>
    <w:rsid w:val="006538D9"/>
    <w:rsid w:val="006540BF"/>
    <w:rsid w:val="0065487C"/>
    <w:rsid w:val="006549EF"/>
    <w:rsid w:val="00654BFD"/>
    <w:rsid w:val="00656211"/>
    <w:rsid w:val="00656243"/>
    <w:rsid w:val="006565E0"/>
    <w:rsid w:val="006570BB"/>
    <w:rsid w:val="00660194"/>
    <w:rsid w:val="0066063F"/>
    <w:rsid w:val="0066152C"/>
    <w:rsid w:val="00661D63"/>
    <w:rsid w:val="00661ECC"/>
    <w:rsid w:val="00662074"/>
    <w:rsid w:val="00662244"/>
    <w:rsid w:val="006626D8"/>
    <w:rsid w:val="00664200"/>
    <w:rsid w:val="00664487"/>
    <w:rsid w:val="00664979"/>
    <w:rsid w:val="00664DB7"/>
    <w:rsid w:val="00664F03"/>
    <w:rsid w:val="00665227"/>
    <w:rsid w:val="0066542E"/>
    <w:rsid w:val="0066565A"/>
    <w:rsid w:val="00666609"/>
    <w:rsid w:val="00666BC6"/>
    <w:rsid w:val="00666EF8"/>
    <w:rsid w:val="00667042"/>
    <w:rsid w:val="0066743F"/>
    <w:rsid w:val="0066755C"/>
    <w:rsid w:val="00667824"/>
    <w:rsid w:val="00667B83"/>
    <w:rsid w:val="00667DF2"/>
    <w:rsid w:val="0067016F"/>
    <w:rsid w:val="006708D7"/>
    <w:rsid w:val="006708E0"/>
    <w:rsid w:val="0067099D"/>
    <w:rsid w:val="006709B6"/>
    <w:rsid w:val="00670FC0"/>
    <w:rsid w:val="0067104F"/>
    <w:rsid w:val="006714B2"/>
    <w:rsid w:val="006715EC"/>
    <w:rsid w:val="00671803"/>
    <w:rsid w:val="00671D01"/>
    <w:rsid w:val="006723B7"/>
    <w:rsid w:val="00672D6B"/>
    <w:rsid w:val="00673B1D"/>
    <w:rsid w:val="00673BB2"/>
    <w:rsid w:val="00673F8A"/>
    <w:rsid w:val="00674066"/>
    <w:rsid w:val="00674167"/>
    <w:rsid w:val="00674607"/>
    <w:rsid w:val="00674EF5"/>
    <w:rsid w:val="00675772"/>
    <w:rsid w:val="00676271"/>
    <w:rsid w:val="00676A74"/>
    <w:rsid w:val="00676D32"/>
    <w:rsid w:val="00676DD5"/>
    <w:rsid w:val="0067783B"/>
    <w:rsid w:val="00677B71"/>
    <w:rsid w:val="006803F0"/>
    <w:rsid w:val="006806AC"/>
    <w:rsid w:val="006806C5"/>
    <w:rsid w:val="0068112B"/>
    <w:rsid w:val="006815F7"/>
    <w:rsid w:val="00681F4D"/>
    <w:rsid w:val="00682259"/>
    <w:rsid w:val="006823B0"/>
    <w:rsid w:val="0068271C"/>
    <w:rsid w:val="006827A1"/>
    <w:rsid w:val="00682C30"/>
    <w:rsid w:val="00683F66"/>
    <w:rsid w:val="00683FC6"/>
    <w:rsid w:val="00684049"/>
    <w:rsid w:val="00684755"/>
    <w:rsid w:val="006847B9"/>
    <w:rsid w:val="00684876"/>
    <w:rsid w:val="00684EB1"/>
    <w:rsid w:val="00685254"/>
    <w:rsid w:val="00685B13"/>
    <w:rsid w:val="00685C73"/>
    <w:rsid w:val="006863E4"/>
    <w:rsid w:val="00686F4A"/>
    <w:rsid w:val="00687169"/>
    <w:rsid w:val="006875B3"/>
    <w:rsid w:val="0068765B"/>
    <w:rsid w:val="00687928"/>
    <w:rsid w:val="0069000C"/>
    <w:rsid w:val="00690198"/>
    <w:rsid w:val="00690C10"/>
    <w:rsid w:val="00692204"/>
    <w:rsid w:val="006925C9"/>
    <w:rsid w:val="00692614"/>
    <w:rsid w:val="006930D3"/>
    <w:rsid w:val="00693251"/>
    <w:rsid w:val="006932D4"/>
    <w:rsid w:val="006938E8"/>
    <w:rsid w:val="0069471D"/>
    <w:rsid w:val="006947CF"/>
    <w:rsid w:val="00694F48"/>
    <w:rsid w:val="0069520E"/>
    <w:rsid w:val="00695335"/>
    <w:rsid w:val="0069593F"/>
    <w:rsid w:val="00695F3D"/>
    <w:rsid w:val="0069611D"/>
    <w:rsid w:val="00696CB1"/>
    <w:rsid w:val="0069752A"/>
    <w:rsid w:val="00697838"/>
    <w:rsid w:val="006979B6"/>
    <w:rsid w:val="00697B64"/>
    <w:rsid w:val="006A03DD"/>
    <w:rsid w:val="006A04DB"/>
    <w:rsid w:val="006A09A5"/>
    <w:rsid w:val="006A0C89"/>
    <w:rsid w:val="006A0FD6"/>
    <w:rsid w:val="006A114B"/>
    <w:rsid w:val="006A17C7"/>
    <w:rsid w:val="006A1BCB"/>
    <w:rsid w:val="006A22E5"/>
    <w:rsid w:val="006A293C"/>
    <w:rsid w:val="006A2A71"/>
    <w:rsid w:val="006A30B4"/>
    <w:rsid w:val="006A36E1"/>
    <w:rsid w:val="006A3D40"/>
    <w:rsid w:val="006A3D5B"/>
    <w:rsid w:val="006A503D"/>
    <w:rsid w:val="006A50F6"/>
    <w:rsid w:val="006A5216"/>
    <w:rsid w:val="006A533C"/>
    <w:rsid w:val="006A57F2"/>
    <w:rsid w:val="006A5AC7"/>
    <w:rsid w:val="006A5B16"/>
    <w:rsid w:val="006A6240"/>
    <w:rsid w:val="006A6349"/>
    <w:rsid w:val="006A6557"/>
    <w:rsid w:val="006A6FB8"/>
    <w:rsid w:val="006A733B"/>
    <w:rsid w:val="006A7F2A"/>
    <w:rsid w:val="006A7FBD"/>
    <w:rsid w:val="006B1682"/>
    <w:rsid w:val="006B261F"/>
    <w:rsid w:val="006B2FD2"/>
    <w:rsid w:val="006B32F2"/>
    <w:rsid w:val="006B34E5"/>
    <w:rsid w:val="006B4869"/>
    <w:rsid w:val="006B4E41"/>
    <w:rsid w:val="006B4FD0"/>
    <w:rsid w:val="006B5036"/>
    <w:rsid w:val="006B5321"/>
    <w:rsid w:val="006B5618"/>
    <w:rsid w:val="006B6234"/>
    <w:rsid w:val="006B62CA"/>
    <w:rsid w:val="006B724D"/>
    <w:rsid w:val="006B79BE"/>
    <w:rsid w:val="006B7BCE"/>
    <w:rsid w:val="006C001B"/>
    <w:rsid w:val="006C03FF"/>
    <w:rsid w:val="006C067F"/>
    <w:rsid w:val="006C0E37"/>
    <w:rsid w:val="006C111A"/>
    <w:rsid w:val="006C136C"/>
    <w:rsid w:val="006C16BE"/>
    <w:rsid w:val="006C1907"/>
    <w:rsid w:val="006C1986"/>
    <w:rsid w:val="006C1FA2"/>
    <w:rsid w:val="006C23DB"/>
    <w:rsid w:val="006C24DE"/>
    <w:rsid w:val="006C2A12"/>
    <w:rsid w:val="006C3758"/>
    <w:rsid w:val="006C38CE"/>
    <w:rsid w:val="006C392F"/>
    <w:rsid w:val="006C39B6"/>
    <w:rsid w:val="006C3A5A"/>
    <w:rsid w:val="006C3C2B"/>
    <w:rsid w:val="006C3D3E"/>
    <w:rsid w:val="006C3FD4"/>
    <w:rsid w:val="006C42F1"/>
    <w:rsid w:val="006C455E"/>
    <w:rsid w:val="006C4F7C"/>
    <w:rsid w:val="006C5A63"/>
    <w:rsid w:val="006C5B35"/>
    <w:rsid w:val="006C64DD"/>
    <w:rsid w:val="006C68F4"/>
    <w:rsid w:val="006C7EB0"/>
    <w:rsid w:val="006C7F7D"/>
    <w:rsid w:val="006D048E"/>
    <w:rsid w:val="006D0506"/>
    <w:rsid w:val="006D0BD9"/>
    <w:rsid w:val="006D18C1"/>
    <w:rsid w:val="006D1FE6"/>
    <w:rsid w:val="006D230B"/>
    <w:rsid w:val="006D3031"/>
    <w:rsid w:val="006D3B2C"/>
    <w:rsid w:val="006D3F55"/>
    <w:rsid w:val="006D415D"/>
    <w:rsid w:val="006D4370"/>
    <w:rsid w:val="006D4674"/>
    <w:rsid w:val="006D4E47"/>
    <w:rsid w:val="006D4EDC"/>
    <w:rsid w:val="006D5189"/>
    <w:rsid w:val="006D534C"/>
    <w:rsid w:val="006D56D0"/>
    <w:rsid w:val="006D57A2"/>
    <w:rsid w:val="006D5FA7"/>
    <w:rsid w:val="006D609A"/>
    <w:rsid w:val="006D66F7"/>
    <w:rsid w:val="006D69C6"/>
    <w:rsid w:val="006D7E01"/>
    <w:rsid w:val="006E0159"/>
    <w:rsid w:val="006E0A3F"/>
    <w:rsid w:val="006E17FB"/>
    <w:rsid w:val="006E1E50"/>
    <w:rsid w:val="006E2B4E"/>
    <w:rsid w:val="006E2B8A"/>
    <w:rsid w:val="006E2CA3"/>
    <w:rsid w:val="006E2CDC"/>
    <w:rsid w:val="006E3C5A"/>
    <w:rsid w:val="006E42B8"/>
    <w:rsid w:val="006E4568"/>
    <w:rsid w:val="006E47ED"/>
    <w:rsid w:val="006E4FB1"/>
    <w:rsid w:val="006E4FBE"/>
    <w:rsid w:val="006E53D0"/>
    <w:rsid w:val="006E5AE9"/>
    <w:rsid w:val="006E5BD6"/>
    <w:rsid w:val="006E649D"/>
    <w:rsid w:val="006E73C4"/>
    <w:rsid w:val="006E76D9"/>
    <w:rsid w:val="006E78FC"/>
    <w:rsid w:val="006E7A37"/>
    <w:rsid w:val="006E7D00"/>
    <w:rsid w:val="006F0676"/>
    <w:rsid w:val="006F09F5"/>
    <w:rsid w:val="006F1497"/>
    <w:rsid w:val="006F2085"/>
    <w:rsid w:val="006F226F"/>
    <w:rsid w:val="006F285D"/>
    <w:rsid w:val="006F2B5D"/>
    <w:rsid w:val="006F3F0E"/>
    <w:rsid w:val="006F4B39"/>
    <w:rsid w:val="006F4B6C"/>
    <w:rsid w:val="006F5154"/>
    <w:rsid w:val="006F5207"/>
    <w:rsid w:val="006F5680"/>
    <w:rsid w:val="006F5754"/>
    <w:rsid w:val="006F5D41"/>
    <w:rsid w:val="006F5DAC"/>
    <w:rsid w:val="006F5F3A"/>
    <w:rsid w:val="006F648D"/>
    <w:rsid w:val="006F64DD"/>
    <w:rsid w:val="006F674E"/>
    <w:rsid w:val="006F6EB2"/>
    <w:rsid w:val="006F715C"/>
    <w:rsid w:val="006F7672"/>
    <w:rsid w:val="006F7A62"/>
    <w:rsid w:val="006F7A99"/>
    <w:rsid w:val="006F7F45"/>
    <w:rsid w:val="006F7FD3"/>
    <w:rsid w:val="007004E5"/>
    <w:rsid w:val="00700BFA"/>
    <w:rsid w:val="0070122C"/>
    <w:rsid w:val="00701416"/>
    <w:rsid w:val="007019B7"/>
    <w:rsid w:val="00702305"/>
    <w:rsid w:val="0070232C"/>
    <w:rsid w:val="00702E69"/>
    <w:rsid w:val="0070315A"/>
    <w:rsid w:val="00703678"/>
    <w:rsid w:val="007038FA"/>
    <w:rsid w:val="0070403D"/>
    <w:rsid w:val="00704156"/>
    <w:rsid w:val="00704461"/>
    <w:rsid w:val="007044A7"/>
    <w:rsid w:val="007049D0"/>
    <w:rsid w:val="00704A54"/>
    <w:rsid w:val="00704B5A"/>
    <w:rsid w:val="00704F03"/>
    <w:rsid w:val="007053AE"/>
    <w:rsid w:val="007057F9"/>
    <w:rsid w:val="00705887"/>
    <w:rsid w:val="00705E60"/>
    <w:rsid w:val="00705EC8"/>
    <w:rsid w:val="0070603A"/>
    <w:rsid w:val="00706245"/>
    <w:rsid w:val="0070633B"/>
    <w:rsid w:val="00706BDD"/>
    <w:rsid w:val="00706E77"/>
    <w:rsid w:val="00707082"/>
    <w:rsid w:val="0070773D"/>
    <w:rsid w:val="00707811"/>
    <w:rsid w:val="00707F16"/>
    <w:rsid w:val="007100AD"/>
    <w:rsid w:val="007106BE"/>
    <w:rsid w:val="00710903"/>
    <w:rsid w:val="00711374"/>
    <w:rsid w:val="00711D2C"/>
    <w:rsid w:val="007124C4"/>
    <w:rsid w:val="007129E1"/>
    <w:rsid w:val="007134C5"/>
    <w:rsid w:val="00713599"/>
    <w:rsid w:val="007138E8"/>
    <w:rsid w:val="00713C9E"/>
    <w:rsid w:val="00713EA9"/>
    <w:rsid w:val="007140E8"/>
    <w:rsid w:val="00714137"/>
    <w:rsid w:val="00714953"/>
    <w:rsid w:val="00714CA0"/>
    <w:rsid w:val="00714CAE"/>
    <w:rsid w:val="00715B3B"/>
    <w:rsid w:val="00715BE6"/>
    <w:rsid w:val="00715D6A"/>
    <w:rsid w:val="007161D9"/>
    <w:rsid w:val="00716405"/>
    <w:rsid w:val="0071663F"/>
    <w:rsid w:val="00716BBC"/>
    <w:rsid w:val="00716C8A"/>
    <w:rsid w:val="00716E1F"/>
    <w:rsid w:val="00716E45"/>
    <w:rsid w:val="0071725E"/>
    <w:rsid w:val="00717B6E"/>
    <w:rsid w:val="007203F8"/>
    <w:rsid w:val="00720B98"/>
    <w:rsid w:val="00720EBF"/>
    <w:rsid w:val="00721709"/>
    <w:rsid w:val="007220B5"/>
    <w:rsid w:val="00722F90"/>
    <w:rsid w:val="00723012"/>
    <w:rsid w:val="00723339"/>
    <w:rsid w:val="00723405"/>
    <w:rsid w:val="00724100"/>
    <w:rsid w:val="00724366"/>
    <w:rsid w:val="00724A35"/>
    <w:rsid w:val="00724B74"/>
    <w:rsid w:val="00724EF7"/>
    <w:rsid w:val="00725094"/>
    <w:rsid w:val="00725242"/>
    <w:rsid w:val="00725382"/>
    <w:rsid w:val="00725789"/>
    <w:rsid w:val="007258AB"/>
    <w:rsid w:val="00725A49"/>
    <w:rsid w:val="00726271"/>
    <w:rsid w:val="007268BC"/>
    <w:rsid w:val="0072705B"/>
    <w:rsid w:val="00727434"/>
    <w:rsid w:val="007279AF"/>
    <w:rsid w:val="00727D14"/>
    <w:rsid w:val="00727EAD"/>
    <w:rsid w:val="00731F42"/>
    <w:rsid w:val="0073206A"/>
    <w:rsid w:val="0073222F"/>
    <w:rsid w:val="0073280F"/>
    <w:rsid w:val="00732971"/>
    <w:rsid w:val="007329D7"/>
    <w:rsid w:val="00732BDD"/>
    <w:rsid w:val="00732F41"/>
    <w:rsid w:val="00732FE7"/>
    <w:rsid w:val="007332A3"/>
    <w:rsid w:val="00733529"/>
    <w:rsid w:val="0073368D"/>
    <w:rsid w:val="007338E8"/>
    <w:rsid w:val="00733931"/>
    <w:rsid w:val="00733A8C"/>
    <w:rsid w:val="00733DC0"/>
    <w:rsid w:val="00734072"/>
    <w:rsid w:val="007342F5"/>
    <w:rsid w:val="00734814"/>
    <w:rsid w:val="00734A20"/>
    <w:rsid w:val="00735464"/>
    <w:rsid w:val="0073551C"/>
    <w:rsid w:val="00735958"/>
    <w:rsid w:val="00735E68"/>
    <w:rsid w:val="00736611"/>
    <w:rsid w:val="00736C79"/>
    <w:rsid w:val="0073700B"/>
    <w:rsid w:val="007370F2"/>
    <w:rsid w:val="00737179"/>
    <w:rsid w:val="00740398"/>
    <w:rsid w:val="0074178D"/>
    <w:rsid w:val="00742085"/>
    <w:rsid w:val="007421F1"/>
    <w:rsid w:val="007422E7"/>
    <w:rsid w:val="007424A2"/>
    <w:rsid w:val="007424D2"/>
    <w:rsid w:val="007429FC"/>
    <w:rsid w:val="00742E5E"/>
    <w:rsid w:val="007438AC"/>
    <w:rsid w:val="0074428D"/>
    <w:rsid w:val="007444AB"/>
    <w:rsid w:val="00744A80"/>
    <w:rsid w:val="00745150"/>
    <w:rsid w:val="0074523B"/>
    <w:rsid w:val="00745263"/>
    <w:rsid w:val="00745487"/>
    <w:rsid w:val="00745CBB"/>
    <w:rsid w:val="00745F09"/>
    <w:rsid w:val="00746024"/>
    <w:rsid w:val="00746220"/>
    <w:rsid w:val="00746843"/>
    <w:rsid w:val="00746958"/>
    <w:rsid w:val="0074698A"/>
    <w:rsid w:val="00746EE4"/>
    <w:rsid w:val="0074729C"/>
    <w:rsid w:val="00747388"/>
    <w:rsid w:val="007473C4"/>
    <w:rsid w:val="00750964"/>
    <w:rsid w:val="007511D5"/>
    <w:rsid w:val="00751313"/>
    <w:rsid w:val="007515EF"/>
    <w:rsid w:val="00752328"/>
    <w:rsid w:val="007528B8"/>
    <w:rsid w:val="007530CB"/>
    <w:rsid w:val="00753150"/>
    <w:rsid w:val="0075345F"/>
    <w:rsid w:val="007535D7"/>
    <w:rsid w:val="00753808"/>
    <w:rsid w:val="00754203"/>
    <w:rsid w:val="0075429F"/>
    <w:rsid w:val="007546E9"/>
    <w:rsid w:val="007548D5"/>
    <w:rsid w:val="00754F74"/>
    <w:rsid w:val="0075537B"/>
    <w:rsid w:val="0075581D"/>
    <w:rsid w:val="00755DA5"/>
    <w:rsid w:val="0075624C"/>
    <w:rsid w:val="00756D4A"/>
    <w:rsid w:val="0075724D"/>
    <w:rsid w:val="00757709"/>
    <w:rsid w:val="00757922"/>
    <w:rsid w:val="00760027"/>
    <w:rsid w:val="007603D9"/>
    <w:rsid w:val="00760958"/>
    <w:rsid w:val="00760ACD"/>
    <w:rsid w:val="00760C85"/>
    <w:rsid w:val="00761271"/>
    <w:rsid w:val="0076150C"/>
    <w:rsid w:val="0076155B"/>
    <w:rsid w:val="0076161B"/>
    <w:rsid w:val="00762089"/>
    <w:rsid w:val="00762161"/>
    <w:rsid w:val="00762679"/>
    <w:rsid w:val="00763529"/>
    <w:rsid w:val="00763CDF"/>
    <w:rsid w:val="0076468D"/>
    <w:rsid w:val="007648FC"/>
    <w:rsid w:val="00764CFC"/>
    <w:rsid w:val="007654E0"/>
    <w:rsid w:val="00765A73"/>
    <w:rsid w:val="00766500"/>
    <w:rsid w:val="00766892"/>
    <w:rsid w:val="0076691D"/>
    <w:rsid w:val="00766D7C"/>
    <w:rsid w:val="00766D8F"/>
    <w:rsid w:val="007671EF"/>
    <w:rsid w:val="0076741D"/>
    <w:rsid w:val="00767728"/>
    <w:rsid w:val="00767AEE"/>
    <w:rsid w:val="00767E6B"/>
    <w:rsid w:val="00767F30"/>
    <w:rsid w:val="00770232"/>
    <w:rsid w:val="007708A1"/>
    <w:rsid w:val="0077186B"/>
    <w:rsid w:val="007721F2"/>
    <w:rsid w:val="00772617"/>
    <w:rsid w:val="007729B2"/>
    <w:rsid w:val="00772AD8"/>
    <w:rsid w:val="00772B3C"/>
    <w:rsid w:val="00773242"/>
    <w:rsid w:val="00773506"/>
    <w:rsid w:val="007737F1"/>
    <w:rsid w:val="00773C0A"/>
    <w:rsid w:val="007744C4"/>
    <w:rsid w:val="00774833"/>
    <w:rsid w:val="0077491C"/>
    <w:rsid w:val="007749E7"/>
    <w:rsid w:val="00774C49"/>
    <w:rsid w:val="007771B6"/>
    <w:rsid w:val="007771BE"/>
    <w:rsid w:val="0077735C"/>
    <w:rsid w:val="00777735"/>
    <w:rsid w:val="0078016F"/>
    <w:rsid w:val="0078022C"/>
    <w:rsid w:val="007805DC"/>
    <w:rsid w:val="00780D16"/>
    <w:rsid w:val="007812E7"/>
    <w:rsid w:val="00781BEC"/>
    <w:rsid w:val="00782BDE"/>
    <w:rsid w:val="00783014"/>
    <w:rsid w:val="00783238"/>
    <w:rsid w:val="00783E0E"/>
    <w:rsid w:val="00784052"/>
    <w:rsid w:val="0078425A"/>
    <w:rsid w:val="007842C6"/>
    <w:rsid w:val="00784460"/>
    <w:rsid w:val="0078451C"/>
    <w:rsid w:val="007846DA"/>
    <w:rsid w:val="00784908"/>
    <w:rsid w:val="00784C48"/>
    <w:rsid w:val="00785073"/>
    <w:rsid w:val="00785086"/>
    <w:rsid w:val="007855F3"/>
    <w:rsid w:val="007858BD"/>
    <w:rsid w:val="00785979"/>
    <w:rsid w:val="00785FC6"/>
    <w:rsid w:val="00786459"/>
    <w:rsid w:val="0078691C"/>
    <w:rsid w:val="00786AE8"/>
    <w:rsid w:val="00786DC4"/>
    <w:rsid w:val="00787174"/>
    <w:rsid w:val="00787A56"/>
    <w:rsid w:val="007902AC"/>
    <w:rsid w:val="007902FB"/>
    <w:rsid w:val="007906DE"/>
    <w:rsid w:val="00790C30"/>
    <w:rsid w:val="00791148"/>
    <w:rsid w:val="007919C3"/>
    <w:rsid w:val="00791C2A"/>
    <w:rsid w:val="00791C5B"/>
    <w:rsid w:val="00791F95"/>
    <w:rsid w:val="0079213B"/>
    <w:rsid w:val="00792447"/>
    <w:rsid w:val="00792643"/>
    <w:rsid w:val="007926A1"/>
    <w:rsid w:val="007927DE"/>
    <w:rsid w:val="00792C1B"/>
    <w:rsid w:val="00792F48"/>
    <w:rsid w:val="00793711"/>
    <w:rsid w:val="00793937"/>
    <w:rsid w:val="00793A8F"/>
    <w:rsid w:val="00793AF4"/>
    <w:rsid w:val="00793F9F"/>
    <w:rsid w:val="007940BE"/>
    <w:rsid w:val="0079416D"/>
    <w:rsid w:val="0079447F"/>
    <w:rsid w:val="00795005"/>
    <w:rsid w:val="00795303"/>
    <w:rsid w:val="00795763"/>
    <w:rsid w:val="007959F9"/>
    <w:rsid w:val="00796081"/>
    <w:rsid w:val="0079699F"/>
    <w:rsid w:val="00796C33"/>
    <w:rsid w:val="00796E05"/>
    <w:rsid w:val="00797C19"/>
    <w:rsid w:val="00797EF0"/>
    <w:rsid w:val="007A0314"/>
    <w:rsid w:val="007A0A8C"/>
    <w:rsid w:val="007A0CD9"/>
    <w:rsid w:val="007A0CF0"/>
    <w:rsid w:val="007A16F5"/>
    <w:rsid w:val="007A18E5"/>
    <w:rsid w:val="007A1D4F"/>
    <w:rsid w:val="007A23DF"/>
    <w:rsid w:val="007A264A"/>
    <w:rsid w:val="007A278C"/>
    <w:rsid w:val="007A2ACD"/>
    <w:rsid w:val="007A2B60"/>
    <w:rsid w:val="007A2CEF"/>
    <w:rsid w:val="007A35D6"/>
    <w:rsid w:val="007A3EDF"/>
    <w:rsid w:val="007A411B"/>
    <w:rsid w:val="007A41BB"/>
    <w:rsid w:val="007A4719"/>
    <w:rsid w:val="007A4D30"/>
    <w:rsid w:val="007A4E61"/>
    <w:rsid w:val="007A57D6"/>
    <w:rsid w:val="007A5938"/>
    <w:rsid w:val="007A5AC4"/>
    <w:rsid w:val="007A5CA8"/>
    <w:rsid w:val="007A68D5"/>
    <w:rsid w:val="007A6C3F"/>
    <w:rsid w:val="007A6CA5"/>
    <w:rsid w:val="007A7D11"/>
    <w:rsid w:val="007B0035"/>
    <w:rsid w:val="007B0431"/>
    <w:rsid w:val="007B0582"/>
    <w:rsid w:val="007B086A"/>
    <w:rsid w:val="007B27E6"/>
    <w:rsid w:val="007B2967"/>
    <w:rsid w:val="007B2C0D"/>
    <w:rsid w:val="007B2E17"/>
    <w:rsid w:val="007B33C6"/>
    <w:rsid w:val="007B34CA"/>
    <w:rsid w:val="007B44E6"/>
    <w:rsid w:val="007B4EF3"/>
    <w:rsid w:val="007B4F29"/>
    <w:rsid w:val="007B548D"/>
    <w:rsid w:val="007B56B7"/>
    <w:rsid w:val="007B577A"/>
    <w:rsid w:val="007B5A80"/>
    <w:rsid w:val="007B5CBF"/>
    <w:rsid w:val="007B60B2"/>
    <w:rsid w:val="007B61E0"/>
    <w:rsid w:val="007B7208"/>
    <w:rsid w:val="007B7449"/>
    <w:rsid w:val="007B7753"/>
    <w:rsid w:val="007B7E0C"/>
    <w:rsid w:val="007C00AA"/>
    <w:rsid w:val="007C02CC"/>
    <w:rsid w:val="007C10AA"/>
    <w:rsid w:val="007C16BF"/>
    <w:rsid w:val="007C25BD"/>
    <w:rsid w:val="007C27E4"/>
    <w:rsid w:val="007C2F22"/>
    <w:rsid w:val="007C31E0"/>
    <w:rsid w:val="007C3733"/>
    <w:rsid w:val="007C383C"/>
    <w:rsid w:val="007C40B5"/>
    <w:rsid w:val="007C4B2A"/>
    <w:rsid w:val="007C4CFF"/>
    <w:rsid w:val="007C4FEC"/>
    <w:rsid w:val="007C53DD"/>
    <w:rsid w:val="007C5530"/>
    <w:rsid w:val="007C567D"/>
    <w:rsid w:val="007C5A72"/>
    <w:rsid w:val="007C5D4E"/>
    <w:rsid w:val="007C5D61"/>
    <w:rsid w:val="007C5FC5"/>
    <w:rsid w:val="007C6506"/>
    <w:rsid w:val="007C6866"/>
    <w:rsid w:val="007C6A4E"/>
    <w:rsid w:val="007C6B04"/>
    <w:rsid w:val="007C6BE4"/>
    <w:rsid w:val="007C7201"/>
    <w:rsid w:val="007C76D6"/>
    <w:rsid w:val="007C7DAC"/>
    <w:rsid w:val="007D0223"/>
    <w:rsid w:val="007D114C"/>
    <w:rsid w:val="007D14A1"/>
    <w:rsid w:val="007D174B"/>
    <w:rsid w:val="007D230E"/>
    <w:rsid w:val="007D23C3"/>
    <w:rsid w:val="007D24FD"/>
    <w:rsid w:val="007D36DA"/>
    <w:rsid w:val="007D4541"/>
    <w:rsid w:val="007D4F71"/>
    <w:rsid w:val="007D5667"/>
    <w:rsid w:val="007D5885"/>
    <w:rsid w:val="007D6B9E"/>
    <w:rsid w:val="007D712C"/>
    <w:rsid w:val="007D743A"/>
    <w:rsid w:val="007D76C4"/>
    <w:rsid w:val="007E036E"/>
    <w:rsid w:val="007E0660"/>
    <w:rsid w:val="007E06C3"/>
    <w:rsid w:val="007E097D"/>
    <w:rsid w:val="007E09C1"/>
    <w:rsid w:val="007E11D5"/>
    <w:rsid w:val="007E1485"/>
    <w:rsid w:val="007E17E2"/>
    <w:rsid w:val="007E1A98"/>
    <w:rsid w:val="007E1E97"/>
    <w:rsid w:val="007E2152"/>
    <w:rsid w:val="007E238F"/>
    <w:rsid w:val="007E327A"/>
    <w:rsid w:val="007E32CB"/>
    <w:rsid w:val="007E3837"/>
    <w:rsid w:val="007E3DA3"/>
    <w:rsid w:val="007E42D8"/>
    <w:rsid w:val="007E4C0F"/>
    <w:rsid w:val="007E53BD"/>
    <w:rsid w:val="007E5786"/>
    <w:rsid w:val="007E58AE"/>
    <w:rsid w:val="007E62A2"/>
    <w:rsid w:val="007E62CD"/>
    <w:rsid w:val="007E65C5"/>
    <w:rsid w:val="007E6F98"/>
    <w:rsid w:val="007E71AE"/>
    <w:rsid w:val="007E78F1"/>
    <w:rsid w:val="007E7F68"/>
    <w:rsid w:val="007F03CC"/>
    <w:rsid w:val="007F0B69"/>
    <w:rsid w:val="007F0E72"/>
    <w:rsid w:val="007F19C0"/>
    <w:rsid w:val="007F1BE4"/>
    <w:rsid w:val="007F1EED"/>
    <w:rsid w:val="007F2380"/>
    <w:rsid w:val="007F3508"/>
    <w:rsid w:val="007F3CFA"/>
    <w:rsid w:val="007F3E36"/>
    <w:rsid w:val="007F4011"/>
    <w:rsid w:val="007F4769"/>
    <w:rsid w:val="007F48A3"/>
    <w:rsid w:val="007F4B0A"/>
    <w:rsid w:val="007F4B8C"/>
    <w:rsid w:val="007F5171"/>
    <w:rsid w:val="007F5CBA"/>
    <w:rsid w:val="007F620D"/>
    <w:rsid w:val="007F6225"/>
    <w:rsid w:val="007F6818"/>
    <w:rsid w:val="007F6930"/>
    <w:rsid w:val="007F6B57"/>
    <w:rsid w:val="007F749F"/>
    <w:rsid w:val="007F7A04"/>
    <w:rsid w:val="007F7BEE"/>
    <w:rsid w:val="007F7E81"/>
    <w:rsid w:val="008006EF"/>
    <w:rsid w:val="0080073C"/>
    <w:rsid w:val="00800854"/>
    <w:rsid w:val="00800E34"/>
    <w:rsid w:val="00801005"/>
    <w:rsid w:val="008013B7"/>
    <w:rsid w:val="00801504"/>
    <w:rsid w:val="00801619"/>
    <w:rsid w:val="00801E3C"/>
    <w:rsid w:val="00802045"/>
    <w:rsid w:val="008035CC"/>
    <w:rsid w:val="008035EB"/>
    <w:rsid w:val="00804D56"/>
    <w:rsid w:val="00805306"/>
    <w:rsid w:val="008055A3"/>
    <w:rsid w:val="00805701"/>
    <w:rsid w:val="00805A41"/>
    <w:rsid w:val="00805D64"/>
    <w:rsid w:val="00806555"/>
    <w:rsid w:val="00806B06"/>
    <w:rsid w:val="00807016"/>
    <w:rsid w:val="00807028"/>
    <w:rsid w:val="008071E2"/>
    <w:rsid w:val="008073DC"/>
    <w:rsid w:val="008075E5"/>
    <w:rsid w:val="008101EE"/>
    <w:rsid w:val="00810A71"/>
    <w:rsid w:val="00810E5B"/>
    <w:rsid w:val="008110CE"/>
    <w:rsid w:val="00811BB8"/>
    <w:rsid w:val="00811BD0"/>
    <w:rsid w:val="00811C83"/>
    <w:rsid w:val="0081204B"/>
    <w:rsid w:val="0081254C"/>
    <w:rsid w:val="00812A68"/>
    <w:rsid w:val="00813229"/>
    <w:rsid w:val="008134C0"/>
    <w:rsid w:val="00813F8C"/>
    <w:rsid w:val="00813F9B"/>
    <w:rsid w:val="008146EA"/>
    <w:rsid w:val="00815192"/>
    <w:rsid w:val="0081611A"/>
    <w:rsid w:val="0081681C"/>
    <w:rsid w:val="00817FED"/>
    <w:rsid w:val="0082059A"/>
    <w:rsid w:val="0082078B"/>
    <w:rsid w:val="008207B3"/>
    <w:rsid w:val="00820AF8"/>
    <w:rsid w:val="00820B0A"/>
    <w:rsid w:val="00820C26"/>
    <w:rsid w:val="00821023"/>
    <w:rsid w:val="008210CC"/>
    <w:rsid w:val="0082165B"/>
    <w:rsid w:val="00821760"/>
    <w:rsid w:val="008220DC"/>
    <w:rsid w:val="00822455"/>
    <w:rsid w:val="00822523"/>
    <w:rsid w:val="00822E71"/>
    <w:rsid w:val="0082340E"/>
    <w:rsid w:val="008235C4"/>
    <w:rsid w:val="00823A3A"/>
    <w:rsid w:val="00824027"/>
    <w:rsid w:val="00824147"/>
    <w:rsid w:val="00824159"/>
    <w:rsid w:val="00824C86"/>
    <w:rsid w:val="008250E2"/>
    <w:rsid w:val="0082514E"/>
    <w:rsid w:val="00825DCC"/>
    <w:rsid w:val="00826188"/>
    <w:rsid w:val="0082644E"/>
    <w:rsid w:val="008269E9"/>
    <w:rsid w:val="00826C34"/>
    <w:rsid w:val="00830345"/>
    <w:rsid w:val="00830CE8"/>
    <w:rsid w:val="00830E58"/>
    <w:rsid w:val="00831416"/>
    <w:rsid w:val="00831591"/>
    <w:rsid w:val="008315BF"/>
    <w:rsid w:val="008318F8"/>
    <w:rsid w:val="00832156"/>
    <w:rsid w:val="00832945"/>
    <w:rsid w:val="00832A54"/>
    <w:rsid w:val="0083334B"/>
    <w:rsid w:val="008336E3"/>
    <w:rsid w:val="008340B9"/>
    <w:rsid w:val="00834467"/>
    <w:rsid w:val="00834E0B"/>
    <w:rsid w:val="008352BD"/>
    <w:rsid w:val="0083547F"/>
    <w:rsid w:val="008354CA"/>
    <w:rsid w:val="0083556F"/>
    <w:rsid w:val="00836789"/>
    <w:rsid w:val="00836B1C"/>
    <w:rsid w:val="00837081"/>
    <w:rsid w:val="0083720C"/>
    <w:rsid w:val="008374B9"/>
    <w:rsid w:val="00837714"/>
    <w:rsid w:val="008379C0"/>
    <w:rsid w:val="00837CE7"/>
    <w:rsid w:val="00837E1B"/>
    <w:rsid w:val="00840C15"/>
    <w:rsid w:val="00841F96"/>
    <w:rsid w:val="00842091"/>
    <w:rsid w:val="008424EA"/>
    <w:rsid w:val="00843D69"/>
    <w:rsid w:val="008441AB"/>
    <w:rsid w:val="00844A44"/>
    <w:rsid w:val="00844E12"/>
    <w:rsid w:val="00844FF4"/>
    <w:rsid w:val="008450E2"/>
    <w:rsid w:val="00845124"/>
    <w:rsid w:val="00845187"/>
    <w:rsid w:val="00845514"/>
    <w:rsid w:val="008455D7"/>
    <w:rsid w:val="00845B55"/>
    <w:rsid w:val="008460FA"/>
    <w:rsid w:val="0084620F"/>
    <w:rsid w:val="00847E08"/>
    <w:rsid w:val="00850087"/>
    <w:rsid w:val="00850386"/>
    <w:rsid w:val="00850F39"/>
    <w:rsid w:val="00850FD1"/>
    <w:rsid w:val="0085158F"/>
    <w:rsid w:val="0085193E"/>
    <w:rsid w:val="00851ACB"/>
    <w:rsid w:val="00851F91"/>
    <w:rsid w:val="008525C3"/>
    <w:rsid w:val="008528E9"/>
    <w:rsid w:val="00852A23"/>
    <w:rsid w:val="00852B47"/>
    <w:rsid w:val="00852C48"/>
    <w:rsid w:val="00853394"/>
    <w:rsid w:val="00853A80"/>
    <w:rsid w:val="00854EFE"/>
    <w:rsid w:val="00855291"/>
    <w:rsid w:val="0085529C"/>
    <w:rsid w:val="008558DD"/>
    <w:rsid w:val="00855C20"/>
    <w:rsid w:val="0085609E"/>
    <w:rsid w:val="00856108"/>
    <w:rsid w:val="00856291"/>
    <w:rsid w:val="0085661B"/>
    <w:rsid w:val="00856CE8"/>
    <w:rsid w:val="00857182"/>
    <w:rsid w:val="008573AA"/>
    <w:rsid w:val="00857616"/>
    <w:rsid w:val="008577D9"/>
    <w:rsid w:val="00857F3D"/>
    <w:rsid w:val="00860CFE"/>
    <w:rsid w:val="00861381"/>
    <w:rsid w:val="00861F8C"/>
    <w:rsid w:val="0086204F"/>
    <w:rsid w:val="00862244"/>
    <w:rsid w:val="008623C0"/>
    <w:rsid w:val="00862D05"/>
    <w:rsid w:val="0086306E"/>
    <w:rsid w:val="00863125"/>
    <w:rsid w:val="008639F5"/>
    <w:rsid w:val="00863BC8"/>
    <w:rsid w:val="00863CCB"/>
    <w:rsid w:val="00863D27"/>
    <w:rsid w:val="008643AD"/>
    <w:rsid w:val="00865342"/>
    <w:rsid w:val="00865F28"/>
    <w:rsid w:val="00866028"/>
    <w:rsid w:val="00866194"/>
    <w:rsid w:val="008662A6"/>
    <w:rsid w:val="0086639E"/>
    <w:rsid w:val="0086684A"/>
    <w:rsid w:val="00866C4A"/>
    <w:rsid w:val="008703E3"/>
    <w:rsid w:val="008713A5"/>
    <w:rsid w:val="0087158D"/>
    <w:rsid w:val="00871931"/>
    <w:rsid w:val="00871AF6"/>
    <w:rsid w:val="00871C6D"/>
    <w:rsid w:val="00871F64"/>
    <w:rsid w:val="00872780"/>
    <w:rsid w:val="00872A40"/>
    <w:rsid w:val="00872A44"/>
    <w:rsid w:val="00872C85"/>
    <w:rsid w:val="00872C8B"/>
    <w:rsid w:val="00873741"/>
    <w:rsid w:val="00874B60"/>
    <w:rsid w:val="00874D5B"/>
    <w:rsid w:val="00874F06"/>
    <w:rsid w:val="00875067"/>
    <w:rsid w:val="008757D8"/>
    <w:rsid w:val="00875E1A"/>
    <w:rsid w:val="008765C1"/>
    <w:rsid w:val="008766F3"/>
    <w:rsid w:val="008774D3"/>
    <w:rsid w:val="0087775B"/>
    <w:rsid w:val="00877859"/>
    <w:rsid w:val="00877AE2"/>
    <w:rsid w:val="00877AEC"/>
    <w:rsid w:val="00877C84"/>
    <w:rsid w:val="00880190"/>
    <w:rsid w:val="00880664"/>
    <w:rsid w:val="0088079C"/>
    <w:rsid w:val="00880F6E"/>
    <w:rsid w:val="0088148B"/>
    <w:rsid w:val="008816E0"/>
    <w:rsid w:val="00881A2F"/>
    <w:rsid w:val="00881D36"/>
    <w:rsid w:val="00882253"/>
    <w:rsid w:val="008829E6"/>
    <w:rsid w:val="00882E4F"/>
    <w:rsid w:val="008830D6"/>
    <w:rsid w:val="00883719"/>
    <w:rsid w:val="00883D2E"/>
    <w:rsid w:val="00884269"/>
    <w:rsid w:val="008844A5"/>
    <w:rsid w:val="0088498A"/>
    <w:rsid w:val="00885005"/>
    <w:rsid w:val="00886378"/>
    <w:rsid w:val="00886AD0"/>
    <w:rsid w:val="008870AC"/>
    <w:rsid w:val="008875BB"/>
    <w:rsid w:val="00890BF9"/>
    <w:rsid w:val="00890FE8"/>
    <w:rsid w:val="00891761"/>
    <w:rsid w:val="00891888"/>
    <w:rsid w:val="00892010"/>
    <w:rsid w:val="008922D8"/>
    <w:rsid w:val="00892735"/>
    <w:rsid w:val="00893366"/>
    <w:rsid w:val="00894352"/>
    <w:rsid w:val="00894472"/>
    <w:rsid w:val="0089456C"/>
    <w:rsid w:val="0089554A"/>
    <w:rsid w:val="00895D2E"/>
    <w:rsid w:val="0089719F"/>
    <w:rsid w:val="008971D3"/>
    <w:rsid w:val="00897659"/>
    <w:rsid w:val="008976BD"/>
    <w:rsid w:val="00897A01"/>
    <w:rsid w:val="00897EF4"/>
    <w:rsid w:val="008A0073"/>
    <w:rsid w:val="008A07FA"/>
    <w:rsid w:val="008A15D5"/>
    <w:rsid w:val="008A17CB"/>
    <w:rsid w:val="008A2501"/>
    <w:rsid w:val="008A2952"/>
    <w:rsid w:val="008A2BA4"/>
    <w:rsid w:val="008A2ECC"/>
    <w:rsid w:val="008A38F2"/>
    <w:rsid w:val="008A3E65"/>
    <w:rsid w:val="008A4076"/>
    <w:rsid w:val="008A4167"/>
    <w:rsid w:val="008A4D6E"/>
    <w:rsid w:val="008A5043"/>
    <w:rsid w:val="008A5584"/>
    <w:rsid w:val="008A5B23"/>
    <w:rsid w:val="008A5EB8"/>
    <w:rsid w:val="008A64E1"/>
    <w:rsid w:val="008A6E38"/>
    <w:rsid w:val="008A73FD"/>
    <w:rsid w:val="008A7457"/>
    <w:rsid w:val="008A76D9"/>
    <w:rsid w:val="008A7EFE"/>
    <w:rsid w:val="008B02C1"/>
    <w:rsid w:val="008B0BB0"/>
    <w:rsid w:val="008B0E2F"/>
    <w:rsid w:val="008B1205"/>
    <w:rsid w:val="008B1234"/>
    <w:rsid w:val="008B12F3"/>
    <w:rsid w:val="008B2633"/>
    <w:rsid w:val="008B2830"/>
    <w:rsid w:val="008B2850"/>
    <w:rsid w:val="008B2C72"/>
    <w:rsid w:val="008B2C8A"/>
    <w:rsid w:val="008B3C59"/>
    <w:rsid w:val="008B3CD0"/>
    <w:rsid w:val="008B3CF1"/>
    <w:rsid w:val="008B408B"/>
    <w:rsid w:val="008B4181"/>
    <w:rsid w:val="008B4896"/>
    <w:rsid w:val="008B4B17"/>
    <w:rsid w:val="008B4DC9"/>
    <w:rsid w:val="008B5266"/>
    <w:rsid w:val="008B5843"/>
    <w:rsid w:val="008B5B5D"/>
    <w:rsid w:val="008B5B7E"/>
    <w:rsid w:val="008B5C9C"/>
    <w:rsid w:val="008B658E"/>
    <w:rsid w:val="008B67D6"/>
    <w:rsid w:val="008B72A8"/>
    <w:rsid w:val="008B730D"/>
    <w:rsid w:val="008B769F"/>
    <w:rsid w:val="008B77C0"/>
    <w:rsid w:val="008C0682"/>
    <w:rsid w:val="008C0EF1"/>
    <w:rsid w:val="008C13A3"/>
    <w:rsid w:val="008C185C"/>
    <w:rsid w:val="008C19EC"/>
    <w:rsid w:val="008C1B7C"/>
    <w:rsid w:val="008C1EE8"/>
    <w:rsid w:val="008C21B8"/>
    <w:rsid w:val="008C227B"/>
    <w:rsid w:val="008C2BA0"/>
    <w:rsid w:val="008C2C99"/>
    <w:rsid w:val="008C2D3D"/>
    <w:rsid w:val="008C36E1"/>
    <w:rsid w:val="008C3B73"/>
    <w:rsid w:val="008C5567"/>
    <w:rsid w:val="008C5D3D"/>
    <w:rsid w:val="008C64E9"/>
    <w:rsid w:val="008C6667"/>
    <w:rsid w:val="008C6C98"/>
    <w:rsid w:val="008C6DBF"/>
    <w:rsid w:val="008C6EC5"/>
    <w:rsid w:val="008C7113"/>
    <w:rsid w:val="008C732A"/>
    <w:rsid w:val="008D004C"/>
    <w:rsid w:val="008D032A"/>
    <w:rsid w:val="008D0435"/>
    <w:rsid w:val="008D065E"/>
    <w:rsid w:val="008D0EA0"/>
    <w:rsid w:val="008D12D8"/>
    <w:rsid w:val="008D179F"/>
    <w:rsid w:val="008D257B"/>
    <w:rsid w:val="008D26B8"/>
    <w:rsid w:val="008D2E9A"/>
    <w:rsid w:val="008D373A"/>
    <w:rsid w:val="008D386F"/>
    <w:rsid w:val="008D3C72"/>
    <w:rsid w:val="008D3E06"/>
    <w:rsid w:val="008D4A08"/>
    <w:rsid w:val="008D4ACF"/>
    <w:rsid w:val="008D4DBA"/>
    <w:rsid w:val="008D5458"/>
    <w:rsid w:val="008D6540"/>
    <w:rsid w:val="008D7877"/>
    <w:rsid w:val="008D7D9F"/>
    <w:rsid w:val="008D7E9E"/>
    <w:rsid w:val="008E03B0"/>
    <w:rsid w:val="008E178C"/>
    <w:rsid w:val="008E1EBC"/>
    <w:rsid w:val="008E24CF"/>
    <w:rsid w:val="008E2659"/>
    <w:rsid w:val="008E2C53"/>
    <w:rsid w:val="008E2E2E"/>
    <w:rsid w:val="008E311A"/>
    <w:rsid w:val="008E32FD"/>
    <w:rsid w:val="008E34E2"/>
    <w:rsid w:val="008E486A"/>
    <w:rsid w:val="008E4A3C"/>
    <w:rsid w:val="008E4B4C"/>
    <w:rsid w:val="008E4C92"/>
    <w:rsid w:val="008E4D61"/>
    <w:rsid w:val="008E4F81"/>
    <w:rsid w:val="008E58C7"/>
    <w:rsid w:val="008E5A58"/>
    <w:rsid w:val="008E5A9A"/>
    <w:rsid w:val="008E5B7F"/>
    <w:rsid w:val="008E5D9B"/>
    <w:rsid w:val="008E6150"/>
    <w:rsid w:val="008E64B8"/>
    <w:rsid w:val="008E67D6"/>
    <w:rsid w:val="008E6CE8"/>
    <w:rsid w:val="008E6F4B"/>
    <w:rsid w:val="008E7921"/>
    <w:rsid w:val="008E7A67"/>
    <w:rsid w:val="008E7F90"/>
    <w:rsid w:val="008F0168"/>
    <w:rsid w:val="008F0309"/>
    <w:rsid w:val="008F06AB"/>
    <w:rsid w:val="008F1115"/>
    <w:rsid w:val="008F152A"/>
    <w:rsid w:val="008F229C"/>
    <w:rsid w:val="008F262A"/>
    <w:rsid w:val="008F2B62"/>
    <w:rsid w:val="008F2D39"/>
    <w:rsid w:val="008F3068"/>
    <w:rsid w:val="008F4318"/>
    <w:rsid w:val="008F497E"/>
    <w:rsid w:val="008F4BFB"/>
    <w:rsid w:val="008F50F8"/>
    <w:rsid w:val="008F5103"/>
    <w:rsid w:val="008F542D"/>
    <w:rsid w:val="008F561A"/>
    <w:rsid w:val="008F5D4B"/>
    <w:rsid w:val="008F5EDF"/>
    <w:rsid w:val="008F5F4C"/>
    <w:rsid w:val="008F6643"/>
    <w:rsid w:val="008F7479"/>
    <w:rsid w:val="008F7812"/>
    <w:rsid w:val="008F7D0A"/>
    <w:rsid w:val="00900186"/>
    <w:rsid w:val="0090047C"/>
    <w:rsid w:val="00900794"/>
    <w:rsid w:val="009007E1"/>
    <w:rsid w:val="00900DF3"/>
    <w:rsid w:val="00901258"/>
    <w:rsid w:val="00901482"/>
    <w:rsid w:val="00901754"/>
    <w:rsid w:val="00901991"/>
    <w:rsid w:val="00902A9D"/>
    <w:rsid w:val="0090322F"/>
    <w:rsid w:val="009033D1"/>
    <w:rsid w:val="0090348D"/>
    <w:rsid w:val="0090381F"/>
    <w:rsid w:val="00903B47"/>
    <w:rsid w:val="00903C81"/>
    <w:rsid w:val="00904A8E"/>
    <w:rsid w:val="00904AD2"/>
    <w:rsid w:val="009052AD"/>
    <w:rsid w:val="0090533C"/>
    <w:rsid w:val="00906BCB"/>
    <w:rsid w:val="00907958"/>
    <w:rsid w:val="00907FC9"/>
    <w:rsid w:val="00907FCB"/>
    <w:rsid w:val="009100DA"/>
    <w:rsid w:val="009109CD"/>
    <w:rsid w:val="009109EA"/>
    <w:rsid w:val="00910ED1"/>
    <w:rsid w:val="00910FE7"/>
    <w:rsid w:val="009112BD"/>
    <w:rsid w:val="00911419"/>
    <w:rsid w:val="00911556"/>
    <w:rsid w:val="00911C85"/>
    <w:rsid w:val="00912859"/>
    <w:rsid w:val="00912B91"/>
    <w:rsid w:val="00912FF5"/>
    <w:rsid w:val="009132BE"/>
    <w:rsid w:val="009137CF"/>
    <w:rsid w:val="0091380C"/>
    <w:rsid w:val="00913F8B"/>
    <w:rsid w:val="00914914"/>
    <w:rsid w:val="00914F7F"/>
    <w:rsid w:val="009152EF"/>
    <w:rsid w:val="0091581B"/>
    <w:rsid w:val="00915AC9"/>
    <w:rsid w:val="009163E9"/>
    <w:rsid w:val="00917575"/>
    <w:rsid w:val="009179F5"/>
    <w:rsid w:val="00917CC4"/>
    <w:rsid w:val="009206F2"/>
    <w:rsid w:val="00920E9E"/>
    <w:rsid w:val="00920F30"/>
    <w:rsid w:val="00921036"/>
    <w:rsid w:val="009219CC"/>
    <w:rsid w:val="00921A58"/>
    <w:rsid w:val="00921F1B"/>
    <w:rsid w:val="0092202C"/>
    <w:rsid w:val="00922C99"/>
    <w:rsid w:val="00922E99"/>
    <w:rsid w:val="00923713"/>
    <w:rsid w:val="00923E1B"/>
    <w:rsid w:val="00923E94"/>
    <w:rsid w:val="00924254"/>
    <w:rsid w:val="0092456C"/>
    <w:rsid w:val="00924B6E"/>
    <w:rsid w:val="00924F18"/>
    <w:rsid w:val="00925310"/>
    <w:rsid w:val="00925342"/>
    <w:rsid w:val="00925607"/>
    <w:rsid w:val="00925A0C"/>
    <w:rsid w:val="00925CE1"/>
    <w:rsid w:val="009261D9"/>
    <w:rsid w:val="00926459"/>
    <w:rsid w:val="009265D2"/>
    <w:rsid w:val="00926638"/>
    <w:rsid w:val="009267E3"/>
    <w:rsid w:val="00926933"/>
    <w:rsid w:val="009278AE"/>
    <w:rsid w:val="00927A22"/>
    <w:rsid w:val="00927C4F"/>
    <w:rsid w:val="00930A25"/>
    <w:rsid w:val="0093114E"/>
    <w:rsid w:val="00931620"/>
    <w:rsid w:val="00931F05"/>
    <w:rsid w:val="00932333"/>
    <w:rsid w:val="009324E3"/>
    <w:rsid w:val="00932F52"/>
    <w:rsid w:val="00933328"/>
    <w:rsid w:val="00933A3B"/>
    <w:rsid w:val="00933D80"/>
    <w:rsid w:val="00933E39"/>
    <w:rsid w:val="00933E92"/>
    <w:rsid w:val="009350D8"/>
    <w:rsid w:val="00935435"/>
    <w:rsid w:val="009357DA"/>
    <w:rsid w:val="00935E30"/>
    <w:rsid w:val="009364C5"/>
    <w:rsid w:val="00936886"/>
    <w:rsid w:val="00936A64"/>
    <w:rsid w:val="009371D0"/>
    <w:rsid w:val="00937402"/>
    <w:rsid w:val="00937EDB"/>
    <w:rsid w:val="00940D14"/>
    <w:rsid w:val="009410E9"/>
    <w:rsid w:val="00941C81"/>
    <w:rsid w:val="00941CF0"/>
    <w:rsid w:val="00942C6E"/>
    <w:rsid w:val="0094308F"/>
    <w:rsid w:val="009434A4"/>
    <w:rsid w:val="00944615"/>
    <w:rsid w:val="009446B5"/>
    <w:rsid w:val="00944870"/>
    <w:rsid w:val="00944B37"/>
    <w:rsid w:val="00944D0F"/>
    <w:rsid w:val="009451FE"/>
    <w:rsid w:val="00945400"/>
    <w:rsid w:val="009458F1"/>
    <w:rsid w:val="009475E2"/>
    <w:rsid w:val="009475F6"/>
    <w:rsid w:val="009479EF"/>
    <w:rsid w:val="00947BDB"/>
    <w:rsid w:val="00950138"/>
    <w:rsid w:val="0095119D"/>
    <w:rsid w:val="009512C2"/>
    <w:rsid w:val="00951437"/>
    <w:rsid w:val="00952603"/>
    <w:rsid w:val="009531DB"/>
    <w:rsid w:val="00953223"/>
    <w:rsid w:val="009539E6"/>
    <w:rsid w:val="00954508"/>
    <w:rsid w:val="0095467B"/>
    <w:rsid w:val="009547EE"/>
    <w:rsid w:val="00954828"/>
    <w:rsid w:val="00954B2E"/>
    <w:rsid w:val="00955BCF"/>
    <w:rsid w:val="00955EB4"/>
    <w:rsid w:val="009564DF"/>
    <w:rsid w:val="009568CC"/>
    <w:rsid w:val="009568D2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6EB"/>
    <w:rsid w:val="00960D8F"/>
    <w:rsid w:val="00960E9D"/>
    <w:rsid w:val="009617A2"/>
    <w:rsid w:val="0096189E"/>
    <w:rsid w:val="00962D9B"/>
    <w:rsid w:val="00962E7F"/>
    <w:rsid w:val="0096379C"/>
    <w:rsid w:val="009645BE"/>
    <w:rsid w:val="009647D0"/>
    <w:rsid w:val="0096491A"/>
    <w:rsid w:val="00964BFC"/>
    <w:rsid w:val="00964C99"/>
    <w:rsid w:val="009652EE"/>
    <w:rsid w:val="0096554F"/>
    <w:rsid w:val="009657ED"/>
    <w:rsid w:val="00965A84"/>
    <w:rsid w:val="00965DD7"/>
    <w:rsid w:val="009663B5"/>
    <w:rsid w:val="0096666B"/>
    <w:rsid w:val="00966FE5"/>
    <w:rsid w:val="0096769B"/>
    <w:rsid w:val="00967A53"/>
    <w:rsid w:val="00967BC9"/>
    <w:rsid w:val="00967C92"/>
    <w:rsid w:val="00967EB0"/>
    <w:rsid w:val="009706FA"/>
    <w:rsid w:val="00970A9D"/>
    <w:rsid w:val="00970CF9"/>
    <w:rsid w:val="00971D19"/>
    <w:rsid w:val="00971E3D"/>
    <w:rsid w:val="00972166"/>
    <w:rsid w:val="009727C1"/>
    <w:rsid w:val="00972A90"/>
    <w:rsid w:val="00972AC7"/>
    <w:rsid w:val="00972C50"/>
    <w:rsid w:val="00973317"/>
    <w:rsid w:val="00973563"/>
    <w:rsid w:val="00973AC3"/>
    <w:rsid w:val="00973B71"/>
    <w:rsid w:val="00973FCF"/>
    <w:rsid w:val="00974081"/>
    <w:rsid w:val="00974AF7"/>
    <w:rsid w:val="00975125"/>
    <w:rsid w:val="00975404"/>
    <w:rsid w:val="0097596F"/>
    <w:rsid w:val="00975E3B"/>
    <w:rsid w:val="00976077"/>
    <w:rsid w:val="0097645A"/>
    <w:rsid w:val="00976BC3"/>
    <w:rsid w:val="00976FDD"/>
    <w:rsid w:val="0097701F"/>
    <w:rsid w:val="00977A09"/>
    <w:rsid w:val="00977A6D"/>
    <w:rsid w:val="00977FDC"/>
    <w:rsid w:val="009809A2"/>
    <w:rsid w:val="00980A77"/>
    <w:rsid w:val="00981222"/>
    <w:rsid w:val="00981D38"/>
    <w:rsid w:val="00981EFB"/>
    <w:rsid w:val="009821BC"/>
    <w:rsid w:val="00982416"/>
    <w:rsid w:val="0098297E"/>
    <w:rsid w:val="0098318F"/>
    <w:rsid w:val="009833FA"/>
    <w:rsid w:val="009837A5"/>
    <w:rsid w:val="00983922"/>
    <w:rsid w:val="00983A21"/>
    <w:rsid w:val="00983AAD"/>
    <w:rsid w:val="00984A27"/>
    <w:rsid w:val="00985B61"/>
    <w:rsid w:val="00986276"/>
    <w:rsid w:val="009869AE"/>
    <w:rsid w:val="009870B7"/>
    <w:rsid w:val="00987218"/>
    <w:rsid w:val="00987678"/>
    <w:rsid w:val="00990197"/>
    <w:rsid w:val="009904EB"/>
    <w:rsid w:val="00991156"/>
    <w:rsid w:val="00991227"/>
    <w:rsid w:val="009914DD"/>
    <w:rsid w:val="009914DE"/>
    <w:rsid w:val="0099185B"/>
    <w:rsid w:val="009923DC"/>
    <w:rsid w:val="0099274F"/>
    <w:rsid w:val="00992912"/>
    <w:rsid w:val="00992E8B"/>
    <w:rsid w:val="00993857"/>
    <w:rsid w:val="00993948"/>
    <w:rsid w:val="00994F88"/>
    <w:rsid w:val="0099575E"/>
    <w:rsid w:val="00995CC4"/>
    <w:rsid w:val="00995DA8"/>
    <w:rsid w:val="0099655C"/>
    <w:rsid w:val="009970F1"/>
    <w:rsid w:val="009973BC"/>
    <w:rsid w:val="0099782F"/>
    <w:rsid w:val="0099793E"/>
    <w:rsid w:val="00997DF6"/>
    <w:rsid w:val="009A0303"/>
    <w:rsid w:val="009A0D17"/>
    <w:rsid w:val="009A1552"/>
    <w:rsid w:val="009A1B45"/>
    <w:rsid w:val="009A1C55"/>
    <w:rsid w:val="009A1D41"/>
    <w:rsid w:val="009A1DF5"/>
    <w:rsid w:val="009A28CD"/>
    <w:rsid w:val="009A28D1"/>
    <w:rsid w:val="009A2A08"/>
    <w:rsid w:val="009A30E8"/>
    <w:rsid w:val="009A3178"/>
    <w:rsid w:val="009A321F"/>
    <w:rsid w:val="009A32CA"/>
    <w:rsid w:val="009A34E8"/>
    <w:rsid w:val="009A375A"/>
    <w:rsid w:val="009A4540"/>
    <w:rsid w:val="009A6298"/>
    <w:rsid w:val="009A65DC"/>
    <w:rsid w:val="009A6B5A"/>
    <w:rsid w:val="009A7553"/>
    <w:rsid w:val="009A7D67"/>
    <w:rsid w:val="009A7EC2"/>
    <w:rsid w:val="009B044E"/>
    <w:rsid w:val="009B05A5"/>
    <w:rsid w:val="009B075B"/>
    <w:rsid w:val="009B08F0"/>
    <w:rsid w:val="009B0B37"/>
    <w:rsid w:val="009B0F17"/>
    <w:rsid w:val="009B19FA"/>
    <w:rsid w:val="009B24FD"/>
    <w:rsid w:val="009B273F"/>
    <w:rsid w:val="009B2944"/>
    <w:rsid w:val="009B3353"/>
    <w:rsid w:val="009B35FD"/>
    <w:rsid w:val="009B3630"/>
    <w:rsid w:val="009B4378"/>
    <w:rsid w:val="009B4955"/>
    <w:rsid w:val="009B5FC4"/>
    <w:rsid w:val="009B6481"/>
    <w:rsid w:val="009B66BB"/>
    <w:rsid w:val="009B6A17"/>
    <w:rsid w:val="009B6BFA"/>
    <w:rsid w:val="009B721B"/>
    <w:rsid w:val="009B77F9"/>
    <w:rsid w:val="009B7950"/>
    <w:rsid w:val="009C0C0A"/>
    <w:rsid w:val="009C0CF5"/>
    <w:rsid w:val="009C1319"/>
    <w:rsid w:val="009C1592"/>
    <w:rsid w:val="009C167B"/>
    <w:rsid w:val="009C1F0C"/>
    <w:rsid w:val="009C24EF"/>
    <w:rsid w:val="009C28EC"/>
    <w:rsid w:val="009C2986"/>
    <w:rsid w:val="009C30C5"/>
    <w:rsid w:val="009C363B"/>
    <w:rsid w:val="009C3B4A"/>
    <w:rsid w:val="009C3C3D"/>
    <w:rsid w:val="009C3CAE"/>
    <w:rsid w:val="009C3DDB"/>
    <w:rsid w:val="009C3EA8"/>
    <w:rsid w:val="009C4404"/>
    <w:rsid w:val="009C4715"/>
    <w:rsid w:val="009C4F39"/>
    <w:rsid w:val="009C50D4"/>
    <w:rsid w:val="009C5B46"/>
    <w:rsid w:val="009C7CA1"/>
    <w:rsid w:val="009C7EB4"/>
    <w:rsid w:val="009C7FCD"/>
    <w:rsid w:val="009D0672"/>
    <w:rsid w:val="009D09D4"/>
    <w:rsid w:val="009D0B3A"/>
    <w:rsid w:val="009D0D15"/>
    <w:rsid w:val="009D0F34"/>
    <w:rsid w:val="009D0F59"/>
    <w:rsid w:val="009D108B"/>
    <w:rsid w:val="009D28F9"/>
    <w:rsid w:val="009D2A83"/>
    <w:rsid w:val="009D2FF2"/>
    <w:rsid w:val="009D3F09"/>
    <w:rsid w:val="009D3F8D"/>
    <w:rsid w:val="009D4057"/>
    <w:rsid w:val="009D4719"/>
    <w:rsid w:val="009D4B19"/>
    <w:rsid w:val="009D4E5D"/>
    <w:rsid w:val="009D5B62"/>
    <w:rsid w:val="009D697F"/>
    <w:rsid w:val="009D6DFF"/>
    <w:rsid w:val="009D72F7"/>
    <w:rsid w:val="009D7304"/>
    <w:rsid w:val="009D7A0C"/>
    <w:rsid w:val="009D7D4A"/>
    <w:rsid w:val="009E0E68"/>
    <w:rsid w:val="009E1ECD"/>
    <w:rsid w:val="009E227C"/>
    <w:rsid w:val="009E2973"/>
    <w:rsid w:val="009E2E1E"/>
    <w:rsid w:val="009E329C"/>
    <w:rsid w:val="009E387E"/>
    <w:rsid w:val="009E3D5E"/>
    <w:rsid w:val="009E3E1C"/>
    <w:rsid w:val="009E4025"/>
    <w:rsid w:val="009E45F4"/>
    <w:rsid w:val="009E4A03"/>
    <w:rsid w:val="009E52B2"/>
    <w:rsid w:val="009E5F3F"/>
    <w:rsid w:val="009E5FF5"/>
    <w:rsid w:val="009E6090"/>
    <w:rsid w:val="009E6AC1"/>
    <w:rsid w:val="009E6B0D"/>
    <w:rsid w:val="009E6FCC"/>
    <w:rsid w:val="009E7AED"/>
    <w:rsid w:val="009E7D8B"/>
    <w:rsid w:val="009F0179"/>
    <w:rsid w:val="009F070F"/>
    <w:rsid w:val="009F07EE"/>
    <w:rsid w:val="009F0C71"/>
    <w:rsid w:val="009F1273"/>
    <w:rsid w:val="009F2038"/>
    <w:rsid w:val="009F205A"/>
    <w:rsid w:val="009F2666"/>
    <w:rsid w:val="009F26CF"/>
    <w:rsid w:val="009F2E14"/>
    <w:rsid w:val="009F310F"/>
    <w:rsid w:val="009F32A8"/>
    <w:rsid w:val="009F3499"/>
    <w:rsid w:val="009F35CE"/>
    <w:rsid w:val="009F3A53"/>
    <w:rsid w:val="009F3FAC"/>
    <w:rsid w:val="009F4260"/>
    <w:rsid w:val="009F4447"/>
    <w:rsid w:val="009F4ACD"/>
    <w:rsid w:val="009F4B71"/>
    <w:rsid w:val="009F4FC1"/>
    <w:rsid w:val="009F5B59"/>
    <w:rsid w:val="009F610A"/>
    <w:rsid w:val="009F61CB"/>
    <w:rsid w:val="009F6F44"/>
    <w:rsid w:val="009F70A1"/>
    <w:rsid w:val="009F741D"/>
    <w:rsid w:val="009F7857"/>
    <w:rsid w:val="00A0001C"/>
    <w:rsid w:val="00A0024C"/>
    <w:rsid w:val="00A004FA"/>
    <w:rsid w:val="00A00D67"/>
    <w:rsid w:val="00A00F32"/>
    <w:rsid w:val="00A01448"/>
    <w:rsid w:val="00A0147F"/>
    <w:rsid w:val="00A024D6"/>
    <w:rsid w:val="00A0278C"/>
    <w:rsid w:val="00A02C1B"/>
    <w:rsid w:val="00A02D67"/>
    <w:rsid w:val="00A02F11"/>
    <w:rsid w:val="00A0366B"/>
    <w:rsid w:val="00A03D24"/>
    <w:rsid w:val="00A04006"/>
    <w:rsid w:val="00A040B3"/>
    <w:rsid w:val="00A04751"/>
    <w:rsid w:val="00A05804"/>
    <w:rsid w:val="00A07260"/>
    <w:rsid w:val="00A07C5F"/>
    <w:rsid w:val="00A10205"/>
    <w:rsid w:val="00A1020F"/>
    <w:rsid w:val="00A103C0"/>
    <w:rsid w:val="00A1040D"/>
    <w:rsid w:val="00A10784"/>
    <w:rsid w:val="00A10C8F"/>
    <w:rsid w:val="00A113BB"/>
    <w:rsid w:val="00A1165F"/>
    <w:rsid w:val="00A11C9E"/>
    <w:rsid w:val="00A1254A"/>
    <w:rsid w:val="00A12797"/>
    <w:rsid w:val="00A12B4D"/>
    <w:rsid w:val="00A13364"/>
    <w:rsid w:val="00A1365D"/>
    <w:rsid w:val="00A13758"/>
    <w:rsid w:val="00A13870"/>
    <w:rsid w:val="00A139FF"/>
    <w:rsid w:val="00A14871"/>
    <w:rsid w:val="00A150BC"/>
    <w:rsid w:val="00A151B0"/>
    <w:rsid w:val="00A15945"/>
    <w:rsid w:val="00A15B44"/>
    <w:rsid w:val="00A16442"/>
    <w:rsid w:val="00A16EB8"/>
    <w:rsid w:val="00A1742E"/>
    <w:rsid w:val="00A17CAD"/>
    <w:rsid w:val="00A200B1"/>
    <w:rsid w:val="00A21291"/>
    <w:rsid w:val="00A213DB"/>
    <w:rsid w:val="00A21A70"/>
    <w:rsid w:val="00A22181"/>
    <w:rsid w:val="00A22407"/>
    <w:rsid w:val="00A2264C"/>
    <w:rsid w:val="00A22A75"/>
    <w:rsid w:val="00A239BA"/>
    <w:rsid w:val="00A23C8D"/>
    <w:rsid w:val="00A23E48"/>
    <w:rsid w:val="00A2413E"/>
    <w:rsid w:val="00A24209"/>
    <w:rsid w:val="00A24947"/>
    <w:rsid w:val="00A24B1B"/>
    <w:rsid w:val="00A25001"/>
    <w:rsid w:val="00A2530A"/>
    <w:rsid w:val="00A25388"/>
    <w:rsid w:val="00A255F7"/>
    <w:rsid w:val="00A259A3"/>
    <w:rsid w:val="00A259CE"/>
    <w:rsid w:val="00A25AC2"/>
    <w:rsid w:val="00A25DAF"/>
    <w:rsid w:val="00A25E73"/>
    <w:rsid w:val="00A2649E"/>
    <w:rsid w:val="00A265C2"/>
    <w:rsid w:val="00A266BE"/>
    <w:rsid w:val="00A27025"/>
    <w:rsid w:val="00A272B0"/>
    <w:rsid w:val="00A2751C"/>
    <w:rsid w:val="00A27EC4"/>
    <w:rsid w:val="00A300D2"/>
    <w:rsid w:val="00A303C8"/>
    <w:rsid w:val="00A303CA"/>
    <w:rsid w:val="00A30685"/>
    <w:rsid w:val="00A30A1A"/>
    <w:rsid w:val="00A312D0"/>
    <w:rsid w:val="00A31842"/>
    <w:rsid w:val="00A31A15"/>
    <w:rsid w:val="00A31DA5"/>
    <w:rsid w:val="00A31ED7"/>
    <w:rsid w:val="00A32E5D"/>
    <w:rsid w:val="00A33215"/>
    <w:rsid w:val="00A33AC9"/>
    <w:rsid w:val="00A33AD5"/>
    <w:rsid w:val="00A34E14"/>
    <w:rsid w:val="00A3510A"/>
    <w:rsid w:val="00A35372"/>
    <w:rsid w:val="00A35791"/>
    <w:rsid w:val="00A358F2"/>
    <w:rsid w:val="00A35AAD"/>
    <w:rsid w:val="00A35E3E"/>
    <w:rsid w:val="00A35E8E"/>
    <w:rsid w:val="00A3609A"/>
    <w:rsid w:val="00A37068"/>
    <w:rsid w:val="00A37310"/>
    <w:rsid w:val="00A376B5"/>
    <w:rsid w:val="00A37793"/>
    <w:rsid w:val="00A377CF"/>
    <w:rsid w:val="00A37DEE"/>
    <w:rsid w:val="00A37F72"/>
    <w:rsid w:val="00A4001C"/>
    <w:rsid w:val="00A4059E"/>
    <w:rsid w:val="00A4064F"/>
    <w:rsid w:val="00A41542"/>
    <w:rsid w:val="00A426FC"/>
    <w:rsid w:val="00A42DC1"/>
    <w:rsid w:val="00A42E60"/>
    <w:rsid w:val="00A430A5"/>
    <w:rsid w:val="00A4320C"/>
    <w:rsid w:val="00A43863"/>
    <w:rsid w:val="00A439EB"/>
    <w:rsid w:val="00A45223"/>
    <w:rsid w:val="00A4574A"/>
    <w:rsid w:val="00A45AEE"/>
    <w:rsid w:val="00A45F3F"/>
    <w:rsid w:val="00A46422"/>
    <w:rsid w:val="00A46836"/>
    <w:rsid w:val="00A46858"/>
    <w:rsid w:val="00A4685C"/>
    <w:rsid w:val="00A46AE2"/>
    <w:rsid w:val="00A46F45"/>
    <w:rsid w:val="00A47936"/>
    <w:rsid w:val="00A47A7D"/>
    <w:rsid w:val="00A47C91"/>
    <w:rsid w:val="00A47D20"/>
    <w:rsid w:val="00A47DA5"/>
    <w:rsid w:val="00A502F0"/>
    <w:rsid w:val="00A5058A"/>
    <w:rsid w:val="00A50613"/>
    <w:rsid w:val="00A50759"/>
    <w:rsid w:val="00A50BA3"/>
    <w:rsid w:val="00A50CBE"/>
    <w:rsid w:val="00A50F79"/>
    <w:rsid w:val="00A5185A"/>
    <w:rsid w:val="00A51B69"/>
    <w:rsid w:val="00A527A4"/>
    <w:rsid w:val="00A52C5E"/>
    <w:rsid w:val="00A534AD"/>
    <w:rsid w:val="00A538E2"/>
    <w:rsid w:val="00A53F34"/>
    <w:rsid w:val="00A54AD0"/>
    <w:rsid w:val="00A54BF5"/>
    <w:rsid w:val="00A5528D"/>
    <w:rsid w:val="00A552AA"/>
    <w:rsid w:val="00A553E0"/>
    <w:rsid w:val="00A5570C"/>
    <w:rsid w:val="00A563A4"/>
    <w:rsid w:val="00A56701"/>
    <w:rsid w:val="00A56CA0"/>
    <w:rsid w:val="00A56FD9"/>
    <w:rsid w:val="00A5726A"/>
    <w:rsid w:val="00A60172"/>
    <w:rsid w:val="00A601B5"/>
    <w:rsid w:val="00A603BA"/>
    <w:rsid w:val="00A61202"/>
    <w:rsid w:val="00A613AE"/>
    <w:rsid w:val="00A616E4"/>
    <w:rsid w:val="00A61D01"/>
    <w:rsid w:val="00A62AC9"/>
    <w:rsid w:val="00A62EB1"/>
    <w:rsid w:val="00A6434F"/>
    <w:rsid w:val="00A648D6"/>
    <w:rsid w:val="00A64CA4"/>
    <w:rsid w:val="00A6506D"/>
    <w:rsid w:val="00A6538E"/>
    <w:rsid w:val="00A65DB7"/>
    <w:rsid w:val="00A65DBA"/>
    <w:rsid w:val="00A6613E"/>
    <w:rsid w:val="00A663A8"/>
    <w:rsid w:val="00A6669D"/>
    <w:rsid w:val="00A6677F"/>
    <w:rsid w:val="00A67DA2"/>
    <w:rsid w:val="00A7032D"/>
    <w:rsid w:val="00A70AF3"/>
    <w:rsid w:val="00A70F68"/>
    <w:rsid w:val="00A71B11"/>
    <w:rsid w:val="00A7201D"/>
    <w:rsid w:val="00A72CD8"/>
    <w:rsid w:val="00A72E36"/>
    <w:rsid w:val="00A733E1"/>
    <w:rsid w:val="00A73858"/>
    <w:rsid w:val="00A74292"/>
    <w:rsid w:val="00A74487"/>
    <w:rsid w:val="00A745DA"/>
    <w:rsid w:val="00A74D78"/>
    <w:rsid w:val="00A7535D"/>
    <w:rsid w:val="00A75AF2"/>
    <w:rsid w:val="00A75B6D"/>
    <w:rsid w:val="00A75B96"/>
    <w:rsid w:val="00A76453"/>
    <w:rsid w:val="00A76899"/>
    <w:rsid w:val="00A76A29"/>
    <w:rsid w:val="00A76BE7"/>
    <w:rsid w:val="00A76C89"/>
    <w:rsid w:val="00A770F8"/>
    <w:rsid w:val="00A774BA"/>
    <w:rsid w:val="00A77789"/>
    <w:rsid w:val="00A77A0F"/>
    <w:rsid w:val="00A77E87"/>
    <w:rsid w:val="00A807BE"/>
    <w:rsid w:val="00A80849"/>
    <w:rsid w:val="00A80E1D"/>
    <w:rsid w:val="00A8184B"/>
    <w:rsid w:val="00A81CF2"/>
    <w:rsid w:val="00A82115"/>
    <w:rsid w:val="00A821B9"/>
    <w:rsid w:val="00A821BF"/>
    <w:rsid w:val="00A8243A"/>
    <w:rsid w:val="00A82858"/>
    <w:rsid w:val="00A83A78"/>
    <w:rsid w:val="00A84709"/>
    <w:rsid w:val="00A850BC"/>
    <w:rsid w:val="00A85403"/>
    <w:rsid w:val="00A8597F"/>
    <w:rsid w:val="00A86772"/>
    <w:rsid w:val="00A86EBF"/>
    <w:rsid w:val="00A870CE"/>
    <w:rsid w:val="00A87456"/>
    <w:rsid w:val="00A8797E"/>
    <w:rsid w:val="00A87AC8"/>
    <w:rsid w:val="00A9022A"/>
    <w:rsid w:val="00A9046F"/>
    <w:rsid w:val="00A90749"/>
    <w:rsid w:val="00A916BC"/>
    <w:rsid w:val="00A9232B"/>
    <w:rsid w:val="00A9242E"/>
    <w:rsid w:val="00A92C04"/>
    <w:rsid w:val="00A92E23"/>
    <w:rsid w:val="00A92F34"/>
    <w:rsid w:val="00A93149"/>
    <w:rsid w:val="00A93D24"/>
    <w:rsid w:val="00A93E16"/>
    <w:rsid w:val="00A945F1"/>
    <w:rsid w:val="00A946DD"/>
    <w:rsid w:val="00A951CD"/>
    <w:rsid w:val="00A95548"/>
    <w:rsid w:val="00A96708"/>
    <w:rsid w:val="00A96D87"/>
    <w:rsid w:val="00A96E43"/>
    <w:rsid w:val="00A979EA"/>
    <w:rsid w:val="00A97BCE"/>
    <w:rsid w:val="00AA00C9"/>
    <w:rsid w:val="00AA0306"/>
    <w:rsid w:val="00AA0613"/>
    <w:rsid w:val="00AA06C4"/>
    <w:rsid w:val="00AA0D36"/>
    <w:rsid w:val="00AA1B04"/>
    <w:rsid w:val="00AA1BDE"/>
    <w:rsid w:val="00AA3470"/>
    <w:rsid w:val="00AA3E52"/>
    <w:rsid w:val="00AA3F4E"/>
    <w:rsid w:val="00AA4785"/>
    <w:rsid w:val="00AA4B7B"/>
    <w:rsid w:val="00AA4C45"/>
    <w:rsid w:val="00AA4F39"/>
    <w:rsid w:val="00AA500D"/>
    <w:rsid w:val="00AA511D"/>
    <w:rsid w:val="00AA52DD"/>
    <w:rsid w:val="00AA5E3B"/>
    <w:rsid w:val="00AA611B"/>
    <w:rsid w:val="00AA647D"/>
    <w:rsid w:val="00AA6681"/>
    <w:rsid w:val="00AA66E0"/>
    <w:rsid w:val="00AA6701"/>
    <w:rsid w:val="00AA6B06"/>
    <w:rsid w:val="00AA764F"/>
    <w:rsid w:val="00AA7BE9"/>
    <w:rsid w:val="00AB00B5"/>
    <w:rsid w:val="00AB01B4"/>
    <w:rsid w:val="00AB076D"/>
    <w:rsid w:val="00AB0C9A"/>
    <w:rsid w:val="00AB1138"/>
    <w:rsid w:val="00AB11D5"/>
    <w:rsid w:val="00AB128C"/>
    <w:rsid w:val="00AB13D3"/>
    <w:rsid w:val="00AB1C26"/>
    <w:rsid w:val="00AB200A"/>
    <w:rsid w:val="00AB27F2"/>
    <w:rsid w:val="00AB31E3"/>
    <w:rsid w:val="00AB43EF"/>
    <w:rsid w:val="00AB4410"/>
    <w:rsid w:val="00AB4D56"/>
    <w:rsid w:val="00AB4DAA"/>
    <w:rsid w:val="00AB4EB4"/>
    <w:rsid w:val="00AB58DE"/>
    <w:rsid w:val="00AB5CE5"/>
    <w:rsid w:val="00AB61D6"/>
    <w:rsid w:val="00AB62FF"/>
    <w:rsid w:val="00AB63A7"/>
    <w:rsid w:val="00AB63BA"/>
    <w:rsid w:val="00AB6978"/>
    <w:rsid w:val="00AB6F31"/>
    <w:rsid w:val="00AB715D"/>
    <w:rsid w:val="00AB75DB"/>
    <w:rsid w:val="00AB7BD9"/>
    <w:rsid w:val="00AC052A"/>
    <w:rsid w:val="00AC0D9D"/>
    <w:rsid w:val="00AC1015"/>
    <w:rsid w:val="00AC1883"/>
    <w:rsid w:val="00AC1C73"/>
    <w:rsid w:val="00AC2302"/>
    <w:rsid w:val="00AC2AD0"/>
    <w:rsid w:val="00AC3162"/>
    <w:rsid w:val="00AC3198"/>
    <w:rsid w:val="00AC31F2"/>
    <w:rsid w:val="00AC3A69"/>
    <w:rsid w:val="00AC4896"/>
    <w:rsid w:val="00AC493F"/>
    <w:rsid w:val="00AC4BC8"/>
    <w:rsid w:val="00AC4DBA"/>
    <w:rsid w:val="00AC4EDA"/>
    <w:rsid w:val="00AC586B"/>
    <w:rsid w:val="00AC58CC"/>
    <w:rsid w:val="00AC58EA"/>
    <w:rsid w:val="00AC6029"/>
    <w:rsid w:val="00AC6929"/>
    <w:rsid w:val="00AC70D5"/>
    <w:rsid w:val="00AC7207"/>
    <w:rsid w:val="00AD0433"/>
    <w:rsid w:val="00AD04EC"/>
    <w:rsid w:val="00AD06B8"/>
    <w:rsid w:val="00AD0A6B"/>
    <w:rsid w:val="00AD0B67"/>
    <w:rsid w:val="00AD0F1B"/>
    <w:rsid w:val="00AD14EA"/>
    <w:rsid w:val="00AD1755"/>
    <w:rsid w:val="00AD1A94"/>
    <w:rsid w:val="00AD1C8A"/>
    <w:rsid w:val="00AD1F4E"/>
    <w:rsid w:val="00AD2D70"/>
    <w:rsid w:val="00AD2FA3"/>
    <w:rsid w:val="00AD3207"/>
    <w:rsid w:val="00AD32CA"/>
    <w:rsid w:val="00AD33DB"/>
    <w:rsid w:val="00AD3D9A"/>
    <w:rsid w:val="00AD3DA6"/>
    <w:rsid w:val="00AD3FAF"/>
    <w:rsid w:val="00AD45B3"/>
    <w:rsid w:val="00AD4C6E"/>
    <w:rsid w:val="00AD4CB6"/>
    <w:rsid w:val="00AD5261"/>
    <w:rsid w:val="00AD5361"/>
    <w:rsid w:val="00AD5573"/>
    <w:rsid w:val="00AD5758"/>
    <w:rsid w:val="00AD5FBE"/>
    <w:rsid w:val="00AD614A"/>
    <w:rsid w:val="00AD63F5"/>
    <w:rsid w:val="00AD64D2"/>
    <w:rsid w:val="00AD7186"/>
    <w:rsid w:val="00AD75D6"/>
    <w:rsid w:val="00AD7A90"/>
    <w:rsid w:val="00AD7D0D"/>
    <w:rsid w:val="00AE01EA"/>
    <w:rsid w:val="00AE095C"/>
    <w:rsid w:val="00AE0EE1"/>
    <w:rsid w:val="00AE1CC5"/>
    <w:rsid w:val="00AE213A"/>
    <w:rsid w:val="00AE3AD6"/>
    <w:rsid w:val="00AE43FC"/>
    <w:rsid w:val="00AE4793"/>
    <w:rsid w:val="00AE47BF"/>
    <w:rsid w:val="00AE47D0"/>
    <w:rsid w:val="00AE49A5"/>
    <w:rsid w:val="00AE4C1A"/>
    <w:rsid w:val="00AE60EB"/>
    <w:rsid w:val="00AE6DC6"/>
    <w:rsid w:val="00AE7C06"/>
    <w:rsid w:val="00AF01AE"/>
    <w:rsid w:val="00AF0E0A"/>
    <w:rsid w:val="00AF15FD"/>
    <w:rsid w:val="00AF1733"/>
    <w:rsid w:val="00AF224F"/>
    <w:rsid w:val="00AF23B4"/>
    <w:rsid w:val="00AF2640"/>
    <w:rsid w:val="00AF2978"/>
    <w:rsid w:val="00AF2A4F"/>
    <w:rsid w:val="00AF2B02"/>
    <w:rsid w:val="00AF2C47"/>
    <w:rsid w:val="00AF2EBF"/>
    <w:rsid w:val="00AF30EA"/>
    <w:rsid w:val="00AF3497"/>
    <w:rsid w:val="00AF4235"/>
    <w:rsid w:val="00AF444D"/>
    <w:rsid w:val="00AF5111"/>
    <w:rsid w:val="00AF54C5"/>
    <w:rsid w:val="00AF5808"/>
    <w:rsid w:val="00AF5C00"/>
    <w:rsid w:val="00AF65C2"/>
    <w:rsid w:val="00AF6841"/>
    <w:rsid w:val="00AF71A7"/>
    <w:rsid w:val="00AF7617"/>
    <w:rsid w:val="00AF7664"/>
    <w:rsid w:val="00AF76BE"/>
    <w:rsid w:val="00AF780F"/>
    <w:rsid w:val="00AF7A99"/>
    <w:rsid w:val="00AF7AC8"/>
    <w:rsid w:val="00B0040F"/>
    <w:rsid w:val="00B010F1"/>
    <w:rsid w:val="00B01297"/>
    <w:rsid w:val="00B0193A"/>
    <w:rsid w:val="00B020A1"/>
    <w:rsid w:val="00B02110"/>
    <w:rsid w:val="00B022FD"/>
    <w:rsid w:val="00B029A4"/>
    <w:rsid w:val="00B02BC1"/>
    <w:rsid w:val="00B03429"/>
    <w:rsid w:val="00B048CF"/>
    <w:rsid w:val="00B067E2"/>
    <w:rsid w:val="00B070A3"/>
    <w:rsid w:val="00B075F5"/>
    <w:rsid w:val="00B0775A"/>
    <w:rsid w:val="00B07F71"/>
    <w:rsid w:val="00B10175"/>
    <w:rsid w:val="00B10B68"/>
    <w:rsid w:val="00B114A0"/>
    <w:rsid w:val="00B11526"/>
    <w:rsid w:val="00B118B7"/>
    <w:rsid w:val="00B11AE2"/>
    <w:rsid w:val="00B12774"/>
    <w:rsid w:val="00B12799"/>
    <w:rsid w:val="00B12929"/>
    <w:rsid w:val="00B13082"/>
    <w:rsid w:val="00B1368F"/>
    <w:rsid w:val="00B1384C"/>
    <w:rsid w:val="00B13864"/>
    <w:rsid w:val="00B13AC5"/>
    <w:rsid w:val="00B13D25"/>
    <w:rsid w:val="00B1490A"/>
    <w:rsid w:val="00B14B61"/>
    <w:rsid w:val="00B1519F"/>
    <w:rsid w:val="00B151E7"/>
    <w:rsid w:val="00B15512"/>
    <w:rsid w:val="00B1560F"/>
    <w:rsid w:val="00B15C99"/>
    <w:rsid w:val="00B15E9F"/>
    <w:rsid w:val="00B16928"/>
    <w:rsid w:val="00B16D67"/>
    <w:rsid w:val="00B17D2D"/>
    <w:rsid w:val="00B20215"/>
    <w:rsid w:val="00B20AEF"/>
    <w:rsid w:val="00B20ECC"/>
    <w:rsid w:val="00B213B0"/>
    <w:rsid w:val="00B22874"/>
    <w:rsid w:val="00B23A02"/>
    <w:rsid w:val="00B23C5B"/>
    <w:rsid w:val="00B23D99"/>
    <w:rsid w:val="00B23E92"/>
    <w:rsid w:val="00B23F04"/>
    <w:rsid w:val="00B242AE"/>
    <w:rsid w:val="00B24858"/>
    <w:rsid w:val="00B25E18"/>
    <w:rsid w:val="00B2612C"/>
    <w:rsid w:val="00B268E4"/>
    <w:rsid w:val="00B26A37"/>
    <w:rsid w:val="00B274A8"/>
    <w:rsid w:val="00B27592"/>
    <w:rsid w:val="00B27A15"/>
    <w:rsid w:val="00B27CB9"/>
    <w:rsid w:val="00B30160"/>
    <w:rsid w:val="00B30364"/>
    <w:rsid w:val="00B30AC4"/>
    <w:rsid w:val="00B30E20"/>
    <w:rsid w:val="00B30F01"/>
    <w:rsid w:val="00B3100C"/>
    <w:rsid w:val="00B311C9"/>
    <w:rsid w:val="00B3130A"/>
    <w:rsid w:val="00B31A53"/>
    <w:rsid w:val="00B31EE5"/>
    <w:rsid w:val="00B31FBD"/>
    <w:rsid w:val="00B3219B"/>
    <w:rsid w:val="00B322B4"/>
    <w:rsid w:val="00B32439"/>
    <w:rsid w:val="00B32479"/>
    <w:rsid w:val="00B325BD"/>
    <w:rsid w:val="00B326F9"/>
    <w:rsid w:val="00B32BF8"/>
    <w:rsid w:val="00B331BC"/>
    <w:rsid w:val="00B33454"/>
    <w:rsid w:val="00B3387D"/>
    <w:rsid w:val="00B33A63"/>
    <w:rsid w:val="00B33CA4"/>
    <w:rsid w:val="00B342EC"/>
    <w:rsid w:val="00B34AC9"/>
    <w:rsid w:val="00B34CE3"/>
    <w:rsid w:val="00B34CFD"/>
    <w:rsid w:val="00B34DE0"/>
    <w:rsid w:val="00B35284"/>
    <w:rsid w:val="00B35550"/>
    <w:rsid w:val="00B35D2E"/>
    <w:rsid w:val="00B3759A"/>
    <w:rsid w:val="00B377AB"/>
    <w:rsid w:val="00B404D6"/>
    <w:rsid w:val="00B40685"/>
    <w:rsid w:val="00B40700"/>
    <w:rsid w:val="00B40900"/>
    <w:rsid w:val="00B4161F"/>
    <w:rsid w:val="00B41EE0"/>
    <w:rsid w:val="00B4286E"/>
    <w:rsid w:val="00B43538"/>
    <w:rsid w:val="00B435A1"/>
    <w:rsid w:val="00B4380E"/>
    <w:rsid w:val="00B43AAF"/>
    <w:rsid w:val="00B43C8F"/>
    <w:rsid w:val="00B43F4D"/>
    <w:rsid w:val="00B443B4"/>
    <w:rsid w:val="00B446E4"/>
    <w:rsid w:val="00B44972"/>
    <w:rsid w:val="00B4555E"/>
    <w:rsid w:val="00B45845"/>
    <w:rsid w:val="00B45A37"/>
    <w:rsid w:val="00B45CF2"/>
    <w:rsid w:val="00B45D49"/>
    <w:rsid w:val="00B46A57"/>
    <w:rsid w:val="00B472F9"/>
    <w:rsid w:val="00B474EE"/>
    <w:rsid w:val="00B475C8"/>
    <w:rsid w:val="00B47AB3"/>
    <w:rsid w:val="00B47AD5"/>
    <w:rsid w:val="00B504BF"/>
    <w:rsid w:val="00B53057"/>
    <w:rsid w:val="00B5349B"/>
    <w:rsid w:val="00B53A32"/>
    <w:rsid w:val="00B543E3"/>
    <w:rsid w:val="00B54AAA"/>
    <w:rsid w:val="00B55968"/>
    <w:rsid w:val="00B56561"/>
    <w:rsid w:val="00B56A75"/>
    <w:rsid w:val="00B56AA4"/>
    <w:rsid w:val="00B56FC4"/>
    <w:rsid w:val="00B572A5"/>
    <w:rsid w:val="00B572E9"/>
    <w:rsid w:val="00B5744C"/>
    <w:rsid w:val="00B5767C"/>
    <w:rsid w:val="00B57AF0"/>
    <w:rsid w:val="00B6142C"/>
    <w:rsid w:val="00B61EA0"/>
    <w:rsid w:val="00B62987"/>
    <w:rsid w:val="00B62F81"/>
    <w:rsid w:val="00B63143"/>
    <w:rsid w:val="00B63A86"/>
    <w:rsid w:val="00B63B84"/>
    <w:rsid w:val="00B64249"/>
    <w:rsid w:val="00B64354"/>
    <w:rsid w:val="00B64F80"/>
    <w:rsid w:val="00B651C7"/>
    <w:rsid w:val="00B6542C"/>
    <w:rsid w:val="00B65A05"/>
    <w:rsid w:val="00B65A8E"/>
    <w:rsid w:val="00B65CE3"/>
    <w:rsid w:val="00B66057"/>
    <w:rsid w:val="00B66740"/>
    <w:rsid w:val="00B668AA"/>
    <w:rsid w:val="00B66BA3"/>
    <w:rsid w:val="00B67FA1"/>
    <w:rsid w:val="00B70229"/>
    <w:rsid w:val="00B7027A"/>
    <w:rsid w:val="00B70D7B"/>
    <w:rsid w:val="00B7187B"/>
    <w:rsid w:val="00B7194A"/>
    <w:rsid w:val="00B72945"/>
    <w:rsid w:val="00B729B5"/>
    <w:rsid w:val="00B742A0"/>
    <w:rsid w:val="00B74546"/>
    <w:rsid w:val="00B74CD1"/>
    <w:rsid w:val="00B7535E"/>
    <w:rsid w:val="00B7599F"/>
    <w:rsid w:val="00B75EF3"/>
    <w:rsid w:val="00B76081"/>
    <w:rsid w:val="00B76851"/>
    <w:rsid w:val="00B7735B"/>
    <w:rsid w:val="00B77583"/>
    <w:rsid w:val="00B7758E"/>
    <w:rsid w:val="00B77BF8"/>
    <w:rsid w:val="00B80112"/>
    <w:rsid w:val="00B80923"/>
    <w:rsid w:val="00B80BD9"/>
    <w:rsid w:val="00B81198"/>
    <w:rsid w:val="00B812D9"/>
    <w:rsid w:val="00B8151D"/>
    <w:rsid w:val="00B81E96"/>
    <w:rsid w:val="00B8216A"/>
    <w:rsid w:val="00B823F7"/>
    <w:rsid w:val="00B8271E"/>
    <w:rsid w:val="00B827A0"/>
    <w:rsid w:val="00B82D45"/>
    <w:rsid w:val="00B83525"/>
    <w:rsid w:val="00B83C9B"/>
    <w:rsid w:val="00B840AF"/>
    <w:rsid w:val="00B84427"/>
    <w:rsid w:val="00B84D73"/>
    <w:rsid w:val="00B84F38"/>
    <w:rsid w:val="00B84F54"/>
    <w:rsid w:val="00B8573E"/>
    <w:rsid w:val="00B86174"/>
    <w:rsid w:val="00B86FC0"/>
    <w:rsid w:val="00B87364"/>
    <w:rsid w:val="00B873E6"/>
    <w:rsid w:val="00B875D4"/>
    <w:rsid w:val="00B90427"/>
    <w:rsid w:val="00B90523"/>
    <w:rsid w:val="00B90742"/>
    <w:rsid w:val="00B909E7"/>
    <w:rsid w:val="00B90B70"/>
    <w:rsid w:val="00B90BEE"/>
    <w:rsid w:val="00B90C2C"/>
    <w:rsid w:val="00B90C3C"/>
    <w:rsid w:val="00B91A1E"/>
    <w:rsid w:val="00B9227B"/>
    <w:rsid w:val="00B92CB8"/>
    <w:rsid w:val="00B9308B"/>
    <w:rsid w:val="00B944A1"/>
    <w:rsid w:val="00B9559C"/>
    <w:rsid w:val="00B95827"/>
    <w:rsid w:val="00B95CAF"/>
    <w:rsid w:val="00B961DD"/>
    <w:rsid w:val="00B967D1"/>
    <w:rsid w:val="00B96BFF"/>
    <w:rsid w:val="00B96C06"/>
    <w:rsid w:val="00B975F8"/>
    <w:rsid w:val="00B9785B"/>
    <w:rsid w:val="00BA0664"/>
    <w:rsid w:val="00BA0ABD"/>
    <w:rsid w:val="00BA0C0B"/>
    <w:rsid w:val="00BA14C8"/>
    <w:rsid w:val="00BA1561"/>
    <w:rsid w:val="00BA17F2"/>
    <w:rsid w:val="00BA19B0"/>
    <w:rsid w:val="00BA3362"/>
    <w:rsid w:val="00BA3703"/>
    <w:rsid w:val="00BA3EDF"/>
    <w:rsid w:val="00BA4028"/>
    <w:rsid w:val="00BA4DC3"/>
    <w:rsid w:val="00BA5457"/>
    <w:rsid w:val="00BA58E9"/>
    <w:rsid w:val="00BA60A7"/>
    <w:rsid w:val="00BA6586"/>
    <w:rsid w:val="00BA689F"/>
    <w:rsid w:val="00BA69E0"/>
    <w:rsid w:val="00BA6D00"/>
    <w:rsid w:val="00BA70D3"/>
    <w:rsid w:val="00BA7560"/>
    <w:rsid w:val="00BA76B6"/>
    <w:rsid w:val="00BA7FA2"/>
    <w:rsid w:val="00BB03BA"/>
    <w:rsid w:val="00BB03D7"/>
    <w:rsid w:val="00BB0F49"/>
    <w:rsid w:val="00BB118B"/>
    <w:rsid w:val="00BB171A"/>
    <w:rsid w:val="00BB1BD5"/>
    <w:rsid w:val="00BB252C"/>
    <w:rsid w:val="00BB2949"/>
    <w:rsid w:val="00BB2B1E"/>
    <w:rsid w:val="00BB2D93"/>
    <w:rsid w:val="00BB3172"/>
    <w:rsid w:val="00BB38EF"/>
    <w:rsid w:val="00BB3BAF"/>
    <w:rsid w:val="00BB3D98"/>
    <w:rsid w:val="00BB3DBB"/>
    <w:rsid w:val="00BB4171"/>
    <w:rsid w:val="00BB5294"/>
    <w:rsid w:val="00BB5883"/>
    <w:rsid w:val="00BB5E99"/>
    <w:rsid w:val="00BB5F57"/>
    <w:rsid w:val="00BB61F8"/>
    <w:rsid w:val="00BB64FB"/>
    <w:rsid w:val="00BB65DB"/>
    <w:rsid w:val="00BB6882"/>
    <w:rsid w:val="00BB7089"/>
    <w:rsid w:val="00BB7A23"/>
    <w:rsid w:val="00BC0AD9"/>
    <w:rsid w:val="00BC0D81"/>
    <w:rsid w:val="00BC16D0"/>
    <w:rsid w:val="00BC1E6E"/>
    <w:rsid w:val="00BC2171"/>
    <w:rsid w:val="00BC22A2"/>
    <w:rsid w:val="00BC2E95"/>
    <w:rsid w:val="00BC3218"/>
    <w:rsid w:val="00BC33FB"/>
    <w:rsid w:val="00BC3A35"/>
    <w:rsid w:val="00BC4522"/>
    <w:rsid w:val="00BC5642"/>
    <w:rsid w:val="00BC5D85"/>
    <w:rsid w:val="00BC6938"/>
    <w:rsid w:val="00BC6A77"/>
    <w:rsid w:val="00BC6AC7"/>
    <w:rsid w:val="00BC6F92"/>
    <w:rsid w:val="00BC72BF"/>
    <w:rsid w:val="00BC72C8"/>
    <w:rsid w:val="00BC7429"/>
    <w:rsid w:val="00BC7541"/>
    <w:rsid w:val="00BC7E35"/>
    <w:rsid w:val="00BD03EC"/>
    <w:rsid w:val="00BD0643"/>
    <w:rsid w:val="00BD0A07"/>
    <w:rsid w:val="00BD1026"/>
    <w:rsid w:val="00BD1424"/>
    <w:rsid w:val="00BD195B"/>
    <w:rsid w:val="00BD1E8F"/>
    <w:rsid w:val="00BD2986"/>
    <w:rsid w:val="00BD2B01"/>
    <w:rsid w:val="00BD2B57"/>
    <w:rsid w:val="00BD2D7B"/>
    <w:rsid w:val="00BD2DC1"/>
    <w:rsid w:val="00BD31ED"/>
    <w:rsid w:val="00BD366B"/>
    <w:rsid w:val="00BD4005"/>
    <w:rsid w:val="00BD4842"/>
    <w:rsid w:val="00BD486F"/>
    <w:rsid w:val="00BD551A"/>
    <w:rsid w:val="00BD59DC"/>
    <w:rsid w:val="00BD68B8"/>
    <w:rsid w:val="00BD6A92"/>
    <w:rsid w:val="00BD6C11"/>
    <w:rsid w:val="00BE0146"/>
    <w:rsid w:val="00BE10F7"/>
    <w:rsid w:val="00BE13DD"/>
    <w:rsid w:val="00BE1769"/>
    <w:rsid w:val="00BE2001"/>
    <w:rsid w:val="00BE2317"/>
    <w:rsid w:val="00BE3D77"/>
    <w:rsid w:val="00BE4061"/>
    <w:rsid w:val="00BE4372"/>
    <w:rsid w:val="00BE43E8"/>
    <w:rsid w:val="00BE45CA"/>
    <w:rsid w:val="00BE4686"/>
    <w:rsid w:val="00BE4CDE"/>
    <w:rsid w:val="00BE530B"/>
    <w:rsid w:val="00BE6297"/>
    <w:rsid w:val="00BE7328"/>
    <w:rsid w:val="00BE7AF7"/>
    <w:rsid w:val="00BE7BFD"/>
    <w:rsid w:val="00BE7E44"/>
    <w:rsid w:val="00BF0032"/>
    <w:rsid w:val="00BF015C"/>
    <w:rsid w:val="00BF0430"/>
    <w:rsid w:val="00BF091D"/>
    <w:rsid w:val="00BF0991"/>
    <w:rsid w:val="00BF0BF1"/>
    <w:rsid w:val="00BF0C0B"/>
    <w:rsid w:val="00BF0EB8"/>
    <w:rsid w:val="00BF0FA5"/>
    <w:rsid w:val="00BF1533"/>
    <w:rsid w:val="00BF1611"/>
    <w:rsid w:val="00BF1FF0"/>
    <w:rsid w:val="00BF25E8"/>
    <w:rsid w:val="00BF2633"/>
    <w:rsid w:val="00BF26AB"/>
    <w:rsid w:val="00BF277A"/>
    <w:rsid w:val="00BF3189"/>
    <w:rsid w:val="00BF32CC"/>
    <w:rsid w:val="00BF3ACF"/>
    <w:rsid w:val="00BF3FCF"/>
    <w:rsid w:val="00BF4151"/>
    <w:rsid w:val="00BF4238"/>
    <w:rsid w:val="00BF4477"/>
    <w:rsid w:val="00BF47B1"/>
    <w:rsid w:val="00BF49A9"/>
    <w:rsid w:val="00BF4AE7"/>
    <w:rsid w:val="00BF4E1C"/>
    <w:rsid w:val="00BF5071"/>
    <w:rsid w:val="00BF530C"/>
    <w:rsid w:val="00BF54C8"/>
    <w:rsid w:val="00BF54D8"/>
    <w:rsid w:val="00BF55ED"/>
    <w:rsid w:val="00BF63D4"/>
    <w:rsid w:val="00BF6A4D"/>
    <w:rsid w:val="00BF783D"/>
    <w:rsid w:val="00BF7FAE"/>
    <w:rsid w:val="00C004F9"/>
    <w:rsid w:val="00C012B6"/>
    <w:rsid w:val="00C01472"/>
    <w:rsid w:val="00C014F0"/>
    <w:rsid w:val="00C016B9"/>
    <w:rsid w:val="00C016C3"/>
    <w:rsid w:val="00C017FD"/>
    <w:rsid w:val="00C01B18"/>
    <w:rsid w:val="00C02165"/>
    <w:rsid w:val="00C022D7"/>
    <w:rsid w:val="00C02F96"/>
    <w:rsid w:val="00C030A6"/>
    <w:rsid w:val="00C0376B"/>
    <w:rsid w:val="00C03DF5"/>
    <w:rsid w:val="00C03E81"/>
    <w:rsid w:val="00C046B8"/>
    <w:rsid w:val="00C047A3"/>
    <w:rsid w:val="00C052E5"/>
    <w:rsid w:val="00C0537E"/>
    <w:rsid w:val="00C05EA0"/>
    <w:rsid w:val="00C065B6"/>
    <w:rsid w:val="00C0669E"/>
    <w:rsid w:val="00C07271"/>
    <w:rsid w:val="00C07984"/>
    <w:rsid w:val="00C07A4F"/>
    <w:rsid w:val="00C07A90"/>
    <w:rsid w:val="00C100EC"/>
    <w:rsid w:val="00C102E1"/>
    <w:rsid w:val="00C10591"/>
    <w:rsid w:val="00C10BCA"/>
    <w:rsid w:val="00C10F7D"/>
    <w:rsid w:val="00C11508"/>
    <w:rsid w:val="00C117CC"/>
    <w:rsid w:val="00C12517"/>
    <w:rsid w:val="00C12E35"/>
    <w:rsid w:val="00C12F6E"/>
    <w:rsid w:val="00C134E0"/>
    <w:rsid w:val="00C137F8"/>
    <w:rsid w:val="00C13FF7"/>
    <w:rsid w:val="00C1483F"/>
    <w:rsid w:val="00C14E8E"/>
    <w:rsid w:val="00C15157"/>
    <w:rsid w:val="00C15492"/>
    <w:rsid w:val="00C1561B"/>
    <w:rsid w:val="00C15D10"/>
    <w:rsid w:val="00C15DBF"/>
    <w:rsid w:val="00C1606F"/>
    <w:rsid w:val="00C1655A"/>
    <w:rsid w:val="00C1699B"/>
    <w:rsid w:val="00C16E9E"/>
    <w:rsid w:val="00C17429"/>
    <w:rsid w:val="00C17D21"/>
    <w:rsid w:val="00C17D82"/>
    <w:rsid w:val="00C17DE1"/>
    <w:rsid w:val="00C17F4B"/>
    <w:rsid w:val="00C205FD"/>
    <w:rsid w:val="00C20B03"/>
    <w:rsid w:val="00C216B2"/>
    <w:rsid w:val="00C216B3"/>
    <w:rsid w:val="00C21818"/>
    <w:rsid w:val="00C21B0C"/>
    <w:rsid w:val="00C22BA8"/>
    <w:rsid w:val="00C22DB6"/>
    <w:rsid w:val="00C2308B"/>
    <w:rsid w:val="00C23230"/>
    <w:rsid w:val="00C2355C"/>
    <w:rsid w:val="00C23D9F"/>
    <w:rsid w:val="00C24A96"/>
    <w:rsid w:val="00C252C7"/>
    <w:rsid w:val="00C262F9"/>
    <w:rsid w:val="00C263C5"/>
    <w:rsid w:val="00C2651A"/>
    <w:rsid w:val="00C26BAA"/>
    <w:rsid w:val="00C26C3B"/>
    <w:rsid w:val="00C26F43"/>
    <w:rsid w:val="00C27360"/>
    <w:rsid w:val="00C27505"/>
    <w:rsid w:val="00C30469"/>
    <w:rsid w:val="00C30627"/>
    <w:rsid w:val="00C306B6"/>
    <w:rsid w:val="00C30B23"/>
    <w:rsid w:val="00C3125B"/>
    <w:rsid w:val="00C3227F"/>
    <w:rsid w:val="00C3275A"/>
    <w:rsid w:val="00C332D4"/>
    <w:rsid w:val="00C33656"/>
    <w:rsid w:val="00C33921"/>
    <w:rsid w:val="00C33A99"/>
    <w:rsid w:val="00C33DC3"/>
    <w:rsid w:val="00C3435A"/>
    <w:rsid w:val="00C3495E"/>
    <w:rsid w:val="00C3496A"/>
    <w:rsid w:val="00C351C1"/>
    <w:rsid w:val="00C356F6"/>
    <w:rsid w:val="00C359B0"/>
    <w:rsid w:val="00C36BAC"/>
    <w:rsid w:val="00C36F45"/>
    <w:rsid w:val="00C370DA"/>
    <w:rsid w:val="00C3740A"/>
    <w:rsid w:val="00C374BF"/>
    <w:rsid w:val="00C376E0"/>
    <w:rsid w:val="00C378C5"/>
    <w:rsid w:val="00C37A3E"/>
    <w:rsid w:val="00C401A0"/>
    <w:rsid w:val="00C4053C"/>
    <w:rsid w:val="00C4055A"/>
    <w:rsid w:val="00C40BC6"/>
    <w:rsid w:val="00C40FF0"/>
    <w:rsid w:val="00C41193"/>
    <w:rsid w:val="00C41630"/>
    <w:rsid w:val="00C41687"/>
    <w:rsid w:val="00C41CB4"/>
    <w:rsid w:val="00C41EE5"/>
    <w:rsid w:val="00C423E1"/>
    <w:rsid w:val="00C43116"/>
    <w:rsid w:val="00C43331"/>
    <w:rsid w:val="00C4363B"/>
    <w:rsid w:val="00C43770"/>
    <w:rsid w:val="00C43DC0"/>
    <w:rsid w:val="00C44830"/>
    <w:rsid w:val="00C44DEF"/>
    <w:rsid w:val="00C4556C"/>
    <w:rsid w:val="00C45AEA"/>
    <w:rsid w:val="00C46623"/>
    <w:rsid w:val="00C469ED"/>
    <w:rsid w:val="00C46FC3"/>
    <w:rsid w:val="00C471BF"/>
    <w:rsid w:val="00C5055D"/>
    <w:rsid w:val="00C508A8"/>
    <w:rsid w:val="00C508D5"/>
    <w:rsid w:val="00C510CC"/>
    <w:rsid w:val="00C510DA"/>
    <w:rsid w:val="00C5130A"/>
    <w:rsid w:val="00C5187C"/>
    <w:rsid w:val="00C51ECA"/>
    <w:rsid w:val="00C523D7"/>
    <w:rsid w:val="00C5295E"/>
    <w:rsid w:val="00C530F2"/>
    <w:rsid w:val="00C53209"/>
    <w:rsid w:val="00C53C0B"/>
    <w:rsid w:val="00C53DF9"/>
    <w:rsid w:val="00C54040"/>
    <w:rsid w:val="00C543F6"/>
    <w:rsid w:val="00C54A1E"/>
    <w:rsid w:val="00C54D54"/>
    <w:rsid w:val="00C54F7A"/>
    <w:rsid w:val="00C55202"/>
    <w:rsid w:val="00C55524"/>
    <w:rsid w:val="00C558D0"/>
    <w:rsid w:val="00C55A38"/>
    <w:rsid w:val="00C55A4C"/>
    <w:rsid w:val="00C55BBB"/>
    <w:rsid w:val="00C55C35"/>
    <w:rsid w:val="00C56228"/>
    <w:rsid w:val="00C56D28"/>
    <w:rsid w:val="00C56E1C"/>
    <w:rsid w:val="00C57695"/>
    <w:rsid w:val="00C5785C"/>
    <w:rsid w:val="00C57AA2"/>
    <w:rsid w:val="00C57C7E"/>
    <w:rsid w:val="00C61162"/>
    <w:rsid w:val="00C61928"/>
    <w:rsid w:val="00C61B73"/>
    <w:rsid w:val="00C624AF"/>
    <w:rsid w:val="00C62BCD"/>
    <w:rsid w:val="00C62C93"/>
    <w:rsid w:val="00C62E60"/>
    <w:rsid w:val="00C630DA"/>
    <w:rsid w:val="00C635EC"/>
    <w:rsid w:val="00C63663"/>
    <w:rsid w:val="00C63A64"/>
    <w:rsid w:val="00C64129"/>
    <w:rsid w:val="00C64542"/>
    <w:rsid w:val="00C649C2"/>
    <w:rsid w:val="00C64BCE"/>
    <w:rsid w:val="00C652A2"/>
    <w:rsid w:val="00C656EA"/>
    <w:rsid w:val="00C659E5"/>
    <w:rsid w:val="00C65DB4"/>
    <w:rsid w:val="00C6647A"/>
    <w:rsid w:val="00C6692C"/>
    <w:rsid w:val="00C66B6F"/>
    <w:rsid w:val="00C672D5"/>
    <w:rsid w:val="00C67907"/>
    <w:rsid w:val="00C67B71"/>
    <w:rsid w:val="00C70A45"/>
    <w:rsid w:val="00C70AB2"/>
    <w:rsid w:val="00C70F11"/>
    <w:rsid w:val="00C7128E"/>
    <w:rsid w:val="00C71496"/>
    <w:rsid w:val="00C71629"/>
    <w:rsid w:val="00C716AD"/>
    <w:rsid w:val="00C718D3"/>
    <w:rsid w:val="00C71B05"/>
    <w:rsid w:val="00C722A3"/>
    <w:rsid w:val="00C72B06"/>
    <w:rsid w:val="00C7309B"/>
    <w:rsid w:val="00C745FF"/>
    <w:rsid w:val="00C74851"/>
    <w:rsid w:val="00C74CA6"/>
    <w:rsid w:val="00C74D31"/>
    <w:rsid w:val="00C75EC2"/>
    <w:rsid w:val="00C763CA"/>
    <w:rsid w:val="00C7648D"/>
    <w:rsid w:val="00C76809"/>
    <w:rsid w:val="00C76D66"/>
    <w:rsid w:val="00C76E4A"/>
    <w:rsid w:val="00C777E0"/>
    <w:rsid w:val="00C7787D"/>
    <w:rsid w:val="00C77E89"/>
    <w:rsid w:val="00C8025E"/>
    <w:rsid w:val="00C8034D"/>
    <w:rsid w:val="00C80532"/>
    <w:rsid w:val="00C80A2D"/>
    <w:rsid w:val="00C81139"/>
    <w:rsid w:val="00C811C2"/>
    <w:rsid w:val="00C82E20"/>
    <w:rsid w:val="00C83C8A"/>
    <w:rsid w:val="00C848B5"/>
    <w:rsid w:val="00C85539"/>
    <w:rsid w:val="00C8562A"/>
    <w:rsid w:val="00C862D6"/>
    <w:rsid w:val="00C8641C"/>
    <w:rsid w:val="00C86461"/>
    <w:rsid w:val="00C866C6"/>
    <w:rsid w:val="00C86B4A"/>
    <w:rsid w:val="00C86DD2"/>
    <w:rsid w:val="00C90AFA"/>
    <w:rsid w:val="00C914A5"/>
    <w:rsid w:val="00C9151A"/>
    <w:rsid w:val="00C91E43"/>
    <w:rsid w:val="00C91EEA"/>
    <w:rsid w:val="00C91FB0"/>
    <w:rsid w:val="00C92102"/>
    <w:rsid w:val="00C9216F"/>
    <w:rsid w:val="00C92714"/>
    <w:rsid w:val="00C929B5"/>
    <w:rsid w:val="00C93F99"/>
    <w:rsid w:val="00C944C2"/>
    <w:rsid w:val="00C95032"/>
    <w:rsid w:val="00C950E1"/>
    <w:rsid w:val="00C9559F"/>
    <w:rsid w:val="00C95709"/>
    <w:rsid w:val="00C96779"/>
    <w:rsid w:val="00C96E7E"/>
    <w:rsid w:val="00C97889"/>
    <w:rsid w:val="00C979A1"/>
    <w:rsid w:val="00C97FF1"/>
    <w:rsid w:val="00CA002A"/>
    <w:rsid w:val="00CA019C"/>
    <w:rsid w:val="00CA05AA"/>
    <w:rsid w:val="00CA07CB"/>
    <w:rsid w:val="00CA0B14"/>
    <w:rsid w:val="00CA0D11"/>
    <w:rsid w:val="00CA0E98"/>
    <w:rsid w:val="00CA123E"/>
    <w:rsid w:val="00CA2099"/>
    <w:rsid w:val="00CA345B"/>
    <w:rsid w:val="00CA373C"/>
    <w:rsid w:val="00CA413D"/>
    <w:rsid w:val="00CA52A7"/>
    <w:rsid w:val="00CA52F3"/>
    <w:rsid w:val="00CA5A81"/>
    <w:rsid w:val="00CA5D48"/>
    <w:rsid w:val="00CA64D3"/>
    <w:rsid w:val="00CA6D12"/>
    <w:rsid w:val="00CA6D94"/>
    <w:rsid w:val="00CA6E31"/>
    <w:rsid w:val="00CA7357"/>
    <w:rsid w:val="00CA7A57"/>
    <w:rsid w:val="00CB00A7"/>
    <w:rsid w:val="00CB0D4A"/>
    <w:rsid w:val="00CB1118"/>
    <w:rsid w:val="00CB11F1"/>
    <w:rsid w:val="00CB1781"/>
    <w:rsid w:val="00CB1AB5"/>
    <w:rsid w:val="00CB22B1"/>
    <w:rsid w:val="00CB27AB"/>
    <w:rsid w:val="00CB33AC"/>
    <w:rsid w:val="00CB4028"/>
    <w:rsid w:val="00CB4C8B"/>
    <w:rsid w:val="00CB520C"/>
    <w:rsid w:val="00CB6151"/>
    <w:rsid w:val="00CB6BD8"/>
    <w:rsid w:val="00CB6CC9"/>
    <w:rsid w:val="00CB7589"/>
    <w:rsid w:val="00CB7839"/>
    <w:rsid w:val="00CC0584"/>
    <w:rsid w:val="00CC0676"/>
    <w:rsid w:val="00CC081E"/>
    <w:rsid w:val="00CC1FF6"/>
    <w:rsid w:val="00CC2009"/>
    <w:rsid w:val="00CC2235"/>
    <w:rsid w:val="00CC2579"/>
    <w:rsid w:val="00CC28A5"/>
    <w:rsid w:val="00CC2F9C"/>
    <w:rsid w:val="00CC305A"/>
    <w:rsid w:val="00CC311F"/>
    <w:rsid w:val="00CC319F"/>
    <w:rsid w:val="00CC3206"/>
    <w:rsid w:val="00CC37F0"/>
    <w:rsid w:val="00CC3856"/>
    <w:rsid w:val="00CC3FF0"/>
    <w:rsid w:val="00CC461C"/>
    <w:rsid w:val="00CC493C"/>
    <w:rsid w:val="00CC518F"/>
    <w:rsid w:val="00CC5668"/>
    <w:rsid w:val="00CC5A52"/>
    <w:rsid w:val="00CC6702"/>
    <w:rsid w:val="00CC7420"/>
    <w:rsid w:val="00CC7892"/>
    <w:rsid w:val="00CC7A7E"/>
    <w:rsid w:val="00CC7BE1"/>
    <w:rsid w:val="00CD0355"/>
    <w:rsid w:val="00CD0749"/>
    <w:rsid w:val="00CD12B2"/>
    <w:rsid w:val="00CD142A"/>
    <w:rsid w:val="00CD1562"/>
    <w:rsid w:val="00CD1A8D"/>
    <w:rsid w:val="00CD1B3E"/>
    <w:rsid w:val="00CD2270"/>
    <w:rsid w:val="00CD23D4"/>
    <w:rsid w:val="00CD24D2"/>
    <w:rsid w:val="00CD2975"/>
    <w:rsid w:val="00CD30BA"/>
    <w:rsid w:val="00CD315C"/>
    <w:rsid w:val="00CD31AD"/>
    <w:rsid w:val="00CD3644"/>
    <w:rsid w:val="00CD3DC7"/>
    <w:rsid w:val="00CD3EC2"/>
    <w:rsid w:val="00CD4155"/>
    <w:rsid w:val="00CD4905"/>
    <w:rsid w:val="00CD4A18"/>
    <w:rsid w:val="00CD4F09"/>
    <w:rsid w:val="00CD4F4C"/>
    <w:rsid w:val="00CD5F8D"/>
    <w:rsid w:val="00CD5F93"/>
    <w:rsid w:val="00CD64C5"/>
    <w:rsid w:val="00CD6BFB"/>
    <w:rsid w:val="00CD7F58"/>
    <w:rsid w:val="00CE008E"/>
    <w:rsid w:val="00CE042A"/>
    <w:rsid w:val="00CE0A7F"/>
    <w:rsid w:val="00CE122D"/>
    <w:rsid w:val="00CE1451"/>
    <w:rsid w:val="00CE18D7"/>
    <w:rsid w:val="00CE1949"/>
    <w:rsid w:val="00CE1AA7"/>
    <w:rsid w:val="00CE1E8E"/>
    <w:rsid w:val="00CE1F62"/>
    <w:rsid w:val="00CE1FE9"/>
    <w:rsid w:val="00CE208B"/>
    <w:rsid w:val="00CE2149"/>
    <w:rsid w:val="00CE2479"/>
    <w:rsid w:val="00CE25D5"/>
    <w:rsid w:val="00CE2A59"/>
    <w:rsid w:val="00CE2CFA"/>
    <w:rsid w:val="00CE2CFD"/>
    <w:rsid w:val="00CE30D4"/>
    <w:rsid w:val="00CE37C1"/>
    <w:rsid w:val="00CE4105"/>
    <w:rsid w:val="00CE42D9"/>
    <w:rsid w:val="00CE4A2B"/>
    <w:rsid w:val="00CE4C3E"/>
    <w:rsid w:val="00CE5773"/>
    <w:rsid w:val="00CE5B8B"/>
    <w:rsid w:val="00CE5D17"/>
    <w:rsid w:val="00CE5D3B"/>
    <w:rsid w:val="00CE6E81"/>
    <w:rsid w:val="00CE7899"/>
    <w:rsid w:val="00CE7A6F"/>
    <w:rsid w:val="00CE7B58"/>
    <w:rsid w:val="00CF21DD"/>
    <w:rsid w:val="00CF2CAB"/>
    <w:rsid w:val="00CF2FF7"/>
    <w:rsid w:val="00CF4046"/>
    <w:rsid w:val="00CF4108"/>
    <w:rsid w:val="00CF47F0"/>
    <w:rsid w:val="00CF4F10"/>
    <w:rsid w:val="00CF5856"/>
    <w:rsid w:val="00CF6531"/>
    <w:rsid w:val="00CF6731"/>
    <w:rsid w:val="00CF6881"/>
    <w:rsid w:val="00CF6DF7"/>
    <w:rsid w:val="00CF74DA"/>
    <w:rsid w:val="00CF7B94"/>
    <w:rsid w:val="00CF7BB9"/>
    <w:rsid w:val="00CF7BFB"/>
    <w:rsid w:val="00CF7DCB"/>
    <w:rsid w:val="00CF7E67"/>
    <w:rsid w:val="00CF7FB7"/>
    <w:rsid w:val="00D007A7"/>
    <w:rsid w:val="00D00DE7"/>
    <w:rsid w:val="00D01071"/>
    <w:rsid w:val="00D0133F"/>
    <w:rsid w:val="00D01360"/>
    <w:rsid w:val="00D01383"/>
    <w:rsid w:val="00D02DFE"/>
    <w:rsid w:val="00D0399D"/>
    <w:rsid w:val="00D039CF"/>
    <w:rsid w:val="00D0428A"/>
    <w:rsid w:val="00D05B3F"/>
    <w:rsid w:val="00D05DFE"/>
    <w:rsid w:val="00D065CF"/>
    <w:rsid w:val="00D06691"/>
    <w:rsid w:val="00D0689A"/>
    <w:rsid w:val="00D06A3D"/>
    <w:rsid w:val="00D0733A"/>
    <w:rsid w:val="00D07369"/>
    <w:rsid w:val="00D07A21"/>
    <w:rsid w:val="00D07ADA"/>
    <w:rsid w:val="00D1082B"/>
    <w:rsid w:val="00D10CCC"/>
    <w:rsid w:val="00D11051"/>
    <w:rsid w:val="00D110A2"/>
    <w:rsid w:val="00D1161A"/>
    <w:rsid w:val="00D11A52"/>
    <w:rsid w:val="00D12B09"/>
    <w:rsid w:val="00D12F53"/>
    <w:rsid w:val="00D13338"/>
    <w:rsid w:val="00D1337E"/>
    <w:rsid w:val="00D135BA"/>
    <w:rsid w:val="00D13CB9"/>
    <w:rsid w:val="00D15C88"/>
    <w:rsid w:val="00D15C8F"/>
    <w:rsid w:val="00D15D47"/>
    <w:rsid w:val="00D166DC"/>
    <w:rsid w:val="00D16F19"/>
    <w:rsid w:val="00D16F82"/>
    <w:rsid w:val="00D17311"/>
    <w:rsid w:val="00D17610"/>
    <w:rsid w:val="00D204DC"/>
    <w:rsid w:val="00D207EA"/>
    <w:rsid w:val="00D2163F"/>
    <w:rsid w:val="00D21E00"/>
    <w:rsid w:val="00D223A7"/>
    <w:rsid w:val="00D22821"/>
    <w:rsid w:val="00D22EFF"/>
    <w:rsid w:val="00D2327C"/>
    <w:rsid w:val="00D234FB"/>
    <w:rsid w:val="00D23521"/>
    <w:rsid w:val="00D23D58"/>
    <w:rsid w:val="00D23DE7"/>
    <w:rsid w:val="00D242D0"/>
    <w:rsid w:val="00D248C2"/>
    <w:rsid w:val="00D24C86"/>
    <w:rsid w:val="00D25AE8"/>
    <w:rsid w:val="00D25D09"/>
    <w:rsid w:val="00D2630B"/>
    <w:rsid w:val="00D270FA"/>
    <w:rsid w:val="00D2756F"/>
    <w:rsid w:val="00D27E79"/>
    <w:rsid w:val="00D27EB6"/>
    <w:rsid w:val="00D27FB4"/>
    <w:rsid w:val="00D30084"/>
    <w:rsid w:val="00D30956"/>
    <w:rsid w:val="00D30EFD"/>
    <w:rsid w:val="00D31AD6"/>
    <w:rsid w:val="00D31ED4"/>
    <w:rsid w:val="00D32842"/>
    <w:rsid w:val="00D32F73"/>
    <w:rsid w:val="00D33170"/>
    <w:rsid w:val="00D331B5"/>
    <w:rsid w:val="00D333EB"/>
    <w:rsid w:val="00D33791"/>
    <w:rsid w:val="00D33BA6"/>
    <w:rsid w:val="00D33EB6"/>
    <w:rsid w:val="00D35765"/>
    <w:rsid w:val="00D3587A"/>
    <w:rsid w:val="00D35C41"/>
    <w:rsid w:val="00D36080"/>
    <w:rsid w:val="00D360AA"/>
    <w:rsid w:val="00D36473"/>
    <w:rsid w:val="00D36A2F"/>
    <w:rsid w:val="00D36DE4"/>
    <w:rsid w:val="00D3705C"/>
    <w:rsid w:val="00D37591"/>
    <w:rsid w:val="00D3764C"/>
    <w:rsid w:val="00D37826"/>
    <w:rsid w:val="00D37B7D"/>
    <w:rsid w:val="00D37E04"/>
    <w:rsid w:val="00D37EDE"/>
    <w:rsid w:val="00D40A16"/>
    <w:rsid w:val="00D40B0C"/>
    <w:rsid w:val="00D40B62"/>
    <w:rsid w:val="00D41345"/>
    <w:rsid w:val="00D41350"/>
    <w:rsid w:val="00D418FE"/>
    <w:rsid w:val="00D42C0A"/>
    <w:rsid w:val="00D43012"/>
    <w:rsid w:val="00D432E3"/>
    <w:rsid w:val="00D436DF"/>
    <w:rsid w:val="00D443BE"/>
    <w:rsid w:val="00D447CA"/>
    <w:rsid w:val="00D44976"/>
    <w:rsid w:val="00D449BE"/>
    <w:rsid w:val="00D45201"/>
    <w:rsid w:val="00D454DF"/>
    <w:rsid w:val="00D45BD3"/>
    <w:rsid w:val="00D45E86"/>
    <w:rsid w:val="00D46EE1"/>
    <w:rsid w:val="00D4708D"/>
    <w:rsid w:val="00D47670"/>
    <w:rsid w:val="00D47C2A"/>
    <w:rsid w:val="00D501E3"/>
    <w:rsid w:val="00D50C83"/>
    <w:rsid w:val="00D51248"/>
    <w:rsid w:val="00D51451"/>
    <w:rsid w:val="00D51956"/>
    <w:rsid w:val="00D519FB"/>
    <w:rsid w:val="00D51C5D"/>
    <w:rsid w:val="00D51D57"/>
    <w:rsid w:val="00D52490"/>
    <w:rsid w:val="00D52668"/>
    <w:rsid w:val="00D52ED5"/>
    <w:rsid w:val="00D52F5B"/>
    <w:rsid w:val="00D53642"/>
    <w:rsid w:val="00D53EBE"/>
    <w:rsid w:val="00D5405C"/>
    <w:rsid w:val="00D5423A"/>
    <w:rsid w:val="00D54765"/>
    <w:rsid w:val="00D55AD4"/>
    <w:rsid w:val="00D55DFC"/>
    <w:rsid w:val="00D55F16"/>
    <w:rsid w:val="00D56AFA"/>
    <w:rsid w:val="00D57644"/>
    <w:rsid w:val="00D578CB"/>
    <w:rsid w:val="00D57D3B"/>
    <w:rsid w:val="00D57D9B"/>
    <w:rsid w:val="00D6033F"/>
    <w:rsid w:val="00D60413"/>
    <w:rsid w:val="00D60582"/>
    <w:rsid w:val="00D6078A"/>
    <w:rsid w:val="00D615B6"/>
    <w:rsid w:val="00D617F3"/>
    <w:rsid w:val="00D618E0"/>
    <w:rsid w:val="00D61DD9"/>
    <w:rsid w:val="00D61E10"/>
    <w:rsid w:val="00D62091"/>
    <w:rsid w:val="00D62D86"/>
    <w:rsid w:val="00D62F9A"/>
    <w:rsid w:val="00D63D97"/>
    <w:rsid w:val="00D64FA5"/>
    <w:rsid w:val="00D6587B"/>
    <w:rsid w:val="00D65FF6"/>
    <w:rsid w:val="00D663A7"/>
    <w:rsid w:val="00D665EC"/>
    <w:rsid w:val="00D66673"/>
    <w:rsid w:val="00D66A5E"/>
    <w:rsid w:val="00D670E0"/>
    <w:rsid w:val="00D67152"/>
    <w:rsid w:val="00D677D9"/>
    <w:rsid w:val="00D67C0B"/>
    <w:rsid w:val="00D70209"/>
    <w:rsid w:val="00D70753"/>
    <w:rsid w:val="00D70929"/>
    <w:rsid w:val="00D70A48"/>
    <w:rsid w:val="00D70B81"/>
    <w:rsid w:val="00D70C92"/>
    <w:rsid w:val="00D710A4"/>
    <w:rsid w:val="00D713E1"/>
    <w:rsid w:val="00D7146A"/>
    <w:rsid w:val="00D71541"/>
    <w:rsid w:val="00D7159E"/>
    <w:rsid w:val="00D71BDB"/>
    <w:rsid w:val="00D7217E"/>
    <w:rsid w:val="00D73267"/>
    <w:rsid w:val="00D73403"/>
    <w:rsid w:val="00D73650"/>
    <w:rsid w:val="00D73D30"/>
    <w:rsid w:val="00D745D0"/>
    <w:rsid w:val="00D747D0"/>
    <w:rsid w:val="00D74C46"/>
    <w:rsid w:val="00D74C65"/>
    <w:rsid w:val="00D74E30"/>
    <w:rsid w:val="00D75413"/>
    <w:rsid w:val="00D7588E"/>
    <w:rsid w:val="00D75C63"/>
    <w:rsid w:val="00D75FF1"/>
    <w:rsid w:val="00D76860"/>
    <w:rsid w:val="00D76E83"/>
    <w:rsid w:val="00D770A8"/>
    <w:rsid w:val="00D77282"/>
    <w:rsid w:val="00D80081"/>
    <w:rsid w:val="00D8019B"/>
    <w:rsid w:val="00D80AEA"/>
    <w:rsid w:val="00D80C3B"/>
    <w:rsid w:val="00D81306"/>
    <w:rsid w:val="00D82121"/>
    <w:rsid w:val="00D822BC"/>
    <w:rsid w:val="00D82447"/>
    <w:rsid w:val="00D82578"/>
    <w:rsid w:val="00D826F2"/>
    <w:rsid w:val="00D82E7F"/>
    <w:rsid w:val="00D83177"/>
    <w:rsid w:val="00D83C43"/>
    <w:rsid w:val="00D83CC8"/>
    <w:rsid w:val="00D85450"/>
    <w:rsid w:val="00D856CA"/>
    <w:rsid w:val="00D85E08"/>
    <w:rsid w:val="00D8612F"/>
    <w:rsid w:val="00D8669D"/>
    <w:rsid w:val="00D86840"/>
    <w:rsid w:val="00D86A89"/>
    <w:rsid w:val="00D86B9E"/>
    <w:rsid w:val="00D86D6E"/>
    <w:rsid w:val="00D87001"/>
    <w:rsid w:val="00D87696"/>
    <w:rsid w:val="00D8787A"/>
    <w:rsid w:val="00D87950"/>
    <w:rsid w:val="00D87EB7"/>
    <w:rsid w:val="00D87F89"/>
    <w:rsid w:val="00D90509"/>
    <w:rsid w:val="00D91135"/>
    <w:rsid w:val="00D9116F"/>
    <w:rsid w:val="00D915C9"/>
    <w:rsid w:val="00D91F4B"/>
    <w:rsid w:val="00D91F77"/>
    <w:rsid w:val="00D92190"/>
    <w:rsid w:val="00D9230B"/>
    <w:rsid w:val="00D92B33"/>
    <w:rsid w:val="00D931A1"/>
    <w:rsid w:val="00D93FB8"/>
    <w:rsid w:val="00D94000"/>
    <w:rsid w:val="00D94064"/>
    <w:rsid w:val="00D940D1"/>
    <w:rsid w:val="00D94B89"/>
    <w:rsid w:val="00D94C72"/>
    <w:rsid w:val="00D94F04"/>
    <w:rsid w:val="00D95170"/>
    <w:rsid w:val="00D955A1"/>
    <w:rsid w:val="00D95DF1"/>
    <w:rsid w:val="00D96465"/>
    <w:rsid w:val="00D966B4"/>
    <w:rsid w:val="00D96726"/>
    <w:rsid w:val="00D968C0"/>
    <w:rsid w:val="00D96950"/>
    <w:rsid w:val="00D96EC1"/>
    <w:rsid w:val="00D977A8"/>
    <w:rsid w:val="00D978ED"/>
    <w:rsid w:val="00D97ADE"/>
    <w:rsid w:val="00DA0080"/>
    <w:rsid w:val="00DA0683"/>
    <w:rsid w:val="00DA0B11"/>
    <w:rsid w:val="00DA10B9"/>
    <w:rsid w:val="00DA12D2"/>
    <w:rsid w:val="00DA1324"/>
    <w:rsid w:val="00DA1576"/>
    <w:rsid w:val="00DA184E"/>
    <w:rsid w:val="00DA190D"/>
    <w:rsid w:val="00DA19FB"/>
    <w:rsid w:val="00DA219E"/>
    <w:rsid w:val="00DA2397"/>
    <w:rsid w:val="00DA34AC"/>
    <w:rsid w:val="00DA3724"/>
    <w:rsid w:val="00DA3817"/>
    <w:rsid w:val="00DA3D91"/>
    <w:rsid w:val="00DA4469"/>
    <w:rsid w:val="00DA4513"/>
    <w:rsid w:val="00DA4518"/>
    <w:rsid w:val="00DA4DF8"/>
    <w:rsid w:val="00DA5088"/>
    <w:rsid w:val="00DA50F4"/>
    <w:rsid w:val="00DA54B5"/>
    <w:rsid w:val="00DA6011"/>
    <w:rsid w:val="00DA74AE"/>
    <w:rsid w:val="00DA78A4"/>
    <w:rsid w:val="00DB02B7"/>
    <w:rsid w:val="00DB0344"/>
    <w:rsid w:val="00DB03D3"/>
    <w:rsid w:val="00DB0604"/>
    <w:rsid w:val="00DB06FB"/>
    <w:rsid w:val="00DB0B9B"/>
    <w:rsid w:val="00DB15B2"/>
    <w:rsid w:val="00DB1721"/>
    <w:rsid w:val="00DB24AD"/>
    <w:rsid w:val="00DB2B54"/>
    <w:rsid w:val="00DB2C14"/>
    <w:rsid w:val="00DB2C31"/>
    <w:rsid w:val="00DB2D53"/>
    <w:rsid w:val="00DB335F"/>
    <w:rsid w:val="00DB365E"/>
    <w:rsid w:val="00DB4A41"/>
    <w:rsid w:val="00DB4D24"/>
    <w:rsid w:val="00DB4F1E"/>
    <w:rsid w:val="00DB58B4"/>
    <w:rsid w:val="00DB5CE6"/>
    <w:rsid w:val="00DB6093"/>
    <w:rsid w:val="00DB68AC"/>
    <w:rsid w:val="00DB6D0D"/>
    <w:rsid w:val="00DB7EC0"/>
    <w:rsid w:val="00DC008D"/>
    <w:rsid w:val="00DC08E5"/>
    <w:rsid w:val="00DC150F"/>
    <w:rsid w:val="00DC1D24"/>
    <w:rsid w:val="00DC2A92"/>
    <w:rsid w:val="00DC2B71"/>
    <w:rsid w:val="00DC31CA"/>
    <w:rsid w:val="00DC32C7"/>
    <w:rsid w:val="00DC338B"/>
    <w:rsid w:val="00DC33E5"/>
    <w:rsid w:val="00DC3469"/>
    <w:rsid w:val="00DC3884"/>
    <w:rsid w:val="00DC47FE"/>
    <w:rsid w:val="00DC4AB2"/>
    <w:rsid w:val="00DC4DFC"/>
    <w:rsid w:val="00DC5712"/>
    <w:rsid w:val="00DC5ECE"/>
    <w:rsid w:val="00DC5EFC"/>
    <w:rsid w:val="00DC61F2"/>
    <w:rsid w:val="00DC67B0"/>
    <w:rsid w:val="00DC688D"/>
    <w:rsid w:val="00DC70C3"/>
    <w:rsid w:val="00DC7111"/>
    <w:rsid w:val="00DC7D59"/>
    <w:rsid w:val="00DD01D8"/>
    <w:rsid w:val="00DD0649"/>
    <w:rsid w:val="00DD065B"/>
    <w:rsid w:val="00DD1588"/>
    <w:rsid w:val="00DD1D98"/>
    <w:rsid w:val="00DD2072"/>
    <w:rsid w:val="00DD2767"/>
    <w:rsid w:val="00DD2A17"/>
    <w:rsid w:val="00DD3386"/>
    <w:rsid w:val="00DD3413"/>
    <w:rsid w:val="00DD3770"/>
    <w:rsid w:val="00DD390F"/>
    <w:rsid w:val="00DD3968"/>
    <w:rsid w:val="00DD3D2C"/>
    <w:rsid w:val="00DD3D94"/>
    <w:rsid w:val="00DD3F50"/>
    <w:rsid w:val="00DD40E1"/>
    <w:rsid w:val="00DD554A"/>
    <w:rsid w:val="00DD5DB2"/>
    <w:rsid w:val="00DD5EC8"/>
    <w:rsid w:val="00DD5FF2"/>
    <w:rsid w:val="00DD658B"/>
    <w:rsid w:val="00DD66D7"/>
    <w:rsid w:val="00DD67A6"/>
    <w:rsid w:val="00DD6E8C"/>
    <w:rsid w:val="00DD7308"/>
    <w:rsid w:val="00DD7432"/>
    <w:rsid w:val="00DD7938"/>
    <w:rsid w:val="00DD7960"/>
    <w:rsid w:val="00DE0298"/>
    <w:rsid w:val="00DE054B"/>
    <w:rsid w:val="00DE0A53"/>
    <w:rsid w:val="00DE0C83"/>
    <w:rsid w:val="00DE0E71"/>
    <w:rsid w:val="00DE13FB"/>
    <w:rsid w:val="00DE1572"/>
    <w:rsid w:val="00DE1615"/>
    <w:rsid w:val="00DE1B89"/>
    <w:rsid w:val="00DE264E"/>
    <w:rsid w:val="00DE268A"/>
    <w:rsid w:val="00DE2974"/>
    <w:rsid w:val="00DE307A"/>
    <w:rsid w:val="00DE3138"/>
    <w:rsid w:val="00DE3464"/>
    <w:rsid w:val="00DE350B"/>
    <w:rsid w:val="00DE3A2A"/>
    <w:rsid w:val="00DE3AB7"/>
    <w:rsid w:val="00DE3EE6"/>
    <w:rsid w:val="00DE4202"/>
    <w:rsid w:val="00DE4B36"/>
    <w:rsid w:val="00DE4C3B"/>
    <w:rsid w:val="00DE598F"/>
    <w:rsid w:val="00DE64C0"/>
    <w:rsid w:val="00DE6C38"/>
    <w:rsid w:val="00DE6D6E"/>
    <w:rsid w:val="00DE6DA6"/>
    <w:rsid w:val="00DE6E65"/>
    <w:rsid w:val="00DE725B"/>
    <w:rsid w:val="00DE7A62"/>
    <w:rsid w:val="00DF03CD"/>
    <w:rsid w:val="00DF07BE"/>
    <w:rsid w:val="00DF176E"/>
    <w:rsid w:val="00DF2301"/>
    <w:rsid w:val="00DF2349"/>
    <w:rsid w:val="00DF23C4"/>
    <w:rsid w:val="00DF24AD"/>
    <w:rsid w:val="00DF2E6D"/>
    <w:rsid w:val="00DF3603"/>
    <w:rsid w:val="00DF5136"/>
    <w:rsid w:val="00DF5338"/>
    <w:rsid w:val="00DF5BBB"/>
    <w:rsid w:val="00DF5F02"/>
    <w:rsid w:val="00DF64FC"/>
    <w:rsid w:val="00DF6546"/>
    <w:rsid w:val="00DF66B0"/>
    <w:rsid w:val="00DF6A91"/>
    <w:rsid w:val="00DF6CBD"/>
    <w:rsid w:val="00DF6DB4"/>
    <w:rsid w:val="00DF6E64"/>
    <w:rsid w:val="00DF7254"/>
    <w:rsid w:val="00DF744C"/>
    <w:rsid w:val="00DF7695"/>
    <w:rsid w:val="00DF772B"/>
    <w:rsid w:val="00DF7A5B"/>
    <w:rsid w:val="00E01294"/>
    <w:rsid w:val="00E0160E"/>
    <w:rsid w:val="00E01A91"/>
    <w:rsid w:val="00E01BE0"/>
    <w:rsid w:val="00E01BEC"/>
    <w:rsid w:val="00E02048"/>
    <w:rsid w:val="00E02BC7"/>
    <w:rsid w:val="00E031FC"/>
    <w:rsid w:val="00E03697"/>
    <w:rsid w:val="00E036C3"/>
    <w:rsid w:val="00E03862"/>
    <w:rsid w:val="00E03C88"/>
    <w:rsid w:val="00E03D9C"/>
    <w:rsid w:val="00E03FFE"/>
    <w:rsid w:val="00E04159"/>
    <w:rsid w:val="00E0469E"/>
    <w:rsid w:val="00E049FB"/>
    <w:rsid w:val="00E04BFC"/>
    <w:rsid w:val="00E05855"/>
    <w:rsid w:val="00E05C18"/>
    <w:rsid w:val="00E05F7B"/>
    <w:rsid w:val="00E05FBE"/>
    <w:rsid w:val="00E063DD"/>
    <w:rsid w:val="00E07509"/>
    <w:rsid w:val="00E1063D"/>
    <w:rsid w:val="00E10658"/>
    <w:rsid w:val="00E106DB"/>
    <w:rsid w:val="00E10F03"/>
    <w:rsid w:val="00E10F2D"/>
    <w:rsid w:val="00E1131B"/>
    <w:rsid w:val="00E11783"/>
    <w:rsid w:val="00E1193E"/>
    <w:rsid w:val="00E1274E"/>
    <w:rsid w:val="00E133C7"/>
    <w:rsid w:val="00E133F8"/>
    <w:rsid w:val="00E13407"/>
    <w:rsid w:val="00E136A9"/>
    <w:rsid w:val="00E13A83"/>
    <w:rsid w:val="00E1406C"/>
    <w:rsid w:val="00E1413B"/>
    <w:rsid w:val="00E14543"/>
    <w:rsid w:val="00E148D0"/>
    <w:rsid w:val="00E14AAC"/>
    <w:rsid w:val="00E15216"/>
    <w:rsid w:val="00E1533A"/>
    <w:rsid w:val="00E15DFD"/>
    <w:rsid w:val="00E160A8"/>
    <w:rsid w:val="00E16697"/>
    <w:rsid w:val="00E16B79"/>
    <w:rsid w:val="00E174EF"/>
    <w:rsid w:val="00E176FD"/>
    <w:rsid w:val="00E17C1C"/>
    <w:rsid w:val="00E17CBF"/>
    <w:rsid w:val="00E17E30"/>
    <w:rsid w:val="00E20759"/>
    <w:rsid w:val="00E20A86"/>
    <w:rsid w:val="00E23216"/>
    <w:rsid w:val="00E23AA3"/>
    <w:rsid w:val="00E24529"/>
    <w:rsid w:val="00E245DC"/>
    <w:rsid w:val="00E24638"/>
    <w:rsid w:val="00E24907"/>
    <w:rsid w:val="00E25CAB"/>
    <w:rsid w:val="00E25E6C"/>
    <w:rsid w:val="00E25F53"/>
    <w:rsid w:val="00E260F0"/>
    <w:rsid w:val="00E2635E"/>
    <w:rsid w:val="00E26DC4"/>
    <w:rsid w:val="00E2703C"/>
    <w:rsid w:val="00E278DB"/>
    <w:rsid w:val="00E27A75"/>
    <w:rsid w:val="00E27AC7"/>
    <w:rsid w:val="00E27C98"/>
    <w:rsid w:val="00E303CA"/>
    <w:rsid w:val="00E305C9"/>
    <w:rsid w:val="00E309B5"/>
    <w:rsid w:val="00E30D35"/>
    <w:rsid w:val="00E30D65"/>
    <w:rsid w:val="00E31000"/>
    <w:rsid w:val="00E31F0B"/>
    <w:rsid w:val="00E326E4"/>
    <w:rsid w:val="00E32924"/>
    <w:rsid w:val="00E32AFA"/>
    <w:rsid w:val="00E32F6E"/>
    <w:rsid w:val="00E33CC2"/>
    <w:rsid w:val="00E33FD5"/>
    <w:rsid w:val="00E3427E"/>
    <w:rsid w:val="00E34B4C"/>
    <w:rsid w:val="00E35065"/>
    <w:rsid w:val="00E3539F"/>
    <w:rsid w:val="00E355FC"/>
    <w:rsid w:val="00E35653"/>
    <w:rsid w:val="00E3603E"/>
    <w:rsid w:val="00E360FF"/>
    <w:rsid w:val="00E363B7"/>
    <w:rsid w:val="00E363C8"/>
    <w:rsid w:val="00E3701E"/>
    <w:rsid w:val="00E37081"/>
    <w:rsid w:val="00E374BB"/>
    <w:rsid w:val="00E374E5"/>
    <w:rsid w:val="00E375E6"/>
    <w:rsid w:val="00E3787F"/>
    <w:rsid w:val="00E37942"/>
    <w:rsid w:val="00E40355"/>
    <w:rsid w:val="00E4048B"/>
    <w:rsid w:val="00E408D0"/>
    <w:rsid w:val="00E419AE"/>
    <w:rsid w:val="00E41AD2"/>
    <w:rsid w:val="00E41D9B"/>
    <w:rsid w:val="00E42E36"/>
    <w:rsid w:val="00E42F31"/>
    <w:rsid w:val="00E439BA"/>
    <w:rsid w:val="00E439EE"/>
    <w:rsid w:val="00E43BE3"/>
    <w:rsid w:val="00E43E94"/>
    <w:rsid w:val="00E44138"/>
    <w:rsid w:val="00E44342"/>
    <w:rsid w:val="00E4469A"/>
    <w:rsid w:val="00E44E2B"/>
    <w:rsid w:val="00E45141"/>
    <w:rsid w:val="00E45471"/>
    <w:rsid w:val="00E45B90"/>
    <w:rsid w:val="00E45C74"/>
    <w:rsid w:val="00E45D98"/>
    <w:rsid w:val="00E45F8B"/>
    <w:rsid w:val="00E46257"/>
    <w:rsid w:val="00E46648"/>
    <w:rsid w:val="00E46725"/>
    <w:rsid w:val="00E46F87"/>
    <w:rsid w:val="00E47355"/>
    <w:rsid w:val="00E47796"/>
    <w:rsid w:val="00E5040F"/>
    <w:rsid w:val="00E507EE"/>
    <w:rsid w:val="00E509D5"/>
    <w:rsid w:val="00E50FA8"/>
    <w:rsid w:val="00E511FA"/>
    <w:rsid w:val="00E514FE"/>
    <w:rsid w:val="00E51C67"/>
    <w:rsid w:val="00E521B2"/>
    <w:rsid w:val="00E521B6"/>
    <w:rsid w:val="00E521FB"/>
    <w:rsid w:val="00E52482"/>
    <w:rsid w:val="00E524B8"/>
    <w:rsid w:val="00E5322D"/>
    <w:rsid w:val="00E5370F"/>
    <w:rsid w:val="00E538AF"/>
    <w:rsid w:val="00E53CA4"/>
    <w:rsid w:val="00E54E33"/>
    <w:rsid w:val="00E54F4F"/>
    <w:rsid w:val="00E553AE"/>
    <w:rsid w:val="00E56096"/>
    <w:rsid w:val="00E566E2"/>
    <w:rsid w:val="00E57A34"/>
    <w:rsid w:val="00E60494"/>
    <w:rsid w:val="00E60632"/>
    <w:rsid w:val="00E60998"/>
    <w:rsid w:val="00E60A6F"/>
    <w:rsid w:val="00E6100C"/>
    <w:rsid w:val="00E6175F"/>
    <w:rsid w:val="00E61D00"/>
    <w:rsid w:val="00E6228A"/>
    <w:rsid w:val="00E62447"/>
    <w:rsid w:val="00E624A6"/>
    <w:rsid w:val="00E62684"/>
    <w:rsid w:val="00E62B63"/>
    <w:rsid w:val="00E63AD5"/>
    <w:rsid w:val="00E6433A"/>
    <w:rsid w:val="00E64432"/>
    <w:rsid w:val="00E64529"/>
    <w:rsid w:val="00E65522"/>
    <w:rsid w:val="00E6592C"/>
    <w:rsid w:val="00E659C0"/>
    <w:rsid w:val="00E65A7B"/>
    <w:rsid w:val="00E65D46"/>
    <w:rsid w:val="00E66330"/>
    <w:rsid w:val="00E6640F"/>
    <w:rsid w:val="00E66583"/>
    <w:rsid w:val="00E665FC"/>
    <w:rsid w:val="00E66858"/>
    <w:rsid w:val="00E668D4"/>
    <w:rsid w:val="00E66A6F"/>
    <w:rsid w:val="00E6708D"/>
    <w:rsid w:val="00E671C0"/>
    <w:rsid w:val="00E674F8"/>
    <w:rsid w:val="00E6760A"/>
    <w:rsid w:val="00E67695"/>
    <w:rsid w:val="00E67823"/>
    <w:rsid w:val="00E67DA2"/>
    <w:rsid w:val="00E70954"/>
    <w:rsid w:val="00E70C97"/>
    <w:rsid w:val="00E70F28"/>
    <w:rsid w:val="00E711E9"/>
    <w:rsid w:val="00E7121A"/>
    <w:rsid w:val="00E719A9"/>
    <w:rsid w:val="00E719EA"/>
    <w:rsid w:val="00E71CC5"/>
    <w:rsid w:val="00E721C4"/>
    <w:rsid w:val="00E72FED"/>
    <w:rsid w:val="00E742FC"/>
    <w:rsid w:val="00E74349"/>
    <w:rsid w:val="00E744B6"/>
    <w:rsid w:val="00E74F69"/>
    <w:rsid w:val="00E75E62"/>
    <w:rsid w:val="00E75F91"/>
    <w:rsid w:val="00E763DB"/>
    <w:rsid w:val="00E76BB9"/>
    <w:rsid w:val="00E804FA"/>
    <w:rsid w:val="00E80774"/>
    <w:rsid w:val="00E81CB2"/>
    <w:rsid w:val="00E81CCC"/>
    <w:rsid w:val="00E82533"/>
    <w:rsid w:val="00E82FDE"/>
    <w:rsid w:val="00E832F1"/>
    <w:rsid w:val="00E8404A"/>
    <w:rsid w:val="00E84BA9"/>
    <w:rsid w:val="00E84E74"/>
    <w:rsid w:val="00E859A5"/>
    <w:rsid w:val="00E85F90"/>
    <w:rsid w:val="00E85FC8"/>
    <w:rsid w:val="00E8632A"/>
    <w:rsid w:val="00E863A9"/>
    <w:rsid w:val="00E86EA5"/>
    <w:rsid w:val="00E86EBD"/>
    <w:rsid w:val="00E86FFE"/>
    <w:rsid w:val="00E8748C"/>
    <w:rsid w:val="00E874F1"/>
    <w:rsid w:val="00E8754E"/>
    <w:rsid w:val="00E878BA"/>
    <w:rsid w:val="00E90063"/>
    <w:rsid w:val="00E900A8"/>
    <w:rsid w:val="00E90CD3"/>
    <w:rsid w:val="00E90D28"/>
    <w:rsid w:val="00E90E6E"/>
    <w:rsid w:val="00E911F5"/>
    <w:rsid w:val="00E916F5"/>
    <w:rsid w:val="00E917BB"/>
    <w:rsid w:val="00E91C47"/>
    <w:rsid w:val="00E91E4A"/>
    <w:rsid w:val="00E91EF0"/>
    <w:rsid w:val="00E92C55"/>
    <w:rsid w:val="00E93B4A"/>
    <w:rsid w:val="00E9459A"/>
    <w:rsid w:val="00E94AA4"/>
    <w:rsid w:val="00E95311"/>
    <w:rsid w:val="00E95526"/>
    <w:rsid w:val="00E958B1"/>
    <w:rsid w:val="00E95A3D"/>
    <w:rsid w:val="00E961B4"/>
    <w:rsid w:val="00E962AB"/>
    <w:rsid w:val="00E9630A"/>
    <w:rsid w:val="00E96713"/>
    <w:rsid w:val="00E96BC3"/>
    <w:rsid w:val="00E96C01"/>
    <w:rsid w:val="00E96D22"/>
    <w:rsid w:val="00E96F6B"/>
    <w:rsid w:val="00E97615"/>
    <w:rsid w:val="00E97914"/>
    <w:rsid w:val="00EA0101"/>
    <w:rsid w:val="00EA02B0"/>
    <w:rsid w:val="00EA090C"/>
    <w:rsid w:val="00EA0B77"/>
    <w:rsid w:val="00EA1A19"/>
    <w:rsid w:val="00EA1C6A"/>
    <w:rsid w:val="00EA2218"/>
    <w:rsid w:val="00EA24B0"/>
    <w:rsid w:val="00EA2A23"/>
    <w:rsid w:val="00EA2E1A"/>
    <w:rsid w:val="00EA4746"/>
    <w:rsid w:val="00EA5046"/>
    <w:rsid w:val="00EA5538"/>
    <w:rsid w:val="00EA5AFC"/>
    <w:rsid w:val="00EA5CB4"/>
    <w:rsid w:val="00EA6199"/>
    <w:rsid w:val="00EA691A"/>
    <w:rsid w:val="00EA6CC3"/>
    <w:rsid w:val="00EA6E36"/>
    <w:rsid w:val="00EA706A"/>
    <w:rsid w:val="00EA72F3"/>
    <w:rsid w:val="00EA75C7"/>
    <w:rsid w:val="00EA7767"/>
    <w:rsid w:val="00EA7CB5"/>
    <w:rsid w:val="00EB00CD"/>
    <w:rsid w:val="00EB1A30"/>
    <w:rsid w:val="00EB1AF0"/>
    <w:rsid w:val="00EB1BDC"/>
    <w:rsid w:val="00EB24A9"/>
    <w:rsid w:val="00EB2EE1"/>
    <w:rsid w:val="00EB305D"/>
    <w:rsid w:val="00EB3069"/>
    <w:rsid w:val="00EB306A"/>
    <w:rsid w:val="00EB309D"/>
    <w:rsid w:val="00EB30F8"/>
    <w:rsid w:val="00EB3868"/>
    <w:rsid w:val="00EB42F2"/>
    <w:rsid w:val="00EB526A"/>
    <w:rsid w:val="00EB52E1"/>
    <w:rsid w:val="00EB5BC8"/>
    <w:rsid w:val="00EB62E4"/>
    <w:rsid w:val="00EB62FA"/>
    <w:rsid w:val="00EB6765"/>
    <w:rsid w:val="00EB6D4C"/>
    <w:rsid w:val="00EB6E48"/>
    <w:rsid w:val="00EB6E88"/>
    <w:rsid w:val="00EB72EC"/>
    <w:rsid w:val="00EB73C9"/>
    <w:rsid w:val="00EB743E"/>
    <w:rsid w:val="00EB7D63"/>
    <w:rsid w:val="00EB7E5B"/>
    <w:rsid w:val="00EC0342"/>
    <w:rsid w:val="00EC09AC"/>
    <w:rsid w:val="00EC19DE"/>
    <w:rsid w:val="00EC2064"/>
    <w:rsid w:val="00EC38B0"/>
    <w:rsid w:val="00EC4136"/>
    <w:rsid w:val="00EC4338"/>
    <w:rsid w:val="00EC4720"/>
    <w:rsid w:val="00EC4DDF"/>
    <w:rsid w:val="00EC51EF"/>
    <w:rsid w:val="00EC54E5"/>
    <w:rsid w:val="00EC551C"/>
    <w:rsid w:val="00EC5BF6"/>
    <w:rsid w:val="00EC6BBB"/>
    <w:rsid w:val="00EC6C05"/>
    <w:rsid w:val="00EC71EE"/>
    <w:rsid w:val="00EC724B"/>
    <w:rsid w:val="00EC7768"/>
    <w:rsid w:val="00ED01ED"/>
    <w:rsid w:val="00ED02DA"/>
    <w:rsid w:val="00ED03B0"/>
    <w:rsid w:val="00ED03E5"/>
    <w:rsid w:val="00ED069E"/>
    <w:rsid w:val="00ED07AD"/>
    <w:rsid w:val="00ED10A1"/>
    <w:rsid w:val="00ED10D6"/>
    <w:rsid w:val="00ED1941"/>
    <w:rsid w:val="00ED1D37"/>
    <w:rsid w:val="00ED257F"/>
    <w:rsid w:val="00ED26AB"/>
    <w:rsid w:val="00ED28DD"/>
    <w:rsid w:val="00ED2B43"/>
    <w:rsid w:val="00ED40FE"/>
    <w:rsid w:val="00ED4191"/>
    <w:rsid w:val="00ED4330"/>
    <w:rsid w:val="00ED43A6"/>
    <w:rsid w:val="00ED4E1F"/>
    <w:rsid w:val="00ED503C"/>
    <w:rsid w:val="00ED5566"/>
    <w:rsid w:val="00ED5BBD"/>
    <w:rsid w:val="00ED5CC7"/>
    <w:rsid w:val="00ED6F04"/>
    <w:rsid w:val="00ED7116"/>
    <w:rsid w:val="00EE00AF"/>
    <w:rsid w:val="00EE0995"/>
    <w:rsid w:val="00EE0D8B"/>
    <w:rsid w:val="00EE14CE"/>
    <w:rsid w:val="00EE2337"/>
    <w:rsid w:val="00EE2CF7"/>
    <w:rsid w:val="00EE2DFD"/>
    <w:rsid w:val="00EE2F77"/>
    <w:rsid w:val="00EE31AD"/>
    <w:rsid w:val="00EE3553"/>
    <w:rsid w:val="00EE373E"/>
    <w:rsid w:val="00EE409C"/>
    <w:rsid w:val="00EE443B"/>
    <w:rsid w:val="00EE48A7"/>
    <w:rsid w:val="00EE498A"/>
    <w:rsid w:val="00EE4C2A"/>
    <w:rsid w:val="00EE4E6C"/>
    <w:rsid w:val="00EE51C2"/>
    <w:rsid w:val="00EE55A6"/>
    <w:rsid w:val="00EE6829"/>
    <w:rsid w:val="00EE6C20"/>
    <w:rsid w:val="00EE7121"/>
    <w:rsid w:val="00EE734F"/>
    <w:rsid w:val="00EE7FF5"/>
    <w:rsid w:val="00EF00CC"/>
    <w:rsid w:val="00EF0378"/>
    <w:rsid w:val="00EF0D90"/>
    <w:rsid w:val="00EF1820"/>
    <w:rsid w:val="00EF187A"/>
    <w:rsid w:val="00EF1AB0"/>
    <w:rsid w:val="00EF228F"/>
    <w:rsid w:val="00EF2808"/>
    <w:rsid w:val="00EF28A0"/>
    <w:rsid w:val="00EF29D8"/>
    <w:rsid w:val="00EF3224"/>
    <w:rsid w:val="00EF3829"/>
    <w:rsid w:val="00EF4AAC"/>
    <w:rsid w:val="00EF4CE1"/>
    <w:rsid w:val="00EF4F62"/>
    <w:rsid w:val="00EF50BB"/>
    <w:rsid w:val="00EF58B5"/>
    <w:rsid w:val="00EF6032"/>
    <w:rsid w:val="00EF63CB"/>
    <w:rsid w:val="00EF68E2"/>
    <w:rsid w:val="00EF6AFC"/>
    <w:rsid w:val="00EF6D01"/>
    <w:rsid w:val="00EF710D"/>
    <w:rsid w:val="00EF75B1"/>
    <w:rsid w:val="00EF7DCC"/>
    <w:rsid w:val="00EF7E0D"/>
    <w:rsid w:val="00EF7EC3"/>
    <w:rsid w:val="00F00755"/>
    <w:rsid w:val="00F00C1E"/>
    <w:rsid w:val="00F01714"/>
    <w:rsid w:val="00F0179D"/>
    <w:rsid w:val="00F01AE0"/>
    <w:rsid w:val="00F01CAF"/>
    <w:rsid w:val="00F024EC"/>
    <w:rsid w:val="00F03C91"/>
    <w:rsid w:val="00F03EED"/>
    <w:rsid w:val="00F03F8B"/>
    <w:rsid w:val="00F044B4"/>
    <w:rsid w:val="00F0456E"/>
    <w:rsid w:val="00F047F6"/>
    <w:rsid w:val="00F04AD1"/>
    <w:rsid w:val="00F05077"/>
    <w:rsid w:val="00F05871"/>
    <w:rsid w:val="00F059E2"/>
    <w:rsid w:val="00F05A8A"/>
    <w:rsid w:val="00F06388"/>
    <w:rsid w:val="00F063B2"/>
    <w:rsid w:val="00F06565"/>
    <w:rsid w:val="00F07108"/>
    <w:rsid w:val="00F111D6"/>
    <w:rsid w:val="00F11C9E"/>
    <w:rsid w:val="00F12467"/>
    <w:rsid w:val="00F12F25"/>
    <w:rsid w:val="00F13391"/>
    <w:rsid w:val="00F133BF"/>
    <w:rsid w:val="00F141BB"/>
    <w:rsid w:val="00F1456A"/>
    <w:rsid w:val="00F14725"/>
    <w:rsid w:val="00F14972"/>
    <w:rsid w:val="00F14D8A"/>
    <w:rsid w:val="00F14F68"/>
    <w:rsid w:val="00F14FCE"/>
    <w:rsid w:val="00F15222"/>
    <w:rsid w:val="00F15876"/>
    <w:rsid w:val="00F16039"/>
    <w:rsid w:val="00F162BD"/>
    <w:rsid w:val="00F164E2"/>
    <w:rsid w:val="00F16B31"/>
    <w:rsid w:val="00F1733A"/>
    <w:rsid w:val="00F17AD8"/>
    <w:rsid w:val="00F17CE5"/>
    <w:rsid w:val="00F2016E"/>
    <w:rsid w:val="00F20CEA"/>
    <w:rsid w:val="00F20EAF"/>
    <w:rsid w:val="00F216F8"/>
    <w:rsid w:val="00F21726"/>
    <w:rsid w:val="00F2172D"/>
    <w:rsid w:val="00F218D3"/>
    <w:rsid w:val="00F22B14"/>
    <w:rsid w:val="00F230DA"/>
    <w:rsid w:val="00F23322"/>
    <w:rsid w:val="00F23500"/>
    <w:rsid w:val="00F23750"/>
    <w:rsid w:val="00F237C3"/>
    <w:rsid w:val="00F239E4"/>
    <w:rsid w:val="00F2463C"/>
    <w:rsid w:val="00F25163"/>
    <w:rsid w:val="00F25FC5"/>
    <w:rsid w:val="00F262BF"/>
    <w:rsid w:val="00F26B93"/>
    <w:rsid w:val="00F26D12"/>
    <w:rsid w:val="00F27469"/>
    <w:rsid w:val="00F27F48"/>
    <w:rsid w:val="00F30071"/>
    <w:rsid w:val="00F300D1"/>
    <w:rsid w:val="00F30195"/>
    <w:rsid w:val="00F30E34"/>
    <w:rsid w:val="00F312C2"/>
    <w:rsid w:val="00F31A41"/>
    <w:rsid w:val="00F3215F"/>
    <w:rsid w:val="00F32531"/>
    <w:rsid w:val="00F32D0B"/>
    <w:rsid w:val="00F330B0"/>
    <w:rsid w:val="00F3315A"/>
    <w:rsid w:val="00F333DA"/>
    <w:rsid w:val="00F33C45"/>
    <w:rsid w:val="00F3464B"/>
    <w:rsid w:val="00F3473C"/>
    <w:rsid w:val="00F34DEB"/>
    <w:rsid w:val="00F351E9"/>
    <w:rsid w:val="00F353F2"/>
    <w:rsid w:val="00F353FF"/>
    <w:rsid w:val="00F35476"/>
    <w:rsid w:val="00F355A0"/>
    <w:rsid w:val="00F35780"/>
    <w:rsid w:val="00F362A3"/>
    <w:rsid w:val="00F374D6"/>
    <w:rsid w:val="00F374E3"/>
    <w:rsid w:val="00F375B5"/>
    <w:rsid w:val="00F37B51"/>
    <w:rsid w:val="00F37F65"/>
    <w:rsid w:val="00F37F7A"/>
    <w:rsid w:val="00F4011E"/>
    <w:rsid w:val="00F40205"/>
    <w:rsid w:val="00F407DD"/>
    <w:rsid w:val="00F40E90"/>
    <w:rsid w:val="00F40F65"/>
    <w:rsid w:val="00F4174D"/>
    <w:rsid w:val="00F41BDD"/>
    <w:rsid w:val="00F42334"/>
    <w:rsid w:val="00F42B92"/>
    <w:rsid w:val="00F434BD"/>
    <w:rsid w:val="00F43D6E"/>
    <w:rsid w:val="00F43D78"/>
    <w:rsid w:val="00F43F03"/>
    <w:rsid w:val="00F44102"/>
    <w:rsid w:val="00F441EB"/>
    <w:rsid w:val="00F44EE5"/>
    <w:rsid w:val="00F45298"/>
    <w:rsid w:val="00F45AE5"/>
    <w:rsid w:val="00F45C9D"/>
    <w:rsid w:val="00F45E67"/>
    <w:rsid w:val="00F45FD8"/>
    <w:rsid w:val="00F462FC"/>
    <w:rsid w:val="00F46CD8"/>
    <w:rsid w:val="00F46FF7"/>
    <w:rsid w:val="00F47120"/>
    <w:rsid w:val="00F471E3"/>
    <w:rsid w:val="00F4739E"/>
    <w:rsid w:val="00F47908"/>
    <w:rsid w:val="00F47B04"/>
    <w:rsid w:val="00F5003A"/>
    <w:rsid w:val="00F50731"/>
    <w:rsid w:val="00F50D58"/>
    <w:rsid w:val="00F515A2"/>
    <w:rsid w:val="00F51FE7"/>
    <w:rsid w:val="00F52187"/>
    <w:rsid w:val="00F52FAA"/>
    <w:rsid w:val="00F53482"/>
    <w:rsid w:val="00F53B02"/>
    <w:rsid w:val="00F544E4"/>
    <w:rsid w:val="00F5478C"/>
    <w:rsid w:val="00F547D8"/>
    <w:rsid w:val="00F54DBE"/>
    <w:rsid w:val="00F54FE5"/>
    <w:rsid w:val="00F55324"/>
    <w:rsid w:val="00F55A63"/>
    <w:rsid w:val="00F55EDA"/>
    <w:rsid w:val="00F5633C"/>
    <w:rsid w:val="00F56829"/>
    <w:rsid w:val="00F56DE6"/>
    <w:rsid w:val="00F57238"/>
    <w:rsid w:val="00F60347"/>
    <w:rsid w:val="00F608C2"/>
    <w:rsid w:val="00F609FD"/>
    <w:rsid w:val="00F60CA3"/>
    <w:rsid w:val="00F60E86"/>
    <w:rsid w:val="00F6103D"/>
    <w:rsid w:val="00F61113"/>
    <w:rsid w:val="00F61864"/>
    <w:rsid w:val="00F61BEB"/>
    <w:rsid w:val="00F61FFF"/>
    <w:rsid w:val="00F62B9B"/>
    <w:rsid w:val="00F63052"/>
    <w:rsid w:val="00F63380"/>
    <w:rsid w:val="00F639E3"/>
    <w:rsid w:val="00F63AAF"/>
    <w:rsid w:val="00F6410C"/>
    <w:rsid w:val="00F647C0"/>
    <w:rsid w:val="00F648ED"/>
    <w:rsid w:val="00F64A2A"/>
    <w:rsid w:val="00F64B24"/>
    <w:rsid w:val="00F64BEB"/>
    <w:rsid w:val="00F64D78"/>
    <w:rsid w:val="00F653A1"/>
    <w:rsid w:val="00F6548F"/>
    <w:rsid w:val="00F654B7"/>
    <w:rsid w:val="00F6577D"/>
    <w:rsid w:val="00F6579D"/>
    <w:rsid w:val="00F65918"/>
    <w:rsid w:val="00F65A4C"/>
    <w:rsid w:val="00F65E49"/>
    <w:rsid w:val="00F66B22"/>
    <w:rsid w:val="00F6728E"/>
    <w:rsid w:val="00F672D8"/>
    <w:rsid w:val="00F67375"/>
    <w:rsid w:val="00F673D1"/>
    <w:rsid w:val="00F67CA1"/>
    <w:rsid w:val="00F7006C"/>
    <w:rsid w:val="00F707C6"/>
    <w:rsid w:val="00F709EB"/>
    <w:rsid w:val="00F70A3C"/>
    <w:rsid w:val="00F70A42"/>
    <w:rsid w:val="00F7146B"/>
    <w:rsid w:val="00F7172B"/>
    <w:rsid w:val="00F71855"/>
    <w:rsid w:val="00F71975"/>
    <w:rsid w:val="00F71AC0"/>
    <w:rsid w:val="00F71D01"/>
    <w:rsid w:val="00F71F84"/>
    <w:rsid w:val="00F7219B"/>
    <w:rsid w:val="00F731FE"/>
    <w:rsid w:val="00F73472"/>
    <w:rsid w:val="00F73BA3"/>
    <w:rsid w:val="00F740A3"/>
    <w:rsid w:val="00F745AF"/>
    <w:rsid w:val="00F74C4D"/>
    <w:rsid w:val="00F74EAC"/>
    <w:rsid w:val="00F75D5D"/>
    <w:rsid w:val="00F76E01"/>
    <w:rsid w:val="00F76E24"/>
    <w:rsid w:val="00F77010"/>
    <w:rsid w:val="00F77C5C"/>
    <w:rsid w:val="00F80215"/>
    <w:rsid w:val="00F81716"/>
    <w:rsid w:val="00F81910"/>
    <w:rsid w:val="00F81D41"/>
    <w:rsid w:val="00F81F92"/>
    <w:rsid w:val="00F824DA"/>
    <w:rsid w:val="00F82787"/>
    <w:rsid w:val="00F828CF"/>
    <w:rsid w:val="00F82EF5"/>
    <w:rsid w:val="00F83053"/>
    <w:rsid w:val="00F83141"/>
    <w:rsid w:val="00F8314C"/>
    <w:rsid w:val="00F836A4"/>
    <w:rsid w:val="00F83758"/>
    <w:rsid w:val="00F83857"/>
    <w:rsid w:val="00F83858"/>
    <w:rsid w:val="00F843B2"/>
    <w:rsid w:val="00F844A6"/>
    <w:rsid w:val="00F84D32"/>
    <w:rsid w:val="00F855FD"/>
    <w:rsid w:val="00F858D5"/>
    <w:rsid w:val="00F862CB"/>
    <w:rsid w:val="00F86603"/>
    <w:rsid w:val="00F8679D"/>
    <w:rsid w:val="00F87052"/>
    <w:rsid w:val="00F87C3A"/>
    <w:rsid w:val="00F901C6"/>
    <w:rsid w:val="00F901DA"/>
    <w:rsid w:val="00F902B1"/>
    <w:rsid w:val="00F9050D"/>
    <w:rsid w:val="00F91E74"/>
    <w:rsid w:val="00F91E97"/>
    <w:rsid w:val="00F91EA1"/>
    <w:rsid w:val="00F928AC"/>
    <w:rsid w:val="00F92B7E"/>
    <w:rsid w:val="00F92B96"/>
    <w:rsid w:val="00F92F41"/>
    <w:rsid w:val="00F92FDD"/>
    <w:rsid w:val="00F9320C"/>
    <w:rsid w:val="00F93B61"/>
    <w:rsid w:val="00F940E2"/>
    <w:rsid w:val="00F94949"/>
    <w:rsid w:val="00F949AA"/>
    <w:rsid w:val="00F959A9"/>
    <w:rsid w:val="00F96CA5"/>
    <w:rsid w:val="00F971C0"/>
    <w:rsid w:val="00F978D3"/>
    <w:rsid w:val="00F9792E"/>
    <w:rsid w:val="00FA0021"/>
    <w:rsid w:val="00FA0876"/>
    <w:rsid w:val="00FA0A26"/>
    <w:rsid w:val="00FA14B7"/>
    <w:rsid w:val="00FA1741"/>
    <w:rsid w:val="00FA1C96"/>
    <w:rsid w:val="00FA1D65"/>
    <w:rsid w:val="00FA2E36"/>
    <w:rsid w:val="00FA343E"/>
    <w:rsid w:val="00FA4352"/>
    <w:rsid w:val="00FA467C"/>
    <w:rsid w:val="00FA49EB"/>
    <w:rsid w:val="00FA581F"/>
    <w:rsid w:val="00FA6047"/>
    <w:rsid w:val="00FB01DE"/>
    <w:rsid w:val="00FB04F6"/>
    <w:rsid w:val="00FB0984"/>
    <w:rsid w:val="00FB2279"/>
    <w:rsid w:val="00FB26ED"/>
    <w:rsid w:val="00FB2E8B"/>
    <w:rsid w:val="00FB2F2B"/>
    <w:rsid w:val="00FB3373"/>
    <w:rsid w:val="00FB3470"/>
    <w:rsid w:val="00FB357F"/>
    <w:rsid w:val="00FB37C0"/>
    <w:rsid w:val="00FB3ED0"/>
    <w:rsid w:val="00FB4A3B"/>
    <w:rsid w:val="00FB529C"/>
    <w:rsid w:val="00FB5580"/>
    <w:rsid w:val="00FB558B"/>
    <w:rsid w:val="00FB579D"/>
    <w:rsid w:val="00FB58AB"/>
    <w:rsid w:val="00FB5CF5"/>
    <w:rsid w:val="00FB5D3C"/>
    <w:rsid w:val="00FB5EF5"/>
    <w:rsid w:val="00FB68A9"/>
    <w:rsid w:val="00FB6C4F"/>
    <w:rsid w:val="00FB71E7"/>
    <w:rsid w:val="00FB755C"/>
    <w:rsid w:val="00FB797A"/>
    <w:rsid w:val="00FB7E10"/>
    <w:rsid w:val="00FC0C86"/>
    <w:rsid w:val="00FC16ED"/>
    <w:rsid w:val="00FC191F"/>
    <w:rsid w:val="00FC20D2"/>
    <w:rsid w:val="00FC2635"/>
    <w:rsid w:val="00FC2EA5"/>
    <w:rsid w:val="00FC2F49"/>
    <w:rsid w:val="00FC3A26"/>
    <w:rsid w:val="00FC3AA6"/>
    <w:rsid w:val="00FC3BE4"/>
    <w:rsid w:val="00FC4292"/>
    <w:rsid w:val="00FC442F"/>
    <w:rsid w:val="00FC480B"/>
    <w:rsid w:val="00FC4CAA"/>
    <w:rsid w:val="00FC51BC"/>
    <w:rsid w:val="00FC582D"/>
    <w:rsid w:val="00FC5947"/>
    <w:rsid w:val="00FC6508"/>
    <w:rsid w:val="00FC66CD"/>
    <w:rsid w:val="00FC66E4"/>
    <w:rsid w:val="00FC6E9B"/>
    <w:rsid w:val="00FC71AB"/>
    <w:rsid w:val="00FC727D"/>
    <w:rsid w:val="00FC74F4"/>
    <w:rsid w:val="00FC76BD"/>
    <w:rsid w:val="00FC786E"/>
    <w:rsid w:val="00FC7911"/>
    <w:rsid w:val="00FC7ACD"/>
    <w:rsid w:val="00FD002C"/>
    <w:rsid w:val="00FD00D4"/>
    <w:rsid w:val="00FD0574"/>
    <w:rsid w:val="00FD1476"/>
    <w:rsid w:val="00FD1A5C"/>
    <w:rsid w:val="00FD1B58"/>
    <w:rsid w:val="00FD2242"/>
    <w:rsid w:val="00FD2446"/>
    <w:rsid w:val="00FD2CBE"/>
    <w:rsid w:val="00FD31BF"/>
    <w:rsid w:val="00FD3881"/>
    <w:rsid w:val="00FD3BD2"/>
    <w:rsid w:val="00FD3E07"/>
    <w:rsid w:val="00FD408A"/>
    <w:rsid w:val="00FD446C"/>
    <w:rsid w:val="00FD460F"/>
    <w:rsid w:val="00FD4A7D"/>
    <w:rsid w:val="00FD4B0A"/>
    <w:rsid w:val="00FD4BB0"/>
    <w:rsid w:val="00FD4C03"/>
    <w:rsid w:val="00FD4E81"/>
    <w:rsid w:val="00FD57D9"/>
    <w:rsid w:val="00FD597D"/>
    <w:rsid w:val="00FD5E24"/>
    <w:rsid w:val="00FD5F9F"/>
    <w:rsid w:val="00FD61E9"/>
    <w:rsid w:val="00FD6322"/>
    <w:rsid w:val="00FD6912"/>
    <w:rsid w:val="00FD7540"/>
    <w:rsid w:val="00FD7CA7"/>
    <w:rsid w:val="00FE08F1"/>
    <w:rsid w:val="00FE0954"/>
    <w:rsid w:val="00FE0BC2"/>
    <w:rsid w:val="00FE0DCD"/>
    <w:rsid w:val="00FE0EB2"/>
    <w:rsid w:val="00FE11A4"/>
    <w:rsid w:val="00FE1645"/>
    <w:rsid w:val="00FE2176"/>
    <w:rsid w:val="00FE2185"/>
    <w:rsid w:val="00FE229B"/>
    <w:rsid w:val="00FE26C9"/>
    <w:rsid w:val="00FE2ACC"/>
    <w:rsid w:val="00FE2B5E"/>
    <w:rsid w:val="00FE3108"/>
    <w:rsid w:val="00FE3502"/>
    <w:rsid w:val="00FE362B"/>
    <w:rsid w:val="00FE36A8"/>
    <w:rsid w:val="00FE38EA"/>
    <w:rsid w:val="00FE3965"/>
    <w:rsid w:val="00FE3BBF"/>
    <w:rsid w:val="00FE4022"/>
    <w:rsid w:val="00FE53F7"/>
    <w:rsid w:val="00FE58A3"/>
    <w:rsid w:val="00FE5D24"/>
    <w:rsid w:val="00FE5D76"/>
    <w:rsid w:val="00FE6C2E"/>
    <w:rsid w:val="00FE704D"/>
    <w:rsid w:val="00FE71C7"/>
    <w:rsid w:val="00FE748F"/>
    <w:rsid w:val="00FE7712"/>
    <w:rsid w:val="00FE795A"/>
    <w:rsid w:val="00FE7D4B"/>
    <w:rsid w:val="00FF0170"/>
    <w:rsid w:val="00FF0559"/>
    <w:rsid w:val="00FF05F6"/>
    <w:rsid w:val="00FF0769"/>
    <w:rsid w:val="00FF190D"/>
    <w:rsid w:val="00FF19B3"/>
    <w:rsid w:val="00FF1A95"/>
    <w:rsid w:val="00FF1E84"/>
    <w:rsid w:val="00FF2475"/>
    <w:rsid w:val="00FF251C"/>
    <w:rsid w:val="00FF2626"/>
    <w:rsid w:val="00FF2890"/>
    <w:rsid w:val="00FF38AE"/>
    <w:rsid w:val="00FF3FE8"/>
    <w:rsid w:val="00FF44BB"/>
    <w:rsid w:val="00FF49DB"/>
    <w:rsid w:val="00FF4A37"/>
    <w:rsid w:val="00FF4A8A"/>
    <w:rsid w:val="00FF4B03"/>
    <w:rsid w:val="00FF4D2F"/>
    <w:rsid w:val="00FF5100"/>
    <w:rsid w:val="00FF54AD"/>
    <w:rsid w:val="00FF5AED"/>
    <w:rsid w:val="00FF669F"/>
    <w:rsid w:val="00FF67E1"/>
    <w:rsid w:val="00FF707A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026576F"/>
  <w15:docId w15:val="{D4496343-A29B-4A6E-A894-477342DB2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2074"/>
    <w:rPr>
      <w:rFonts w:cs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192632"/>
    <w:pPr>
      <w:keepNext/>
      <w:numPr>
        <w:numId w:val="14"/>
      </w:numPr>
      <w:shd w:val="solid" w:color="FFFFFF" w:fill="FFFFFF"/>
      <w:tabs>
        <w:tab w:val="clear" w:pos="283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192632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92632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92632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192632"/>
    <w:pPr>
      <w:keepNext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92632"/>
    <w:pPr>
      <w:keepNext/>
      <w:outlineLvl w:val="5"/>
    </w:pPr>
    <w:rPr>
      <w:rFonts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92632"/>
    <w:pPr>
      <w:keepNext/>
      <w:outlineLvl w:val="6"/>
    </w:pPr>
    <w:rPr>
      <w:rFonts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192632"/>
    <w:pPr>
      <w:keepNext/>
      <w:ind w:firstLine="1080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qFormat/>
    <w:rsid w:val="00192632"/>
    <w:pPr>
      <w:keepNext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26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2632"/>
    <w:pPr>
      <w:ind w:left="284"/>
    </w:pPr>
  </w:style>
  <w:style w:type="paragraph" w:customStyle="1" w:styleId="AAFrameAddress">
    <w:name w:val="AA Frame Address"/>
    <w:basedOn w:val="Heading1"/>
    <w:rsid w:val="00192632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192632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192632"/>
    <w:pPr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semiHidden/>
    <w:rsid w:val="00192632"/>
    <w:pPr>
      <w:ind w:left="1134"/>
    </w:pPr>
  </w:style>
  <w:style w:type="paragraph" w:styleId="TOC6">
    <w:name w:val="toc 6"/>
    <w:basedOn w:val="Normal"/>
    <w:next w:val="Normal"/>
    <w:semiHidden/>
    <w:rsid w:val="00192632"/>
    <w:pPr>
      <w:ind w:left="1418"/>
    </w:pPr>
  </w:style>
  <w:style w:type="paragraph" w:styleId="TOC7">
    <w:name w:val="toc 7"/>
    <w:basedOn w:val="Normal"/>
    <w:next w:val="Normal"/>
    <w:semiHidden/>
    <w:rsid w:val="00192632"/>
    <w:pPr>
      <w:ind w:left="1701"/>
    </w:pPr>
  </w:style>
  <w:style w:type="paragraph" w:styleId="TOC8">
    <w:name w:val="toc 8"/>
    <w:basedOn w:val="Normal"/>
    <w:next w:val="Normal"/>
    <w:semiHidden/>
    <w:rsid w:val="00192632"/>
    <w:pPr>
      <w:ind w:left="1985"/>
    </w:pPr>
  </w:style>
  <w:style w:type="paragraph" w:styleId="TOC9">
    <w:name w:val="toc 9"/>
    <w:basedOn w:val="Normal"/>
    <w:next w:val="Normal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semiHidden/>
    <w:rsid w:val="00192632"/>
    <w:pPr>
      <w:ind w:left="567" w:hanging="567"/>
    </w:pPr>
  </w:style>
  <w:style w:type="paragraph" w:styleId="ListBullet5">
    <w:name w:val="List Bullet 5"/>
    <w:basedOn w:val="Normal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rsid w:val="00192632"/>
    <w:pPr>
      <w:spacing w:after="120"/>
    </w:pPr>
  </w:style>
  <w:style w:type="paragraph" w:styleId="BodyTextFirstIndent">
    <w:name w:val="Body Text First Indent"/>
    <w:basedOn w:val="BodyText"/>
    <w:rsid w:val="00192632"/>
    <w:pPr>
      <w:ind w:firstLine="284"/>
    </w:pPr>
  </w:style>
  <w:style w:type="paragraph" w:styleId="BodyTextIndent">
    <w:name w:val="Body Text Indent"/>
    <w:basedOn w:val="Normal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2632"/>
    <w:pPr>
      <w:ind w:left="284" w:firstLine="284"/>
    </w:pPr>
  </w:style>
  <w:style w:type="character" w:styleId="Strong">
    <w:name w:val="Strong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2632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2632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2632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</w:style>
  <w:style w:type="paragraph" w:customStyle="1" w:styleId="ReportMenuBar">
    <w:name w:val="ReportMenuBar"/>
    <w:basedOn w:val="Normal"/>
    <w:rsid w:val="00192632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spacing w:line="300" w:lineRule="atLeast"/>
    </w:pPr>
    <w:rPr>
      <w:b/>
      <w:bCs/>
    </w:rPr>
  </w:style>
  <w:style w:type="paragraph" w:customStyle="1" w:styleId="ReportHeading2">
    <w:name w:val="ReportHeading2"/>
    <w:basedOn w:val="ReportHeading1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rsid w:val="00192632"/>
    <w:pPr>
      <w:framePr w:h="443" w:wrap="around" w:y="8223"/>
    </w:pPr>
  </w:style>
  <w:style w:type="paragraph" w:customStyle="1" w:styleId="a">
    <w:name w:val="¢éÍ¤ÇÒÁ"/>
    <w:basedOn w:val="Normal"/>
    <w:rsid w:val="00192632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92632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2632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2632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92632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192632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192632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styleId="BodyText3">
    <w:name w:val="Body Text 3"/>
    <w:basedOn w:val="Normal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677B71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787174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30">
    <w:name w:val="?????3????"/>
    <w:basedOn w:val="Normal"/>
    <w:rsid w:val="0047780E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styleId="NormalWeb">
    <w:name w:val="Normal (Web)"/>
    <w:basedOn w:val="Normal"/>
    <w:rsid w:val="00182F2C"/>
    <w:pPr>
      <w:spacing w:before="100" w:beforeAutospacing="1" w:after="100" w:afterAutospacing="1"/>
    </w:pPr>
    <w:rPr>
      <w:rFonts w:ascii="Tahoma" w:hAnsi="Tahoma" w:cs="Tahom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3">
    <w:name w:val="??"/>
    <w:basedOn w:val="Normal"/>
    <w:rsid w:val="000A2E91"/>
    <w:pPr>
      <w:tabs>
        <w:tab w:val="left" w:pos="360"/>
        <w:tab w:val="left" w:pos="720"/>
        <w:tab w:val="left" w:pos="1080"/>
      </w:tabs>
    </w:pPr>
    <w:rPr>
      <w:sz w:val="28"/>
      <w:szCs w:val="28"/>
      <w:lang w:val="th-TH"/>
    </w:rPr>
  </w:style>
  <w:style w:type="character" w:styleId="CommentReference">
    <w:name w:val="annotation reference"/>
    <w:semiHidden/>
    <w:rsid w:val="00FF4D2F"/>
    <w:rPr>
      <w:sz w:val="16"/>
      <w:szCs w:val="18"/>
    </w:rPr>
  </w:style>
  <w:style w:type="paragraph" w:styleId="CommentText">
    <w:name w:val="annotation text"/>
    <w:basedOn w:val="Normal"/>
    <w:semiHidden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FF4D2F"/>
    <w:rPr>
      <w:b/>
      <w:bCs/>
    </w:rPr>
  </w:style>
  <w:style w:type="paragraph" w:styleId="ListParagraph">
    <w:name w:val="List Paragraph"/>
    <w:basedOn w:val="Normal"/>
    <w:uiPriority w:val="34"/>
    <w:qFormat/>
    <w:rsid w:val="00AD3207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0151A7"/>
    <w:pPr>
      <w:jc w:val="both"/>
    </w:pPr>
    <w:rPr>
      <w:sz w:val="22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0151A7"/>
    <w:rPr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151A7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0151A7"/>
    <w:rPr>
      <w:vertAlign w:val="superscript"/>
    </w:rPr>
  </w:style>
  <w:style w:type="paragraph" w:customStyle="1" w:styleId="FSContent">
    <w:name w:val="FS_Content"/>
    <w:basedOn w:val="Normal"/>
    <w:link w:val="FSContentChar"/>
    <w:qFormat/>
    <w:rsid w:val="00495B23"/>
    <w:pPr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FSContentChar">
    <w:name w:val="FS_Content Char"/>
    <w:link w:val="FSContent"/>
    <w:rsid w:val="00495B23"/>
    <w:rPr>
      <w:rFonts w:ascii="Angsana New" w:hAnsi="Angsana New"/>
      <w:sz w:val="30"/>
      <w:szCs w:val="30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F55324"/>
    <w:pPr>
      <w:tabs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F55324"/>
    <w:rPr>
      <w:rFonts w:ascii="Angsana New" w:eastAsia="Calibri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2C4FD1"/>
    <w:pPr>
      <w:spacing w:line="260" w:lineRule="atLeast"/>
      <w:jc w:val="center"/>
    </w:pPr>
    <w:rPr>
      <w:b/>
      <w:sz w:val="22"/>
      <w:szCs w:val="20"/>
      <w:lang w:val="en-GB" w:bidi="ar-SA"/>
    </w:rPr>
  </w:style>
  <w:style w:type="character" w:customStyle="1" w:styleId="Heading6Char">
    <w:name w:val="Heading 6 Char"/>
    <w:link w:val="Heading6"/>
    <w:rsid w:val="002C4FD1"/>
    <w:rPr>
      <w:rFonts w:cs="EucrosiaUPC"/>
      <w:b/>
      <w:bCs/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C4FD1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2C4FD1"/>
    <w:rPr>
      <w:rFonts w:ascii="Book Antiqua" w:hAnsi="Book Antiqua"/>
      <w:sz w:val="22"/>
      <w:szCs w:val="22"/>
    </w:rPr>
  </w:style>
  <w:style w:type="paragraph" w:styleId="BodyTextIndent2">
    <w:name w:val="Body Text Indent 2"/>
    <w:basedOn w:val="Normal"/>
    <w:link w:val="BodyTextIndent2Char"/>
    <w:semiHidden/>
    <w:unhideWhenUsed/>
    <w:rsid w:val="00F23322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23322"/>
    <w:rPr>
      <w:rFonts w:ascii="Arial" w:hAnsi="Arial"/>
      <w:sz w:val="18"/>
      <w:szCs w:val="22"/>
    </w:rPr>
  </w:style>
  <w:style w:type="paragraph" w:customStyle="1" w:styleId="E">
    <w:name w:val="ª×èÍºÃÔÉÑ· E"/>
    <w:basedOn w:val="Normal"/>
    <w:rsid w:val="00DE161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semiHidden/>
    <w:unhideWhenUsed/>
    <w:rsid w:val="00A4059E"/>
  </w:style>
  <w:style w:type="paragraph" w:styleId="NoSpacing">
    <w:name w:val="No Spacing"/>
    <w:uiPriority w:val="1"/>
    <w:qFormat/>
    <w:rsid w:val="003D0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3A5057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 Char Char Char1"/>
    <w:basedOn w:val="DefaultParagraphFont"/>
    <w:uiPriority w:val="99"/>
    <w:locked/>
    <w:rsid w:val="00374EB4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A35372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</w:rPr>
  </w:style>
  <w:style w:type="paragraph" w:customStyle="1" w:styleId="acctcolumnheading">
    <w:name w:val="acct column heading"/>
    <w:aliases w:val="ac"/>
    <w:basedOn w:val="Normal"/>
    <w:uiPriority w:val="99"/>
    <w:rsid w:val="00A538E2"/>
    <w:pPr>
      <w:spacing w:after="260" w:line="260" w:lineRule="atLeast"/>
      <w:jc w:val="center"/>
    </w:pPr>
    <w:rPr>
      <w:sz w:val="22"/>
      <w:szCs w:val="20"/>
      <w:lang w:val="en-GB" w:bidi="ar-SA"/>
    </w:rPr>
  </w:style>
  <w:style w:type="character" w:styleId="Emphasis">
    <w:name w:val="Emphasis"/>
    <w:basedOn w:val="DefaultParagraphFont"/>
    <w:qFormat/>
    <w:rsid w:val="00E90063"/>
    <w:rPr>
      <w:i/>
      <w:iCs/>
    </w:rPr>
  </w:style>
  <w:style w:type="character" w:customStyle="1" w:styleId="ui-provider">
    <w:name w:val="ui-provider"/>
    <w:basedOn w:val="DefaultParagraphFont"/>
    <w:rsid w:val="00645C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31D33EDE993E498A95A5C102165E44" ma:contentTypeVersion="4" ma:contentTypeDescription="Create a new document." ma:contentTypeScope="" ma:versionID="19e5fd5c121942f366d8eccfa02cfb82">
  <xsd:schema xmlns:xsd="http://www.w3.org/2001/XMLSchema" xmlns:xs="http://www.w3.org/2001/XMLSchema" xmlns:p="http://schemas.microsoft.com/office/2006/metadata/properties" xmlns:ns2="15354bf3-6743-423f-afea-076a98182340" targetNamespace="http://schemas.microsoft.com/office/2006/metadata/properties" ma:root="true" ma:fieldsID="e8448ce63dcc6058afc09479a5d6a62a" ns2:_="">
    <xsd:import namespace="15354bf3-6743-423f-afea-076a981823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54bf3-6743-423f-afea-076a981823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DE830-8DE7-4B8C-9A4B-66E4CD66A5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30ABF0-1048-4E16-99F1-E85615105F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354bf3-6743-423f-afea-076a981823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D9B65A-C94A-42A6-A3DF-7D9F5F0BB8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355FB6-4F92-42C6-9ED3-DF9FE4312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367</TotalTime>
  <Pages>27</Pages>
  <Words>5300</Words>
  <Characters>22703</Characters>
  <Application>Microsoft Office Word</Application>
  <DocSecurity>0</DocSecurity>
  <Lines>189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RPT Family tree</vt:lpstr>
    </vt:vector>
  </TitlesOfParts>
  <Company>KPMG</Company>
  <LinksUpToDate>false</LinksUpToDate>
  <CharactersWithSpaces>27948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RPT Family tree</dc:title>
  <dc:subject/>
  <dc:creator>tadsong_h22</dc:creator>
  <cp:keywords/>
  <dc:description/>
  <cp:lastModifiedBy>Kornsiri, Chongaksorn</cp:lastModifiedBy>
  <cp:revision>126</cp:revision>
  <cp:lastPrinted>2024-05-10T09:13:00Z</cp:lastPrinted>
  <dcterms:created xsi:type="dcterms:W3CDTF">2024-05-04T15:00:00Z</dcterms:created>
  <dcterms:modified xsi:type="dcterms:W3CDTF">2024-05-13T04:27:00Z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0x0101004D31D33EDE993E498A95A5C102165E44</vt:lpwstr>
  </property>
  <property fmtid="{D5CDD505-2E9C-101B-9397-08002B2CF9AE}" pid="3" name="PBCListName">
    <vt:lpwstr>Q1 22</vt:lpwstr>
  </property>
  <property fmtid="{D5CDD505-2E9C-101B-9397-08002B2CF9AE}" pid="4" name="GrammarlyDocumentId">
    <vt:lpwstr>0b4b13784a9fb09b6efc636cdca06a03af12703a8903ee1f30ae1065223e3103</vt:lpwstr>
  </property>
</Properties>
</file>