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03008F13" w:rsidR="00804175" w:rsidRPr="00491E35" w:rsidRDefault="00804175" w:rsidP="00D2581A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91E3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0838C3"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182B45F8" w14:textId="77777777" w:rsidR="00081F88" w:rsidRPr="00491E35" w:rsidRDefault="00081F88" w:rsidP="00D2581A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7DB65E8" w14:textId="77777777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8D8B5A5" w14:textId="7AA6FC2B" w:rsidR="00804175" w:rsidRPr="00491E35" w:rsidRDefault="0080417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7324F5F4" w14:textId="0B659AB2" w:rsidR="00491E35" w:rsidRP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</w:t>
      </w:r>
      <w:r w:rsidR="006D05EF" w:rsidRPr="00F06051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7C36C4" w:rsidRPr="007C36C4">
        <w:rPr>
          <w:rFonts w:asciiTheme="majorBidi" w:hAnsiTheme="majorBidi" w:cs="Angsana New" w:hint="cs"/>
          <w:sz w:val="30"/>
          <w:szCs w:val="30"/>
          <w:cs/>
          <w:lang w:val="th-TH" w:bidi="th-TH"/>
        </w:rPr>
        <w:t>มีสาระสำคัญ</w:t>
      </w:r>
    </w:p>
    <w:p w14:paraId="6EB787C9" w14:textId="6DC3280A" w:rsidR="00491E35" w:rsidRP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ประมาณการทางบัญชีที่สำคัญ ข้อสมมติฐาน และการใช้ดุลยพินิจ</w:t>
      </w:r>
    </w:p>
    <w:p w14:paraId="78241D7C" w14:textId="3478D5F5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491E3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29FC8529" w14:textId="07677F2B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88645C7" w14:textId="2E898B76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ลูกหนี้การค้าและลูกหนี้อื่น</w:t>
      </w:r>
      <w:r w:rsidR="003A6D53" w:rsidRPr="00491E3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สุทธิ</w:t>
      </w:r>
    </w:p>
    <w:p w14:paraId="6A69B1A5" w14:textId="197A17FF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246D8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="00504D64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04D64"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และสินทรัพย์ไม่มีตัวตน</w:t>
      </w:r>
      <w:r w:rsidR="00491E35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สุทธิ</w:t>
      </w:r>
    </w:p>
    <w:p w14:paraId="26F19354" w14:textId="2DF3E896" w:rsidR="00491E35" w:rsidRPr="00491E35" w:rsidRDefault="00E73C5F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สั้นและ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7E709E98" w14:textId="77777777" w:rsidR="00563BA7" w:rsidRPr="00491E35" w:rsidRDefault="00504D64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CDCC792" w14:textId="5F814CEA" w:rsidR="00563BA7" w:rsidRPr="00491E35" w:rsidRDefault="00563BA7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96C550B" w14:textId="45A2DFCD" w:rsidR="00804175" w:rsidRPr="00491E35" w:rsidRDefault="0080417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  <w:r w:rsidR="00563BA7"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</w:t>
      </w:r>
    </w:p>
    <w:p w14:paraId="3C074257" w14:textId="77777777" w:rsidR="00804175" w:rsidRPr="00491E35" w:rsidRDefault="0080417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F2516A" w14:textId="77777777" w:rsidR="00750F14" w:rsidRPr="00491E35" w:rsidRDefault="00750F14" w:rsidP="00D2581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750F14" w:rsidRPr="00491E35" w:rsidSect="00504D6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108301CD" w14:textId="78BF1338" w:rsidR="00563BA7" w:rsidRPr="00491E35" w:rsidRDefault="00563BA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2AFFB589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right="-43" w:hanging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7DFA2" w14:textId="1CD655EE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บริษัท ไทยยูเนี่ยน ฟีดมิลล์ จำกัด (มหาชน) (“บริษัท”) และบริษัทย่อย (“กลุ่มบริษัท”) </w:t>
      </w:r>
      <w:r w:rsidR="006D05EF" w:rsidRPr="007D4469">
        <w:rPr>
          <w:rFonts w:asciiTheme="majorBidi" w:hAnsiTheme="majorBidi" w:hint="cs"/>
          <w:sz w:val="30"/>
          <w:szCs w:val="30"/>
          <w:cs/>
        </w:rPr>
        <w:t>เป็นนิติบุคคลที่</w:t>
      </w:r>
      <w:r w:rsidRPr="00491E35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6D05EF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="006D05EF" w:rsidRPr="006D05EF">
        <w:rPr>
          <w:rFonts w:asciiTheme="majorBidi" w:hAnsiTheme="majorBidi" w:hint="cs"/>
          <w:sz w:val="30"/>
          <w:szCs w:val="30"/>
          <w:cs/>
        </w:rPr>
        <w:t>ในประเทศไทยและจดทะเบียนในตลาดหลักทรัพย์แห่งประเทศไทยเมื่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อวันที่ </w:t>
      </w:r>
      <w:r w:rsidR="00921D1A">
        <w:rPr>
          <w:rFonts w:asciiTheme="majorBidi" w:hAnsiTheme="majorBidi"/>
          <w:sz w:val="30"/>
          <w:szCs w:val="30"/>
        </w:rPr>
        <w:t xml:space="preserve">29 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921D1A">
        <w:rPr>
          <w:rFonts w:asciiTheme="majorBidi" w:hAnsiTheme="majorBidi"/>
          <w:sz w:val="30"/>
          <w:szCs w:val="30"/>
        </w:rPr>
        <w:t>2564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Pr="00491E35">
        <w:rPr>
          <w:rFonts w:asciiTheme="majorBidi" w:hAnsiTheme="majorBidi" w:cstheme="majorBidi"/>
          <w:sz w:val="30"/>
          <w:szCs w:val="30"/>
        </w:rPr>
        <w:t xml:space="preserve">89/1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491E35">
        <w:rPr>
          <w:rFonts w:asciiTheme="majorBidi" w:hAnsiTheme="majorBidi" w:cstheme="majorBidi"/>
          <w:sz w:val="30"/>
          <w:szCs w:val="30"/>
        </w:rPr>
        <w:t>2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ตำบลกาหลง อำเภอเมืองสมุทรสาคร จังหวัดสมุทรสาคร บริษัทมีสำนักงานสาขา </w:t>
      </w:r>
      <w:r w:rsidR="00D62AAF">
        <w:rPr>
          <w:rFonts w:asciiTheme="majorBidi" w:hAnsiTheme="majorBidi" w:cstheme="majorBidi"/>
          <w:sz w:val="30"/>
          <w:szCs w:val="30"/>
        </w:rPr>
        <w:t>3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แห่งในจังหวัดสมุทรสาคร </w:t>
      </w:r>
      <w:r w:rsidR="00D62AA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91E35">
        <w:rPr>
          <w:rFonts w:asciiTheme="majorBidi" w:hAnsiTheme="majorBidi" w:cstheme="majorBidi"/>
          <w:sz w:val="30"/>
          <w:szCs w:val="30"/>
          <w:cs/>
        </w:rPr>
        <w:t>จังหวัดสงขลา</w:t>
      </w:r>
    </w:p>
    <w:p w14:paraId="33BF6715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27269" w14:textId="3A44B219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hint="cs"/>
          <w:sz w:val="30"/>
          <w:szCs w:val="30"/>
          <w:cs/>
        </w:rPr>
        <w:t>บริษัทใหญ่ในระหว่าง</w:t>
      </w:r>
      <w:r w:rsidR="00026E3B">
        <w:rPr>
          <w:rFonts w:asciiTheme="majorBidi" w:hAnsiTheme="majorBidi" w:hint="cs"/>
          <w:sz w:val="30"/>
          <w:szCs w:val="30"/>
          <w:cs/>
        </w:rPr>
        <w:t>งวด</w:t>
      </w:r>
      <w:r w:rsidRPr="00491E35">
        <w:rPr>
          <w:rFonts w:asciiTheme="majorBidi" w:hAnsiTheme="majorBidi" w:hint="cs"/>
          <w:sz w:val="30"/>
          <w:szCs w:val="30"/>
          <w:cs/>
        </w:rPr>
        <w:t>ได้แก่</w:t>
      </w:r>
      <w:r w:rsidRPr="00491E35">
        <w:rPr>
          <w:rFonts w:asciiTheme="majorBidi" w:hAnsiTheme="majorBidi"/>
          <w:sz w:val="30"/>
          <w:szCs w:val="30"/>
          <w:cs/>
        </w:rPr>
        <w:t xml:space="preserve"> </w:t>
      </w:r>
      <w:r w:rsidRPr="00491E35">
        <w:rPr>
          <w:rFonts w:asciiTheme="majorBidi" w:hAnsiTheme="majorBidi" w:hint="cs"/>
          <w:sz w:val="30"/>
          <w:szCs w:val="30"/>
          <w:cs/>
        </w:rPr>
        <w:t>บริษัท</w:t>
      </w:r>
      <w:r w:rsidRPr="00491E35">
        <w:rPr>
          <w:rFonts w:asciiTheme="majorBidi" w:hAnsiTheme="majorBidi"/>
          <w:sz w:val="30"/>
          <w:szCs w:val="30"/>
          <w:cs/>
        </w:rPr>
        <w:t xml:space="preserve">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ไทยยูเนี่ยน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Pr="00491E35">
        <w:rPr>
          <w:rFonts w:asciiTheme="majorBidi" w:hAnsiTheme="majorBidi" w:hint="cs"/>
          <w:sz w:val="30"/>
          <w:szCs w:val="30"/>
          <w:cs/>
        </w:rPr>
        <w:t>จำกัด</w:t>
      </w:r>
      <w:r w:rsidRPr="00491E35">
        <w:rPr>
          <w:rFonts w:asciiTheme="majorBidi" w:hAnsiTheme="majorBidi"/>
          <w:sz w:val="30"/>
          <w:szCs w:val="30"/>
          <w:cs/>
        </w:rPr>
        <w:t xml:space="preserve"> (</w:t>
      </w:r>
      <w:r w:rsidRPr="00491E35">
        <w:rPr>
          <w:rFonts w:asciiTheme="majorBidi" w:hAnsiTheme="majorBidi" w:hint="cs"/>
          <w:sz w:val="30"/>
          <w:szCs w:val="30"/>
          <w:cs/>
        </w:rPr>
        <w:t>มหาชน</w:t>
      </w:r>
      <w:r w:rsidRPr="00491E35">
        <w:rPr>
          <w:rFonts w:asciiTheme="majorBidi" w:hAnsiTheme="majorBidi"/>
          <w:sz w:val="30"/>
          <w:szCs w:val="30"/>
          <w:cs/>
        </w:rPr>
        <w:t>)</w:t>
      </w:r>
    </w:p>
    <w:p w14:paraId="1A4C018F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E49580" w14:textId="484BEED6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491E35">
        <w:rPr>
          <w:rFonts w:asciiTheme="majorBidi" w:hAnsiTheme="majorBidi" w:hint="cs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491E35">
        <w:rPr>
          <w:rFonts w:asciiTheme="majorBidi" w:hAnsiTheme="majorBidi" w:cstheme="majorBidi"/>
          <w:sz w:val="30"/>
          <w:szCs w:val="30"/>
          <w:cs/>
        </w:rPr>
        <w:t>ผลิตและจำหน่ายอาหารสัตว์</w:t>
      </w:r>
    </w:p>
    <w:p w14:paraId="0C484571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5265B" w14:textId="77777777" w:rsidR="006D05EF" w:rsidRPr="00D453F8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เฉพาะบริษัทระหว่างกาลที่นําเสนอนี้ได้มีการสอบทานแต่ยังไม่ได้ตรวจสอบ</w:t>
      </w:r>
    </w:p>
    <w:p w14:paraId="24CD44D5" w14:textId="77777777" w:rsidR="006D05EF" w:rsidRPr="008F2F17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1D655B3" w14:textId="5451E9C9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Pr="008F2F17">
        <w:rPr>
          <w:rFonts w:asciiTheme="majorBidi" w:hAnsiTheme="majorBidi" w:cs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F2F17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  <w:r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F2F17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2E9FEBD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30"/>
          <w:szCs w:val="30"/>
        </w:rPr>
      </w:pPr>
    </w:p>
    <w:p w14:paraId="55ACD1FC" w14:textId="75782063" w:rsidR="00804175" w:rsidRPr="00491E35" w:rsidRDefault="0080417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491E35" w:rsidRDefault="00C11916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1B01A" w14:textId="0DA1EC6C" w:rsidR="00804175" w:rsidRDefault="00D25073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491E35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</w:t>
      </w:r>
      <w:r w:rsidR="002D0BAE" w:rsidRPr="00491E35">
        <w:rPr>
          <w:rFonts w:asciiTheme="majorBidi" w:hAnsiTheme="majorBidi" w:cstheme="majorBidi"/>
          <w:sz w:val="30"/>
          <w:szCs w:val="30"/>
          <w:cs/>
        </w:rPr>
        <w:t>ในรูปแบบเดียวกับ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งบการเงินประจำปีและ</w:t>
      </w:r>
      <w:r w:rsidR="0046260A" w:rsidRPr="00491E35">
        <w:rPr>
          <w:rFonts w:asciiTheme="majorBidi" w:hAnsiTheme="majorBidi" w:cstheme="majorBidi"/>
          <w:sz w:val="30"/>
          <w:szCs w:val="30"/>
          <w:cs/>
        </w:rPr>
        <w:t>จัดทำ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FB346D" w:rsidRPr="00491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19A4" w:rsidRPr="00491E35">
        <w:rPr>
          <w:rFonts w:asciiTheme="majorBidi" w:hAnsiTheme="majorBidi" w:cstheme="majorBidi"/>
          <w:sz w:val="30"/>
          <w:szCs w:val="30"/>
          <w:cs/>
        </w:rPr>
        <w:t>ในรูป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F72C71" w:rsidRPr="00491E35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ตามมาตรฐานการบัญชีฉบับที่ </w:t>
      </w:r>
      <w:r w:rsidR="00804175" w:rsidRPr="00491E35">
        <w:rPr>
          <w:rFonts w:asciiTheme="majorBidi" w:hAnsiTheme="majorBidi" w:cstheme="majorBidi"/>
          <w:sz w:val="30"/>
          <w:szCs w:val="30"/>
        </w:rPr>
        <w:t xml:space="preserve">34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F7010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A671A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804175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="00804175" w:rsidRPr="00491E3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965493" w:rsidRPr="00491E35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934CC9" w:rsidRPr="00491E35">
        <w:rPr>
          <w:rFonts w:asciiTheme="majorBidi" w:hAnsiTheme="majorBidi" w:cstheme="majorBidi"/>
          <w:sz w:val="30"/>
          <w:szCs w:val="30"/>
          <w:cs/>
        </w:rPr>
        <w:t>โดย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F5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4F55D2">
        <w:rPr>
          <w:rFonts w:asciiTheme="majorBidi" w:hAnsiTheme="majorBidi" w:cstheme="majorBidi"/>
          <w:sz w:val="30"/>
          <w:szCs w:val="30"/>
          <w:cs/>
        </w:rPr>
        <w:br/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491E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</w:rPr>
        <w:t>31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563BA7" w:rsidRPr="00491E35">
        <w:rPr>
          <w:rFonts w:asciiTheme="majorBidi" w:hAnsiTheme="majorBidi" w:cstheme="majorBidi"/>
          <w:sz w:val="30"/>
          <w:szCs w:val="30"/>
        </w:rPr>
        <w:t>2566</w:t>
      </w:r>
    </w:p>
    <w:p w14:paraId="68C157CD" w14:textId="5C524C2E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09BA3" w14:textId="082596F9" w:rsidR="006D05EF" w:rsidRPr="00EA5366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5C417273" w14:textId="77777777" w:rsidR="006D05EF" w:rsidRPr="00491E35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F4373" w14:textId="4566F202" w:rsidR="006D05EF" w:rsidRPr="006D05EF" w:rsidRDefault="006D05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6D05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</w:t>
      </w:r>
      <w:r w:rsidR="004F709B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มีสาระสำคัญ</w:t>
      </w:r>
    </w:p>
    <w:p w14:paraId="7CAB71B5" w14:textId="77777777" w:rsidR="006D05EF" w:rsidRPr="004F55D2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26"/>
          <w:szCs w:val="26"/>
        </w:rPr>
      </w:pPr>
    </w:p>
    <w:p w14:paraId="1A090D03" w14:textId="6FABC591" w:rsidR="00831ABA" w:rsidRPr="00491E35" w:rsidRDefault="006D05EF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4F55D2">
        <w:rPr>
          <w:rFonts w:asciiTheme="majorBidi" w:hAnsiTheme="majorBidi" w:cs="Angsana New"/>
          <w:sz w:val="30"/>
          <w:szCs w:val="30"/>
        </w:rPr>
        <w:t xml:space="preserve"> 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4F55D2">
        <w:rPr>
          <w:rFonts w:asciiTheme="majorBidi" w:hAnsiTheme="majorBidi" w:cs="Angsana New" w:hint="cs"/>
          <w:sz w:val="30"/>
          <w:szCs w:val="30"/>
          <w:cs/>
        </w:rPr>
        <w:t xml:space="preserve">อาจมีความไม่แน่นอนนั้น </w:t>
      </w:r>
      <w:r w:rsidR="004F55D2">
        <w:rPr>
          <w:rFonts w:asciiTheme="majorBidi" w:hAnsiTheme="majorBidi" w:cs="Angsana New"/>
          <w:sz w:val="30"/>
          <w:szCs w:val="30"/>
          <w:cs/>
        </w:rPr>
        <w:br/>
      </w:r>
      <w:r w:rsidR="004F55D2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ไม่แตกต่างจากที่ได้อธิบายไว้ใน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2566</w:t>
      </w:r>
    </w:p>
    <w:p w14:paraId="39A82123" w14:textId="68F5B99E" w:rsidR="008A0959" w:rsidRPr="004F55D2" w:rsidRDefault="008A0959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highlight w:val="lightGray"/>
          <w:shd w:val="clear" w:color="auto" w:fill="D9D9D9" w:themeFill="background1" w:themeFillShade="D9"/>
        </w:rPr>
      </w:pPr>
    </w:p>
    <w:p w14:paraId="3FF61EA8" w14:textId="60B775CB" w:rsidR="00491E35" w:rsidRPr="00491E35" w:rsidRDefault="00491E3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ประมาณการทางบัญชีที่สำคัญ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ข้อสมมติฐาน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และการใช้ดุลยพินิจ</w:t>
      </w:r>
    </w:p>
    <w:p w14:paraId="1EB202BA" w14:textId="2E1F4E79" w:rsidR="00491E35" w:rsidRPr="004F55D2" w:rsidRDefault="00491E35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highlight w:val="lightGray"/>
          <w:shd w:val="clear" w:color="auto" w:fill="D9D9D9" w:themeFill="background1" w:themeFillShade="D9"/>
        </w:rPr>
      </w:pPr>
    </w:p>
    <w:p w14:paraId="1BB6DEB9" w14:textId="77777777" w:rsidR="006D05EF" w:rsidRPr="006D05EF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ข้อสมมติฐาน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ๆ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18B118F" w14:textId="77777777" w:rsidR="006D05EF" w:rsidRPr="004F55D2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</w:rPr>
      </w:pPr>
    </w:p>
    <w:p w14:paraId="4BDF55B8" w14:textId="0E6133AE" w:rsidR="008A0959" w:rsidRPr="006D05EF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ในการจัดทํางบการเงินระหว่างกาลนี้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ประมาณการทางบัญชีที่สําคัญ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ข้อสมมติฐาน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ํางบการเงินสําหรับปีสิ้นสุด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2566</w:t>
      </w:r>
    </w:p>
    <w:p w14:paraId="37C9B009" w14:textId="251D70B4" w:rsidR="006D05EF" w:rsidRPr="004F55D2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th-TH"/>
        </w:rPr>
      </w:pPr>
    </w:p>
    <w:p w14:paraId="186263C8" w14:textId="6004EB74" w:rsidR="008A0959" w:rsidRPr="00491E35" w:rsidRDefault="008A0959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778FBC83" w14:textId="2BD345F2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lang w:val="th-TH"/>
        </w:rPr>
      </w:pPr>
    </w:p>
    <w:p w14:paraId="7E69E683" w14:textId="4B488B34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FBD2EE5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01D2DB73" w14:textId="50A5A199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491E35">
        <w:rPr>
          <w:rFonts w:asciiTheme="majorBidi" w:hAnsiTheme="majorBidi" w:cstheme="majorBidi"/>
          <w:sz w:val="30"/>
          <w:szCs w:val="30"/>
        </w:rPr>
        <w:t>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11396A07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62A53834" w14:textId="001E9553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ผลิตภัณฑ์อาหารกุ้ง</w:t>
      </w:r>
    </w:p>
    <w:p w14:paraId="776A136E" w14:textId="5046DAFE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ผลิตภัณฑ์อาหารปลา</w:t>
      </w:r>
    </w:p>
    <w:p w14:paraId="3B785C6C" w14:textId="028C9C16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ผลิตภัณฑ์อาหารสัตว์บก</w:t>
      </w:r>
    </w:p>
    <w:p w14:paraId="137E5FA6" w14:textId="0C592830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ผลิตภัณฑ์อื่น ๆ</w:t>
      </w:r>
    </w:p>
    <w:p w14:paraId="7228108F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3683C30E" w14:textId="238DC308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</w:t>
      </w:r>
      <w:r w:rsidR="00026E3B" w:rsidRPr="009874D5">
        <w:rPr>
          <w:rFonts w:asciiTheme="majorBidi" w:hAnsiTheme="majorBidi" w:cstheme="majorBidi"/>
          <w:sz w:val="30"/>
          <w:szCs w:val="30"/>
          <w:cs/>
        </w:rPr>
        <w:t>ในงบกำไรขาดทุน</w:t>
      </w:r>
    </w:p>
    <w:p w14:paraId="77DECC8B" w14:textId="77777777" w:rsidR="008A0959" w:rsidRPr="004F55D2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59BBD34D" w14:textId="337787F0" w:rsidR="00251738" w:rsidRDefault="004F55D2" w:rsidP="004F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3C6FED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251738" w:rsidSect="00563BA7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EDC2FEC" w14:textId="4C3E8E69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251738">
        <w:rPr>
          <w:rFonts w:asciiTheme="majorBidi" w:hAnsiTheme="majorBidi" w:cs="Angsana New" w:hint="cs"/>
          <w:sz w:val="30"/>
          <w:szCs w:val="30"/>
          <w:cs/>
        </w:rPr>
        <w:lastRenderedPageBreak/>
        <w:t>ข้อมูล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ผลการดำเนินงาน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จำแนก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ตามส่วนงานของกลุ่มบริษัทมีดังต่อไปนี้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236"/>
        <w:gridCol w:w="1584"/>
        <w:gridCol w:w="236"/>
        <w:gridCol w:w="1584"/>
        <w:gridCol w:w="236"/>
        <w:gridCol w:w="1584"/>
        <w:gridCol w:w="236"/>
        <w:gridCol w:w="1584"/>
        <w:gridCol w:w="236"/>
        <w:gridCol w:w="1584"/>
      </w:tblGrid>
      <w:tr w:rsidR="00251738" w:rsidRPr="006D05EF" w14:paraId="4829BD54" w14:textId="77777777" w:rsidTr="006D05EF">
        <w:tc>
          <w:tcPr>
            <w:tcW w:w="4770" w:type="dxa"/>
            <w:vAlign w:val="bottom"/>
          </w:tcPr>
          <w:p w14:paraId="1CCE594A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442401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8864" w:type="dxa"/>
            <w:gridSpan w:val="9"/>
            <w:vAlign w:val="bottom"/>
          </w:tcPr>
          <w:p w14:paraId="58261613" w14:textId="0957EE81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1738" w:rsidRPr="006D05EF" w14:paraId="26160AFE" w14:textId="77777777" w:rsidTr="006D05EF">
        <w:tc>
          <w:tcPr>
            <w:tcW w:w="4770" w:type="dxa"/>
            <w:vAlign w:val="bottom"/>
          </w:tcPr>
          <w:p w14:paraId="045124F9" w14:textId="67DBB623" w:rsidR="00251738" w:rsidRPr="006D05EF" w:rsidRDefault="00251738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0415B0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FC0C161" w14:textId="20552891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  <w:vAlign w:val="bottom"/>
          </w:tcPr>
          <w:p w14:paraId="70C761CE" w14:textId="77777777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C000530" w14:textId="1026D7C2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  <w:vAlign w:val="bottom"/>
          </w:tcPr>
          <w:p w14:paraId="17D3C4E7" w14:textId="77777777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23589D1" w14:textId="39D54956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  <w:vAlign w:val="bottom"/>
          </w:tcPr>
          <w:p w14:paraId="4AF4DDBC" w14:textId="77777777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EEB41BA" w14:textId="029E311C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453A8A" w14:textId="77777777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4E37BEE" w14:textId="77777777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51738" w:rsidRPr="006D05EF" w14:paraId="163B3607" w14:textId="77777777" w:rsidTr="006D05EF">
        <w:tc>
          <w:tcPr>
            <w:tcW w:w="4770" w:type="dxa"/>
            <w:vAlign w:val="bottom"/>
          </w:tcPr>
          <w:p w14:paraId="36B06839" w14:textId="1518D675" w:rsidR="00251738" w:rsidRPr="006D05EF" w:rsidRDefault="00251738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D05EF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289B2428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2C6D704" w14:textId="0CB29F6E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36" w:type="dxa"/>
            <w:vAlign w:val="bottom"/>
          </w:tcPr>
          <w:p w14:paraId="01338F0C" w14:textId="77777777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20363A0" w14:textId="23B2A84E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36" w:type="dxa"/>
            <w:vAlign w:val="bottom"/>
          </w:tcPr>
          <w:p w14:paraId="4711C7AB" w14:textId="77777777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025C899" w14:textId="1A091F55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36" w:type="dxa"/>
            <w:vAlign w:val="bottom"/>
          </w:tcPr>
          <w:p w14:paraId="148D4CBB" w14:textId="77777777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BC56FCA" w14:textId="09CEB174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36" w:type="dxa"/>
            <w:vAlign w:val="bottom"/>
          </w:tcPr>
          <w:p w14:paraId="305E414C" w14:textId="77777777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AFBBAD5" w14:textId="4A4E9790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51738" w:rsidRPr="006D05EF" w14:paraId="718F1AC4" w14:textId="77777777" w:rsidTr="006D05EF">
        <w:tc>
          <w:tcPr>
            <w:tcW w:w="4770" w:type="dxa"/>
            <w:vAlign w:val="bottom"/>
          </w:tcPr>
          <w:p w14:paraId="78946A4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BF2247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8864" w:type="dxa"/>
            <w:gridSpan w:val="9"/>
            <w:vAlign w:val="bottom"/>
          </w:tcPr>
          <w:p w14:paraId="6F92E604" w14:textId="79514C09" w:rsidR="00251738" w:rsidRPr="006D05EF" w:rsidRDefault="00251738" w:rsidP="00D2581A">
            <w:pPr>
              <w:jc w:val="center"/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1738" w:rsidRPr="006D05EF" w14:paraId="678B0C64" w14:textId="77777777" w:rsidTr="002F43E2">
        <w:tc>
          <w:tcPr>
            <w:tcW w:w="4770" w:type="dxa"/>
            <w:vAlign w:val="bottom"/>
          </w:tcPr>
          <w:p w14:paraId="64960021" w14:textId="0A075B3D" w:rsidR="00251738" w:rsidRPr="006D05EF" w:rsidRDefault="008F40E6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</w:t>
            </w:r>
            <w:r w:rsidR="00164529"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98FE0F4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B5F138" w14:textId="10269B15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708,864</w:t>
            </w:r>
          </w:p>
        </w:tc>
        <w:tc>
          <w:tcPr>
            <w:tcW w:w="236" w:type="dxa"/>
            <w:vAlign w:val="bottom"/>
          </w:tcPr>
          <w:p w14:paraId="11F3BF7F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062FEC" w14:textId="000BADC6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419,161</w:t>
            </w:r>
          </w:p>
        </w:tc>
        <w:tc>
          <w:tcPr>
            <w:tcW w:w="236" w:type="dxa"/>
            <w:vAlign w:val="bottom"/>
          </w:tcPr>
          <w:p w14:paraId="3B6940D5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E90BE3" w14:textId="7ABAAB9C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96,180</w:t>
            </w:r>
          </w:p>
        </w:tc>
        <w:tc>
          <w:tcPr>
            <w:tcW w:w="236" w:type="dxa"/>
            <w:vAlign w:val="bottom"/>
          </w:tcPr>
          <w:p w14:paraId="3A79DB82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E6CE1C" w14:textId="422BE96B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24,910</w:t>
            </w:r>
          </w:p>
        </w:tc>
        <w:tc>
          <w:tcPr>
            <w:tcW w:w="236" w:type="dxa"/>
            <w:vAlign w:val="bottom"/>
          </w:tcPr>
          <w:p w14:paraId="047DF7B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95F954" w14:textId="68D44EB0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1,249,1</w:t>
            </w:r>
            <w:r w:rsidR="00475B53">
              <w:rPr>
                <w:rFonts w:ascii="Angsana New" w:eastAsia="Arial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5</w:t>
            </w:r>
          </w:p>
        </w:tc>
      </w:tr>
      <w:tr w:rsidR="00251738" w:rsidRPr="006D05EF" w14:paraId="3A95E268" w14:textId="77777777" w:rsidTr="002F43E2">
        <w:tc>
          <w:tcPr>
            <w:tcW w:w="4770" w:type="dxa"/>
            <w:vAlign w:val="bottom"/>
          </w:tcPr>
          <w:p w14:paraId="5C67425A" w14:textId="4D17A503" w:rsidR="00251738" w:rsidRPr="006D05EF" w:rsidRDefault="008F40E6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14:paraId="0069515D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30804" w14:textId="024E78D2" w:rsidR="00251738" w:rsidRPr="004F55D2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4F55D2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708,864</w:t>
            </w:r>
          </w:p>
        </w:tc>
        <w:tc>
          <w:tcPr>
            <w:tcW w:w="236" w:type="dxa"/>
            <w:vAlign w:val="bottom"/>
          </w:tcPr>
          <w:p w14:paraId="69377A3D" w14:textId="77777777" w:rsidR="00251738" w:rsidRPr="004F55D2" w:rsidRDefault="00251738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956E5" w14:textId="11F5E719" w:rsidR="00251738" w:rsidRPr="004F55D2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4F55D2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419,161</w:t>
            </w:r>
          </w:p>
        </w:tc>
        <w:tc>
          <w:tcPr>
            <w:tcW w:w="236" w:type="dxa"/>
            <w:vAlign w:val="bottom"/>
          </w:tcPr>
          <w:p w14:paraId="4E6755C6" w14:textId="77777777" w:rsidR="00251738" w:rsidRPr="004F55D2" w:rsidRDefault="00251738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26AD0" w14:textId="3140B2AE" w:rsidR="00251738" w:rsidRPr="004F55D2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4F55D2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96,180</w:t>
            </w:r>
          </w:p>
        </w:tc>
        <w:tc>
          <w:tcPr>
            <w:tcW w:w="236" w:type="dxa"/>
            <w:vAlign w:val="bottom"/>
          </w:tcPr>
          <w:p w14:paraId="0DD89E42" w14:textId="77777777" w:rsidR="00251738" w:rsidRPr="004F55D2" w:rsidRDefault="00251738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C04A5" w14:textId="0876E40E" w:rsidR="00251738" w:rsidRPr="004F55D2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4F55D2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24,910</w:t>
            </w:r>
          </w:p>
        </w:tc>
        <w:tc>
          <w:tcPr>
            <w:tcW w:w="236" w:type="dxa"/>
            <w:vAlign w:val="bottom"/>
          </w:tcPr>
          <w:p w14:paraId="7B8B1065" w14:textId="77777777" w:rsidR="00251738" w:rsidRPr="004F55D2" w:rsidRDefault="00251738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E675" w14:textId="06D97E02" w:rsidR="00251738" w:rsidRPr="004F55D2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4F55D2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1,249,115</w:t>
            </w:r>
          </w:p>
        </w:tc>
      </w:tr>
      <w:tr w:rsidR="00164529" w:rsidRPr="006D05EF" w14:paraId="435C5E52" w14:textId="77777777" w:rsidTr="002F43E2">
        <w:tc>
          <w:tcPr>
            <w:tcW w:w="4770" w:type="dxa"/>
            <w:vAlign w:val="bottom"/>
          </w:tcPr>
          <w:p w14:paraId="231B89B3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27E4A4D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71F5679A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E94740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503539B1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4F317D7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1CE65319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B0E9E34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0AD80C9B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D685660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46C65FF7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251738" w:rsidRPr="006D05EF" w14:paraId="0E768E83" w14:textId="77777777" w:rsidTr="002F43E2">
        <w:tc>
          <w:tcPr>
            <w:tcW w:w="4770" w:type="dxa"/>
            <w:vAlign w:val="bottom"/>
          </w:tcPr>
          <w:p w14:paraId="499B5697" w14:textId="52C06892" w:rsidR="00251738" w:rsidRPr="006D05EF" w:rsidRDefault="00251738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36" w:type="dxa"/>
            <w:vAlign w:val="bottom"/>
          </w:tcPr>
          <w:p w14:paraId="6755C0C9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FD1C85E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00A6D4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A0CBCFA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BA91D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17AE3B1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7DC250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D9435B4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DD0E89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08376EF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251738" w:rsidRPr="006D05EF" w14:paraId="43317E24" w14:textId="77777777" w:rsidTr="002F43E2">
        <w:tc>
          <w:tcPr>
            <w:tcW w:w="4770" w:type="dxa"/>
            <w:vAlign w:val="bottom"/>
          </w:tcPr>
          <w:p w14:paraId="7545E957" w14:textId="0F87B20A" w:rsidR="00251738" w:rsidRPr="006D05EF" w:rsidRDefault="00251738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236" w:type="dxa"/>
            <w:vAlign w:val="bottom"/>
          </w:tcPr>
          <w:p w14:paraId="16159FD3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6A126CF" w14:textId="6E304507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123,62</w:t>
            </w:r>
            <w:r w:rsidR="004F55D2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7F5AC623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8701EFB" w14:textId="5EAD6731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69,841</w:t>
            </w:r>
          </w:p>
        </w:tc>
        <w:tc>
          <w:tcPr>
            <w:tcW w:w="236" w:type="dxa"/>
            <w:vAlign w:val="bottom"/>
          </w:tcPr>
          <w:p w14:paraId="60615D2C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2404099" w14:textId="5C88BEA9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7,585</w:t>
            </w:r>
          </w:p>
        </w:tc>
        <w:tc>
          <w:tcPr>
            <w:tcW w:w="236" w:type="dxa"/>
            <w:vAlign w:val="bottom"/>
          </w:tcPr>
          <w:p w14:paraId="45FAD85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34B5D1F" w14:textId="6DB836D9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62</w:t>
            </w:r>
          </w:p>
        </w:tc>
        <w:tc>
          <w:tcPr>
            <w:tcW w:w="236" w:type="dxa"/>
            <w:vAlign w:val="bottom"/>
          </w:tcPr>
          <w:p w14:paraId="3D405956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8B0015F" w14:textId="506806BA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201,11</w:t>
            </w:r>
            <w:r w:rsidR="004F55D2">
              <w:rPr>
                <w:rFonts w:ascii="Angsana New" w:eastAsia="Arial" w:hAnsi="Angsana New" w:cs="Angsana New"/>
                <w:sz w:val="28"/>
                <w:szCs w:val="28"/>
              </w:rPr>
              <w:t>6</w:t>
            </w:r>
          </w:p>
        </w:tc>
      </w:tr>
      <w:tr w:rsidR="00251738" w:rsidRPr="006D05EF" w14:paraId="7DCB8109" w14:textId="77777777" w:rsidTr="002F43E2">
        <w:tc>
          <w:tcPr>
            <w:tcW w:w="4770" w:type="dxa"/>
            <w:vAlign w:val="bottom"/>
          </w:tcPr>
          <w:p w14:paraId="5CC102BE" w14:textId="4486A221" w:rsidR="00251738" w:rsidRPr="006D05EF" w:rsidRDefault="00097847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="00251738"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="00251738"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 w:rsidR="00F15AA5"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39320CA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E5DE98E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D5D650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D8B79ED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D16226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DAF189B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4FD31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E62F374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225C8C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2450B34" w14:textId="0DCEA5BF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AD1F54" w:rsidRPr="006D05EF" w14:paraId="53CAB3B6" w14:textId="77777777" w:rsidTr="002F43E2">
        <w:tc>
          <w:tcPr>
            <w:tcW w:w="4770" w:type="dxa"/>
            <w:vAlign w:val="bottom"/>
          </w:tcPr>
          <w:p w14:paraId="0C77AA60" w14:textId="6BAF5D9E" w:rsidR="00AD1F54" w:rsidRPr="006D05EF" w:rsidRDefault="00AD1F54" w:rsidP="00D2581A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</w:t>
            </w:r>
            <w:r w:rsidR="00097847"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(รวมผลขาดทุน</w:t>
            </w:r>
            <w:r w:rsidR="00097847"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236" w:type="dxa"/>
            <w:vAlign w:val="bottom"/>
          </w:tcPr>
          <w:p w14:paraId="65CFCBB0" w14:textId="77777777" w:rsidR="00AD1F54" w:rsidRPr="006D05EF" w:rsidRDefault="00AD1F54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FC5FC38" w14:textId="77777777" w:rsidR="00AD1F54" w:rsidRPr="006D05EF" w:rsidRDefault="00AD1F5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69F605" w14:textId="77777777" w:rsidR="00AD1F54" w:rsidRPr="006D05EF" w:rsidRDefault="00AD1F54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10FD318" w14:textId="77777777" w:rsidR="00AD1F54" w:rsidRPr="006D05EF" w:rsidRDefault="00AD1F5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21F8D1" w14:textId="77777777" w:rsidR="00AD1F54" w:rsidRPr="006D05EF" w:rsidRDefault="00AD1F54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D532D23" w14:textId="77777777" w:rsidR="00AD1F54" w:rsidRPr="006D05EF" w:rsidRDefault="00AD1F5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F76EEE" w14:textId="77777777" w:rsidR="00AD1F54" w:rsidRPr="006D05EF" w:rsidRDefault="00AD1F54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1678AC8" w14:textId="77777777" w:rsidR="00AD1F54" w:rsidRPr="006D05EF" w:rsidRDefault="00AD1F5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441131" w14:textId="77777777" w:rsidR="00AD1F54" w:rsidRPr="006D05EF" w:rsidRDefault="00AD1F54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A546C47" w14:textId="77777777" w:rsidR="00AD1F54" w:rsidRPr="006D05EF" w:rsidRDefault="00AD1F54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251738" w:rsidRPr="00871E3F" w14:paraId="5D30DCF0" w14:textId="77777777" w:rsidTr="00871E3F">
        <w:tc>
          <w:tcPr>
            <w:tcW w:w="4770" w:type="dxa"/>
            <w:shd w:val="clear" w:color="auto" w:fill="auto"/>
            <w:vAlign w:val="bottom"/>
          </w:tcPr>
          <w:p w14:paraId="213EAA91" w14:textId="41A76FA2" w:rsidR="00251738" w:rsidRPr="00871E3F" w:rsidRDefault="00AD1F54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="00097847"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</w:t>
            </w:r>
            <w:r w:rsidR="00251738"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และลูกหนี้อื่น)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2238D7" w14:textId="77777777" w:rsidR="00251738" w:rsidRPr="00871E3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EB8AD6" w14:textId="77777777" w:rsidR="00251738" w:rsidRPr="00871E3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3A21F6" w14:textId="77777777" w:rsidR="00251738" w:rsidRPr="00871E3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35BB9F" w14:textId="77777777" w:rsidR="00251738" w:rsidRPr="00871E3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6BBA1F" w14:textId="77777777" w:rsidR="00251738" w:rsidRPr="00871E3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D01EBD" w14:textId="77777777" w:rsidR="00251738" w:rsidRPr="00871E3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380C94" w14:textId="77777777" w:rsidR="00251738" w:rsidRPr="00871E3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477463" w14:textId="77777777" w:rsidR="00251738" w:rsidRPr="00871E3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48E616" w14:textId="77777777" w:rsidR="00251738" w:rsidRPr="00871E3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AFB7F4" w14:textId="064CED26" w:rsidR="00251738" w:rsidRPr="00871E3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</w:rPr>
              <w:t>(108,096)</w:t>
            </w:r>
          </w:p>
        </w:tc>
      </w:tr>
      <w:tr w:rsidR="00251738" w:rsidRPr="006D05EF" w14:paraId="3FA29E05" w14:textId="77777777" w:rsidTr="00871E3F">
        <w:tc>
          <w:tcPr>
            <w:tcW w:w="4770" w:type="dxa"/>
            <w:shd w:val="clear" w:color="auto" w:fill="auto"/>
            <w:vAlign w:val="bottom"/>
          </w:tcPr>
          <w:p w14:paraId="3698C019" w14:textId="3C43B573" w:rsidR="00251738" w:rsidRPr="00871E3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 (ค่าใช้จ่าย) อื่น 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E61EA" w14:textId="77777777" w:rsidR="00251738" w:rsidRPr="00871E3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CF17E3" w14:textId="77777777" w:rsidR="00251738" w:rsidRPr="00871E3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D43D0C" w14:textId="77777777" w:rsidR="00251738" w:rsidRPr="00871E3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36F08C" w14:textId="77777777" w:rsidR="00251738" w:rsidRPr="00871E3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B6CFA6" w14:textId="77777777" w:rsidR="00251738" w:rsidRPr="00871E3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48F444" w14:textId="77777777" w:rsidR="00251738" w:rsidRPr="00871E3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CFA0E8" w14:textId="77777777" w:rsidR="00251738" w:rsidRPr="00871E3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5CB3B5" w14:textId="77777777" w:rsidR="00251738" w:rsidRPr="00871E3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66EEE8" w14:textId="77777777" w:rsidR="00251738" w:rsidRPr="00871E3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8376A" w14:textId="5BC01D84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</w:rPr>
              <w:t>17,319</w:t>
            </w:r>
          </w:p>
        </w:tc>
      </w:tr>
      <w:tr w:rsidR="00251738" w:rsidRPr="006D05EF" w14:paraId="7D0CD32C" w14:textId="77777777" w:rsidTr="002F43E2">
        <w:tc>
          <w:tcPr>
            <w:tcW w:w="4770" w:type="dxa"/>
            <w:vAlign w:val="bottom"/>
          </w:tcPr>
          <w:p w14:paraId="26596981" w14:textId="646F5515" w:rsidR="00251738" w:rsidRPr="006D05EF" w:rsidRDefault="00251738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236" w:type="dxa"/>
            <w:vAlign w:val="bottom"/>
          </w:tcPr>
          <w:p w14:paraId="4F314098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F87F30B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83AF16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FE09A6A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90898F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1F9FD80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7F0D70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B3357C7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BB622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EB26656" w14:textId="374A1DAE" w:rsidR="00251738" w:rsidRPr="004F55D2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4F55D2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110,3</w:t>
            </w:r>
            <w:r w:rsidR="004F55D2" w:rsidRPr="004F55D2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39</w:t>
            </w:r>
          </w:p>
        </w:tc>
      </w:tr>
      <w:tr w:rsidR="00251738" w:rsidRPr="006D05EF" w14:paraId="17CF3A4E" w14:textId="77777777" w:rsidTr="002F43E2">
        <w:tc>
          <w:tcPr>
            <w:tcW w:w="4770" w:type="dxa"/>
            <w:vAlign w:val="bottom"/>
          </w:tcPr>
          <w:p w14:paraId="700E2855" w14:textId="6F0272D3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36" w:type="dxa"/>
            <w:vAlign w:val="bottom"/>
          </w:tcPr>
          <w:p w14:paraId="6A2E2DB4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89C30BB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061D58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4A0A7A3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4BFCFF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83581E1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C453E7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1D3BA7B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A5DA5F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B7589C" w14:textId="62500E3A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(3,010)</w:t>
            </w:r>
          </w:p>
        </w:tc>
      </w:tr>
      <w:tr w:rsidR="00251738" w:rsidRPr="006D05EF" w14:paraId="09E44BD6" w14:textId="77777777" w:rsidTr="002F43E2">
        <w:tc>
          <w:tcPr>
            <w:tcW w:w="4770" w:type="dxa"/>
            <w:vAlign w:val="bottom"/>
          </w:tcPr>
          <w:p w14:paraId="63B04A71" w14:textId="196F520F" w:rsidR="00251738" w:rsidRPr="006D05EF" w:rsidRDefault="008F40E6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236" w:type="dxa"/>
            <w:vAlign w:val="bottom"/>
          </w:tcPr>
          <w:p w14:paraId="7D24B334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3FBD026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6CF7D3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56C586E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895AB1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868ECE7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552107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8E0CB7B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EB0188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CA67BB3" w14:textId="333D5FFF" w:rsidR="00251738" w:rsidRPr="00787451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787451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107,3</w:t>
            </w:r>
            <w:r w:rsidR="004F55D2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29</w:t>
            </w:r>
          </w:p>
        </w:tc>
      </w:tr>
      <w:tr w:rsidR="00251738" w:rsidRPr="009E0A5A" w14:paraId="0FB9CC75" w14:textId="77777777" w:rsidTr="002F43E2">
        <w:tc>
          <w:tcPr>
            <w:tcW w:w="4770" w:type="dxa"/>
            <w:vAlign w:val="bottom"/>
          </w:tcPr>
          <w:p w14:paraId="163E0100" w14:textId="6E2FCFE1" w:rsidR="00251738" w:rsidRPr="006D05EF" w:rsidRDefault="008F40E6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63B90F93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D976B8B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0597FA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2A41B8E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C1BFD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FEAAB13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B1D962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9ED6A80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1BB1E6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84B8FE" w14:textId="557D1C18" w:rsidR="00251738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(3,171)</w:t>
            </w:r>
          </w:p>
        </w:tc>
      </w:tr>
      <w:tr w:rsidR="00251738" w:rsidRPr="006D05EF" w14:paraId="0EA216F4" w14:textId="77777777" w:rsidTr="00EF33E2">
        <w:tc>
          <w:tcPr>
            <w:tcW w:w="4770" w:type="dxa"/>
            <w:vAlign w:val="bottom"/>
          </w:tcPr>
          <w:p w14:paraId="76719B7F" w14:textId="009BE987" w:rsidR="00251738" w:rsidRPr="006D05EF" w:rsidRDefault="008F40E6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36" w:type="dxa"/>
            <w:vAlign w:val="bottom"/>
          </w:tcPr>
          <w:p w14:paraId="7F6740DB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7301D27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DB23E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0FE353B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4CF51F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A647430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CA2BA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8FA8EAD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403BD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3E459641" w14:textId="7825B19E" w:rsidR="00251738" w:rsidRPr="00787451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787451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104,15</w:t>
            </w:r>
            <w:r w:rsidR="004F55D2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251738" w:rsidRPr="006D05EF" w14:paraId="60468265" w14:textId="77777777" w:rsidTr="00EF33E2">
        <w:tc>
          <w:tcPr>
            <w:tcW w:w="4770" w:type="dxa"/>
            <w:vAlign w:val="bottom"/>
          </w:tcPr>
          <w:p w14:paraId="7B575239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FA4EC3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0AC8B00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65D31A8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1046A56B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144B3DF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43B515C1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510593F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F3C7372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D25A0AD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6791D287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251738" w:rsidRPr="006D05EF" w14:paraId="3A84519A" w14:textId="77777777" w:rsidTr="00EF33E2">
        <w:tc>
          <w:tcPr>
            <w:tcW w:w="4770" w:type="dxa"/>
            <w:vAlign w:val="bottom"/>
          </w:tcPr>
          <w:p w14:paraId="0C05587A" w14:textId="09EA3A06" w:rsidR="00251738" w:rsidRPr="006D05EF" w:rsidRDefault="008F40E6" w:rsidP="00D2581A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236" w:type="dxa"/>
            <w:vAlign w:val="bottom"/>
          </w:tcPr>
          <w:p w14:paraId="441FF67E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9402621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03781C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923A5E3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9FB588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503E180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EE9CBA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CFF725F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D38872" w14:textId="77777777" w:rsidR="00251738" w:rsidRPr="006D05EF" w:rsidRDefault="00251738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426407A" w14:textId="77777777" w:rsidR="00251738" w:rsidRPr="006D05EF" w:rsidRDefault="0025173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6D05EF" w:rsidRPr="006D05EF" w14:paraId="7B6E2881" w14:textId="77777777" w:rsidTr="00EF33E2">
        <w:tc>
          <w:tcPr>
            <w:tcW w:w="4770" w:type="dxa"/>
          </w:tcPr>
          <w:p w14:paraId="013B4D27" w14:textId="79C0A55C" w:rsidR="006D05EF" w:rsidRPr="006D05EF" w:rsidRDefault="006D05EF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236" w:type="dxa"/>
            <w:vAlign w:val="bottom"/>
          </w:tcPr>
          <w:p w14:paraId="5B0B7A3A" w14:textId="77777777" w:rsidR="006D05EF" w:rsidRPr="006D05EF" w:rsidRDefault="006D05EF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625CF197" w14:textId="0C0B8AD9" w:rsidR="006D05EF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708,864</w:t>
            </w:r>
          </w:p>
        </w:tc>
        <w:tc>
          <w:tcPr>
            <w:tcW w:w="236" w:type="dxa"/>
            <w:vAlign w:val="bottom"/>
          </w:tcPr>
          <w:p w14:paraId="22AD1017" w14:textId="77777777" w:rsidR="006D05EF" w:rsidRPr="006D05EF" w:rsidRDefault="006D05EF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644EFAD9" w14:textId="66C79D6C" w:rsidR="006D05EF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419,161</w:t>
            </w:r>
          </w:p>
        </w:tc>
        <w:tc>
          <w:tcPr>
            <w:tcW w:w="236" w:type="dxa"/>
            <w:vAlign w:val="bottom"/>
          </w:tcPr>
          <w:p w14:paraId="44FA5563" w14:textId="77777777" w:rsidR="006D05EF" w:rsidRPr="006D05EF" w:rsidRDefault="006D05EF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52AA88C9" w14:textId="068D1CF0" w:rsidR="006D05EF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96,180</w:t>
            </w:r>
          </w:p>
        </w:tc>
        <w:tc>
          <w:tcPr>
            <w:tcW w:w="236" w:type="dxa"/>
            <w:vAlign w:val="bottom"/>
          </w:tcPr>
          <w:p w14:paraId="734E6E58" w14:textId="77777777" w:rsidR="006D05EF" w:rsidRPr="006D05EF" w:rsidRDefault="006D05EF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22EC1251" w14:textId="4A64AB16" w:rsidR="006D05EF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24,910</w:t>
            </w:r>
          </w:p>
        </w:tc>
        <w:tc>
          <w:tcPr>
            <w:tcW w:w="236" w:type="dxa"/>
            <w:vAlign w:val="bottom"/>
          </w:tcPr>
          <w:p w14:paraId="55877A14" w14:textId="77777777" w:rsidR="006D05EF" w:rsidRPr="006D05EF" w:rsidRDefault="006D05EF" w:rsidP="00D2581A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49632423" w14:textId="0884FF58" w:rsidR="006D05EF" w:rsidRPr="006D05EF" w:rsidRDefault="0078745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1,249,115</w:t>
            </w:r>
          </w:p>
        </w:tc>
      </w:tr>
      <w:tr w:rsidR="00164529" w:rsidRPr="006D05EF" w14:paraId="377C7EAD" w14:textId="77777777" w:rsidTr="002F43E2">
        <w:trPr>
          <w:tblHeader/>
        </w:trPr>
        <w:tc>
          <w:tcPr>
            <w:tcW w:w="4770" w:type="dxa"/>
            <w:vAlign w:val="bottom"/>
          </w:tcPr>
          <w:p w14:paraId="325C63E5" w14:textId="2E708FD6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710DCD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8864" w:type="dxa"/>
            <w:gridSpan w:val="9"/>
            <w:vAlign w:val="bottom"/>
          </w:tcPr>
          <w:p w14:paraId="0A528985" w14:textId="77777777" w:rsidR="00475B53" w:rsidRDefault="00475B53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  <w:p w14:paraId="152B4180" w14:textId="33DB9792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64529" w:rsidRPr="006D05EF" w14:paraId="75B74F29" w14:textId="77777777" w:rsidTr="002F43E2">
        <w:trPr>
          <w:tblHeader/>
        </w:trPr>
        <w:tc>
          <w:tcPr>
            <w:tcW w:w="4770" w:type="dxa"/>
            <w:vAlign w:val="bottom"/>
          </w:tcPr>
          <w:p w14:paraId="3E148F03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BF299A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1ABC5AD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  <w:vAlign w:val="bottom"/>
          </w:tcPr>
          <w:p w14:paraId="35CB3153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F300ED3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  <w:vAlign w:val="bottom"/>
          </w:tcPr>
          <w:p w14:paraId="01B5A50D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0898285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  <w:vAlign w:val="bottom"/>
          </w:tcPr>
          <w:p w14:paraId="2660F4E6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09FD818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3207EE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D670EFF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64529" w:rsidRPr="006D05EF" w14:paraId="64ACA83A" w14:textId="77777777" w:rsidTr="002F43E2">
        <w:trPr>
          <w:tblHeader/>
        </w:trPr>
        <w:tc>
          <w:tcPr>
            <w:tcW w:w="4770" w:type="dxa"/>
            <w:vAlign w:val="bottom"/>
          </w:tcPr>
          <w:p w14:paraId="1464C1EC" w14:textId="5092D583" w:rsidR="00164529" w:rsidRPr="006D05EF" w:rsidRDefault="00164529" w:rsidP="00D2581A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D05EF"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78702F1B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2CC1DBE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36" w:type="dxa"/>
            <w:vAlign w:val="bottom"/>
          </w:tcPr>
          <w:p w14:paraId="6B9DAA1C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A93D4D6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36" w:type="dxa"/>
            <w:vAlign w:val="bottom"/>
          </w:tcPr>
          <w:p w14:paraId="3458C612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CB38072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36" w:type="dxa"/>
            <w:vAlign w:val="bottom"/>
          </w:tcPr>
          <w:p w14:paraId="1D538270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7BFC12E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36" w:type="dxa"/>
            <w:vAlign w:val="bottom"/>
          </w:tcPr>
          <w:p w14:paraId="0262C7EC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29C63C8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64529" w:rsidRPr="006D05EF" w14:paraId="23658ECC" w14:textId="77777777" w:rsidTr="002F43E2">
        <w:trPr>
          <w:tblHeader/>
        </w:trPr>
        <w:tc>
          <w:tcPr>
            <w:tcW w:w="4770" w:type="dxa"/>
            <w:vAlign w:val="bottom"/>
          </w:tcPr>
          <w:p w14:paraId="4EBEAF3B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55556F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8864" w:type="dxa"/>
            <w:gridSpan w:val="9"/>
            <w:vAlign w:val="bottom"/>
          </w:tcPr>
          <w:p w14:paraId="58BB457C" w14:textId="77777777" w:rsidR="00164529" w:rsidRPr="006D05EF" w:rsidRDefault="00164529" w:rsidP="00D2581A">
            <w:pPr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4529" w:rsidRPr="006D05EF" w14:paraId="433F47D0" w14:textId="77777777" w:rsidTr="002F43E2">
        <w:tc>
          <w:tcPr>
            <w:tcW w:w="4770" w:type="dxa"/>
            <w:vAlign w:val="bottom"/>
          </w:tcPr>
          <w:p w14:paraId="0A23FF68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236" w:type="dxa"/>
            <w:vAlign w:val="bottom"/>
          </w:tcPr>
          <w:p w14:paraId="2209DD59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7D6B62" w14:textId="5EE645F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637,348</w:t>
            </w:r>
          </w:p>
        </w:tc>
        <w:tc>
          <w:tcPr>
            <w:tcW w:w="236" w:type="dxa"/>
            <w:vAlign w:val="bottom"/>
          </w:tcPr>
          <w:p w14:paraId="398D7674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0610B1" w14:textId="0D487348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365,090</w:t>
            </w:r>
          </w:p>
        </w:tc>
        <w:tc>
          <w:tcPr>
            <w:tcW w:w="236" w:type="dxa"/>
            <w:vAlign w:val="bottom"/>
          </w:tcPr>
          <w:p w14:paraId="1ABB13E5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F6F783" w14:textId="2F7B4FF3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132,132</w:t>
            </w:r>
          </w:p>
        </w:tc>
        <w:tc>
          <w:tcPr>
            <w:tcW w:w="236" w:type="dxa"/>
            <w:vAlign w:val="bottom"/>
          </w:tcPr>
          <w:p w14:paraId="3E82135D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2DA829" w14:textId="28B6D8FF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17,678</w:t>
            </w:r>
          </w:p>
        </w:tc>
        <w:tc>
          <w:tcPr>
            <w:tcW w:w="236" w:type="dxa"/>
            <w:vAlign w:val="bottom"/>
          </w:tcPr>
          <w:p w14:paraId="3598EA69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659CDB" w14:textId="09AF7F90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1,152,248</w:t>
            </w:r>
          </w:p>
        </w:tc>
      </w:tr>
      <w:tr w:rsidR="00164529" w:rsidRPr="006D05EF" w14:paraId="6C02F878" w14:textId="77777777" w:rsidTr="002F43E2">
        <w:tc>
          <w:tcPr>
            <w:tcW w:w="4770" w:type="dxa"/>
            <w:vAlign w:val="bottom"/>
          </w:tcPr>
          <w:p w14:paraId="6DB2D0A0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14:paraId="7FFA70B3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2767E" w14:textId="2CBD7162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637,348</w:t>
            </w:r>
          </w:p>
        </w:tc>
        <w:tc>
          <w:tcPr>
            <w:tcW w:w="236" w:type="dxa"/>
            <w:vAlign w:val="bottom"/>
          </w:tcPr>
          <w:p w14:paraId="5048962A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5B3A9" w14:textId="7AB38DAC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365,090</w:t>
            </w:r>
          </w:p>
        </w:tc>
        <w:tc>
          <w:tcPr>
            <w:tcW w:w="236" w:type="dxa"/>
            <w:vAlign w:val="bottom"/>
          </w:tcPr>
          <w:p w14:paraId="54BA0B2C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B7A58" w14:textId="554EEDDA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132,132</w:t>
            </w:r>
          </w:p>
        </w:tc>
        <w:tc>
          <w:tcPr>
            <w:tcW w:w="236" w:type="dxa"/>
            <w:vAlign w:val="bottom"/>
          </w:tcPr>
          <w:p w14:paraId="6AA12FE6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771A8" w14:textId="5007B3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17,678</w:t>
            </w:r>
          </w:p>
        </w:tc>
        <w:tc>
          <w:tcPr>
            <w:tcW w:w="236" w:type="dxa"/>
            <w:vAlign w:val="bottom"/>
          </w:tcPr>
          <w:p w14:paraId="4C901FDC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0EFE" w14:textId="527CABF4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1,152,248</w:t>
            </w:r>
          </w:p>
        </w:tc>
      </w:tr>
      <w:tr w:rsidR="00164529" w:rsidRPr="00AD1F54" w14:paraId="71099D96" w14:textId="77777777" w:rsidTr="002F43E2">
        <w:tc>
          <w:tcPr>
            <w:tcW w:w="4770" w:type="dxa"/>
            <w:vAlign w:val="bottom"/>
          </w:tcPr>
          <w:p w14:paraId="4902F766" w14:textId="77777777" w:rsidR="00164529" w:rsidRPr="00AD1F54" w:rsidRDefault="00164529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1D9DBCD" w14:textId="77777777" w:rsidR="00164529" w:rsidRPr="00AD1F54" w:rsidRDefault="00164529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6DD1EF7B" w14:textId="77777777" w:rsidR="00164529" w:rsidRPr="00AD1F54" w:rsidRDefault="00164529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9DD41BD" w14:textId="77777777" w:rsidR="00164529" w:rsidRPr="00AD1F54" w:rsidRDefault="00164529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282FB379" w14:textId="77777777" w:rsidR="00164529" w:rsidRPr="00AD1F54" w:rsidRDefault="00164529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904EB32" w14:textId="77777777" w:rsidR="00164529" w:rsidRPr="00AD1F54" w:rsidRDefault="00164529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5CBFA684" w14:textId="77777777" w:rsidR="00164529" w:rsidRPr="00AD1F54" w:rsidRDefault="00164529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F640F7D" w14:textId="77777777" w:rsidR="00164529" w:rsidRPr="00AD1F54" w:rsidRDefault="00164529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7CB2F9B6" w14:textId="77777777" w:rsidR="00164529" w:rsidRPr="00AD1F54" w:rsidRDefault="00164529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922AA02" w14:textId="77777777" w:rsidR="00164529" w:rsidRPr="00AD1F54" w:rsidRDefault="00164529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41E10856" w14:textId="77777777" w:rsidR="00164529" w:rsidRPr="00AD1F54" w:rsidRDefault="00164529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</w:tr>
      <w:tr w:rsidR="00164529" w:rsidRPr="006D05EF" w14:paraId="31C415DC" w14:textId="77777777" w:rsidTr="002F43E2">
        <w:tc>
          <w:tcPr>
            <w:tcW w:w="4770" w:type="dxa"/>
            <w:vAlign w:val="bottom"/>
          </w:tcPr>
          <w:p w14:paraId="18EF753C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36" w:type="dxa"/>
            <w:vAlign w:val="bottom"/>
          </w:tcPr>
          <w:p w14:paraId="35714E72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6DB4879" w14:textId="0758171B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783ABA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071B335" w14:textId="625C3B34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F4D698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FD92CA2" w14:textId="26FD66C4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920B29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2C2E23C" w14:textId="0F255A14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6DF66E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A93C39D" w14:textId="192A8462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164529" w:rsidRPr="006D05EF" w14:paraId="410F07D0" w14:textId="77777777" w:rsidTr="002F43E2">
        <w:tc>
          <w:tcPr>
            <w:tcW w:w="4770" w:type="dxa"/>
            <w:vAlign w:val="bottom"/>
          </w:tcPr>
          <w:p w14:paraId="4A8758C3" w14:textId="51A67A38" w:rsidR="00164529" w:rsidRPr="006D05EF" w:rsidRDefault="0016452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AD1F54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AD1F5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(</w:t>
            </w:r>
            <w:r w:rsidR="00AD1F54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AD1F5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)</w:t>
            </w:r>
            <w:r w:rsidR="00AD1F54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236" w:type="dxa"/>
            <w:vAlign w:val="bottom"/>
          </w:tcPr>
          <w:p w14:paraId="45650163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EF316EB" w14:textId="6D8149C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40,436</w:t>
            </w:r>
          </w:p>
        </w:tc>
        <w:tc>
          <w:tcPr>
            <w:tcW w:w="236" w:type="dxa"/>
            <w:vAlign w:val="bottom"/>
          </w:tcPr>
          <w:p w14:paraId="5EC31B0C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DF187DA" w14:textId="13F8497D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(443)</w:t>
            </w:r>
          </w:p>
        </w:tc>
        <w:tc>
          <w:tcPr>
            <w:tcW w:w="236" w:type="dxa"/>
            <w:vAlign w:val="bottom"/>
          </w:tcPr>
          <w:p w14:paraId="35F5B6FF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E7A37C5" w14:textId="3727ECFE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12,160</w:t>
            </w:r>
          </w:p>
        </w:tc>
        <w:tc>
          <w:tcPr>
            <w:tcW w:w="236" w:type="dxa"/>
            <w:vAlign w:val="bottom"/>
          </w:tcPr>
          <w:p w14:paraId="21BA3FF5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134671C" w14:textId="11BBA90A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(4,405)</w:t>
            </w:r>
          </w:p>
        </w:tc>
        <w:tc>
          <w:tcPr>
            <w:tcW w:w="236" w:type="dxa"/>
            <w:vAlign w:val="bottom"/>
          </w:tcPr>
          <w:p w14:paraId="52644D20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CEFA80E" w14:textId="67509329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47,748</w:t>
            </w:r>
          </w:p>
        </w:tc>
      </w:tr>
      <w:tr w:rsidR="00097847" w:rsidRPr="00871E3F" w14:paraId="5E6EA126" w14:textId="77777777" w:rsidTr="002F43E2">
        <w:tc>
          <w:tcPr>
            <w:tcW w:w="4770" w:type="dxa"/>
            <w:vAlign w:val="bottom"/>
          </w:tcPr>
          <w:p w14:paraId="7D9F6381" w14:textId="34F0FC3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6B95834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F79B082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756177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428DDFB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D8D886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FF76DB6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38C193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666F1CE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5737AA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AFF47B3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097847" w:rsidRPr="00871E3F" w14:paraId="705FBB00" w14:textId="77777777" w:rsidTr="002F43E2">
        <w:tc>
          <w:tcPr>
            <w:tcW w:w="4770" w:type="dxa"/>
            <w:vAlign w:val="bottom"/>
          </w:tcPr>
          <w:p w14:paraId="5361A478" w14:textId="0F0F08AB" w:rsidR="00097847" w:rsidRPr="006D05EF" w:rsidRDefault="00097847" w:rsidP="00097847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236" w:type="dxa"/>
            <w:vAlign w:val="bottom"/>
          </w:tcPr>
          <w:p w14:paraId="63EF7D70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5AC1677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E6B8D5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F4DA8E8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55AAD7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E87DCCA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2DED54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5F66EFB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0C6741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8E1FACF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097847" w:rsidRPr="00871E3F" w14:paraId="0DFB506A" w14:textId="77777777" w:rsidTr="002F43E2">
        <w:tc>
          <w:tcPr>
            <w:tcW w:w="4770" w:type="dxa"/>
            <w:vAlign w:val="bottom"/>
          </w:tcPr>
          <w:p w14:paraId="55292A36" w14:textId="0BE65075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จะเกิดขึ้นของลูกหนี้การค้าและลูกหนี้อื่น)</w:t>
            </w:r>
          </w:p>
        </w:tc>
        <w:tc>
          <w:tcPr>
            <w:tcW w:w="236" w:type="dxa"/>
            <w:vAlign w:val="bottom"/>
          </w:tcPr>
          <w:p w14:paraId="274539AD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5C27672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46A9AA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1E7A5B8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CD37D8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1E4358F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E76B7E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B13919F" w14:textId="77777777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C65A39" w14:textId="77777777" w:rsidR="00097847" w:rsidRPr="00871E3F" w:rsidRDefault="00097847" w:rsidP="00097847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C803843" w14:textId="3B26A04F" w:rsidR="00097847" w:rsidRPr="00871E3F" w:rsidRDefault="00097847" w:rsidP="0009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871E3F">
              <w:rPr>
                <w:rFonts w:asciiTheme="majorBidi" w:eastAsia="Arial" w:hAnsiTheme="majorBidi" w:cstheme="majorBidi"/>
                <w:sz w:val="28"/>
                <w:szCs w:val="28"/>
              </w:rPr>
              <w:t>(97,685)</w:t>
            </w:r>
          </w:p>
        </w:tc>
      </w:tr>
      <w:tr w:rsidR="00164529" w:rsidRPr="006D05EF" w14:paraId="13B5F37E" w14:textId="77777777" w:rsidTr="002F43E2">
        <w:tc>
          <w:tcPr>
            <w:tcW w:w="4770" w:type="dxa"/>
            <w:vAlign w:val="bottom"/>
          </w:tcPr>
          <w:p w14:paraId="7D489F89" w14:textId="00447C66" w:rsidR="00164529" w:rsidRPr="00871E3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871E3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รายได้ (ค่าใช้จ่าย) อื่น ๆ</w:t>
            </w:r>
          </w:p>
        </w:tc>
        <w:tc>
          <w:tcPr>
            <w:tcW w:w="236" w:type="dxa"/>
            <w:vAlign w:val="bottom"/>
          </w:tcPr>
          <w:p w14:paraId="661D5157" w14:textId="77777777" w:rsidR="00164529" w:rsidRPr="00871E3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DC65924" w14:textId="77777777" w:rsidR="00164529" w:rsidRPr="00871E3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566816" w14:textId="77777777" w:rsidR="00164529" w:rsidRPr="00871E3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6E3DBB3" w14:textId="77777777" w:rsidR="00164529" w:rsidRPr="00871E3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703559" w14:textId="77777777" w:rsidR="00164529" w:rsidRPr="00871E3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1BB7093" w14:textId="77777777" w:rsidR="00164529" w:rsidRPr="00871E3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DA77B1" w14:textId="77777777" w:rsidR="00164529" w:rsidRPr="00871E3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E2E954C" w14:textId="77777777" w:rsidR="00164529" w:rsidRPr="00871E3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224FD7" w14:textId="77777777" w:rsidR="00164529" w:rsidRPr="00871E3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5DACAB" w14:textId="53E0D5DB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871E3F">
              <w:rPr>
                <w:rFonts w:asciiTheme="majorBidi" w:eastAsia="Arial" w:hAnsiTheme="majorBidi" w:cstheme="majorBidi"/>
                <w:sz w:val="28"/>
                <w:szCs w:val="28"/>
              </w:rPr>
              <w:t>18,969</w:t>
            </w:r>
          </w:p>
        </w:tc>
      </w:tr>
      <w:tr w:rsidR="00164529" w:rsidRPr="006D05EF" w14:paraId="4390715D" w14:textId="77777777" w:rsidTr="002F43E2">
        <w:tc>
          <w:tcPr>
            <w:tcW w:w="4770" w:type="dxa"/>
            <w:vAlign w:val="bottom"/>
          </w:tcPr>
          <w:p w14:paraId="4666E9F8" w14:textId="6EF4F6C7" w:rsidR="00164529" w:rsidRPr="006D05EF" w:rsidRDefault="00EA109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164529"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236" w:type="dxa"/>
            <w:vAlign w:val="bottom"/>
          </w:tcPr>
          <w:p w14:paraId="752AB897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2F86F79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D916C1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64A9A86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16B7D5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D974636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6D6BAB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3C86818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4E4CEB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E991F0" w14:textId="7379269F" w:rsidR="00164529" w:rsidRPr="004F55D2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4F55D2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(30,968)</w:t>
            </w:r>
          </w:p>
        </w:tc>
      </w:tr>
      <w:tr w:rsidR="00164529" w:rsidRPr="006D05EF" w14:paraId="26913B2E" w14:textId="77777777" w:rsidTr="002F43E2">
        <w:tc>
          <w:tcPr>
            <w:tcW w:w="4770" w:type="dxa"/>
            <w:vAlign w:val="bottom"/>
          </w:tcPr>
          <w:p w14:paraId="1759DA13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36" w:type="dxa"/>
            <w:vAlign w:val="bottom"/>
          </w:tcPr>
          <w:p w14:paraId="6D0FC3D8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0D93779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31D620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AF07A2B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8B96DD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42794EC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88E625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7F1ED10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204D90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4C637A" w14:textId="09CB89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(1,671)</w:t>
            </w:r>
          </w:p>
        </w:tc>
      </w:tr>
      <w:tr w:rsidR="00164529" w:rsidRPr="006D05EF" w14:paraId="52B03193" w14:textId="77777777" w:rsidTr="002F43E2">
        <w:tc>
          <w:tcPr>
            <w:tcW w:w="4770" w:type="dxa"/>
            <w:vAlign w:val="bottom"/>
          </w:tcPr>
          <w:p w14:paraId="72B5D894" w14:textId="7006DA59" w:rsidR="00164529" w:rsidRPr="006D05EF" w:rsidRDefault="00EA109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164529"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36" w:type="dxa"/>
            <w:vAlign w:val="bottom"/>
          </w:tcPr>
          <w:p w14:paraId="4542A6CB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9058B7F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C54121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E607F75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0677A2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E284A4E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B784FA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D754136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539F05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1083399" w14:textId="795824EF" w:rsidR="00164529" w:rsidRPr="00EF33E2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EF33E2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(32,639)</w:t>
            </w:r>
          </w:p>
        </w:tc>
      </w:tr>
      <w:tr w:rsidR="00164529" w:rsidRPr="006D05EF" w14:paraId="52667E92" w14:textId="77777777" w:rsidTr="002F43E2">
        <w:tc>
          <w:tcPr>
            <w:tcW w:w="4770" w:type="dxa"/>
            <w:vAlign w:val="bottom"/>
          </w:tcPr>
          <w:p w14:paraId="4C6AA8B2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32D69BC4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E2285A4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6DE3CF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BC94029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AF3512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693B4A8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863E96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81BEB1E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17A3A9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EE41FD" w14:textId="458DDC7C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56</w:t>
            </w:r>
          </w:p>
        </w:tc>
      </w:tr>
      <w:tr w:rsidR="00164529" w:rsidRPr="006D05EF" w14:paraId="3ACADBCA" w14:textId="77777777" w:rsidTr="00EF33E2">
        <w:tc>
          <w:tcPr>
            <w:tcW w:w="4770" w:type="dxa"/>
            <w:vAlign w:val="bottom"/>
          </w:tcPr>
          <w:p w14:paraId="4B673E2D" w14:textId="6E836AA0" w:rsidR="00164529" w:rsidRPr="006D05EF" w:rsidRDefault="00EA109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164529"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36" w:type="dxa"/>
            <w:vAlign w:val="bottom"/>
          </w:tcPr>
          <w:p w14:paraId="52C922C2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9474139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9DEBE5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E6F6EE7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FE9566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8B618BD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DFC45A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F7CABA7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D2025B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2FB12AFC" w14:textId="6E505E08" w:rsidR="00164529" w:rsidRPr="00EF33E2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EF33E2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(32,583)</w:t>
            </w:r>
          </w:p>
        </w:tc>
      </w:tr>
      <w:tr w:rsidR="00EF33E2" w:rsidRPr="00AD1F54" w14:paraId="441FF6A4" w14:textId="77777777" w:rsidTr="00EF33E2">
        <w:tc>
          <w:tcPr>
            <w:tcW w:w="4770" w:type="dxa"/>
            <w:vAlign w:val="bottom"/>
          </w:tcPr>
          <w:p w14:paraId="1DCD8D5A" w14:textId="77777777" w:rsidR="00EF33E2" w:rsidRPr="00AD1F54" w:rsidRDefault="00EF33E2" w:rsidP="00D2581A">
            <w:pPr>
              <w:rPr>
                <w:rFonts w:asciiTheme="majorBidi" w:eastAsia="Arial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71B47814" w14:textId="77777777" w:rsidR="00EF33E2" w:rsidRPr="00AD1F54" w:rsidRDefault="00EF33E2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336F94EC" w14:textId="77777777" w:rsidR="00EF33E2" w:rsidRPr="00AD1F54" w:rsidRDefault="00EF33E2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AB0ECBC" w14:textId="77777777" w:rsidR="00EF33E2" w:rsidRPr="00AD1F54" w:rsidRDefault="00EF33E2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5076E1AE" w14:textId="77777777" w:rsidR="00EF33E2" w:rsidRPr="00AD1F54" w:rsidRDefault="00EF33E2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BBCB3F0" w14:textId="77777777" w:rsidR="00EF33E2" w:rsidRPr="00AD1F54" w:rsidRDefault="00EF33E2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114FF554" w14:textId="77777777" w:rsidR="00EF33E2" w:rsidRPr="00AD1F54" w:rsidRDefault="00EF33E2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38343CC" w14:textId="77777777" w:rsidR="00EF33E2" w:rsidRPr="00AD1F54" w:rsidRDefault="00EF33E2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1DCCD05D" w14:textId="77777777" w:rsidR="00EF33E2" w:rsidRPr="00AD1F54" w:rsidRDefault="00EF33E2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5623ECD" w14:textId="77777777" w:rsidR="00EF33E2" w:rsidRPr="00AD1F54" w:rsidRDefault="00EF33E2" w:rsidP="00D2581A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35100F19" w14:textId="77777777" w:rsidR="00EF33E2" w:rsidRPr="00AD1F54" w:rsidRDefault="00EF33E2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64529" w:rsidRPr="006D05EF" w14:paraId="35DCD0AC" w14:textId="77777777" w:rsidTr="00EF33E2">
        <w:tc>
          <w:tcPr>
            <w:tcW w:w="4770" w:type="dxa"/>
            <w:vAlign w:val="bottom"/>
          </w:tcPr>
          <w:p w14:paraId="45D2953F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236" w:type="dxa"/>
            <w:vAlign w:val="bottom"/>
          </w:tcPr>
          <w:p w14:paraId="3AB46FEC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7368900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329DCA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ADC3197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673436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E4AEAF5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24B610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A693D6E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6698F3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5068303" w14:textId="77777777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164529" w:rsidRPr="006D05EF" w14:paraId="247B6F7B" w14:textId="77777777" w:rsidTr="00EF33E2">
        <w:tc>
          <w:tcPr>
            <w:tcW w:w="4770" w:type="dxa"/>
            <w:vAlign w:val="bottom"/>
          </w:tcPr>
          <w:p w14:paraId="733E345E" w14:textId="24F79B05" w:rsidR="00164529" w:rsidRPr="006D05EF" w:rsidRDefault="00EF33E2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236" w:type="dxa"/>
            <w:vAlign w:val="bottom"/>
          </w:tcPr>
          <w:p w14:paraId="346BEAD7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2B1D1B24" w14:textId="18F0AF46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637,348</w:t>
            </w:r>
          </w:p>
        </w:tc>
        <w:tc>
          <w:tcPr>
            <w:tcW w:w="236" w:type="dxa"/>
            <w:vAlign w:val="bottom"/>
          </w:tcPr>
          <w:p w14:paraId="16A6F02C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1D589563" w14:textId="6480CDDE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365,090</w:t>
            </w:r>
          </w:p>
        </w:tc>
        <w:tc>
          <w:tcPr>
            <w:tcW w:w="236" w:type="dxa"/>
            <w:vAlign w:val="bottom"/>
          </w:tcPr>
          <w:p w14:paraId="6A67C2CA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29A8B8B2" w14:textId="3C66BBC1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132,132</w:t>
            </w:r>
          </w:p>
        </w:tc>
        <w:tc>
          <w:tcPr>
            <w:tcW w:w="236" w:type="dxa"/>
            <w:vAlign w:val="bottom"/>
          </w:tcPr>
          <w:p w14:paraId="48C23B10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5E60A9B4" w14:textId="4C3DA97D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17,678</w:t>
            </w:r>
          </w:p>
        </w:tc>
        <w:tc>
          <w:tcPr>
            <w:tcW w:w="236" w:type="dxa"/>
            <w:vAlign w:val="bottom"/>
          </w:tcPr>
          <w:p w14:paraId="3D5B56E0" w14:textId="77777777" w:rsidR="00164529" w:rsidRPr="006D05EF" w:rsidRDefault="00164529" w:rsidP="00D2581A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bottom"/>
          </w:tcPr>
          <w:p w14:paraId="7420AC35" w14:textId="749BFA19" w:rsidR="00164529" w:rsidRPr="006D05EF" w:rsidRDefault="0016452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</w:rPr>
              <w:t>1,152,248</w:t>
            </w:r>
          </w:p>
        </w:tc>
      </w:tr>
    </w:tbl>
    <w:p w14:paraId="6695EFE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251738" w:rsidSect="00251738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D322952" w14:textId="4808BE12" w:rsidR="00AD1F54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lastRenderedPageBreak/>
        <w:t>การจำแนกรายได้และจังหวะเวลาการรับรู้รายได้ใน</w:t>
      </w:r>
      <w:r w:rsidR="00DB465B"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 w:hint="cs"/>
          <w:sz w:val="30"/>
          <w:szCs w:val="30"/>
          <w:cs/>
        </w:rPr>
        <w:t>การเงินเฉพาะกิจการมีดังนี้</w:t>
      </w:r>
    </w:p>
    <w:p w14:paraId="2349D340" w14:textId="77777777" w:rsidR="00AD1F54" w:rsidRPr="00AD1F54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EF33E2" w:rsidRPr="00164529" w14:paraId="0BC0392E" w14:textId="77777777" w:rsidTr="005308A2">
        <w:tc>
          <w:tcPr>
            <w:tcW w:w="4860" w:type="dxa"/>
            <w:vAlign w:val="bottom"/>
          </w:tcPr>
          <w:p w14:paraId="7E3FF45B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8E460F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4B22A92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F33E2" w:rsidRPr="00164529" w14:paraId="30B9A62C" w14:textId="77777777" w:rsidTr="005308A2">
        <w:tc>
          <w:tcPr>
            <w:tcW w:w="4860" w:type="dxa"/>
            <w:vAlign w:val="bottom"/>
          </w:tcPr>
          <w:p w14:paraId="685E3E6C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28DB597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17C1B1B" w14:textId="77777777" w:rsidR="00EF33E2" w:rsidRPr="00164529" w:rsidRDefault="00EF33E2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6128859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A99FE32" w14:textId="77777777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EF33E2" w:rsidRPr="00164529" w14:paraId="418C67CF" w14:textId="77777777" w:rsidTr="005308A2">
        <w:tc>
          <w:tcPr>
            <w:tcW w:w="4860" w:type="dxa"/>
            <w:vAlign w:val="bottom"/>
          </w:tcPr>
          <w:p w14:paraId="5D28AF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CF26EBD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7B8F3FB8" w14:textId="77777777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3E2" w:rsidRPr="00164529" w14:paraId="73F65EDD" w14:textId="77777777" w:rsidTr="005308A2">
        <w:tc>
          <w:tcPr>
            <w:tcW w:w="4860" w:type="dxa"/>
            <w:vAlign w:val="bottom"/>
          </w:tcPr>
          <w:p w14:paraId="427754AE" w14:textId="15744D81" w:rsidR="00EF33E2" w:rsidRPr="006426FF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26FF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รายได้รวม - 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เมื่อต้องปฏิบัติตามภาระที่ต้องปฏิบัติเสร็จสิ้น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F5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="00D222BF"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</w:p>
        </w:tc>
        <w:tc>
          <w:tcPr>
            <w:tcW w:w="1152" w:type="dxa"/>
            <w:vAlign w:val="bottom"/>
          </w:tcPr>
          <w:p w14:paraId="76F860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1ABCD33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BFAA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5FC1D21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33E2" w:rsidRPr="00164529" w14:paraId="12CE25A6" w14:textId="77777777" w:rsidTr="005308A2">
        <w:tc>
          <w:tcPr>
            <w:tcW w:w="4860" w:type="dxa"/>
          </w:tcPr>
          <w:p w14:paraId="4DA2495B" w14:textId="77777777" w:rsidR="00EF33E2" w:rsidRPr="006426FF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อาหารกุ้ง</w:t>
            </w:r>
          </w:p>
        </w:tc>
        <w:tc>
          <w:tcPr>
            <w:tcW w:w="1152" w:type="dxa"/>
            <w:vAlign w:val="bottom"/>
          </w:tcPr>
          <w:p w14:paraId="65E518AC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0F07EEA" w14:textId="6292A77B" w:rsidR="00EF33E2" w:rsidRPr="00164529" w:rsidRDefault="0078745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563,590</w:t>
            </w:r>
          </w:p>
        </w:tc>
        <w:tc>
          <w:tcPr>
            <w:tcW w:w="236" w:type="dxa"/>
            <w:vAlign w:val="bottom"/>
          </w:tcPr>
          <w:p w14:paraId="45419739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05332BD" w14:textId="77777777" w:rsidR="00EF33E2" w:rsidRPr="006426FF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573,137</w:t>
            </w:r>
          </w:p>
        </w:tc>
      </w:tr>
      <w:tr w:rsidR="00EF33E2" w:rsidRPr="00164529" w14:paraId="72730184" w14:textId="77777777" w:rsidTr="005308A2">
        <w:tc>
          <w:tcPr>
            <w:tcW w:w="4860" w:type="dxa"/>
          </w:tcPr>
          <w:p w14:paraId="0987127F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ปลา</w:t>
            </w:r>
          </w:p>
        </w:tc>
        <w:tc>
          <w:tcPr>
            <w:tcW w:w="1152" w:type="dxa"/>
            <w:vAlign w:val="bottom"/>
          </w:tcPr>
          <w:p w14:paraId="1DDD550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13D719" w14:textId="011DD4CA" w:rsidR="00EF33E2" w:rsidRPr="00164529" w:rsidRDefault="0078745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417,825</w:t>
            </w:r>
          </w:p>
        </w:tc>
        <w:tc>
          <w:tcPr>
            <w:tcW w:w="236" w:type="dxa"/>
            <w:vAlign w:val="bottom"/>
          </w:tcPr>
          <w:p w14:paraId="472FB92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CDF6D5B" w14:textId="77777777" w:rsidR="00EF33E2" w:rsidRPr="006426FF" w:rsidRDefault="00EF33E2" w:rsidP="003811C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362,098</w:t>
            </w:r>
          </w:p>
        </w:tc>
      </w:tr>
      <w:tr w:rsidR="00EF33E2" w:rsidRPr="00164529" w14:paraId="4A8E906F" w14:textId="77777777" w:rsidTr="005308A2">
        <w:tc>
          <w:tcPr>
            <w:tcW w:w="4860" w:type="dxa"/>
          </w:tcPr>
          <w:p w14:paraId="410E0D67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สัตว์บก</w:t>
            </w:r>
          </w:p>
        </w:tc>
        <w:tc>
          <w:tcPr>
            <w:tcW w:w="1152" w:type="dxa"/>
            <w:vAlign w:val="bottom"/>
          </w:tcPr>
          <w:p w14:paraId="53250A59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0AE1AE" w14:textId="19ECC118" w:rsidR="00EF33E2" w:rsidRPr="00164529" w:rsidRDefault="0078745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78,065</w:t>
            </w:r>
          </w:p>
        </w:tc>
        <w:tc>
          <w:tcPr>
            <w:tcW w:w="236" w:type="dxa"/>
            <w:vAlign w:val="bottom"/>
          </w:tcPr>
          <w:p w14:paraId="6F80B8E2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841ACCA" w14:textId="77777777" w:rsidR="00EF33E2" w:rsidRPr="006426FF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118,010</w:t>
            </w:r>
          </w:p>
        </w:tc>
      </w:tr>
      <w:tr w:rsidR="00EF33E2" w:rsidRPr="00164529" w14:paraId="26D24A72" w14:textId="77777777" w:rsidTr="005308A2">
        <w:tc>
          <w:tcPr>
            <w:tcW w:w="4860" w:type="dxa"/>
          </w:tcPr>
          <w:p w14:paraId="5A47BE00" w14:textId="535A0A8A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  <w:r w:rsidR="004F55D2">
              <w:rPr>
                <w:rFonts w:asciiTheme="majorBidi" w:eastAsia="Arial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4F55D2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52" w:type="dxa"/>
            <w:vAlign w:val="bottom"/>
          </w:tcPr>
          <w:p w14:paraId="0D50F16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8AE83" w14:textId="2FD5598A" w:rsidR="00EF33E2" w:rsidRPr="00164529" w:rsidRDefault="0078745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25,789</w:t>
            </w:r>
          </w:p>
        </w:tc>
        <w:tc>
          <w:tcPr>
            <w:tcW w:w="236" w:type="dxa"/>
            <w:vAlign w:val="bottom"/>
          </w:tcPr>
          <w:p w14:paraId="005BD21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7E252" w14:textId="77777777" w:rsidR="00EF33E2" w:rsidRPr="006426FF" w:rsidRDefault="00EF33E2" w:rsidP="005308A2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17,678</w:t>
            </w:r>
          </w:p>
        </w:tc>
      </w:tr>
      <w:tr w:rsidR="00EF33E2" w:rsidRPr="00164529" w14:paraId="1CA1657F" w14:textId="77777777" w:rsidTr="005308A2">
        <w:tc>
          <w:tcPr>
            <w:tcW w:w="4860" w:type="dxa"/>
            <w:vAlign w:val="bottom"/>
          </w:tcPr>
          <w:p w14:paraId="6C7EB36E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52" w:type="dxa"/>
            <w:vAlign w:val="bottom"/>
          </w:tcPr>
          <w:p w14:paraId="53B66FC2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A356E" w14:textId="1C90B862" w:rsidR="00EF33E2" w:rsidRPr="00164529" w:rsidRDefault="0078745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1,085,269</w:t>
            </w:r>
          </w:p>
        </w:tc>
        <w:tc>
          <w:tcPr>
            <w:tcW w:w="236" w:type="dxa"/>
            <w:vAlign w:val="bottom"/>
          </w:tcPr>
          <w:p w14:paraId="6C10692B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76E7" w14:textId="77777777" w:rsidR="00EF33E2" w:rsidRPr="006426FF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1,070,923</w:t>
            </w:r>
          </w:p>
        </w:tc>
      </w:tr>
    </w:tbl>
    <w:p w14:paraId="7653DDB0" w14:textId="77777777" w:rsidR="00EF33E2" w:rsidRDefault="00EF33E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69EF61FA" w14:textId="2772B343" w:rsidR="006426FF" w:rsidRPr="006426FF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26FF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1F8EAA82" w14:textId="77777777" w:rsidR="006426FF" w:rsidRPr="006426FF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85ABA" w14:textId="4F67A499" w:rsidR="008A0959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6426FF">
        <w:rPr>
          <w:rFonts w:asciiTheme="majorBidi" w:hAnsiTheme="majorBidi" w:cs="Angsana New" w:hint="cs"/>
          <w:sz w:val="30"/>
          <w:szCs w:val="30"/>
          <w:cs/>
        </w:rPr>
        <w:t>รายได้จากลูกค้าภายนอก</w:t>
      </w:r>
      <w:r w:rsidR="00D222BF" w:rsidRPr="00CA4865">
        <w:rPr>
          <w:rFonts w:asciiTheme="majorBidi" w:hAnsiTheme="majorBidi" w:cstheme="majorBidi" w:hint="cs"/>
          <w:sz w:val="30"/>
          <w:szCs w:val="30"/>
          <w:cs/>
        </w:rPr>
        <w:t>ตามสถานที่ตั้งของลูกค้าสามารถแสดงได้ดังนี้</w:t>
      </w:r>
    </w:p>
    <w:p w14:paraId="1934B60F" w14:textId="16390BC2" w:rsidR="006426FF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6426FF" w:rsidRPr="006426FF" w14:paraId="15746DB6" w14:textId="77777777" w:rsidTr="003811CA">
        <w:tc>
          <w:tcPr>
            <w:tcW w:w="4860" w:type="dxa"/>
            <w:vAlign w:val="bottom"/>
          </w:tcPr>
          <w:p w14:paraId="0FFEFCA5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1" w:name="_Hlk161705650"/>
          </w:p>
        </w:tc>
        <w:tc>
          <w:tcPr>
            <w:tcW w:w="1152" w:type="dxa"/>
            <w:vAlign w:val="bottom"/>
          </w:tcPr>
          <w:p w14:paraId="442EF200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5806BC58" w14:textId="571B5D36" w:rsidR="006426FF" w:rsidRPr="006426FF" w:rsidRDefault="006426F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26FF" w:rsidRPr="006426FF" w14:paraId="314E0ABC" w14:textId="77777777" w:rsidTr="003811CA">
        <w:tc>
          <w:tcPr>
            <w:tcW w:w="4860" w:type="dxa"/>
            <w:vAlign w:val="bottom"/>
          </w:tcPr>
          <w:p w14:paraId="2EA1AE9E" w14:textId="7F727B79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452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0BB4B287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E319154" w14:textId="130E99A8" w:rsidR="006426FF" w:rsidRPr="006426FF" w:rsidRDefault="006426FF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3EA10467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232C8CC" w14:textId="4B0C50DB" w:rsidR="006426FF" w:rsidRPr="006426FF" w:rsidRDefault="006426F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426FF" w:rsidRPr="006426FF" w14:paraId="5BB1E2B2" w14:textId="77777777" w:rsidTr="003811CA">
        <w:tc>
          <w:tcPr>
            <w:tcW w:w="4860" w:type="dxa"/>
            <w:vAlign w:val="bottom"/>
          </w:tcPr>
          <w:p w14:paraId="19FE92DC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654BD1D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0BE7EE69" w14:textId="7E69170A" w:rsidR="006426FF" w:rsidRPr="006426FF" w:rsidRDefault="006426F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6FF" w:rsidRPr="006426FF" w14:paraId="6A355ED2" w14:textId="77777777" w:rsidTr="003811CA">
        <w:tc>
          <w:tcPr>
            <w:tcW w:w="4860" w:type="dxa"/>
            <w:vAlign w:val="bottom"/>
          </w:tcPr>
          <w:p w14:paraId="5252BB7A" w14:textId="786D5F6D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2" w:type="dxa"/>
            <w:vAlign w:val="bottom"/>
          </w:tcPr>
          <w:p w14:paraId="4AEF17FA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177B7CC" w14:textId="77777777" w:rsidR="006426FF" w:rsidRPr="006426FF" w:rsidRDefault="006426FF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D2EF1D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2C1BDA" w14:textId="77777777" w:rsidR="006426FF" w:rsidRPr="006426FF" w:rsidRDefault="006426FF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26FF" w:rsidRPr="006426FF" w14:paraId="71B3CBD4" w14:textId="77777777" w:rsidTr="003811CA">
        <w:tc>
          <w:tcPr>
            <w:tcW w:w="4860" w:type="dxa"/>
          </w:tcPr>
          <w:p w14:paraId="1C839C52" w14:textId="00F1B7F5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52" w:type="dxa"/>
            <w:vAlign w:val="bottom"/>
          </w:tcPr>
          <w:p w14:paraId="0010BD33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D3704FA" w14:textId="44E1B268" w:rsidR="006426FF" w:rsidRPr="006426FF" w:rsidRDefault="00B87537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1,058,242</w:t>
            </w:r>
          </w:p>
        </w:tc>
        <w:tc>
          <w:tcPr>
            <w:tcW w:w="236" w:type="dxa"/>
            <w:vAlign w:val="bottom"/>
          </w:tcPr>
          <w:p w14:paraId="62C6AE2E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7B150D7F" w14:textId="77777777" w:rsidR="006426FF" w:rsidRPr="006426FF" w:rsidRDefault="006426FF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theme="majorBidi"/>
                <w:sz w:val="30"/>
                <w:szCs w:val="30"/>
              </w:rPr>
              <w:t>1,004,726</w:t>
            </w:r>
          </w:p>
        </w:tc>
      </w:tr>
      <w:tr w:rsidR="0007056F" w:rsidRPr="006426FF" w14:paraId="2CE10285" w14:textId="77777777" w:rsidTr="00C34A49">
        <w:tc>
          <w:tcPr>
            <w:tcW w:w="4860" w:type="dxa"/>
          </w:tcPr>
          <w:p w14:paraId="28D5DFCF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152" w:type="dxa"/>
            <w:vAlign w:val="bottom"/>
          </w:tcPr>
          <w:p w14:paraId="2FF7D082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106C991" w14:textId="77777777" w:rsidR="0007056F" w:rsidRPr="006426FF" w:rsidRDefault="0007056F" w:rsidP="00C34A49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145,274</w:t>
            </w:r>
          </w:p>
        </w:tc>
        <w:tc>
          <w:tcPr>
            <w:tcW w:w="236" w:type="dxa"/>
            <w:vAlign w:val="bottom"/>
          </w:tcPr>
          <w:p w14:paraId="0C6F9E50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31192659" w14:textId="77777777" w:rsidR="0007056F" w:rsidRPr="006426FF" w:rsidRDefault="0007056F" w:rsidP="00C34A49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theme="majorBidi"/>
                <w:sz w:val="30"/>
                <w:szCs w:val="30"/>
              </w:rPr>
              <w:t>64,211</w:t>
            </w:r>
          </w:p>
        </w:tc>
      </w:tr>
      <w:tr w:rsidR="0007056F" w:rsidRPr="006426FF" w14:paraId="241E3AC0" w14:textId="77777777" w:rsidTr="00C34A49">
        <w:tc>
          <w:tcPr>
            <w:tcW w:w="4860" w:type="dxa"/>
          </w:tcPr>
          <w:p w14:paraId="15DB4DA1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ประเทศปากีสถาน</w:t>
            </w:r>
          </w:p>
        </w:tc>
        <w:tc>
          <w:tcPr>
            <w:tcW w:w="1152" w:type="dxa"/>
            <w:vAlign w:val="bottom"/>
          </w:tcPr>
          <w:p w14:paraId="193DC972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265D77A" w14:textId="77777777" w:rsidR="0007056F" w:rsidRPr="006426FF" w:rsidRDefault="0007056F" w:rsidP="00C34A49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19,522</w:t>
            </w:r>
          </w:p>
        </w:tc>
        <w:tc>
          <w:tcPr>
            <w:tcW w:w="236" w:type="dxa"/>
            <w:vAlign w:val="bottom"/>
          </w:tcPr>
          <w:p w14:paraId="480864F2" w14:textId="77777777" w:rsidR="0007056F" w:rsidRPr="006426FF" w:rsidRDefault="0007056F" w:rsidP="00C34A4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05157B0C" w14:textId="77777777" w:rsidR="0007056F" w:rsidRPr="006426FF" w:rsidRDefault="0007056F" w:rsidP="00C34A49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theme="majorBidi"/>
                <w:sz w:val="30"/>
                <w:szCs w:val="30"/>
              </w:rPr>
              <w:t>17,113</w:t>
            </w:r>
          </w:p>
        </w:tc>
      </w:tr>
      <w:tr w:rsidR="006426FF" w:rsidRPr="006426FF" w14:paraId="380AC9A4" w14:textId="77777777" w:rsidTr="003811CA">
        <w:tc>
          <w:tcPr>
            <w:tcW w:w="4860" w:type="dxa"/>
          </w:tcPr>
          <w:p w14:paraId="199F6640" w14:textId="4A984A78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42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ประเทศศรีลังกา</w:t>
            </w:r>
          </w:p>
        </w:tc>
        <w:tc>
          <w:tcPr>
            <w:tcW w:w="1152" w:type="dxa"/>
            <w:vAlign w:val="bottom"/>
          </w:tcPr>
          <w:p w14:paraId="13225DD3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8762073" w14:textId="7A5EE575" w:rsidR="006426FF" w:rsidRPr="006426FF" w:rsidRDefault="00B87537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14,467</w:t>
            </w:r>
          </w:p>
        </w:tc>
        <w:tc>
          <w:tcPr>
            <w:tcW w:w="236" w:type="dxa"/>
            <w:vAlign w:val="bottom"/>
          </w:tcPr>
          <w:p w14:paraId="56C7A97A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</w:tcPr>
          <w:p w14:paraId="44BD9505" w14:textId="77777777" w:rsidR="006426FF" w:rsidRPr="006426FF" w:rsidRDefault="006426FF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6FF">
              <w:rPr>
                <w:rFonts w:asciiTheme="majorBidi" w:hAnsiTheme="majorBidi" w:cstheme="majorBidi"/>
                <w:sz w:val="30"/>
                <w:szCs w:val="30"/>
              </w:rPr>
              <w:t>66,198</w:t>
            </w:r>
          </w:p>
        </w:tc>
      </w:tr>
      <w:tr w:rsidR="00787451" w:rsidRPr="006426FF" w14:paraId="64171AB1" w14:textId="77777777" w:rsidTr="003811CA">
        <w:tc>
          <w:tcPr>
            <w:tcW w:w="4860" w:type="dxa"/>
          </w:tcPr>
          <w:p w14:paraId="2100EAD6" w14:textId="3B2E9D3A" w:rsidR="00787451" w:rsidRPr="006426FF" w:rsidRDefault="0078745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ประเทศอื่น ๆ</w:t>
            </w:r>
          </w:p>
        </w:tc>
        <w:tc>
          <w:tcPr>
            <w:tcW w:w="1152" w:type="dxa"/>
            <w:vAlign w:val="bottom"/>
          </w:tcPr>
          <w:p w14:paraId="3B3DD681" w14:textId="77777777" w:rsidR="00787451" w:rsidRPr="006426FF" w:rsidRDefault="0078745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5AE6A2" w14:textId="54EF56EC" w:rsidR="00787451" w:rsidRPr="006426FF" w:rsidRDefault="00B87537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</w:t>
            </w:r>
            <w:r w:rsidR="00AD1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104EB18B" w14:textId="77777777" w:rsidR="00787451" w:rsidRPr="006426FF" w:rsidRDefault="0078745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FDC90F" w14:textId="7E78F069" w:rsidR="00787451" w:rsidRPr="00787451" w:rsidRDefault="00787451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426FF" w:rsidRPr="006426FF" w14:paraId="47208CA5" w14:textId="77777777" w:rsidTr="003811CA">
        <w:trPr>
          <w:trHeight w:val="245"/>
        </w:trPr>
        <w:tc>
          <w:tcPr>
            <w:tcW w:w="4860" w:type="dxa"/>
            <w:vAlign w:val="bottom"/>
          </w:tcPr>
          <w:p w14:paraId="35A0C939" w14:textId="37D1D26D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Pr="006426F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2" w:type="dxa"/>
            <w:vAlign w:val="bottom"/>
          </w:tcPr>
          <w:p w14:paraId="74545E87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B648A" w14:textId="7F6A3355" w:rsidR="006426FF" w:rsidRPr="006426FF" w:rsidRDefault="00B87537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1,249,115</w:t>
            </w:r>
          </w:p>
        </w:tc>
        <w:tc>
          <w:tcPr>
            <w:tcW w:w="236" w:type="dxa"/>
            <w:vAlign w:val="bottom"/>
          </w:tcPr>
          <w:p w14:paraId="270CF9F2" w14:textId="77777777" w:rsidR="006426FF" w:rsidRPr="006426FF" w:rsidRDefault="006426F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D7D66" w14:textId="77777777" w:rsidR="006426FF" w:rsidRPr="006426FF" w:rsidRDefault="006426FF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26FF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1,152,248</w:t>
            </w:r>
          </w:p>
        </w:tc>
      </w:tr>
      <w:bookmarkEnd w:id="1"/>
    </w:tbl>
    <w:p w14:paraId="2584CEB2" w14:textId="452A2340" w:rsidR="006426FF" w:rsidRPr="006426FF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5A907" w14:textId="77777777" w:rsidR="00666998" w:rsidRDefault="00666998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sectPr w:rsidR="00666998" w:rsidSect="00251738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59DAC15" w14:textId="316BFCA6" w:rsidR="006426FF" w:rsidRPr="006426FF" w:rsidRDefault="006426F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426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16C82807" w14:textId="76E81287" w:rsidR="006426FF" w:rsidRPr="00403E14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401BC492" w14:textId="1CB13EB7" w:rsidR="006426FF" w:rsidRP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66699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C971C52" w14:textId="38EF9A78" w:rsidR="006426FF" w:rsidRPr="00403E14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5B05C8A1" w14:textId="6845C42E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66699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0705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6998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7841730" w14:textId="77777777" w:rsidR="00403E14" w:rsidRPr="00403E14" w:rsidRDefault="00403E14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152"/>
        <w:gridCol w:w="1584"/>
        <w:gridCol w:w="236"/>
        <w:gridCol w:w="1584"/>
        <w:gridCol w:w="236"/>
        <w:gridCol w:w="1584"/>
        <w:gridCol w:w="236"/>
        <w:gridCol w:w="1584"/>
      </w:tblGrid>
      <w:tr w:rsidR="00666998" w:rsidRPr="007D2BF4" w14:paraId="3243232D" w14:textId="77777777" w:rsidTr="002F43E2">
        <w:tc>
          <w:tcPr>
            <w:tcW w:w="5850" w:type="dxa"/>
            <w:vAlign w:val="bottom"/>
          </w:tcPr>
          <w:p w14:paraId="2637F756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C1874C9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4" w:type="dxa"/>
            <w:gridSpan w:val="7"/>
            <w:vAlign w:val="bottom"/>
          </w:tcPr>
          <w:p w14:paraId="614514FD" w14:textId="5665866B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B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งบการเงินรวม/งบ</w:t>
            </w:r>
            <w:r w:rsidR="00563DA2" w:rsidRPr="007D2B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Pr="007D2B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66998" w:rsidRPr="007D2BF4" w14:paraId="65A25675" w14:textId="77777777" w:rsidTr="002F43E2">
        <w:tc>
          <w:tcPr>
            <w:tcW w:w="5850" w:type="dxa"/>
            <w:vAlign w:val="bottom"/>
          </w:tcPr>
          <w:p w14:paraId="54A93316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A19C69A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49E50C90" w14:textId="4CF0632E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ระดับ </w:t>
            </w:r>
            <w:r w:rsidRPr="007D2BF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731FCBA6" w14:textId="77777777" w:rsidR="00666998" w:rsidRPr="007D2BF4" w:rsidRDefault="00666998" w:rsidP="00D2581A">
            <w:pPr>
              <w:tabs>
                <w:tab w:val="left" w:pos="540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25D48941" w14:textId="7929515C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666998" w:rsidRPr="007D2BF4" w14:paraId="2F55B040" w14:textId="77777777" w:rsidTr="00666998">
        <w:tc>
          <w:tcPr>
            <w:tcW w:w="5850" w:type="dxa"/>
            <w:vAlign w:val="bottom"/>
          </w:tcPr>
          <w:p w14:paraId="1FDBAA29" w14:textId="027852C2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491BB0B3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65699A5" w14:textId="55B4C166" w:rsidR="00666998" w:rsidRPr="007D2BF4" w:rsidRDefault="00666998" w:rsidP="00D2581A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2BF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035127E3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B73D3E1" w14:textId="6E9F03A1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2B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05944339" w14:textId="77777777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3E39C14" w14:textId="30161BE6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2BF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DE771D8" w14:textId="77777777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3076FB7" w14:textId="3677B893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2B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66998" w:rsidRPr="007D2BF4" w14:paraId="3CBCCDED" w14:textId="77777777" w:rsidTr="00666998">
        <w:tc>
          <w:tcPr>
            <w:tcW w:w="5850" w:type="dxa"/>
            <w:vAlign w:val="bottom"/>
          </w:tcPr>
          <w:p w14:paraId="055748E4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0940ACE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A6F283F" w14:textId="6CA24DED" w:rsidR="00666998" w:rsidRPr="007D2BF4" w:rsidRDefault="00666998" w:rsidP="00D2581A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2567E78F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E2B22C2" w14:textId="5E26293C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77E11CBA" w14:textId="77777777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2180AE0" w14:textId="13610CCD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3F65FE3B" w14:textId="77777777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6D6E284" w14:textId="3ED5F0B5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66998" w:rsidRPr="007D2BF4" w14:paraId="50E3E3B9" w14:textId="77777777" w:rsidTr="007D2BF4">
        <w:trPr>
          <w:trHeight w:val="317"/>
        </w:trPr>
        <w:tc>
          <w:tcPr>
            <w:tcW w:w="5850" w:type="dxa"/>
            <w:vAlign w:val="bottom"/>
          </w:tcPr>
          <w:p w14:paraId="3234CD1F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EADF7CD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4" w:type="dxa"/>
            <w:gridSpan w:val="7"/>
            <w:vAlign w:val="bottom"/>
          </w:tcPr>
          <w:p w14:paraId="63084FA2" w14:textId="179DDEC0" w:rsidR="00666998" w:rsidRPr="007D2BF4" w:rsidRDefault="00666998" w:rsidP="00D2581A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D2BF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6998" w:rsidRPr="007D2BF4" w14:paraId="1170CBBC" w14:textId="77777777" w:rsidTr="00666998">
        <w:tc>
          <w:tcPr>
            <w:tcW w:w="5850" w:type="dxa"/>
            <w:vAlign w:val="bottom"/>
          </w:tcPr>
          <w:p w14:paraId="51A4234C" w14:textId="587A6EFC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B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20EAF473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0B0B172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94622B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886D9EB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630575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9D5215D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6DA7AD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9C68F36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6F9" w:rsidRPr="007D2BF4" w14:paraId="027C4193" w14:textId="77777777" w:rsidTr="00666998">
        <w:tc>
          <w:tcPr>
            <w:tcW w:w="5850" w:type="dxa"/>
            <w:vAlign w:val="bottom"/>
          </w:tcPr>
          <w:p w14:paraId="291C8486" w14:textId="7C0EC552" w:rsidR="00DF26F9" w:rsidRPr="007D2BF4" w:rsidRDefault="003B39F3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2B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vAlign w:val="bottom"/>
          </w:tcPr>
          <w:p w14:paraId="4614DEFF" w14:textId="77777777" w:rsidR="00DF26F9" w:rsidRPr="007D2BF4" w:rsidRDefault="00DF26F9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9BBC011" w14:textId="77777777" w:rsidR="00DF26F9" w:rsidRPr="007D2BF4" w:rsidRDefault="00DF26F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C42771" w14:textId="77777777" w:rsidR="00DF26F9" w:rsidRPr="007D2BF4" w:rsidRDefault="00DF26F9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A29D6AB" w14:textId="77777777" w:rsidR="00DF26F9" w:rsidRPr="007D2BF4" w:rsidRDefault="00DF26F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1D35F1" w14:textId="77777777" w:rsidR="00DF26F9" w:rsidRPr="007D2BF4" w:rsidRDefault="00DF26F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5AB0D89" w14:textId="77777777" w:rsidR="00DF26F9" w:rsidRPr="007D2BF4" w:rsidRDefault="00DF26F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32EFFA" w14:textId="77777777" w:rsidR="00DF26F9" w:rsidRPr="007D2BF4" w:rsidRDefault="00DF26F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32D0DEE" w14:textId="77777777" w:rsidR="00DF26F9" w:rsidRPr="007D2BF4" w:rsidRDefault="00DF26F9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6998" w:rsidRPr="007D2BF4" w14:paraId="707E80D8" w14:textId="77777777" w:rsidTr="00666998">
        <w:tc>
          <w:tcPr>
            <w:tcW w:w="5850" w:type="dxa"/>
            <w:vAlign w:val="bottom"/>
          </w:tcPr>
          <w:p w14:paraId="2F4498DB" w14:textId="487DCD38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B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152" w:type="dxa"/>
            <w:vAlign w:val="bottom"/>
          </w:tcPr>
          <w:p w14:paraId="75A8CDD1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7ECB6F8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344598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35EE1F1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0E88A2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A9C7D86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88733E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DB9EB23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6998" w:rsidRPr="007D2BF4" w14:paraId="37E70670" w14:textId="77777777" w:rsidTr="002F43E2">
        <w:tc>
          <w:tcPr>
            <w:tcW w:w="5850" w:type="dxa"/>
            <w:vAlign w:val="bottom"/>
          </w:tcPr>
          <w:p w14:paraId="4021C439" w14:textId="3DB030DB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D2BF4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6A718BF5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1131A43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E33129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AE1F445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64D701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C991656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FA93F7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30B69D0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6998" w:rsidRPr="007D2BF4" w14:paraId="08B37351" w14:textId="77777777" w:rsidTr="002F43E2">
        <w:tc>
          <w:tcPr>
            <w:tcW w:w="5850" w:type="dxa"/>
            <w:vAlign w:val="bottom"/>
          </w:tcPr>
          <w:p w14:paraId="34EEC12B" w14:textId="63A961DD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Pr="007D2BF4">
              <w:rPr>
                <w:rFonts w:asciiTheme="majorBidi" w:hAnsiTheme="majorBidi" w:cs="Angsana New" w:hint="cs"/>
                <w:sz w:val="28"/>
                <w:szCs w:val="28"/>
                <w:cs/>
              </w:rPr>
              <w:t>แสดงไว้เป็นส่วนหนึ่งของสินทรัพย์หมุนเวียนอื่น)</w:t>
            </w:r>
          </w:p>
        </w:tc>
        <w:tc>
          <w:tcPr>
            <w:tcW w:w="1152" w:type="dxa"/>
            <w:vAlign w:val="bottom"/>
          </w:tcPr>
          <w:p w14:paraId="4675573A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EA02649" w14:textId="0653E6D2" w:rsidR="00666998" w:rsidRPr="007D2BF4" w:rsidRDefault="00B8753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236" w:type="dxa"/>
            <w:vAlign w:val="bottom"/>
          </w:tcPr>
          <w:p w14:paraId="00E98CAD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AC66745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74922A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B184144" w14:textId="3A466DC4" w:rsidR="00666998" w:rsidRPr="007D2BF4" w:rsidRDefault="00B8753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236" w:type="dxa"/>
            <w:vAlign w:val="bottom"/>
          </w:tcPr>
          <w:p w14:paraId="2C8CB45B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CEFDB0E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6998" w:rsidRPr="00403E14" w14:paraId="7A9039E3" w14:textId="77777777" w:rsidTr="002F43E2">
        <w:tc>
          <w:tcPr>
            <w:tcW w:w="5850" w:type="dxa"/>
            <w:vAlign w:val="bottom"/>
          </w:tcPr>
          <w:p w14:paraId="253AE424" w14:textId="77777777" w:rsidR="00666998" w:rsidRPr="00403E14" w:rsidRDefault="00666998" w:rsidP="003B39F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5F4F1264" w14:textId="77777777" w:rsidR="00666998" w:rsidRPr="00403E14" w:rsidRDefault="00666998" w:rsidP="003B39F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84" w:type="dxa"/>
            <w:vAlign w:val="bottom"/>
          </w:tcPr>
          <w:p w14:paraId="778173F2" w14:textId="77777777" w:rsidR="00666998" w:rsidRPr="00403E14" w:rsidRDefault="00666998" w:rsidP="003B39F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C4A0127" w14:textId="77777777" w:rsidR="00666998" w:rsidRPr="00403E14" w:rsidRDefault="00666998" w:rsidP="003B39F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84" w:type="dxa"/>
            <w:vAlign w:val="bottom"/>
          </w:tcPr>
          <w:p w14:paraId="7E1B00EB" w14:textId="77777777" w:rsidR="00666998" w:rsidRPr="00403E14" w:rsidRDefault="00666998" w:rsidP="003B39F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CFF29B6" w14:textId="77777777" w:rsidR="00666998" w:rsidRPr="00403E14" w:rsidRDefault="00666998" w:rsidP="003B39F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84" w:type="dxa"/>
            <w:vAlign w:val="bottom"/>
          </w:tcPr>
          <w:p w14:paraId="13F00C27" w14:textId="77777777" w:rsidR="00666998" w:rsidRPr="00403E14" w:rsidRDefault="00666998" w:rsidP="003B39F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B0EF055" w14:textId="77777777" w:rsidR="00666998" w:rsidRPr="00403E14" w:rsidRDefault="00666998" w:rsidP="003B39F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84" w:type="dxa"/>
            <w:vAlign w:val="bottom"/>
          </w:tcPr>
          <w:p w14:paraId="0726E79E" w14:textId="77777777" w:rsidR="00666998" w:rsidRPr="00403E14" w:rsidRDefault="00666998" w:rsidP="003B39F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66998" w:rsidRPr="007D2BF4" w14:paraId="747929BC" w14:textId="77777777" w:rsidTr="002F43E2">
        <w:tc>
          <w:tcPr>
            <w:tcW w:w="5850" w:type="dxa"/>
            <w:vAlign w:val="bottom"/>
          </w:tcPr>
          <w:p w14:paraId="675BABFC" w14:textId="50D078FF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2B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52" w:type="dxa"/>
            <w:vAlign w:val="bottom"/>
          </w:tcPr>
          <w:p w14:paraId="42E1E047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E65D5B0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C3AF3B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52652A9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3DEA45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45140D8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3167FA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E6E9C90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9F3" w:rsidRPr="007D2BF4" w14:paraId="69CF2AF0" w14:textId="77777777" w:rsidTr="002F43E2">
        <w:tc>
          <w:tcPr>
            <w:tcW w:w="5850" w:type="dxa"/>
            <w:vAlign w:val="bottom"/>
          </w:tcPr>
          <w:p w14:paraId="3B408080" w14:textId="5DF991FE" w:rsidR="003B39F3" w:rsidRPr="007D2BF4" w:rsidRDefault="00403E14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2B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="003B39F3" w:rsidRPr="007D2B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vAlign w:val="bottom"/>
          </w:tcPr>
          <w:p w14:paraId="348E73A9" w14:textId="77777777" w:rsidR="003B39F3" w:rsidRPr="007D2BF4" w:rsidRDefault="003B39F3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7F7E6F8" w14:textId="77777777" w:rsidR="003B39F3" w:rsidRPr="007D2BF4" w:rsidRDefault="003B39F3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64AA5C" w14:textId="77777777" w:rsidR="003B39F3" w:rsidRPr="007D2BF4" w:rsidRDefault="003B39F3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CE86557" w14:textId="77777777" w:rsidR="003B39F3" w:rsidRPr="007D2BF4" w:rsidRDefault="003B39F3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846CE3" w14:textId="77777777" w:rsidR="003B39F3" w:rsidRPr="007D2BF4" w:rsidRDefault="003B39F3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551EF5E" w14:textId="77777777" w:rsidR="003B39F3" w:rsidRPr="007D2BF4" w:rsidRDefault="003B39F3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58DE1D" w14:textId="77777777" w:rsidR="003B39F3" w:rsidRPr="007D2BF4" w:rsidRDefault="003B39F3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34DC6C4" w14:textId="77777777" w:rsidR="003B39F3" w:rsidRPr="007D2BF4" w:rsidRDefault="003B39F3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6EF" w:rsidRPr="007D2BF4" w14:paraId="70C7E129" w14:textId="77777777" w:rsidTr="002F43E2">
        <w:tc>
          <w:tcPr>
            <w:tcW w:w="5850" w:type="dxa"/>
            <w:vAlign w:val="bottom"/>
          </w:tcPr>
          <w:p w14:paraId="67430103" w14:textId="2EAECF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B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152" w:type="dxa"/>
            <w:vAlign w:val="bottom"/>
          </w:tcPr>
          <w:p w14:paraId="108AC9B4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768AA4D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5A1062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B335339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0C8074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9A8DEAC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734221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6BCB710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6EF" w:rsidRPr="007D2BF4" w14:paraId="1DFC137E" w14:textId="77777777" w:rsidTr="002F43E2">
        <w:tc>
          <w:tcPr>
            <w:tcW w:w="5850" w:type="dxa"/>
            <w:vAlign w:val="bottom"/>
          </w:tcPr>
          <w:p w14:paraId="3F15E7DE" w14:textId="46EC23F5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D2BF4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466D00CC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EC46115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CD4DB4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52ABB86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68C1F2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4E53896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B87389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7352C95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6998" w:rsidRPr="007D2BF4" w14:paraId="4B46EBEA" w14:textId="77777777" w:rsidTr="00B87537">
        <w:tc>
          <w:tcPr>
            <w:tcW w:w="5850" w:type="dxa"/>
            <w:vAlign w:val="bottom"/>
          </w:tcPr>
          <w:p w14:paraId="6A848790" w14:textId="28640583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Pr="007D2BF4">
              <w:rPr>
                <w:rFonts w:asciiTheme="majorBidi" w:hAnsiTheme="majorBidi" w:cs="Angsana New" w:hint="cs"/>
                <w:sz w:val="28"/>
                <w:szCs w:val="28"/>
                <w:cs/>
              </w:rPr>
              <w:t>แสดงไว้เป็นส่วนหนึ่งของหนี้สินหมุนเวียนอื่น</w:t>
            </w:r>
            <w:r w:rsidRPr="007D2B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79518164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6DDD09D" w14:textId="5BCAB2DF" w:rsidR="00666998" w:rsidRPr="007D2BF4" w:rsidRDefault="00B8753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4698F778" w14:textId="77777777" w:rsidR="00666998" w:rsidRPr="007D2BF4" w:rsidRDefault="00666998" w:rsidP="00D2581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5A87AA" w14:textId="45D3DC1D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1,12</w:t>
            </w:r>
            <w:r w:rsidR="00B87537" w:rsidRPr="007D2B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137321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3481E4" w14:textId="0A3CF1C7" w:rsidR="00666998" w:rsidRPr="007D2BF4" w:rsidRDefault="00B87537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7FDEB" w14:textId="77777777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84DE09" w14:textId="20508BF2" w:rsidR="00666998" w:rsidRPr="007D2BF4" w:rsidRDefault="00666998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7D2BF4">
              <w:rPr>
                <w:rFonts w:asciiTheme="majorBidi" w:hAnsiTheme="majorBidi" w:cstheme="majorBidi"/>
                <w:sz w:val="28"/>
                <w:szCs w:val="28"/>
              </w:rPr>
              <w:t>1,12</w:t>
            </w:r>
            <w:r w:rsidR="00B87537" w:rsidRPr="007D2B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6CA7EEF0" w14:textId="77777777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  <w:sectPr w:rsidR="00666998" w:rsidSect="00666998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3D85351" w14:textId="5BFC30A5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666998">
        <w:rPr>
          <w:rFonts w:asciiTheme="majorBidi" w:hAnsiTheme="majorBidi" w:cs="Angsana New" w:hint="cs"/>
          <w:sz w:val="30"/>
          <w:szCs w:val="30"/>
          <w:cs/>
        </w:rPr>
        <w:lastRenderedPageBreak/>
        <w:t>ไม่มีรายการโอนระหว่างลำดับชั้นมูลค่ายุติธรรมในระหว่างปี</w:t>
      </w:r>
    </w:p>
    <w:p w14:paraId="7B046507" w14:textId="77777777" w:rsidR="00666998" w:rsidRPr="00666998" w:rsidRDefault="00666998" w:rsidP="00D2581A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2A4C2B0" w14:textId="77777777" w:rsidR="00666998" w:rsidRP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5CDD199" w14:textId="77777777" w:rsidR="00666998" w:rsidRP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3EEB792" w14:textId="0F7A9254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666998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68051F79" w14:textId="77777777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เงินลงทุนระยะสั้น</w:t>
      </w:r>
    </w:p>
    <w:p w14:paraId="27955115" w14:textId="77777777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ลูกหนี้การค้าและลูกหนี้อื่น</w:t>
      </w:r>
    </w:p>
    <w:p w14:paraId="0AB0645F" w14:textId="1A9519EF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สินทรัพย์</w:t>
      </w:r>
      <w:r w:rsidR="0007056F"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</w:p>
    <w:p w14:paraId="2C074710" w14:textId="320274BB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เงินกู้ยืมระยะสั้นและระยะยาวจากสถาบันการเงิน </w:t>
      </w:r>
    </w:p>
    <w:p w14:paraId="2E3DED48" w14:textId="77777777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เจ้าหนี้การค้าและเจ้าหนี้อื่น</w:t>
      </w:r>
    </w:p>
    <w:p w14:paraId="18C4AD0A" w14:textId="6510A7E9" w:rsidR="00666998" w:rsidRPr="00666998" w:rsidRDefault="00666998" w:rsidP="009B33A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หนี้สินหมุนเวียน</w:t>
      </w:r>
    </w:p>
    <w:p w14:paraId="4DCE3642" w14:textId="250F1EEA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1C8E7" w14:textId="7BE97FCE" w:rsidR="00B026EF" w:rsidRPr="00127721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มูลค่ายุติธรรมของเงินกู้ยืมระยะยาวมีมูลค่าใกล้เคียงมูลค่าตามบัญชี</w:t>
      </w:r>
      <w:r w:rsidR="000705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เนื่องจากอัตราดอกเบี้ยคิดจากอัตราดอกเบี้ยลอยตัวซึ่งสะท้อนราคาตลาด</w:t>
      </w:r>
    </w:p>
    <w:p w14:paraId="463702C4" w14:textId="4771FF08" w:rsidR="00D222BF" w:rsidRPr="00127721" w:rsidRDefault="00D222B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6F2AE05" w14:textId="660F1192" w:rsidR="00D222BF" w:rsidRDefault="00D222B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มูลค่ายุติธรรมของสัญญาอนุพันธ์อ้างอิงจากเทคนิคการประเมินมูลค่า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โดยเทคนิคการประเมินมูลค่านี้ใช้ประโยชน์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สูงสุดจากข้อมูลในตลาดที่สังเกตได้ที่มีอยู่</w:t>
      </w:r>
      <w:r w:rsidRPr="002F256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โดยการพิจารณามูลค่ายุติธรรมของสัญญาแลกเปลี่ยนเงินตรา</w:t>
      </w:r>
      <w:r w:rsidR="002F256A"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ต่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างประเทศ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ล่วงหน้ากำหนดโดยอ้างอิงจากอัตราแลกเปลี่ยนเงินตราต่างประเทศล่วงหน้า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ณ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วันที่ในงบแสดงฐานะการเงิน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และคิดลดมูลค่าที่ได้กลับมาเป็นมูลค่าปัจจุบันซึ่งเป็นมูลค่ายุติธรรมอยู่ในระดับ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/>
          <w:sz w:val="30"/>
          <w:szCs w:val="30"/>
        </w:rPr>
        <w:t>2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ของลำดับชั้นมูลค่ายุติธรรม</w:t>
      </w:r>
    </w:p>
    <w:p w14:paraId="6E9CE499" w14:textId="77777777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5E943" w14:textId="77777777" w:rsidR="00D222BF" w:rsidRDefault="00D222B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="Angsana New"/>
          <w:sz w:val="30"/>
          <w:szCs w:val="30"/>
          <w:cs/>
          <w:lang w:val="th-TH"/>
        </w:rPr>
        <w:br w:type="page"/>
      </w:r>
    </w:p>
    <w:p w14:paraId="6E566221" w14:textId="397FA050" w:rsidR="00666998" w:rsidRPr="006426FF" w:rsidRDefault="00B026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026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ลูกหนี้การค้าและลูกหนี้อื่น</w:t>
      </w:r>
      <w:r w:rsidRPr="00B026EF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B026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สุทธิ</w:t>
      </w:r>
    </w:p>
    <w:p w14:paraId="566EA901" w14:textId="3A46C8C7" w:rsidR="0066699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639"/>
        <w:gridCol w:w="1218"/>
        <w:gridCol w:w="236"/>
        <w:gridCol w:w="1224"/>
        <w:gridCol w:w="292"/>
        <w:gridCol w:w="1162"/>
        <w:gridCol w:w="278"/>
        <w:gridCol w:w="1181"/>
      </w:tblGrid>
      <w:tr w:rsidR="00B026EF" w:rsidRPr="00B026EF" w14:paraId="5F8C4B07" w14:textId="77777777" w:rsidTr="005040D9">
        <w:trPr>
          <w:tblHeader/>
        </w:trPr>
        <w:tc>
          <w:tcPr>
            <w:tcW w:w="3060" w:type="dxa"/>
            <w:vAlign w:val="bottom"/>
          </w:tcPr>
          <w:p w14:paraId="581EC2ED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2F28E8DF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4F7A86A2" w14:textId="5DE346C3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  <w:vAlign w:val="bottom"/>
          </w:tcPr>
          <w:p w14:paraId="2A8BC39A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4EDBC11D" w14:textId="4135E7ED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="00563D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026EF" w:rsidRPr="00B026EF" w14:paraId="6F41168F" w14:textId="77777777" w:rsidTr="005040D9">
        <w:trPr>
          <w:tblHeader/>
        </w:trPr>
        <w:tc>
          <w:tcPr>
            <w:tcW w:w="3060" w:type="dxa"/>
            <w:vAlign w:val="bottom"/>
          </w:tcPr>
          <w:p w14:paraId="79AA8CA1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EE1EFBB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5CB69A7F" w14:textId="3B5E33A6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451D180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1DF13C3" w14:textId="46AC9DDD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2" w:type="dxa"/>
            <w:vAlign w:val="bottom"/>
          </w:tcPr>
          <w:p w14:paraId="5605E7C5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B9958CB" w14:textId="4B53D658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8" w:type="dxa"/>
            <w:vAlign w:val="bottom"/>
          </w:tcPr>
          <w:p w14:paraId="04F030A0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D862B8A" w14:textId="036F3165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26EF" w:rsidRPr="00B026EF" w14:paraId="0BEEB3A0" w14:textId="77777777" w:rsidTr="005040D9">
        <w:trPr>
          <w:tblHeader/>
        </w:trPr>
        <w:tc>
          <w:tcPr>
            <w:tcW w:w="3060" w:type="dxa"/>
            <w:vAlign w:val="bottom"/>
          </w:tcPr>
          <w:p w14:paraId="2F0B6C74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44C6565" w14:textId="214FA13C" w:rsidR="00B026EF" w:rsidRPr="00710835" w:rsidRDefault="00B026EF" w:rsidP="00710835">
            <w:pPr>
              <w:pStyle w:val="block"/>
              <w:spacing w:after="0" w:line="240" w:lineRule="auto"/>
              <w:ind w:left="-2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61DAC9ED" w14:textId="5E9D5371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21817B11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F5AF936" w14:textId="3F2FDBF9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92" w:type="dxa"/>
            <w:vAlign w:val="bottom"/>
          </w:tcPr>
          <w:p w14:paraId="60179C1A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4CC8BA8" w14:textId="6DBC424F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8" w:type="dxa"/>
            <w:vAlign w:val="bottom"/>
          </w:tcPr>
          <w:p w14:paraId="36166953" w14:textId="77777777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4D35EF6" w14:textId="047D96F3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026EF" w:rsidRPr="00B026EF" w14:paraId="53C4502D" w14:textId="77777777" w:rsidTr="005040D9">
        <w:trPr>
          <w:tblHeader/>
        </w:trPr>
        <w:tc>
          <w:tcPr>
            <w:tcW w:w="3060" w:type="dxa"/>
            <w:vAlign w:val="bottom"/>
          </w:tcPr>
          <w:p w14:paraId="5F6DB3B3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E93CB2C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1" w:type="dxa"/>
            <w:gridSpan w:val="7"/>
            <w:vAlign w:val="bottom"/>
          </w:tcPr>
          <w:p w14:paraId="56E61519" w14:textId="37A93859" w:rsidR="00B026EF" w:rsidRPr="00B026EF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026EF" w:rsidRPr="009E0A5A" w14:paraId="146D2AD4" w14:textId="77777777" w:rsidTr="005040D9">
        <w:tc>
          <w:tcPr>
            <w:tcW w:w="3060" w:type="dxa"/>
          </w:tcPr>
          <w:p w14:paraId="2D449DFF" w14:textId="1ABCDC0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กิจการอื่น</w:t>
            </w:r>
          </w:p>
        </w:tc>
        <w:tc>
          <w:tcPr>
            <w:tcW w:w="639" w:type="dxa"/>
            <w:vAlign w:val="bottom"/>
          </w:tcPr>
          <w:p w14:paraId="3C6E1CB3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74FC96E" w14:textId="0FA67B28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872,29</w:t>
            </w:r>
            <w:r w:rsidR="00923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7AEF68F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D9A83B4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828,331</w:t>
            </w:r>
          </w:p>
        </w:tc>
        <w:tc>
          <w:tcPr>
            <w:tcW w:w="292" w:type="dxa"/>
            <w:vAlign w:val="bottom"/>
          </w:tcPr>
          <w:p w14:paraId="3BBB5E3E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E1B3FCD" w14:textId="6368FFBC" w:rsidR="00B026EF" w:rsidRPr="00B026EF" w:rsidRDefault="00B8753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662,719</w:t>
            </w:r>
          </w:p>
        </w:tc>
        <w:tc>
          <w:tcPr>
            <w:tcW w:w="278" w:type="dxa"/>
            <w:vAlign w:val="bottom"/>
          </w:tcPr>
          <w:p w14:paraId="166B55B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2EC34650" w14:textId="77777777" w:rsidR="00B026EF" w:rsidRPr="00B026EF" w:rsidRDefault="00B026EF" w:rsidP="00B8753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698,280</w:t>
            </w:r>
          </w:p>
        </w:tc>
      </w:tr>
      <w:tr w:rsidR="00B026EF" w:rsidRPr="00B026EF" w14:paraId="46EAFB7B" w14:textId="77777777" w:rsidTr="005040D9">
        <w:tc>
          <w:tcPr>
            <w:tcW w:w="3060" w:type="dxa"/>
          </w:tcPr>
          <w:p w14:paraId="3B10D099" w14:textId="425E0D7C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639" w:type="dxa"/>
            <w:vAlign w:val="bottom"/>
          </w:tcPr>
          <w:p w14:paraId="0F1F3F4C" w14:textId="06E934B8" w:rsidR="00B026EF" w:rsidRPr="00D222B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CCC058D" w14:textId="5E5AF5B8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20,7</w:t>
            </w:r>
            <w:r w:rsidR="00433D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79FDBBE0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1D6F6C" w14:textId="1AD29C6B" w:rsidR="00B026EF" w:rsidRPr="00B026EF" w:rsidRDefault="009B0BB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37,781</w:t>
            </w:r>
          </w:p>
        </w:tc>
        <w:tc>
          <w:tcPr>
            <w:tcW w:w="292" w:type="dxa"/>
            <w:vAlign w:val="bottom"/>
          </w:tcPr>
          <w:p w14:paraId="02483D3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860CBDC" w14:textId="7446A176" w:rsidR="00B026EF" w:rsidRPr="00B026EF" w:rsidRDefault="00B8753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33D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8" w:type="dxa"/>
            <w:vAlign w:val="bottom"/>
          </w:tcPr>
          <w:p w14:paraId="247973D8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25DE36F" w14:textId="2696EF47" w:rsidR="00B026EF" w:rsidRPr="00B026EF" w:rsidRDefault="009B0BB8" w:rsidP="00B8753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24,414</w:t>
            </w:r>
          </w:p>
        </w:tc>
      </w:tr>
      <w:tr w:rsidR="00B026EF" w:rsidRPr="00B026EF" w14:paraId="5E057CD1" w14:textId="77777777" w:rsidTr="005040D9">
        <w:tc>
          <w:tcPr>
            <w:tcW w:w="3060" w:type="dxa"/>
            <w:vAlign w:val="bottom"/>
          </w:tcPr>
          <w:p w14:paraId="3FBE7593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08B164B8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191EE" w14:textId="02124E44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893,0</w:t>
            </w:r>
            <w:r w:rsidR="00433D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57F81BF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ED80" w14:textId="1C208DAD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9B0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6,112</w:t>
            </w:r>
          </w:p>
        </w:tc>
        <w:tc>
          <w:tcPr>
            <w:tcW w:w="292" w:type="dxa"/>
            <w:vAlign w:val="bottom"/>
          </w:tcPr>
          <w:p w14:paraId="2928387E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1052" w14:textId="6808A393" w:rsidR="00B026EF" w:rsidRPr="00B026EF" w:rsidRDefault="00B8753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  <w:r w:rsidR="005308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33D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5308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8" w:type="dxa"/>
            <w:vAlign w:val="bottom"/>
          </w:tcPr>
          <w:p w14:paraId="74DAC56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A8F5" w14:textId="3B52AA6D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9B0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2,694</w:t>
            </w:r>
          </w:p>
        </w:tc>
      </w:tr>
      <w:tr w:rsidR="00B026EF" w:rsidRPr="00B026EF" w14:paraId="7EF7E826" w14:textId="77777777" w:rsidTr="005040D9">
        <w:tc>
          <w:tcPr>
            <w:tcW w:w="3060" w:type="dxa"/>
          </w:tcPr>
          <w:p w14:paraId="1954C09F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36E6309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CDA30DB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90FA34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DB830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  <w:vAlign w:val="bottom"/>
          </w:tcPr>
          <w:p w14:paraId="053E207A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708AA3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6783706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87BC316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26EF" w:rsidRPr="00B026EF" w14:paraId="12FF2A2F" w14:textId="77777777" w:rsidTr="005040D9">
        <w:tc>
          <w:tcPr>
            <w:tcW w:w="3060" w:type="dxa"/>
          </w:tcPr>
          <w:p w14:paraId="4CBEA92B" w14:textId="6D3E8984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B026E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639" w:type="dxa"/>
            <w:vAlign w:val="bottom"/>
          </w:tcPr>
          <w:p w14:paraId="496CAB71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8F9D934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0E80D9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B71E052" w14:textId="54D791D4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  <w:vAlign w:val="bottom"/>
          </w:tcPr>
          <w:p w14:paraId="6AB77B4F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C02778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25AFD96C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6634CF3C" w14:textId="19D9D546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26EF" w:rsidRPr="00B026EF" w14:paraId="7C9CEDA7" w14:textId="77777777" w:rsidTr="005040D9">
        <w:tc>
          <w:tcPr>
            <w:tcW w:w="3060" w:type="dxa"/>
          </w:tcPr>
          <w:p w14:paraId="719EA754" w14:textId="1435C11F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กิจการอื่น</w:t>
            </w:r>
          </w:p>
        </w:tc>
        <w:tc>
          <w:tcPr>
            <w:tcW w:w="639" w:type="dxa"/>
            <w:vAlign w:val="bottom"/>
          </w:tcPr>
          <w:p w14:paraId="6E862432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B27748C" w14:textId="08BC93F1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(147,766)</w:t>
            </w:r>
          </w:p>
        </w:tc>
        <w:tc>
          <w:tcPr>
            <w:tcW w:w="236" w:type="dxa"/>
            <w:vAlign w:val="bottom"/>
          </w:tcPr>
          <w:p w14:paraId="23AEE55E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7A21E1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(142,860)</w:t>
            </w:r>
          </w:p>
        </w:tc>
        <w:tc>
          <w:tcPr>
            <w:tcW w:w="292" w:type="dxa"/>
            <w:vAlign w:val="bottom"/>
          </w:tcPr>
          <w:p w14:paraId="7168409F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47841AC8" w14:textId="22F8357C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(116,646)</w:t>
            </w:r>
          </w:p>
        </w:tc>
        <w:tc>
          <w:tcPr>
            <w:tcW w:w="278" w:type="dxa"/>
            <w:vAlign w:val="bottom"/>
          </w:tcPr>
          <w:p w14:paraId="320450C9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6A9BF899" w14:textId="77777777" w:rsidR="00B026EF" w:rsidRPr="00B026EF" w:rsidRDefault="00B026EF" w:rsidP="00B8753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(115,724)</w:t>
            </w:r>
          </w:p>
        </w:tc>
      </w:tr>
      <w:tr w:rsidR="00B026EF" w:rsidRPr="00B026EF" w14:paraId="0D939611" w14:textId="77777777" w:rsidTr="005040D9">
        <w:tc>
          <w:tcPr>
            <w:tcW w:w="3060" w:type="dxa"/>
          </w:tcPr>
          <w:p w14:paraId="2934FF64" w14:textId="4A9A3B18" w:rsid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026E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B026E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639" w:type="dxa"/>
            <w:vAlign w:val="bottom"/>
          </w:tcPr>
          <w:p w14:paraId="7136550D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69B6A1" w14:textId="315F9A40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900F57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7A92FB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  <w:vAlign w:val="bottom"/>
          </w:tcPr>
          <w:p w14:paraId="409807F3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375BCE9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76DD02FE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17C8CE00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6EF" w:rsidRPr="00B026EF" w14:paraId="1DB0C436" w14:textId="77777777" w:rsidTr="005040D9">
        <w:tc>
          <w:tcPr>
            <w:tcW w:w="3060" w:type="dxa"/>
          </w:tcPr>
          <w:p w14:paraId="2B562B56" w14:textId="1CD43C3D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639" w:type="dxa"/>
            <w:vAlign w:val="bottom"/>
          </w:tcPr>
          <w:p w14:paraId="23C94BE6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C717F3B" w14:textId="2560A98E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(157)</w:t>
            </w:r>
          </w:p>
        </w:tc>
        <w:tc>
          <w:tcPr>
            <w:tcW w:w="236" w:type="dxa"/>
            <w:vAlign w:val="bottom"/>
          </w:tcPr>
          <w:p w14:paraId="292B01FB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F7C449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(740)</w:t>
            </w:r>
          </w:p>
        </w:tc>
        <w:tc>
          <w:tcPr>
            <w:tcW w:w="292" w:type="dxa"/>
            <w:vAlign w:val="bottom"/>
          </w:tcPr>
          <w:p w14:paraId="4932170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1A9968C" w14:textId="72225676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(157)</w:t>
            </w:r>
          </w:p>
        </w:tc>
        <w:tc>
          <w:tcPr>
            <w:tcW w:w="278" w:type="dxa"/>
            <w:vAlign w:val="bottom"/>
          </w:tcPr>
          <w:p w14:paraId="02014524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05C6261C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</w:rPr>
              <w:t>(126)</w:t>
            </w:r>
          </w:p>
        </w:tc>
      </w:tr>
      <w:tr w:rsidR="00B026EF" w:rsidRPr="00B026EF" w14:paraId="7B7A99F1" w14:textId="77777777" w:rsidTr="005040D9">
        <w:tc>
          <w:tcPr>
            <w:tcW w:w="3060" w:type="dxa"/>
            <w:vAlign w:val="bottom"/>
          </w:tcPr>
          <w:p w14:paraId="21641364" w14:textId="69874AE5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6E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B026E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639" w:type="dxa"/>
            <w:vAlign w:val="bottom"/>
          </w:tcPr>
          <w:p w14:paraId="1748AE5F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635D5" w14:textId="6F1395C0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(147,923)</w:t>
            </w:r>
          </w:p>
        </w:tc>
        <w:tc>
          <w:tcPr>
            <w:tcW w:w="236" w:type="dxa"/>
            <w:vAlign w:val="bottom"/>
          </w:tcPr>
          <w:p w14:paraId="385C213B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A55B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(143,600)</w:t>
            </w:r>
          </w:p>
        </w:tc>
        <w:tc>
          <w:tcPr>
            <w:tcW w:w="292" w:type="dxa"/>
            <w:vAlign w:val="bottom"/>
          </w:tcPr>
          <w:p w14:paraId="0C9B747F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0D6D9" w14:textId="79126727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(116,803)</w:t>
            </w:r>
          </w:p>
        </w:tc>
        <w:tc>
          <w:tcPr>
            <w:tcW w:w="278" w:type="dxa"/>
            <w:vAlign w:val="bottom"/>
          </w:tcPr>
          <w:p w14:paraId="60CF0AD6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FA2F1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(115,850)</w:t>
            </w:r>
          </w:p>
        </w:tc>
      </w:tr>
      <w:tr w:rsidR="00B026EF" w:rsidRPr="00B026EF" w14:paraId="2DE28CF2" w14:textId="77777777" w:rsidTr="005040D9">
        <w:tc>
          <w:tcPr>
            <w:tcW w:w="3060" w:type="dxa"/>
          </w:tcPr>
          <w:p w14:paraId="29709AB5" w14:textId="77777777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5FEBC860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372F4AC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21569C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6045658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  <w:vAlign w:val="bottom"/>
          </w:tcPr>
          <w:p w14:paraId="2F71463C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7A04497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A7411B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1D7C66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26EF" w:rsidRPr="00B026EF" w14:paraId="1D31903A" w14:textId="77777777" w:rsidTr="005040D9">
        <w:tc>
          <w:tcPr>
            <w:tcW w:w="3060" w:type="dxa"/>
          </w:tcPr>
          <w:p w14:paraId="6745F69B" w14:textId="14B18C36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  <w:r w:rsidRPr="00B026E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dxa"/>
            <w:vAlign w:val="bottom"/>
          </w:tcPr>
          <w:p w14:paraId="02127839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99AC301" w14:textId="2C9F5A7E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745,1</w:t>
            </w:r>
            <w:r w:rsidR="00433D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137BBDB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22E9DC5" w14:textId="72C3AD96" w:rsidR="00B026EF" w:rsidRPr="00B026EF" w:rsidRDefault="009B0BB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722,512</w:t>
            </w:r>
          </w:p>
        </w:tc>
        <w:tc>
          <w:tcPr>
            <w:tcW w:w="292" w:type="dxa"/>
            <w:vAlign w:val="bottom"/>
          </w:tcPr>
          <w:p w14:paraId="416766E8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6E3B20A" w14:textId="54101FE7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570,</w:t>
            </w:r>
            <w:r w:rsidR="00433D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8" w:type="dxa"/>
            <w:vAlign w:val="bottom"/>
          </w:tcPr>
          <w:p w14:paraId="583208B7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2854194" w14:textId="0CF4DB3F" w:rsidR="00B026EF" w:rsidRPr="00B026EF" w:rsidRDefault="009B0BB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606,844</w:t>
            </w:r>
          </w:p>
        </w:tc>
      </w:tr>
      <w:tr w:rsidR="00B026EF" w:rsidRPr="00B026EF" w14:paraId="57BB3D9C" w14:textId="77777777" w:rsidTr="005040D9">
        <w:tc>
          <w:tcPr>
            <w:tcW w:w="3060" w:type="dxa"/>
          </w:tcPr>
          <w:p w14:paraId="1176C329" w14:textId="37E9EC74" w:rsidR="00B026EF" w:rsidRPr="00B026EF" w:rsidRDefault="009B33AB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ลูกหนี้</w:t>
            </w:r>
            <w:r w:rsidR="00B026EF" w:rsidRPr="00B026EF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39" w:type="dxa"/>
            <w:vAlign w:val="bottom"/>
          </w:tcPr>
          <w:p w14:paraId="1429B751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F6A537A" w14:textId="7C2710E1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</w:t>
            </w:r>
            <w:r w:rsidR="00433D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4D1139E0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E615F3" w14:textId="3A57B263" w:rsidR="00B026EF" w:rsidRPr="00B026EF" w:rsidRDefault="009B0BB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28,165</w:t>
            </w:r>
          </w:p>
        </w:tc>
        <w:tc>
          <w:tcPr>
            <w:tcW w:w="292" w:type="dxa"/>
            <w:vAlign w:val="bottom"/>
          </w:tcPr>
          <w:p w14:paraId="1DE4E15F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0A6C809" w14:textId="12357847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</w:t>
            </w:r>
            <w:r w:rsidR="00433D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8" w:type="dxa"/>
            <w:vAlign w:val="bottom"/>
          </w:tcPr>
          <w:p w14:paraId="4954E8E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9777B1F" w14:textId="263859BB" w:rsidR="00B026EF" w:rsidRPr="00B026EF" w:rsidRDefault="009B0BB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21,984</w:t>
            </w:r>
          </w:p>
        </w:tc>
      </w:tr>
      <w:tr w:rsidR="00B026EF" w:rsidRPr="00B026EF" w14:paraId="28359A14" w14:textId="77777777" w:rsidTr="005040D9">
        <w:tc>
          <w:tcPr>
            <w:tcW w:w="3060" w:type="dxa"/>
          </w:tcPr>
          <w:p w14:paraId="45377259" w14:textId="26CAD1FC" w:rsidR="00B026EF" w:rsidRPr="00B026EF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B026E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รวมลูกหนี้การค้าและลูกหนี้อื่น</w:t>
            </w:r>
            <w:r w:rsidRPr="00B026E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026E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39" w:type="dxa"/>
            <w:vAlign w:val="bottom"/>
          </w:tcPr>
          <w:p w14:paraId="7B2A90A7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C4C15" w14:textId="2DD5AE2A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770,721</w:t>
            </w:r>
          </w:p>
        </w:tc>
        <w:tc>
          <w:tcPr>
            <w:tcW w:w="236" w:type="dxa"/>
            <w:vAlign w:val="bottom"/>
          </w:tcPr>
          <w:p w14:paraId="2BFF8D62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FB49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750,677</w:t>
            </w:r>
          </w:p>
        </w:tc>
        <w:tc>
          <w:tcPr>
            <w:tcW w:w="292" w:type="dxa"/>
            <w:vAlign w:val="bottom"/>
          </w:tcPr>
          <w:p w14:paraId="721F72A5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E1ED3" w14:textId="66E08BAA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592,838</w:t>
            </w:r>
          </w:p>
        </w:tc>
        <w:tc>
          <w:tcPr>
            <w:tcW w:w="278" w:type="dxa"/>
            <w:vAlign w:val="bottom"/>
          </w:tcPr>
          <w:p w14:paraId="70715A4B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1E0B0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628,828</w:t>
            </w:r>
          </w:p>
        </w:tc>
      </w:tr>
    </w:tbl>
    <w:p w14:paraId="21B2CF4F" w14:textId="6E2F6DAA" w:rsidR="00686884" w:rsidRDefault="00686884">
      <w:pPr>
        <w:rPr>
          <w:rFonts w:asciiTheme="majorBidi" w:hAnsiTheme="majorBidi" w:cs="Angsana New"/>
          <w:sz w:val="30"/>
          <w:szCs w:val="30"/>
          <w:cs/>
        </w:rPr>
      </w:pPr>
    </w:p>
    <w:p w14:paraId="2C8EFF2E" w14:textId="77777777" w:rsidR="00686884" w:rsidRDefault="0068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4DB13FD" w14:textId="017DD6C8" w:rsidR="00127721" w:rsidRDefault="00686884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lastRenderedPageBreak/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3A55992" w14:textId="77777777" w:rsidR="00686884" w:rsidRPr="00127721" w:rsidRDefault="00686884">
      <w:pPr>
        <w:rPr>
          <w:rFonts w:asciiTheme="majorBidi" w:hAnsiTheme="majorBidi" w:cs="Angsana New"/>
          <w:sz w:val="30"/>
          <w:szCs w:val="30"/>
          <w:cs/>
        </w:rPr>
      </w:pPr>
    </w:p>
    <w:tbl>
      <w:tblPr>
        <w:tblStyle w:val="TableGrid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540"/>
        <w:gridCol w:w="1218"/>
        <w:gridCol w:w="236"/>
        <w:gridCol w:w="1224"/>
        <w:gridCol w:w="236"/>
        <w:gridCol w:w="1218"/>
        <w:gridCol w:w="236"/>
        <w:gridCol w:w="1224"/>
      </w:tblGrid>
      <w:tr w:rsidR="00127721" w:rsidRPr="00B026EF" w14:paraId="440C6C0D" w14:textId="77777777" w:rsidTr="00675B59">
        <w:trPr>
          <w:tblHeader/>
        </w:trPr>
        <w:tc>
          <w:tcPr>
            <w:tcW w:w="3150" w:type="dxa"/>
            <w:vAlign w:val="bottom"/>
          </w:tcPr>
          <w:p w14:paraId="2942C3AC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1596AD1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E63726C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829704E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8C621D2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27721" w:rsidRPr="00B026EF" w14:paraId="22D046BF" w14:textId="77777777" w:rsidTr="00675B59">
        <w:trPr>
          <w:tblHeader/>
        </w:trPr>
        <w:tc>
          <w:tcPr>
            <w:tcW w:w="3150" w:type="dxa"/>
            <w:vAlign w:val="bottom"/>
          </w:tcPr>
          <w:p w14:paraId="2B9A04BE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4EB4B494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5807D84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D5BEC13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A7C5471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EC04E17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280966E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A17DE24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0B1DF4C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27721" w:rsidRPr="00B026EF" w14:paraId="275C1786" w14:textId="77777777" w:rsidTr="00675B59">
        <w:trPr>
          <w:tblHeader/>
        </w:trPr>
        <w:tc>
          <w:tcPr>
            <w:tcW w:w="3150" w:type="dxa"/>
            <w:vAlign w:val="bottom"/>
          </w:tcPr>
          <w:p w14:paraId="2B36C296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ED3CCFB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4E6BA6E1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12EDDC95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A34079C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4914D073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E8DB161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5CDABBC4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E622CC3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27721" w:rsidRPr="00B026EF" w14:paraId="5747924B" w14:textId="77777777" w:rsidTr="00675B59">
        <w:trPr>
          <w:tblHeader/>
        </w:trPr>
        <w:tc>
          <w:tcPr>
            <w:tcW w:w="3150" w:type="dxa"/>
            <w:vAlign w:val="bottom"/>
          </w:tcPr>
          <w:p w14:paraId="12FF2BA0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2395896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2" w:type="dxa"/>
            <w:gridSpan w:val="7"/>
            <w:vAlign w:val="bottom"/>
          </w:tcPr>
          <w:p w14:paraId="4D086CED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026EF" w:rsidRPr="00D222BF" w14:paraId="0A02E78D" w14:textId="77777777" w:rsidTr="005308A2">
        <w:tc>
          <w:tcPr>
            <w:tcW w:w="3150" w:type="dxa"/>
          </w:tcPr>
          <w:p w14:paraId="19DBA776" w14:textId="2BAF1BCC" w:rsidR="00B026EF" w:rsidRPr="00D222BF" w:rsidRDefault="000C7367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22B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1AB40720" w14:textId="77777777" w:rsidR="00B026EF" w:rsidRPr="00D222B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7822561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0AA0B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83D7E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8BC7EA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0813E3D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3D8905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8BE5D03" w14:textId="77777777" w:rsidR="00B026EF" w:rsidRPr="00D222B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0C7367" w:rsidRPr="00B026EF" w14:paraId="43DFFCA7" w14:textId="77777777" w:rsidTr="005308A2">
        <w:tc>
          <w:tcPr>
            <w:tcW w:w="3150" w:type="dxa"/>
          </w:tcPr>
          <w:p w14:paraId="2C79CD30" w14:textId="4083665A" w:rsidR="000C7367" w:rsidRPr="000C7367" w:rsidRDefault="000C7367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540" w:type="dxa"/>
            <w:vAlign w:val="bottom"/>
          </w:tcPr>
          <w:p w14:paraId="57C1706B" w14:textId="77777777" w:rsidR="000C7367" w:rsidRPr="00B026EF" w:rsidRDefault="000C7367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302ABBD" w14:textId="283A668F" w:rsidR="000C7367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480,4</w:t>
            </w:r>
            <w:r w:rsidR="00433D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vAlign w:val="bottom"/>
          </w:tcPr>
          <w:p w14:paraId="08833699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CD24341" w14:textId="232118BD" w:rsidR="000C7367" w:rsidRPr="00B026EF" w:rsidRDefault="005040D9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418,890</w:t>
            </w:r>
          </w:p>
        </w:tc>
        <w:tc>
          <w:tcPr>
            <w:tcW w:w="236" w:type="dxa"/>
            <w:vAlign w:val="bottom"/>
          </w:tcPr>
          <w:p w14:paraId="196AECE2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60E4C87" w14:textId="45EFC282" w:rsidR="000C7367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346,7</w:t>
            </w:r>
            <w:r w:rsidR="00433D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5D9ABA3F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7EF9C" w14:textId="14F62E59" w:rsidR="000C7367" w:rsidRPr="00B026EF" w:rsidRDefault="005040D9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353,571</w:t>
            </w:r>
          </w:p>
        </w:tc>
      </w:tr>
      <w:tr w:rsidR="000C7367" w:rsidRPr="00B026EF" w14:paraId="30E5639B" w14:textId="77777777" w:rsidTr="005308A2">
        <w:tc>
          <w:tcPr>
            <w:tcW w:w="3150" w:type="dxa"/>
          </w:tcPr>
          <w:p w14:paraId="02EC695D" w14:textId="1FCD2EFF" w:rsidR="000C7367" w:rsidRPr="000C7367" w:rsidRDefault="000C7367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ไม่เกิน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292CE55" w14:textId="77777777" w:rsidR="000C7367" w:rsidRPr="00B026EF" w:rsidRDefault="000C7367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502598B" w14:textId="0DD01794" w:rsidR="000C7367" w:rsidRPr="00B026EF" w:rsidRDefault="00475B53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308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45,335</w:t>
            </w:r>
          </w:p>
        </w:tc>
        <w:tc>
          <w:tcPr>
            <w:tcW w:w="236" w:type="dxa"/>
            <w:vAlign w:val="bottom"/>
          </w:tcPr>
          <w:p w14:paraId="1631D8A1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15055A2" w14:textId="0B33D440" w:rsidR="000C7367" w:rsidRPr="00B026EF" w:rsidRDefault="007A29A4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7367"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85,599</w:t>
            </w:r>
          </w:p>
        </w:tc>
        <w:tc>
          <w:tcPr>
            <w:tcW w:w="236" w:type="dxa"/>
            <w:vAlign w:val="bottom"/>
          </w:tcPr>
          <w:p w14:paraId="51F1E3B8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7B9E8B4" w14:textId="35E8F32F" w:rsidR="000C7367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128,578</w:t>
            </w:r>
          </w:p>
        </w:tc>
        <w:tc>
          <w:tcPr>
            <w:tcW w:w="236" w:type="dxa"/>
            <w:vAlign w:val="bottom"/>
          </w:tcPr>
          <w:p w14:paraId="42211995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ADF3AF4" w14:textId="6008B735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166,216</w:t>
            </w:r>
          </w:p>
        </w:tc>
      </w:tr>
      <w:tr w:rsidR="000C7367" w:rsidRPr="00B026EF" w14:paraId="78B2C30F" w14:textId="77777777" w:rsidTr="005308A2">
        <w:tc>
          <w:tcPr>
            <w:tcW w:w="3150" w:type="dxa"/>
          </w:tcPr>
          <w:p w14:paraId="6B2AF74A" w14:textId="51F377D8" w:rsidR="000C7367" w:rsidRPr="000C7367" w:rsidRDefault="000C7367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A5DC4BF" w14:textId="77777777" w:rsidR="000C7367" w:rsidRPr="00B026EF" w:rsidRDefault="000C7367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A51BEC3" w14:textId="20BAD78A" w:rsidR="000C7367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76,960</w:t>
            </w:r>
          </w:p>
        </w:tc>
        <w:tc>
          <w:tcPr>
            <w:tcW w:w="236" w:type="dxa"/>
            <w:vAlign w:val="bottom"/>
          </w:tcPr>
          <w:p w14:paraId="1D0FFD7B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97C2BD5" w14:textId="01280F13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74,508</w:t>
            </w:r>
          </w:p>
        </w:tc>
        <w:tc>
          <w:tcPr>
            <w:tcW w:w="236" w:type="dxa"/>
            <w:vAlign w:val="bottom"/>
          </w:tcPr>
          <w:p w14:paraId="7BAA3D2D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F9ED65" w14:textId="64E62AAD" w:rsidR="000C7367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69,124</w:t>
            </w:r>
          </w:p>
        </w:tc>
        <w:tc>
          <w:tcPr>
            <w:tcW w:w="236" w:type="dxa"/>
            <w:vAlign w:val="bottom"/>
          </w:tcPr>
          <w:p w14:paraId="2B1513E2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A896EC" w14:textId="4969564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58,810</w:t>
            </w:r>
          </w:p>
        </w:tc>
      </w:tr>
      <w:tr w:rsidR="000C7367" w:rsidRPr="00B026EF" w14:paraId="6ED76B2F" w14:textId="77777777" w:rsidTr="005308A2">
        <w:tc>
          <w:tcPr>
            <w:tcW w:w="3150" w:type="dxa"/>
          </w:tcPr>
          <w:p w14:paraId="7CF202CB" w14:textId="0F5280F6" w:rsidR="000C7367" w:rsidRPr="000C7367" w:rsidRDefault="000C7367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/>
                <w:sz w:val="30"/>
                <w:szCs w:val="30"/>
              </w:rPr>
              <w:t>6 - 12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B6218C2" w14:textId="77777777" w:rsidR="000C7367" w:rsidRPr="00B026EF" w:rsidRDefault="000C7367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D5CC3C9" w14:textId="5EC59112" w:rsidR="000C7367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68,484</w:t>
            </w:r>
          </w:p>
        </w:tc>
        <w:tc>
          <w:tcPr>
            <w:tcW w:w="236" w:type="dxa"/>
            <w:vAlign w:val="bottom"/>
          </w:tcPr>
          <w:p w14:paraId="5ACFD2DB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D8F76B" w14:textId="78D6F556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71,972</w:t>
            </w:r>
          </w:p>
        </w:tc>
        <w:tc>
          <w:tcPr>
            <w:tcW w:w="236" w:type="dxa"/>
            <w:vAlign w:val="bottom"/>
          </w:tcPr>
          <w:p w14:paraId="2B98B83C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CE0B316" w14:textId="4318009F" w:rsidR="000C7367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47,963</w:t>
            </w:r>
          </w:p>
        </w:tc>
        <w:tc>
          <w:tcPr>
            <w:tcW w:w="236" w:type="dxa"/>
            <w:vAlign w:val="bottom"/>
          </w:tcPr>
          <w:p w14:paraId="73430BEF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E2DD1D3" w14:textId="691FBC74" w:rsidR="000C7367" w:rsidRPr="00B026EF" w:rsidRDefault="000C7367" w:rsidP="003811C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51,703</w:t>
            </w:r>
          </w:p>
        </w:tc>
      </w:tr>
      <w:tr w:rsidR="000C7367" w:rsidRPr="00B026EF" w14:paraId="59267830" w14:textId="77777777" w:rsidTr="005308A2">
        <w:tc>
          <w:tcPr>
            <w:tcW w:w="3150" w:type="dxa"/>
          </w:tcPr>
          <w:p w14:paraId="5937DAB1" w14:textId="3328019E" w:rsidR="000C7367" w:rsidRPr="000C7367" w:rsidRDefault="00D222B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มาก</w:t>
            </w:r>
            <w:r w:rsidR="000C7367"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กว่า</w:t>
            </w:r>
            <w:r w:rsidR="000C7367"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0C7367" w:rsidRPr="000C7367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="000C7367"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0C7367"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ECD9270" w14:textId="77777777" w:rsidR="000C7367" w:rsidRPr="00B026EF" w:rsidRDefault="000C7367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F77C03C" w14:textId="412E397E" w:rsidR="000C7367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121,853</w:t>
            </w:r>
          </w:p>
        </w:tc>
        <w:tc>
          <w:tcPr>
            <w:tcW w:w="236" w:type="dxa"/>
            <w:vAlign w:val="bottom"/>
          </w:tcPr>
          <w:p w14:paraId="701686B3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3A771E" w14:textId="698ECF3D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115,143</w:t>
            </w:r>
          </w:p>
        </w:tc>
        <w:tc>
          <w:tcPr>
            <w:tcW w:w="236" w:type="dxa"/>
            <w:vAlign w:val="bottom"/>
          </w:tcPr>
          <w:p w14:paraId="7CF87790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0FBBF5" w14:textId="6A306769" w:rsidR="000C7367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95,260</w:t>
            </w:r>
          </w:p>
        </w:tc>
        <w:tc>
          <w:tcPr>
            <w:tcW w:w="236" w:type="dxa"/>
            <w:vAlign w:val="bottom"/>
          </w:tcPr>
          <w:p w14:paraId="6DAA8E87" w14:textId="77777777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2AB9CB" w14:textId="018DA61B" w:rsidR="000C7367" w:rsidRPr="00B026EF" w:rsidRDefault="000C7367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92,394</w:t>
            </w:r>
          </w:p>
        </w:tc>
      </w:tr>
      <w:tr w:rsidR="005040D9" w:rsidRPr="00B026EF" w14:paraId="3D271A5C" w14:textId="77777777" w:rsidTr="005308A2">
        <w:tc>
          <w:tcPr>
            <w:tcW w:w="3150" w:type="dxa"/>
          </w:tcPr>
          <w:p w14:paraId="33DDA24E" w14:textId="77777777" w:rsidR="005040D9" w:rsidRPr="00B026EF" w:rsidRDefault="005040D9" w:rsidP="005040D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58A84E25" w14:textId="77777777" w:rsidR="005040D9" w:rsidRPr="00B026EF" w:rsidRDefault="005040D9" w:rsidP="005040D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BCACA0A" w14:textId="454C37AE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893,044</w:t>
            </w:r>
          </w:p>
        </w:tc>
        <w:tc>
          <w:tcPr>
            <w:tcW w:w="236" w:type="dxa"/>
            <w:vAlign w:val="bottom"/>
          </w:tcPr>
          <w:p w14:paraId="3DB5D15A" w14:textId="77777777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2D3CDF" w14:textId="38737B03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6,112</w:t>
            </w:r>
          </w:p>
        </w:tc>
        <w:tc>
          <w:tcPr>
            <w:tcW w:w="236" w:type="dxa"/>
            <w:vAlign w:val="bottom"/>
          </w:tcPr>
          <w:p w14:paraId="7984DBF3" w14:textId="77777777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8F6E82C" w14:textId="3EE7CC3E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687,679</w:t>
            </w:r>
          </w:p>
        </w:tc>
        <w:tc>
          <w:tcPr>
            <w:tcW w:w="236" w:type="dxa"/>
            <w:vAlign w:val="bottom"/>
          </w:tcPr>
          <w:p w14:paraId="3335CA4F" w14:textId="77777777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9F08F3" w14:textId="7227E356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2,694</w:t>
            </w:r>
          </w:p>
        </w:tc>
      </w:tr>
      <w:tr w:rsidR="00B026EF" w:rsidRPr="00B026EF" w14:paraId="79DB76AF" w14:textId="77777777" w:rsidTr="005308A2">
        <w:tc>
          <w:tcPr>
            <w:tcW w:w="3150" w:type="dxa"/>
          </w:tcPr>
          <w:p w14:paraId="202B0B39" w14:textId="678A59B1" w:rsidR="00B026EF" w:rsidRPr="00B026EF" w:rsidRDefault="00D222B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2E5A4E58" w14:textId="77777777" w:rsidR="00B026EF" w:rsidRPr="00B026EF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97C4821" w14:textId="62343F52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(147,923)</w:t>
            </w:r>
          </w:p>
        </w:tc>
        <w:tc>
          <w:tcPr>
            <w:tcW w:w="236" w:type="dxa"/>
            <w:vAlign w:val="bottom"/>
          </w:tcPr>
          <w:p w14:paraId="0FE802BE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BDE3F3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(143,600)</w:t>
            </w:r>
          </w:p>
        </w:tc>
        <w:tc>
          <w:tcPr>
            <w:tcW w:w="236" w:type="dxa"/>
            <w:vAlign w:val="bottom"/>
          </w:tcPr>
          <w:p w14:paraId="59DED291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440F717" w14:textId="329A05F8" w:rsidR="00B026EF" w:rsidRPr="00B026E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(116,803)</w:t>
            </w:r>
          </w:p>
        </w:tc>
        <w:tc>
          <w:tcPr>
            <w:tcW w:w="236" w:type="dxa"/>
            <w:vAlign w:val="bottom"/>
          </w:tcPr>
          <w:p w14:paraId="5B541534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BE62A7" w14:textId="77777777" w:rsidR="00B026EF" w:rsidRPr="00B026EF" w:rsidRDefault="00B026EF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(115,850)</w:t>
            </w:r>
          </w:p>
        </w:tc>
      </w:tr>
      <w:tr w:rsidR="005040D9" w:rsidRPr="00B026EF" w14:paraId="6C53D32D" w14:textId="77777777" w:rsidTr="005308A2">
        <w:tc>
          <w:tcPr>
            <w:tcW w:w="3150" w:type="dxa"/>
          </w:tcPr>
          <w:p w14:paraId="7365057E" w14:textId="2B5956D0" w:rsidR="005040D9" w:rsidRPr="00B026EF" w:rsidRDefault="005040D9" w:rsidP="005040D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ลูกหนี้การค้า</w:t>
            </w:r>
            <w:r w:rsidRPr="000C736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40" w:type="dxa"/>
            <w:vAlign w:val="bottom"/>
          </w:tcPr>
          <w:p w14:paraId="05909E99" w14:textId="77777777" w:rsidR="005040D9" w:rsidRPr="00B026EF" w:rsidRDefault="005040D9" w:rsidP="005040D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115BF" w14:textId="746BBC8F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745,121</w:t>
            </w:r>
          </w:p>
        </w:tc>
        <w:tc>
          <w:tcPr>
            <w:tcW w:w="236" w:type="dxa"/>
            <w:vAlign w:val="bottom"/>
          </w:tcPr>
          <w:p w14:paraId="484C02C6" w14:textId="77777777" w:rsidR="005040D9" w:rsidRPr="00B026EF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33D39" w14:textId="31DC7510" w:rsidR="005040D9" w:rsidRPr="005040D9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4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722,512</w:t>
            </w:r>
          </w:p>
        </w:tc>
        <w:tc>
          <w:tcPr>
            <w:tcW w:w="236" w:type="dxa"/>
            <w:vAlign w:val="bottom"/>
          </w:tcPr>
          <w:p w14:paraId="28207EA3" w14:textId="77777777" w:rsidR="005040D9" w:rsidRPr="005040D9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FF45" w14:textId="637A7B42" w:rsidR="005040D9" w:rsidRPr="005040D9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4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570,876</w:t>
            </w:r>
          </w:p>
        </w:tc>
        <w:tc>
          <w:tcPr>
            <w:tcW w:w="236" w:type="dxa"/>
            <w:vAlign w:val="bottom"/>
          </w:tcPr>
          <w:p w14:paraId="7E9BBB8D" w14:textId="77777777" w:rsidR="005040D9" w:rsidRPr="005040D9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06FC" w14:textId="1F6AE01E" w:rsidR="005040D9" w:rsidRPr="005040D9" w:rsidRDefault="005040D9" w:rsidP="005040D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4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606,844</w:t>
            </w:r>
          </w:p>
        </w:tc>
      </w:tr>
    </w:tbl>
    <w:p w14:paraId="48914645" w14:textId="0841A5F4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5A56E" w14:textId="2E19BAC2" w:rsidR="000C7367" w:rsidRPr="000C7367" w:rsidRDefault="000C736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ที่ดิน</w:t>
      </w:r>
      <w:r w:rsidRPr="000C7367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อาคาร</w:t>
      </w:r>
      <w:r w:rsidR="00686884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และอุปกรณ์</w:t>
      </w:r>
      <w:r w:rsidRPr="000C7367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และสินทรัพย์ไม่มีตัวตน</w:t>
      </w:r>
      <w:r w:rsidRPr="000C7367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0C7367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สุทธิ</w:t>
      </w:r>
    </w:p>
    <w:p w14:paraId="59882FCC" w14:textId="184EEF48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E494A" w14:textId="034283A5" w:rsidR="0088646A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สินทรัพย์ไม่มีตัวตนสําหรับงวดมีดังนี้</w:t>
      </w:r>
    </w:p>
    <w:p w14:paraId="463354BE" w14:textId="1609B8AC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461"/>
        <w:gridCol w:w="1224"/>
        <w:gridCol w:w="236"/>
        <w:gridCol w:w="1224"/>
        <w:gridCol w:w="236"/>
        <w:gridCol w:w="1224"/>
        <w:gridCol w:w="236"/>
        <w:gridCol w:w="1224"/>
      </w:tblGrid>
      <w:tr w:rsidR="00563DA2" w:rsidRPr="00563DA2" w14:paraId="22EBA2C6" w14:textId="77777777" w:rsidTr="00806798">
        <w:tc>
          <w:tcPr>
            <w:tcW w:w="3240" w:type="dxa"/>
            <w:vAlign w:val="bottom"/>
          </w:tcPr>
          <w:p w14:paraId="6094FFD9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4F2807E4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4DC395E3" w14:textId="7027E8B3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6359FA0F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0DDAEE10" w14:textId="0B0F647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3DA2" w:rsidRPr="00563DA2" w14:paraId="64FCF00F" w14:textId="77777777" w:rsidTr="00806798">
        <w:tc>
          <w:tcPr>
            <w:tcW w:w="3240" w:type="dxa"/>
            <w:vAlign w:val="bottom"/>
          </w:tcPr>
          <w:p w14:paraId="44D039EE" w14:textId="19AB0386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461" w:type="dxa"/>
            <w:vAlign w:val="bottom"/>
          </w:tcPr>
          <w:p w14:paraId="034B3B8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8384CC3" w14:textId="3D74F1E5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22E5CC0E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1FF30" w14:textId="11FAAA2B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6737C6ED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D760EA" w14:textId="5FA31878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1EADE3A7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0032DB3" w14:textId="0EEE9C6C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</w:tr>
      <w:tr w:rsidR="00563DA2" w:rsidRPr="00563DA2" w14:paraId="5F0B9C43" w14:textId="77777777" w:rsidTr="00806798">
        <w:tc>
          <w:tcPr>
            <w:tcW w:w="3240" w:type="dxa"/>
            <w:vAlign w:val="bottom"/>
          </w:tcPr>
          <w:p w14:paraId="079E171E" w14:textId="4E518435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31 </w:t>
            </w: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461" w:type="dxa"/>
            <w:vAlign w:val="bottom"/>
          </w:tcPr>
          <w:p w14:paraId="56E97C11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6496B6C" w14:textId="0CF893BE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59AAE081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739FA4" w14:textId="090F06F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  <w:tc>
          <w:tcPr>
            <w:tcW w:w="236" w:type="dxa"/>
            <w:vAlign w:val="bottom"/>
          </w:tcPr>
          <w:p w14:paraId="6DC003D5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A5FF77D" w14:textId="0560462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4EA6730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973CFD" w14:textId="470890FD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</w:tr>
      <w:tr w:rsidR="00563DA2" w:rsidRPr="00563DA2" w14:paraId="0A876926" w14:textId="77777777" w:rsidTr="00806798">
        <w:tc>
          <w:tcPr>
            <w:tcW w:w="3240" w:type="dxa"/>
            <w:vAlign w:val="bottom"/>
          </w:tcPr>
          <w:p w14:paraId="5B7694D3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6F383E5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5BBD5C36" w14:textId="516F48A2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3DA2" w:rsidRPr="00563DA2" w14:paraId="46193ADA" w14:textId="77777777" w:rsidTr="00806798">
        <w:tc>
          <w:tcPr>
            <w:tcW w:w="3240" w:type="dxa"/>
          </w:tcPr>
          <w:p w14:paraId="4B8241C1" w14:textId="5E9BD3DB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  <w:r w:rsidRPr="00563DA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61" w:type="dxa"/>
            <w:vAlign w:val="bottom"/>
          </w:tcPr>
          <w:p w14:paraId="5F216ABE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008EED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1,425,997</w:t>
            </w:r>
          </w:p>
        </w:tc>
        <w:tc>
          <w:tcPr>
            <w:tcW w:w="236" w:type="dxa"/>
            <w:vAlign w:val="bottom"/>
          </w:tcPr>
          <w:p w14:paraId="11C06716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D3F5F75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  <w:vAlign w:val="bottom"/>
          </w:tcPr>
          <w:p w14:paraId="233DC247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52EF2B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836,137</w:t>
            </w:r>
          </w:p>
        </w:tc>
        <w:tc>
          <w:tcPr>
            <w:tcW w:w="236" w:type="dxa"/>
            <w:vAlign w:val="bottom"/>
          </w:tcPr>
          <w:p w14:paraId="6FAE0222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194D76E" w14:textId="77777777" w:rsidR="00563DA2" w:rsidRPr="00563DA2" w:rsidRDefault="00563DA2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</w:tr>
      <w:tr w:rsidR="00563DA2" w:rsidRPr="00563DA2" w14:paraId="556924FF" w14:textId="77777777" w:rsidTr="00806798">
        <w:tc>
          <w:tcPr>
            <w:tcW w:w="3240" w:type="dxa"/>
          </w:tcPr>
          <w:p w14:paraId="50F39742" w14:textId="4AD7C1FD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 w:rsidR="0007056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461" w:type="dxa"/>
            <w:vAlign w:val="bottom"/>
          </w:tcPr>
          <w:p w14:paraId="2BFEB105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9D1D3" w14:textId="70062681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7,113</w:t>
            </w:r>
          </w:p>
        </w:tc>
        <w:tc>
          <w:tcPr>
            <w:tcW w:w="236" w:type="dxa"/>
            <w:vAlign w:val="bottom"/>
          </w:tcPr>
          <w:p w14:paraId="135370A9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315B12E" w14:textId="566365B6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  <w:vAlign w:val="bottom"/>
          </w:tcPr>
          <w:p w14:paraId="723AE482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85D5546" w14:textId="49563A16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2,158</w:t>
            </w:r>
          </w:p>
        </w:tc>
        <w:tc>
          <w:tcPr>
            <w:tcW w:w="236" w:type="dxa"/>
            <w:vAlign w:val="bottom"/>
          </w:tcPr>
          <w:p w14:paraId="0F9D4D8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0B4DC03" w14:textId="50887584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563DA2" w:rsidRPr="00563DA2" w14:paraId="3496FF3D" w14:textId="77777777" w:rsidTr="00806798">
        <w:tc>
          <w:tcPr>
            <w:tcW w:w="3240" w:type="dxa"/>
          </w:tcPr>
          <w:p w14:paraId="6CE4433E" w14:textId="5239E432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จำหน่ายและตัดจำหน่าย</w:t>
            </w:r>
            <w:r w:rsidRPr="00563DA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61" w:type="dxa"/>
            <w:vAlign w:val="bottom"/>
          </w:tcPr>
          <w:p w14:paraId="0BF4A4BA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3602925" w14:textId="0F57F634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(18)</w:t>
            </w:r>
          </w:p>
        </w:tc>
        <w:tc>
          <w:tcPr>
            <w:tcW w:w="236" w:type="dxa"/>
            <w:vAlign w:val="bottom"/>
          </w:tcPr>
          <w:p w14:paraId="5B174569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6CEA63C" w14:textId="0135F36F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0CC2483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2A191D4" w14:textId="02BB9F90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(18)</w:t>
            </w:r>
          </w:p>
        </w:tc>
        <w:tc>
          <w:tcPr>
            <w:tcW w:w="236" w:type="dxa"/>
            <w:vAlign w:val="bottom"/>
          </w:tcPr>
          <w:p w14:paraId="5B643C7E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F719CBE" w14:textId="16086E09" w:rsidR="00563DA2" w:rsidRPr="00563DA2" w:rsidRDefault="005308A2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3DA2" w:rsidRPr="00563DA2" w14:paraId="5B572EE1" w14:textId="77777777" w:rsidTr="00806798">
        <w:tc>
          <w:tcPr>
            <w:tcW w:w="3240" w:type="dxa"/>
          </w:tcPr>
          <w:p w14:paraId="1FCA9550" w14:textId="36735444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61" w:type="dxa"/>
            <w:vAlign w:val="bottom"/>
          </w:tcPr>
          <w:p w14:paraId="39CEE2D9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E16EEE" w14:textId="1910B3C6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(42,154)</w:t>
            </w:r>
          </w:p>
        </w:tc>
        <w:tc>
          <w:tcPr>
            <w:tcW w:w="236" w:type="dxa"/>
            <w:vAlign w:val="bottom"/>
          </w:tcPr>
          <w:p w14:paraId="736980F7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1858223" w14:textId="1BE29AF6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(125)</w:t>
            </w:r>
          </w:p>
        </w:tc>
        <w:tc>
          <w:tcPr>
            <w:tcW w:w="236" w:type="dxa"/>
            <w:vAlign w:val="bottom"/>
          </w:tcPr>
          <w:p w14:paraId="69DE3CAC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DCA8906" w14:textId="1438AEEB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(35,963)</w:t>
            </w:r>
          </w:p>
        </w:tc>
        <w:tc>
          <w:tcPr>
            <w:tcW w:w="236" w:type="dxa"/>
            <w:vAlign w:val="bottom"/>
          </w:tcPr>
          <w:p w14:paraId="2DF76C4B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8024D2B" w14:textId="7993E0FF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(95)</w:t>
            </w:r>
          </w:p>
        </w:tc>
      </w:tr>
      <w:tr w:rsidR="00563DA2" w:rsidRPr="00563DA2" w14:paraId="0FB91F57" w14:textId="77777777" w:rsidTr="00806798">
        <w:tc>
          <w:tcPr>
            <w:tcW w:w="3240" w:type="dxa"/>
          </w:tcPr>
          <w:p w14:paraId="3AAE59C9" w14:textId="6F877C6D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461" w:type="dxa"/>
            <w:vAlign w:val="bottom"/>
          </w:tcPr>
          <w:p w14:paraId="4DB74B03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C58783" w14:textId="40CE93C3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22,324</w:t>
            </w:r>
          </w:p>
        </w:tc>
        <w:tc>
          <w:tcPr>
            <w:tcW w:w="236" w:type="dxa"/>
            <w:vAlign w:val="bottom"/>
          </w:tcPr>
          <w:p w14:paraId="33EC62C4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E95B932" w14:textId="5F5F822B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20EE6B4A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596AB3B" w14:textId="5D9B1E26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33DCD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ACC973" w14:textId="392B8F7F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3DA2" w:rsidRPr="00686884" w14:paraId="082B97A9" w14:textId="77777777" w:rsidTr="00806798">
        <w:tc>
          <w:tcPr>
            <w:tcW w:w="3240" w:type="dxa"/>
          </w:tcPr>
          <w:p w14:paraId="0BFDF61A" w14:textId="2C4E08B4" w:rsidR="00563DA2" w:rsidRPr="0007056F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1" w:type="dxa"/>
            <w:vAlign w:val="bottom"/>
          </w:tcPr>
          <w:p w14:paraId="28D6F6A0" w14:textId="77777777" w:rsidR="00563DA2" w:rsidRPr="0007056F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00DEC" w14:textId="56A475D4" w:rsidR="00563DA2" w:rsidRPr="0007056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0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1,413,262</w:t>
            </w:r>
          </w:p>
        </w:tc>
        <w:tc>
          <w:tcPr>
            <w:tcW w:w="236" w:type="dxa"/>
            <w:vAlign w:val="bottom"/>
          </w:tcPr>
          <w:p w14:paraId="37E3009C" w14:textId="77777777" w:rsidR="00563DA2" w:rsidRPr="0007056F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B2D67" w14:textId="2B9CB7FF" w:rsidR="00563DA2" w:rsidRPr="0007056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0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</w:t>
            </w:r>
          </w:p>
        </w:tc>
        <w:tc>
          <w:tcPr>
            <w:tcW w:w="236" w:type="dxa"/>
            <w:vAlign w:val="bottom"/>
          </w:tcPr>
          <w:p w14:paraId="4E297BE5" w14:textId="77777777" w:rsidR="00563DA2" w:rsidRPr="0007056F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2D1DD" w14:textId="061884FB" w:rsidR="00563DA2" w:rsidRPr="0007056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0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802,314</w:t>
            </w:r>
          </w:p>
        </w:tc>
        <w:tc>
          <w:tcPr>
            <w:tcW w:w="236" w:type="dxa"/>
            <w:vAlign w:val="bottom"/>
          </w:tcPr>
          <w:p w14:paraId="3DB9E4AD" w14:textId="77777777" w:rsidR="00563DA2" w:rsidRPr="0007056F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68F13" w14:textId="1423DBD2" w:rsidR="00563DA2" w:rsidRPr="0007056F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0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364</w:t>
            </w:r>
          </w:p>
        </w:tc>
      </w:tr>
    </w:tbl>
    <w:p w14:paraId="0DFE5EB4" w14:textId="3C1D59DC" w:rsidR="00563DA2" w:rsidRDefault="00563DA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BA36D5" w14:textId="5D0E3FFC" w:rsidR="00563DA2" w:rsidRDefault="00C42D40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เงินกู้ยืมระยะสั้นและ</w:t>
      </w:r>
      <w:r w:rsidR="00563DA2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เงินกู้ยืมระยะยาวจากสถาบันการเงิน</w:t>
      </w:r>
    </w:p>
    <w:p w14:paraId="06B9839D" w14:textId="5EBA79F8" w:rsidR="00C42D40" w:rsidRP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703AF293" w14:textId="4677E6FE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9.1</w:t>
      </w:r>
      <w:r>
        <w:rPr>
          <w:rFonts w:asciiTheme="majorBidi" w:hAnsiTheme="majorBidi" w:cs="Angsana New"/>
          <w:sz w:val="30"/>
          <w:szCs w:val="30"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เงินกู้ยืมระยะสั้นจากสถาบันการเงิน</w:t>
      </w:r>
    </w:p>
    <w:p w14:paraId="00E57FFC" w14:textId="77777777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FEA8D0B" w14:textId="647708BD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ab/>
      </w: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</w:t>
      </w:r>
      <w:r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8623FD">
        <w:rPr>
          <w:rFonts w:asciiTheme="majorBidi" w:hAnsiTheme="majorBidi" w:cs="Angsana New" w:hint="cs"/>
          <w:sz w:val="30"/>
          <w:szCs w:val="30"/>
          <w:cs/>
        </w:rPr>
        <w:t>จากสถาบันการเงินในระหว่างงวดแสดงได้ดังน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45972BF4" w14:textId="537DFBB1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C42D40" w:rsidRPr="00563DA2" w14:paraId="5B1AF917" w14:textId="77777777" w:rsidTr="00911F6C">
        <w:tc>
          <w:tcPr>
            <w:tcW w:w="6570" w:type="dxa"/>
            <w:vAlign w:val="bottom"/>
          </w:tcPr>
          <w:p w14:paraId="27F2B191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734" w:type="dxa"/>
          </w:tcPr>
          <w:p w14:paraId="2492DDB2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314FBD39" w14:textId="77777777" w:rsidR="00C42D40" w:rsidRPr="00563DA2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C42D40" w:rsidRPr="00563DA2" w14:paraId="69D80642" w14:textId="77777777" w:rsidTr="00911F6C">
        <w:tc>
          <w:tcPr>
            <w:tcW w:w="6570" w:type="dxa"/>
          </w:tcPr>
          <w:p w14:paraId="34D2C8D7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156F9FA6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764C57FA" w14:textId="77777777" w:rsidR="00C42D40" w:rsidRPr="00563DA2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2D40" w:rsidRPr="00563DA2" w14:paraId="42AFFB12" w14:textId="77777777" w:rsidTr="00911F6C">
        <w:tc>
          <w:tcPr>
            <w:tcW w:w="6570" w:type="dxa"/>
          </w:tcPr>
          <w:p w14:paraId="1F74F64F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6519F07D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2F2BE9AA" w14:textId="7ECA5C65" w:rsidR="00C42D40" w:rsidRPr="004710DA" w:rsidRDefault="004710DA" w:rsidP="004710DA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61,133</w:t>
            </w:r>
          </w:p>
        </w:tc>
      </w:tr>
      <w:tr w:rsidR="00C42D40" w:rsidRPr="00563DA2" w14:paraId="71655586" w14:textId="77777777" w:rsidTr="00911F6C">
        <w:tc>
          <w:tcPr>
            <w:tcW w:w="6570" w:type="dxa"/>
          </w:tcPr>
          <w:p w14:paraId="743FB2FC" w14:textId="7200BE11" w:rsidR="00C42D40" w:rsidRPr="004710DA" w:rsidRDefault="004710DA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734" w:type="dxa"/>
          </w:tcPr>
          <w:p w14:paraId="4AC25865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1CC5F56F" w14:textId="6C9CC8BF" w:rsidR="00C42D40" w:rsidRPr="00563DA2" w:rsidRDefault="004710DA" w:rsidP="00911F6C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27,703</w:t>
            </w:r>
          </w:p>
        </w:tc>
      </w:tr>
      <w:tr w:rsidR="00C42D40" w:rsidRPr="00563DA2" w14:paraId="6FB4C3AD" w14:textId="77777777" w:rsidTr="00911F6C">
        <w:tc>
          <w:tcPr>
            <w:tcW w:w="6570" w:type="dxa"/>
          </w:tcPr>
          <w:p w14:paraId="578EEA58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20C104C4" w14:textId="77777777" w:rsidR="00C42D40" w:rsidRPr="00563DA2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27E0A208" w14:textId="30F3D11C" w:rsidR="00C42D40" w:rsidRPr="00563DA2" w:rsidRDefault="00C42D40" w:rsidP="00911F6C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710DA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C42D40" w:rsidRPr="0007056F" w14:paraId="79BEA4B8" w14:textId="77777777" w:rsidTr="00911F6C">
        <w:tc>
          <w:tcPr>
            <w:tcW w:w="6570" w:type="dxa"/>
          </w:tcPr>
          <w:p w14:paraId="04C3BB96" w14:textId="77777777" w:rsidR="00C42D40" w:rsidRPr="0007056F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64002728" w14:textId="77777777" w:rsidR="00C42D40" w:rsidRPr="0007056F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74EB162D" w14:textId="309E9078" w:rsidR="00C42D40" w:rsidRPr="0007056F" w:rsidRDefault="004710DA" w:rsidP="00911F6C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91,058</w:t>
            </w:r>
          </w:p>
        </w:tc>
      </w:tr>
    </w:tbl>
    <w:p w14:paraId="232D9D27" w14:textId="5C780E05" w:rsidR="00C42D40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72CBBFC7" w14:textId="07297B36" w:rsidR="004710DA" w:rsidRDefault="004710DA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3D128F">
        <w:rPr>
          <w:rFonts w:asciiTheme="majorBidi" w:hAnsiTheme="majorBidi" w:cs="Angsana New" w:hint="cs"/>
          <w:sz w:val="30"/>
          <w:szCs w:val="30"/>
          <w:cs/>
        </w:rPr>
        <w:t>ณ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กู้ยืม</w:t>
      </w:r>
      <w:r>
        <w:rPr>
          <w:rFonts w:asciiTheme="majorBidi" w:hAnsiTheme="majorBidi" w:cs="Angsana New" w:hint="cs"/>
          <w:sz w:val="30"/>
          <w:szCs w:val="30"/>
          <w:cs/>
        </w:rPr>
        <w:t>ระยะสั้นจากสถาบันการเงินแห่งหนึ่งในประเทศอินโดนีเซีย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เพื่อใช้ในการ</w:t>
      </w:r>
      <w:r>
        <w:rPr>
          <w:rFonts w:asciiTheme="majorBidi" w:hAnsiTheme="majorBidi" w:cs="Angsana New" w:hint="cs"/>
          <w:sz w:val="30"/>
          <w:szCs w:val="30"/>
          <w:cs/>
        </w:rPr>
        <w:t>ดำเนินงาน</w:t>
      </w:r>
      <w:r w:rsidRPr="003811CA">
        <w:rPr>
          <w:rFonts w:asciiTheme="majorBidi" w:hAnsiTheme="majorBidi" w:cs="Angsana New"/>
          <w:sz w:val="30"/>
          <w:szCs w:val="30"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เงินกู้ยืมระยะ</w:t>
      </w:r>
      <w:r w:rsidR="00D20D21"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จากสถาบันการเงินจำนวน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/>
          <w:sz w:val="30"/>
          <w:szCs w:val="30"/>
        </w:rPr>
        <w:t>3</w:t>
      </w:r>
      <w:r w:rsidR="00D20D21">
        <w:rPr>
          <w:rFonts w:asciiTheme="majorBidi" w:hAnsiTheme="majorBidi" w:cs="Angsana New"/>
          <w:sz w:val="30"/>
          <w:szCs w:val="30"/>
        </w:rPr>
        <w:t>9,419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20D21">
        <w:rPr>
          <w:rFonts w:asciiTheme="majorBidi" w:hAnsiTheme="majorBidi" w:cs="Angsana New"/>
          <w:sz w:val="30"/>
          <w:szCs w:val="30"/>
        </w:rPr>
        <w:t>91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2566: </w:t>
      </w:r>
      <w:r w:rsidR="00D20D21">
        <w:rPr>
          <w:rFonts w:asciiTheme="majorBidi" w:hAnsiTheme="majorBidi" w:cs="Angsana New"/>
          <w:i/>
          <w:iCs/>
          <w:sz w:val="30"/>
          <w:szCs w:val="30"/>
        </w:rPr>
        <w:t>27,414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D20D21">
        <w:rPr>
          <w:rFonts w:asciiTheme="majorBidi" w:hAnsiTheme="majorBidi" w:cs="Angsana New"/>
          <w:i/>
          <w:iCs/>
          <w:sz w:val="30"/>
          <w:szCs w:val="30"/>
        </w:rPr>
        <w:t>61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3811CA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BB0C82">
        <w:rPr>
          <w:rFonts w:asciiTheme="majorBidi" w:hAnsiTheme="majorBidi" w:cs="Angsana New"/>
          <w:sz w:val="30"/>
          <w:szCs w:val="30"/>
          <w:cs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ร้อยละ</w:t>
      </w:r>
      <w:r>
        <w:rPr>
          <w:rFonts w:asciiTheme="majorBidi" w:hAnsiTheme="majorBidi" w:cs="Angsana New"/>
          <w:sz w:val="30"/>
          <w:szCs w:val="30"/>
        </w:rPr>
        <w:t xml:space="preserve"> 7.3 </w:t>
      </w:r>
      <w:r>
        <w:rPr>
          <w:rFonts w:asciiTheme="majorBidi" w:hAnsiTheme="majorBidi" w:cs="Angsana New" w:hint="cs"/>
          <w:sz w:val="30"/>
          <w:szCs w:val="30"/>
          <w:cs/>
        </w:rPr>
        <w:t>ต่อปี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/>
          <w:i/>
          <w:iCs/>
          <w:sz w:val="30"/>
          <w:szCs w:val="30"/>
        </w:rPr>
        <w:t xml:space="preserve">2566: </w:t>
      </w:r>
      <w:r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>
        <w:rPr>
          <w:rFonts w:asciiTheme="majorBidi" w:hAnsiTheme="majorBidi" w:cs="Angsana New"/>
          <w:i/>
          <w:iCs/>
          <w:sz w:val="30"/>
          <w:szCs w:val="30"/>
        </w:rPr>
        <w:t xml:space="preserve">7.3 </w:t>
      </w:r>
      <w:r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>
        <w:rPr>
          <w:rFonts w:asciiTheme="majorBidi" w:hAnsiTheme="majorBidi" w:cs="Angsana New"/>
          <w:i/>
          <w:iCs/>
          <w:sz w:val="30"/>
          <w:szCs w:val="30"/>
        </w:rPr>
        <w:t>)</w:t>
      </w:r>
    </w:p>
    <w:p w14:paraId="33482BF9" w14:textId="77777777" w:rsidR="004710DA" w:rsidRDefault="004710DA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A8C745F" w14:textId="4D5E7AF5" w:rsidR="004710DA" w:rsidRDefault="004710DA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9.2</w:t>
      </w:r>
      <w:r>
        <w:rPr>
          <w:rFonts w:asciiTheme="majorBidi" w:hAnsiTheme="majorBidi" w:cs="Angsana New"/>
          <w:sz w:val="30"/>
          <w:szCs w:val="30"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</w:p>
    <w:p w14:paraId="4D0D27BC" w14:textId="48B20D92" w:rsidR="00563DA2" w:rsidRDefault="00563DA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461"/>
        <w:gridCol w:w="1223"/>
        <w:gridCol w:w="236"/>
        <w:gridCol w:w="1226"/>
        <w:gridCol w:w="236"/>
        <w:gridCol w:w="1223"/>
        <w:gridCol w:w="236"/>
        <w:gridCol w:w="1226"/>
      </w:tblGrid>
      <w:tr w:rsidR="00563DA2" w:rsidRPr="00563DA2" w14:paraId="456ADCE6" w14:textId="77777777" w:rsidTr="00806798">
        <w:tc>
          <w:tcPr>
            <w:tcW w:w="3240" w:type="dxa"/>
            <w:vAlign w:val="bottom"/>
          </w:tcPr>
          <w:p w14:paraId="59294C45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205FE230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19750D3A" w14:textId="625E7778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3A892FFB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3C0275B8" w14:textId="4FC69806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3DA2" w:rsidRPr="00563DA2" w14:paraId="2C5338FA" w14:textId="77777777" w:rsidTr="00806798">
        <w:tc>
          <w:tcPr>
            <w:tcW w:w="3240" w:type="dxa"/>
            <w:vAlign w:val="bottom"/>
          </w:tcPr>
          <w:p w14:paraId="2A20A8C0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41F68ED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2AD38835" w14:textId="5B0E1426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01D1D8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80216A3" w14:textId="042712A5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132B4236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D97C0AB" w14:textId="1186B6C4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41C76305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92E9D3F" w14:textId="3BAB38F3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3DA2" w:rsidRPr="00563DA2" w14:paraId="689A13FE" w14:textId="77777777" w:rsidTr="00806798">
        <w:tc>
          <w:tcPr>
            <w:tcW w:w="3240" w:type="dxa"/>
            <w:vAlign w:val="bottom"/>
          </w:tcPr>
          <w:p w14:paraId="0FBDA66A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79A5F0F1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E1955D8" w14:textId="549F8A8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5CFF28E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3D0A28C" w14:textId="1E33E24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35F8A808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F530636" w14:textId="20764AE2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4F220E26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8859B0C" w14:textId="71514A2B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63DA2" w:rsidRPr="00563DA2" w14:paraId="23C6C6FE" w14:textId="77777777" w:rsidTr="00806798">
        <w:tc>
          <w:tcPr>
            <w:tcW w:w="3240" w:type="dxa"/>
            <w:vAlign w:val="bottom"/>
          </w:tcPr>
          <w:p w14:paraId="79FDE20B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1BD5B9FB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6" w:type="dxa"/>
            <w:gridSpan w:val="7"/>
            <w:vAlign w:val="bottom"/>
          </w:tcPr>
          <w:p w14:paraId="714CA0EE" w14:textId="3311205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3DA2" w:rsidRPr="00563DA2" w14:paraId="4DDE6A5C" w14:textId="77777777" w:rsidTr="00806798">
        <w:tc>
          <w:tcPr>
            <w:tcW w:w="3240" w:type="dxa"/>
          </w:tcPr>
          <w:p w14:paraId="31144D97" w14:textId="315E43F6" w:rsidR="00563DA2" w:rsidRPr="00563DA2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461" w:type="dxa"/>
            <w:vAlign w:val="bottom"/>
          </w:tcPr>
          <w:p w14:paraId="72F17424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4018490" w14:textId="367B8A43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19,978</w:t>
            </w:r>
          </w:p>
        </w:tc>
        <w:tc>
          <w:tcPr>
            <w:tcW w:w="236" w:type="dxa"/>
            <w:vAlign w:val="bottom"/>
          </w:tcPr>
          <w:p w14:paraId="394748FA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EC76F4A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14,397</w:t>
            </w:r>
          </w:p>
        </w:tc>
        <w:tc>
          <w:tcPr>
            <w:tcW w:w="236" w:type="dxa"/>
            <w:vAlign w:val="bottom"/>
          </w:tcPr>
          <w:p w14:paraId="44056D3B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F3C5A4F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61556C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6171070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3DA2" w:rsidRPr="00563DA2" w14:paraId="54AE095A" w14:textId="77777777" w:rsidTr="00806798">
        <w:tc>
          <w:tcPr>
            <w:tcW w:w="3240" w:type="dxa"/>
          </w:tcPr>
          <w:p w14:paraId="68A324CF" w14:textId="329C888F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461" w:type="dxa"/>
            <w:vAlign w:val="bottom"/>
          </w:tcPr>
          <w:p w14:paraId="55C80DC9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6C5CA22" w14:textId="70F7A417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60,313</w:t>
            </w:r>
          </w:p>
        </w:tc>
        <w:tc>
          <w:tcPr>
            <w:tcW w:w="236" w:type="dxa"/>
            <w:vAlign w:val="bottom"/>
          </w:tcPr>
          <w:p w14:paraId="1CE86CB2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B9EA356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63,052</w:t>
            </w:r>
          </w:p>
        </w:tc>
        <w:tc>
          <w:tcPr>
            <w:tcW w:w="236" w:type="dxa"/>
            <w:vAlign w:val="bottom"/>
          </w:tcPr>
          <w:p w14:paraId="2FECD656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BE76EA5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88C7BC4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0750782" w14:textId="77777777" w:rsidR="00563DA2" w:rsidRPr="00563DA2" w:rsidRDefault="00563DA2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63DA2" w:rsidRPr="00563DA2" w14:paraId="149A8F60" w14:textId="77777777" w:rsidTr="00806798">
        <w:tc>
          <w:tcPr>
            <w:tcW w:w="3240" w:type="dxa"/>
          </w:tcPr>
          <w:p w14:paraId="0C08B0B9" w14:textId="28FC7135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รวมเงินกู้ยืมระยะยาวจาก</w:t>
            </w:r>
            <w:r w:rsidR="0080679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br/>
              <w:t xml:space="preserve">   </w:t>
            </w:r>
            <w:r w:rsidRPr="00563DA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461" w:type="dxa"/>
            <w:vAlign w:val="bottom"/>
          </w:tcPr>
          <w:p w14:paraId="44705770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7404D" w14:textId="0CC82E73" w:rsidR="00563DA2" w:rsidRPr="00563DA2" w:rsidRDefault="005308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80,291</w:t>
            </w:r>
          </w:p>
        </w:tc>
        <w:tc>
          <w:tcPr>
            <w:tcW w:w="236" w:type="dxa"/>
            <w:vAlign w:val="bottom"/>
          </w:tcPr>
          <w:p w14:paraId="70CA90E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6D4D4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77,449</w:t>
            </w:r>
          </w:p>
        </w:tc>
        <w:tc>
          <w:tcPr>
            <w:tcW w:w="236" w:type="dxa"/>
            <w:vAlign w:val="bottom"/>
          </w:tcPr>
          <w:p w14:paraId="3ABF7EE4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3BB4E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5E58E4D" w14:textId="77777777" w:rsidR="00563DA2" w:rsidRPr="00563DA2" w:rsidRDefault="00563DA2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1208E" w14:textId="77777777" w:rsidR="00563DA2" w:rsidRPr="00563DA2" w:rsidRDefault="00563DA2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1BF7646" w14:textId="19FAA00F" w:rsidR="00D20D21" w:rsidRDefault="00D20D2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DB0E48" w14:textId="77777777" w:rsidR="00D20D21" w:rsidRDefault="00D20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5D1070" w14:textId="0C922EBF" w:rsidR="00A975C1" w:rsidRPr="008623FD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lastRenderedPageBreak/>
        <w:t>การเปลี่ยนแปลงของเงินกู้ยืมระยะยาวจากสถาบันการเงินในระหว่างงวดแสดงได้ดังน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1C4A0E3" w14:textId="77777777" w:rsidR="00A975C1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563DA2" w:rsidRPr="00563DA2" w14:paraId="4C35D2F1" w14:textId="77777777" w:rsidTr="00806798">
        <w:tc>
          <w:tcPr>
            <w:tcW w:w="6570" w:type="dxa"/>
            <w:vAlign w:val="bottom"/>
          </w:tcPr>
          <w:p w14:paraId="0CD46AD0" w14:textId="7B5051E4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734" w:type="dxa"/>
          </w:tcPr>
          <w:p w14:paraId="4C125C18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7763D6D6" w14:textId="179FEE63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563DA2" w:rsidRPr="00563DA2" w14:paraId="329B683C" w14:textId="77777777" w:rsidTr="00806798">
        <w:tc>
          <w:tcPr>
            <w:tcW w:w="6570" w:type="dxa"/>
          </w:tcPr>
          <w:p w14:paraId="47EA437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012BE762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0C584D55" w14:textId="25EC74FA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3DA2" w:rsidRPr="00563DA2" w14:paraId="6014F311" w14:textId="77777777" w:rsidTr="00806798">
        <w:tc>
          <w:tcPr>
            <w:tcW w:w="6570" w:type="dxa"/>
          </w:tcPr>
          <w:p w14:paraId="4AE9F9BB" w14:textId="6BE6E929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0D1E52E7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F5F24D5" w14:textId="77777777" w:rsidR="00563DA2" w:rsidRPr="00563DA2" w:rsidRDefault="00563DA2" w:rsidP="00806798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sz w:val="30"/>
                <w:szCs w:val="30"/>
              </w:rPr>
              <w:t>77,449</w:t>
            </w:r>
          </w:p>
        </w:tc>
      </w:tr>
      <w:tr w:rsidR="00563DA2" w:rsidRPr="00563DA2" w14:paraId="4FDC7855" w14:textId="77777777" w:rsidTr="00806798">
        <w:tc>
          <w:tcPr>
            <w:tcW w:w="6570" w:type="dxa"/>
          </w:tcPr>
          <w:p w14:paraId="4C4A77F1" w14:textId="29919D2B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734" w:type="dxa"/>
          </w:tcPr>
          <w:p w14:paraId="5FE83E14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6BA263D3" w14:textId="7178653B" w:rsidR="00563DA2" w:rsidRPr="00563DA2" w:rsidRDefault="003811CA" w:rsidP="00D2581A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563DA2" w:rsidRPr="00563DA2" w14:paraId="6BBA99AF" w14:textId="77777777" w:rsidTr="00806798">
        <w:tc>
          <w:tcPr>
            <w:tcW w:w="6570" w:type="dxa"/>
          </w:tcPr>
          <w:p w14:paraId="258D9B0B" w14:textId="21514A0A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4481BC7A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40287919" w14:textId="3E98AB60" w:rsidR="00563DA2" w:rsidRPr="00563DA2" w:rsidRDefault="003811CA" w:rsidP="00806798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2,778</w:t>
            </w:r>
          </w:p>
        </w:tc>
      </w:tr>
      <w:tr w:rsidR="00563DA2" w:rsidRPr="0007056F" w14:paraId="75297F0F" w14:textId="77777777" w:rsidTr="00806798">
        <w:tc>
          <w:tcPr>
            <w:tcW w:w="6570" w:type="dxa"/>
          </w:tcPr>
          <w:p w14:paraId="70A6B419" w14:textId="4908DBA8" w:rsidR="00563DA2" w:rsidRPr="0007056F" w:rsidRDefault="003D128F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46582814" w14:textId="77777777" w:rsidR="00563DA2" w:rsidRPr="0007056F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3F0670FD" w14:textId="7CC8CDEF" w:rsidR="00563DA2" w:rsidRPr="0007056F" w:rsidRDefault="003811CA" w:rsidP="00806798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80,291</w:t>
            </w:r>
          </w:p>
        </w:tc>
      </w:tr>
    </w:tbl>
    <w:p w14:paraId="48D8006B" w14:textId="77777777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20CAE76C" w14:textId="5D686B55" w:rsidR="008A73C5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D128F">
        <w:rPr>
          <w:rFonts w:asciiTheme="majorBidi" w:hAnsiTheme="majorBidi" w:cs="Angsana New" w:hint="cs"/>
          <w:sz w:val="30"/>
          <w:szCs w:val="30"/>
          <w:cs/>
        </w:rPr>
        <w:t>ณ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29A4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</w:t>
      </w:r>
      <w:r w:rsidRPr="003D128F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07056F">
        <w:rPr>
          <w:rFonts w:asciiTheme="majorBidi" w:hAnsiTheme="majorBidi" w:cs="Angsana New" w:hint="cs"/>
          <w:sz w:val="30"/>
          <w:szCs w:val="30"/>
          <w:cs/>
        </w:rPr>
        <w:t>ระยะยาวจากสถาบันการเงินแห่งหนึ่ง</w:t>
      </w:r>
      <w:r w:rsidR="007A29A4">
        <w:rPr>
          <w:rFonts w:asciiTheme="majorBidi" w:hAnsiTheme="majorBidi" w:cs="Angsana New" w:hint="cs"/>
          <w:sz w:val="30"/>
          <w:szCs w:val="30"/>
          <w:cs/>
        </w:rPr>
        <w:t>ในประเท</w:t>
      </w:r>
      <w:r w:rsidR="00DB465B">
        <w:rPr>
          <w:rFonts w:asciiTheme="majorBidi" w:hAnsiTheme="majorBidi" w:cs="Angsana New" w:hint="cs"/>
          <w:sz w:val="30"/>
          <w:szCs w:val="30"/>
          <w:cs/>
        </w:rPr>
        <w:t>ศ</w:t>
      </w:r>
      <w:r w:rsidR="007A29A4">
        <w:rPr>
          <w:rFonts w:asciiTheme="majorBidi" w:hAnsiTheme="majorBidi" w:cs="Angsana New" w:hint="cs"/>
          <w:sz w:val="30"/>
          <w:szCs w:val="30"/>
          <w:cs/>
        </w:rPr>
        <w:t>อินโดนีเซีย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เพื่อใช้ในการลงทุนในที่ดิน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3811CA">
        <w:rPr>
          <w:rFonts w:asciiTheme="majorBidi" w:hAnsiTheme="majorBidi" w:cs="Angsana New"/>
          <w:sz w:val="30"/>
          <w:szCs w:val="30"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เงินกู้ยืมระยะยาวจากสถาบันการเงินจำนวน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11CA" w:rsidRPr="003811CA">
        <w:rPr>
          <w:rFonts w:asciiTheme="majorBidi" w:hAnsiTheme="majorBidi" w:cs="Angsana New"/>
          <w:sz w:val="30"/>
          <w:szCs w:val="30"/>
        </w:rPr>
        <w:t>35,000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11CA" w:rsidRPr="003811CA">
        <w:rPr>
          <w:rFonts w:asciiTheme="majorBidi" w:hAnsiTheme="majorBidi" w:cs="Angsana New"/>
          <w:sz w:val="30"/>
          <w:szCs w:val="30"/>
        </w:rPr>
        <w:t>80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0705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975C1"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975C1"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A975C1"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A975C1"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975C1" w:rsidRPr="003811CA">
        <w:rPr>
          <w:rFonts w:asciiTheme="majorBidi" w:hAnsiTheme="majorBidi" w:cs="Angsana New"/>
          <w:i/>
          <w:iCs/>
          <w:sz w:val="30"/>
          <w:szCs w:val="30"/>
        </w:rPr>
        <w:t xml:space="preserve">2566: 35,000 </w:t>
      </w:r>
      <w:r w:rsidR="00A975C1"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7A29A4">
        <w:rPr>
          <w:rFonts w:asciiTheme="majorBidi" w:hAnsiTheme="majorBidi" w:cs="Angsana New"/>
          <w:i/>
          <w:iCs/>
          <w:sz w:val="30"/>
          <w:szCs w:val="30"/>
        </w:rPr>
        <w:t>77</w:t>
      </w:r>
      <w:r w:rsidR="00A975C1" w:rsidRPr="003811C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A975C1"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A975C1" w:rsidRPr="003811CA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A975C1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7C43">
        <w:rPr>
          <w:rFonts w:asciiTheme="majorBidi" w:hAnsiTheme="majorBidi" w:cs="Angsana New" w:hint="cs"/>
          <w:sz w:val="30"/>
          <w:szCs w:val="30"/>
          <w:cs/>
        </w:rPr>
        <w:t>มีอัตราดอกเบี้ยร้อยละ</w:t>
      </w:r>
      <w:r w:rsidR="002A7C43">
        <w:rPr>
          <w:rFonts w:asciiTheme="majorBidi" w:hAnsiTheme="majorBidi" w:cs="Angsana New"/>
          <w:sz w:val="30"/>
          <w:szCs w:val="30"/>
        </w:rPr>
        <w:t xml:space="preserve"> 7.3 </w:t>
      </w:r>
      <w:r w:rsidR="002A7C43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2A7C43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2566: 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7.3 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) </w:t>
      </w:r>
    </w:p>
    <w:p w14:paraId="23432E55" w14:textId="77777777" w:rsidR="008A73C5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DDD6593" w14:textId="09EA75DF" w:rsidR="00563DA2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8A73C5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เงินกู้ยืมระยะสั้นและเงินกู้ยืมระยะยาวจากสถาบันการเงิน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ค้ำประกันโดยที่ดิน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และอุปกรณ์ของบริษัทย่อยในประเทศอินโดนีเซีย</w:t>
      </w:r>
      <w:r w:rsidR="002A7C43">
        <w:rPr>
          <w:rFonts w:asciiTheme="majorBidi" w:hAnsiTheme="majorBidi" w:cs="Angsana New" w:hint="cs"/>
          <w:sz w:val="30"/>
          <w:szCs w:val="30"/>
          <w:cs/>
        </w:rPr>
        <w:t xml:space="preserve"> ซึ่งมีมูลค่าตามบัญชีเป็น</w:t>
      </w:r>
      <w:r w:rsidR="00324C9B">
        <w:rPr>
          <w:rFonts w:asciiTheme="majorBidi" w:hAnsiTheme="majorBidi" w:cs="Angsana New" w:hint="cs"/>
          <w:sz w:val="30"/>
          <w:szCs w:val="30"/>
          <w:cs/>
        </w:rPr>
        <w:t>จำนวนเงินทั้งสิ</w:t>
      </w:r>
      <w:r w:rsidR="00E3513F">
        <w:rPr>
          <w:rFonts w:asciiTheme="majorBidi" w:hAnsiTheme="majorBidi" w:cs="Angsana New" w:hint="cs"/>
          <w:sz w:val="30"/>
          <w:szCs w:val="30"/>
          <w:cs/>
        </w:rPr>
        <w:t>้</w:t>
      </w:r>
      <w:r w:rsidR="00324C9B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D84F59">
        <w:rPr>
          <w:rFonts w:asciiTheme="majorBidi" w:hAnsiTheme="majorBidi" w:cs="Angsana New"/>
          <w:sz w:val="30"/>
          <w:szCs w:val="30"/>
        </w:rPr>
        <w:t>91</w:t>
      </w:r>
      <w:r w:rsidR="00324C9B">
        <w:rPr>
          <w:rFonts w:asciiTheme="majorBidi" w:hAnsiTheme="majorBidi" w:cs="Angsana New"/>
          <w:sz w:val="30"/>
          <w:szCs w:val="30"/>
        </w:rPr>
        <w:t xml:space="preserve"> </w:t>
      </w:r>
      <w:r w:rsidR="00324C9B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2566: 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91 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และหนังสือค้ำประกันที่ออกโดยธนาคารในนามของบริษัท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A29A4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บริษัทย่อยดังกล่าว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จะต้องปฏิบัติตามเงื่อนไขต่าง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และรวมถึงการจำกัดการก่อหนี้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FE01195" w14:textId="74BFA7C9" w:rsidR="00686884" w:rsidRDefault="0068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24B7F8" w14:textId="77777777" w:rsidR="003D128F" w:rsidRP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D128F">
        <w:rPr>
          <w:rFonts w:asciiTheme="majorBidi" w:hAnsiTheme="majorBidi" w:cs="Angsana New" w:hint="cs"/>
          <w:b/>
          <w:bCs/>
          <w:sz w:val="30"/>
          <w:szCs w:val="30"/>
          <w:cs/>
        </w:rPr>
        <w:t>วงเงินกู้ยืม</w:t>
      </w:r>
    </w:p>
    <w:p w14:paraId="59B28AC5" w14:textId="77777777" w:rsidR="003D128F" w:rsidRP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44279" w14:textId="77777777" w:rsidR="00A975C1" w:rsidRPr="00684819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37EEE211" w14:textId="67694769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008"/>
        <w:gridCol w:w="1638"/>
        <w:gridCol w:w="236"/>
        <w:gridCol w:w="1654"/>
      </w:tblGrid>
      <w:tr w:rsidR="00A4660A" w:rsidRPr="003D128F" w14:paraId="7B6E9B77" w14:textId="77777777" w:rsidTr="00806798">
        <w:tc>
          <w:tcPr>
            <w:tcW w:w="4950" w:type="dxa"/>
            <w:vAlign w:val="bottom"/>
          </w:tcPr>
          <w:p w14:paraId="71673A05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029CAE7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FDF7A96" w14:textId="41DE2C60" w:rsidR="00A4660A" w:rsidRPr="003D128F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3D128F" w:rsidRPr="003D128F" w14:paraId="0B9B8F88" w14:textId="77777777" w:rsidTr="00806798">
        <w:tc>
          <w:tcPr>
            <w:tcW w:w="4950" w:type="dxa"/>
            <w:vAlign w:val="bottom"/>
          </w:tcPr>
          <w:p w14:paraId="71B7E515" w14:textId="77777777" w:rsidR="003D128F" w:rsidRPr="003D128F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DC5D47" w14:textId="77777777" w:rsidR="003D128F" w:rsidRPr="003D128F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3EF33001" w14:textId="64A5376F" w:rsidR="003D128F" w:rsidRPr="003D128F" w:rsidRDefault="003D128F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2856D95" w14:textId="77777777" w:rsidR="003D128F" w:rsidRPr="003D128F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23C9B117" w14:textId="5FC61DEF" w:rsidR="003D128F" w:rsidRPr="003D128F" w:rsidRDefault="003D128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660A" w:rsidRPr="003D128F" w14:paraId="47364CCA" w14:textId="77777777" w:rsidTr="00806798">
        <w:tc>
          <w:tcPr>
            <w:tcW w:w="4950" w:type="dxa"/>
            <w:vAlign w:val="bottom"/>
          </w:tcPr>
          <w:p w14:paraId="13A5006D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C0E0661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01178B3D" w14:textId="77777777" w:rsidR="00A4660A" w:rsidRPr="003D128F" w:rsidRDefault="00A4660A" w:rsidP="00675B59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F454805" w14:textId="77777777" w:rsidR="00A4660A" w:rsidRPr="003D128F" w:rsidRDefault="00A4660A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FE8F61C" w14:textId="77777777" w:rsidR="00A4660A" w:rsidRPr="003D128F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4660A" w:rsidRPr="003D128F" w14:paraId="2402CA35" w14:textId="77777777" w:rsidTr="00806798">
        <w:tc>
          <w:tcPr>
            <w:tcW w:w="4950" w:type="dxa"/>
            <w:vAlign w:val="bottom"/>
          </w:tcPr>
          <w:p w14:paraId="69DE1584" w14:textId="77777777" w:rsidR="00A4660A" w:rsidRPr="003D128F" w:rsidRDefault="00A4660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7EC633D" w14:textId="77777777" w:rsidR="00A4660A" w:rsidRPr="003D128F" w:rsidRDefault="00A4660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75DC95D" w14:textId="3579C7B1" w:rsidR="00A4660A" w:rsidRPr="003D128F" w:rsidRDefault="00A4660A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(ล้าน)</w:t>
            </w:r>
          </w:p>
        </w:tc>
      </w:tr>
      <w:tr w:rsidR="00A975C1" w:rsidRPr="003D128F" w14:paraId="4643442B" w14:textId="77777777" w:rsidTr="00806798">
        <w:tc>
          <w:tcPr>
            <w:tcW w:w="4950" w:type="dxa"/>
          </w:tcPr>
          <w:p w14:paraId="4F51A611" w14:textId="567B4DE8" w:rsidR="00A975C1" w:rsidRPr="003D128F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008" w:type="dxa"/>
            <w:vAlign w:val="bottom"/>
          </w:tcPr>
          <w:p w14:paraId="0A5CC10E" w14:textId="77777777" w:rsidR="00A975C1" w:rsidRPr="003D128F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2366F8A0" w14:textId="752C36EE" w:rsidR="00A975C1" w:rsidRPr="003D128F" w:rsidRDefault="00A4660A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1,630</w:t>
            </w:r>
          </w:p>
        </w:tc>
        <w:tc>
          <w:tcPr>
            <w:tcW w:w="236" w:type="dxa"/>
            <w:vAlign w:val="bottom"/>
          </w:tcPr>
          <w:p w14:paraId="405CD0FD" w14:textId="77777777" w:rsidR="00A975C1" w:rsidRPr="003D128F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3CA62F6" w14:textId="29823170" w:rsidR="00A975C1" w:rsidRPr="003D128F" w:rsidRDefault="00A975C1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28F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</w:tr>
      <w:tr w:rsidR="00A975C1" w:rsidRPr="003D128F" w14:paraId="7ED24B6A" w14:textId="77777777" w:rsidTr="00806798">
        <w:tc>
          <w:tcPr>
            <w:tcW w:w="4950" w:type="dxa"/>
          </w:tcPr>
          <w:p w14:paraId="1D9B066E" w14:textId="0DAAFC01" w:rsidR="00A975C1" w:rsidRPr="003D128F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</w:t>
            </w:r>
            <w:r w:rsidR="0007056F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</w:t>
            </w: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008" w:type="dxa"/>
            <w:vAlign w:val="bottom"/>
          </w:tcPr>
          <w:p w14:paraId="5F527783" w14:textId="77777777" w:rsidR="00A975C1" w:rsidRPr="003D128F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79BFB65A" w14:textId="3C444465" w:rsidR="00A975C1" w:rsidRPr="003D128F" w:rsidRDefault="00A4660A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AC38BC3" w14:textId="77777777" w:rsidR="00A975C1" w:rsidRPr="003D128F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AD5956D" w14:textId="02AF5C80" w:rsidR="00A975C1" w:rsidRPr="003D128F" w:rsidRDefault="00A975C1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28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975C1" w:rsidRPr="003D128F" w14:paraId="4A1A7034" w14:textId="77777777" w:rsidTr="00806798">
        <w:tc>
          <w:tcPr>
            <w:tcW w:w="4950" w:type="dxa"/>
          </w:tcPr>
          <w:p w14:paraId="64A41306" w14:textId="7F9D23FA" w:rsidR="00A975C1" w:rsidRPr="003D128F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D128F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สกุลเงินรูเปียอินโดนีเซีย</w:t>
            </w:r>
          </w:p>
        </w:tc>
        <w:tc>
          <w:tcPr>
            <w:tcW w:w="1008" w:type="dxa"/>
            <w:vAlign w:val="bottom"/>
          </w:tcPr>
          <w:p w14:paraId="057AAE37" w14:textId="77777777" w:rsidR="00A975C1" w:rsidRPr="003D128F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E7A3013" w14:textId="74D616C8" w:rsidR="00A975C1" w:rsidRPr="003D128F" w:rsidRDefault="00A4660A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30,581</w:t>
            </w:r>
          </w:p>
        </w:tc>
        <w:tc>
          <w:tcPr>
            <w:tcW w:w="236" w:type="dxa"/>
            <w:vAlign w:val="bottom"/>
          </w:tcPr>
          <w:p w14:paraId="4093164E" w14:textId="77777777" w:rsidR="00A975C1" w:rsidRPr="003D128F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5CB7A29" w14:textId="1C7C4091" w:rsidR="00A975C1" w:rsidRPr="003D128F" w:rsidRDefault="00A975C1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128F">
              <w:rPr>
                <w:rFonts w:asciiTheme="majorBidi" w:hAnsiTheme="majorBidi" w:cstheme="majorBidi"/>
                <w:sz w:val="30"/>
                <w:szCs w:val="30"/>
              </w:rPr>
              <w:t>42,586</w:t>
            </w:r>
          </w:p>
        </w:tc>
      </w:tr>
    </w:tbl>
    <w:p w14:paraId="3D4D7586" w14:textId="7794BCBB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lang w:val="th-TH"/>
        </w:rPr>
      </w:pPr>
    </w:p>
    <w:p w14:paraId="201955BC" w14:textId="77777777" w:rsidR="00D20D21" w:rsidRDefault="00D20D2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</w:p>
    <w:p w14:paraId="2DCF50FA" w14:textId="024C1EFD" w:rsidR="003D128F" w:rsidRPr="000C7367" w:rsidRDefault="003D128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3AC4DFED" w14:textId="77777777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7"/>
        <w:gridCol w:w="1223"/>
        <w:gridCol w:w="236"/>
        <w:gridCol w:w="1226"/>
        <w:gridCol w:w="236"/>
        <w:gridCol w:w="1223"/>
        <w:gridCol w:w="236"/>
        <w:gridCol w:w="1226"/>
      </w:tblGrid>
      <w:tr w:rsidR="003D128F" w:rsidRPr="00A975C1" w14:paraId="2347CE28" w14:textId="77777777" w:rsidTr="00806798">
        <w:tc>
          <w:tcPr>
            <w:tcW w:w="3420" w:type="dxa"/>
            <w:vAlign w:val="bottom"/>
          </w:tcPr>
          <w:p w14:paraId="30FE48D7" w14:textId="77777777" w:rsidR="003D128F" w:rsidRPr="00A975C1" w:rsidRDefault="003D128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263D3201" w14:textId="77777777" w:rsidR="003D128F" w:rsidRPr="00A975C1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14B4184C" w14:textId="0EB3F94B" w:rsidR="003D128F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3D1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5C14DD78" w14:textId="77777777" w:rsidR="003D128F" w:rsidRPr="00A975C1" w:rsidRDefault="003D128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278137D6" w14:textId="420BC10B" w:rsidR="003D128F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975C1" w:rsidRPr="00A975C1" w14:paraId="21281916" w14:textId="77777777" w:rsidTr="00806798">
        <w:tc>
          <w:tcPr>
            <w:tcW w:w="3420" w:type="dxa"/>
          </w:tcPr>
          <w:p w14:paraId="77B5CA03" w14:textId="40924CFF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317" w:type="dxa"/>
            <w:vAlign w:val="bottom"/>
          </w:tcPr>
          <w:p w14:paraId="1413BAC5" w14:textId="77777777" w:rsidR="00A975C1" w:rsidRPr="00A975C1" w:rsidRDefault="00A975C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3F0DDC6" w14:textId="182D1D94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5A78D656" w14:textId="77777777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8C3802D" w14:textId="7ACAD0CC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2F191D82" w14:textId="77777777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18DD1ED" w14:textId="485A6CA1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68BB58CC" w14:textId="77777777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64A72EE" w14:textId="066B9BDF" w:rsidR="00A975C1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3D128F" w:rsidRPr="00A975C1" w14:paraId="6D19A60A" w14:textId="77777777" w:rsidTr="00806798">
        <w:tc>
          <w:tcPr>
            <w:tcW w:w="3420" w:type="dxa"/>
            <w:vAlign w:val="bottom"/>
          </w:tcPr>
          <w:p w14:paraId="2C13082E" w14:textId="77777777" w:rsidR="003D128F" w:rsidRPr="00A975C1" w:rsidRDefault="003D128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712D9AA2" w14:textId="77777777" w:rsidR="003D128F" w:rsidRPr="00A975C1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6" w:type="dxa"/>
            <w:gridSpan w:val="7"/>
            <w:vAlign w:val="bottom"/>
          </w:tcPr>
          <w:p w14:paraId="7D923574" w14:textId="1EDC231E" w:rsidR="003D128F" w:rsidRPr="00A975C1" w:rsidRDefault="00A975C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975C1" w:rsidRPr="00A975C1" w14:paraId="008411A1" w14:textId="77777777" w:rsidTr="00806798">
        <w:tc>
          <w:tcPr>
            <w:tcW w:w="3420" w:type="dxa"/>
          </w:tcPr>
          <w:p w14:paraId="0E810BFA" w14:textId="646D6974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317" w:type="dxa"/>
            <w:vAlign w:val="bottom"/>
          </w:tcPr>
          <w:p w14:paraId="07B52926" w14:textId="77777777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BF85A8A" w14:textId="72DE02C8" w:rsidR="00A975C1" w:rsidRPr="00A975C1" w:rsidRDefault="0080679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</w:t>
            </w:r>
            <w:r w:rsidR="0053492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1B641C4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805C9AF" w14:textId="3D8E214C" w:rsidR="00A975C1" w:rsidRPr="00A975C1" w:rsidRDefault="0080679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16EB02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7427A8D" w14:textId="5BD1FF78" w:rsidR="00A975C1" w:rsidRPr="00A975C1" w:rsidRDefault="003877A0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</w:t>
            </w:r>
            <w:r w:rsidR="007A29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2C64505C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F6BAACC" w14:textId="4264DB85" w:rsidR="00A975C1" w:rsidRPr="00A975C1" w:rsidRDefault="003877A0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75C1" w:rsidRPr="00A975C1" w14:paraId="05AF1F9E" w14:textId="77777777" w:rsidTr="00806798">
        <w:tc>
          <w:tcPr>
            <w:tcW w:w="3420" w:type="dxa"/>
          </w:tcPr>
          <w:p w14:paraId="65A505D5" w14:textId="6E168F69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317" w:type="dxa"/>
            <w:vAlign w:val="bottom"/>
          </w:tcPr>
          <w:p w14:paraId="06DDAD00" w14:textId="77777777" w:rsidR="00A975C1" w:rsidRPr="00A975C1" w:rsidRDefault="00A975C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142982B" w14:textId="54C30370" w:rsidR="00A975C1" w:rsidRPr="00A975C1" w:rsidRDefault="0080679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5349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72D461D1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8B9719B" w14:textId="70B521F7" w:rsidR="00A975C1" w:rsidRPr="00A975C1" w:rsidRDefault="00AB344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067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D48353A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62EDDD1" w14:textId="6EF583E6" w:rsidR="00A975C1" w:rsidRPr="00A975C1" w:rsidRDefault="00A737AE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877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7A29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F007C68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0B187B0" w14:textId="2F7ABD5B" w:rsidR="00A975C1" w:rsidRPr="00A975C1" w:rsidRDefault="003877A0" w:rsidP="0080679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2,341</w:t>
            </w:r>
          </w:p>
        </w:tc>
      </w:tr>
      <w:tr w:rsidR="00A975C1" w:rsidRPr="00A975C1" w14:paraId="6E923DA7" w14:textId="77777777" w:rsidTr="00806798">
        <w:tc>
          <w:tcPr>
            <w:tcW w:w="3420" w:type="dxa"/>
          </w:tcPr>
          <w:p w14:paraId="2A5C981D" w14:textId="1C806D1B" w:rsidR="00A975C1" w:rsidRPr="00A975C1" w:rsidRDefault="00A975C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A737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="00A73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รายได้</w:t>
            </w:r>
            <w:r w:rsidR="00A737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  <w:r w:rsidR="00607D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317" w:type="dxa"/>
            <w:vAlign w:val="bottom"/>
          </w:tcPr>
          <w:p w14:paraId="3D444E5A" w14:textId="77777777" w:rsidR="00A975C1" w:rsidRPr="00A975C1" w:rsidRDefault="00A975C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EA6EB" w14:textId="5867CB82" w:rsidR="00A975C1" w:rsidRPr="00A975C1" w:rsidRDefault="00806798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3,171</w:t>
            </w:r>
          </w:p>
        </w:tc>
        <w:tc>
          <w:tcPr>
            <w:tcW w:w="236" w:type="dxa"/>
            <w:vAlign w:val="bottom"/>
          </w:tcPr>
          <w:p w14:paraId="15D63F25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123A4" w14:textId="3D031DC9" w:rsidR="00A975C1" w:rsidRPr="00A975C1" w:rsidRDefault="00AB344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A975C1" w:rsidRPr="00A975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9012E91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46D0F" w14:textId="6F4BDB5E" w:rsidR="00A975C1" w:rsidRPr="00A975C1" w:rsidRDefault="003877A0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1,841</w:t>
            </w:r>
          </w:p>
        </w:tc>
        <w:tc>
          <w:tcPr>
            <w:tcW w:w="236" w:type="dxa"/>
            <w:vAlign w:val="bottom"/>
          </w:tcPr>
          <w:p w14:paraId="50B8A001" w14:textId="77777777" w:rsidR="00A975C1" w:rsidRPr="00A975C1" w:rsidRDefault="00A975C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F321C" w14:textId="49828136" w:rsidR="00A975C1" w:rsidRPr="00A975C1" w:rsidRDefault="00A975C1" w:rsidP="00A4660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975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2,341</w:t>
            </w:r>
          </w:p>
        </w:tc>
      </w:tr>
    </w:tbl>
    <w:p w14:paraId="02BCE6C9" w14:textId="77777777" w:rsidR="003D128F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E3495" w14:textId="6E490F68" w:rsidR="00707D71" w:rsidRDefault="00E3513F" w:rsidP="00E3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3513F">
        <w:rPr>
          <w:rFonts w:asciiTheme="majorBidi" w:hAnsiTheme="majorBidi" w:cs="Angsana New" w:hint="cs"/>
          <w:sz w:val="30"/>
          <w:szCs w:val="30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ําไรรวมทั้งปีที่คาดว่าจะเกิดขึ้นสําหรับกลุ่มบริษัทและบริษัท</w:t>
      </w:r>
      <w:r w:rsidRPr="00E351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E351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sz w:val="30"/>
          <w:szCs w:val="30"/>
          <w:cs/>
        </w:rPr>
        <w:t>อัตราร้อยละ</w:t>
      </w:r>
      <w:r w:rsidRPr="00E3513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3.0</w:t>
      </w:r>
      <w:r w:rsidRPr="00E351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sz w:val="30"/>
          <w:szCs w:val="30"/>
          <w:cs/>
        </w:rPr>
        <w:t>และร้อยละ</w:t>
      </w:r>
      <w:r w:rsidRPr="00E3513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1.8</w:t>
      </w:r>
      <w:r w:rsidRPr="00E351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sz w:val="30"/>
          <w:szCs w:val="30"/>
          <w:cs/>
        </w:rPr>
        <w:t>ตามลําดับ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i/>
          <w:iCs/>
          <w:sz w:val="30"/>
          <w:szCs w:val="30"/>
          <w:cs/>
        </w:rPr>
        <w:t>มีนาคม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2566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E3513F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อัตราร้อยละ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0.2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/>
          <w:i/>
          <w:iCs/>
          <w:sz w:val="30"/>
          <w:szCs w:val="30"/>
        </w:rPr>
        <w:t>-12.9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i/>
          <w:iCs/>
          <w:sz w:val="30"/>
          <w:szCs w:val="30"/>
          <w:cs/>
        </w:rPr>
        <w:t>ตามลําดับ</w:t>
      </w:r>
      <w:r w:rsidRPr="00E3513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</w:t>
      </w:r>
      <w:r>
        <w:rPr>
          <w:rFonts w:asciiTheme="majorBidi" w:hAnsiTheme="majorBidi" w:cs="Angsana New"/>
          <w:sz w:val="30"/>
          <w:szCs w:val="30"/>
        </w:rPr>
        <w:br/>
      </w:r>
      <w:r w:rsidRPr="00E3513F">
        <w:rPr>
          <w:rFonts w:asciiTheme="majorBidi" w:hAnsiTheme="majorBidi" w:cs="Angsana New" w:hint="cs"/>
          <w:sz w:val="30"/>
          <w:szCs w:val="30"/>
          <w:cs/>
        </w:rPr>
        <w:t>ถัวเฉลี่ยสําหรับกลุ่มบริษัทและบริษัทเกิดจากกำไรสุทธิบางส่วนของบริษัทมาจากธุรกรรมที่ได้รับการส่งเสริม</w:t>
      </w:r>
      <w:r>
        <w:rPr>
          <w:rFonts w:asciiTheme="majorBidi" w:hAnsiTheme="majorBidi" w:cs="Angsana New"/>
          <w:sz w:val="30"/>
          <w:szCs w:val="30"/>
        </w:rPr>
        <w:br/>
      </w:r>
      <w:r w:rsidRPr="00E3513F">
        <w:rPr>
          <w:rFonts w:asciiTheme="majorBidi" w:hAnsiTheme="majorBidi" w:cs="Angsana New" w:hint="cs"/>
          <w:sz w:val="30"/>
          <w:szCs w:val="30"/>
          <w:cs/>
        </w:rPr>
        <w:t>การลงทุน</w:t>
      </w:r>
      <w:r w:rsidRPr="00E351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sz w:val="30"/>
          <w:szCs w:val="30"/>
          <w:cs/>
        </w:rPr>
        <w:t>โดยกำไรสุทธิจากธุรกรรมดังกล่าวไม่ต้องเสียภาษีเงินได้</w:t>
      </w:r>
      <w:r w:rsidRPr="00E351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sz w:val="30"/>
          <w:szCs w:val="30"/>
          <w:cs/>
        </w:rPr>
        <w:t>โดยสำหรับงบการเงินรวมมีการกลับรายการสินทรัพย์ภาษีเงินได้รอตัดบัญชีจากผลขาดทุนสะสมของบริษัทย่อยในต่างประเทศ</w:t>
      </w:r>
      <w:r w:rsidRPr="00E3513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513F">
        <w:rPr>
          <w:rFonts w:asciiTheme="majorBidi" w:hAnsiTheme="majorBidi" w:cs="Angsana New" w:hint="cs"/>
          <w:sz w:val="30"/>
          <w:szCs w:val="30"/>
          <w:cs/>
        </w:rPr>
        <w:t>และสำหรับงบการเงินเฉพาะกิจการมีการรับรู้สินทรัพย์ภาษีเงินได้รอตัดบัญชีจากผลขาดทุนจากการด้อยค่าด้านเครดิตที่คาดว่าจะเกิดขึ้นของลูกหนี้การค้าและลูกหนี้อื่นและภาระผูกพันผลประโยชน์พนักงานที่เพิ่มขึ้น</w:t>
      </w:r>
    </w:p>
    <w:p w14:paraId="57DD7943" w14:textId="77777777" w:rsidR="00E3513F" w:rsidRDefault="00E3513F" w:rsidP="00E3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7ED67B2" w14:textId="7B685A1D" w:rsidR="00707D71" w:rsidRPr="00707D71" w:rsidRDefault="00707D71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707D71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69B001AF" w14:textId="77777777" w:rsidR="00707D71" w:rsidRPr="00173238" w:rsidRDefault="00707D71" w:rsidP="00D2581A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03D97AE" w14:textId="64C43125" w:rsidR="00707D71" w:rsidRDefault="00707D71" w:rsidP="00D2581A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707D71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707D71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707D71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707D71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707D71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และนโยบายการกำหนดราคา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>2566</w:t>
      </w:r>
    </w:p>
    <w:p w14:paraId="6706A948" w14:textId="3E7EBB33" w:rsidR="00707D71" w:rsidRDefault="00707D7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9269D3" w:rsidRPr="00707D71" w14:paraId="7BBF4630" w14:textId="77777777" w:rsidTr="00DB445C">
        <w:trPr>
          <w:tblHeader/>
        </w:trPr>
        <w:tc>
          <w:tcPr>
            <w:tcW w:w="4500" w:type="dxa"/>
            <w:gridSpan w:val="2"/>
          </w:tcPr>
          <w:p w14:paraId="33D38C11" w14:textId="0D77A31D" w:rsidR="009269D3" w:rsidRPr="00707D71" w:rsidRDefault="009269D3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2" w:name="_Hlk164371006"/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</w:tcPr>
          <w:p w14:paraId="21DDD16A" w14:textId="0E62C91A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5B79A49" w14:textId="7777777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28811996" w14:textId="402CDF0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269D3" w:rsidRPr="00707D71" w14:paraId="4F952BB9" w14:textId="77777777" w:rsidTr="00DB445C">
        <w:trPr>
          <w:tblHeader/>
        </w:trPr>
        <w:tc>
          <w:tcPr>
            <w:tcW w:w="4500" w:type="dxa"/>
            <w:gridSpan w:val="2"/>
          </w:tcPr>
          <w:p w14:paraId="4F1D605B" w14:textId="147874C9" w:rsidR="00707D71" w:rsidRPr="00707D71" w:rsidRDefault="00707D7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04" w:type="dxa"/>
          </w:tcPr>
          <w:p w14:paraId="35067028" w14:textId="660A4E7D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30973FD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CB3995D" w14:textId="470C4626" w:rsidR="00707D71" w:rsidRPr="00707D71" w:rsidRDefault="009269D3" w:rsidP="009269D3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3" w:type="dxa"/>
          </w:tcPr>
          <w:p w14:paraId="010F4035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11EE64E" w14:textId="4471B37B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97608E4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03FEDDE" w14:textId="576684A9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9269D3" w:rsidRPr="00707D71" w14:paraId="546BAC1B" w14:textId="77777777" w:rsidTr="00DB445C">
        <w:trPr>
          <w:tblHeader/>
        </w:trPr>
        <w:tc>
          <w:tcPr>
            <w:tcW w:w="3870" w:type="dxa"/>
          </w:tcPr>
          <w:p w14:paraId="24CB2206" w14:textId="36FCF689" w:rsidR="009269D3" w:rsidRPr="00707D71" w:rsidRDefault="009269D3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E500B2" w14:textId="77777777" w:rsidR="009269D3" w:rsidRPr="00707D71" w:rsidRDefault="009269D3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66292B36" w14:textId="3A775E22" w:rsidR="009269D3" w:rsidRPr="00707D71" w:rsidRDefault="009269D3" w:rsidP="009269D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9D3" w:rsidRPr="00707D71" w14:paraId="2ACBEB96" w14:textId="77777777" w:rsidTr="00DB445C">
        <w:tc>
          <w:tcPr>
            <w:tcW w:w="3870" w:type="dxa"/>
          </w:tcPr>
          <w:p w14:paraId="2C7F176B" w14:textId="284DDDED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630" w:type="dxa"/>
            <w:vAlign w:val="bottom"/>
          </w:tcPr>
          <w:p w14:paraId="22B22B48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33209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769DA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D8B8E4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DDF58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7207396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FF28F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D3861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7AD4D400" w14:textId="77777777" w:rsidTr="00DB445C">
        <w:tc>
          <w:tcPr>
            <w:tcW w:w="3870" w:type="dxa"/>
          </w:tcPr>
          <w:p w14:paraId="6C199B0E" w14:textId="5B2B922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2D5E5675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7278F69" w14:textId="244F1474" w:rsidR="00707D71" w:rsidRPr="00707D71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B57ED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4D0EEAE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2,096</w:t>
            </w:r>
          </w:p>
        </w:tc>
        <w:tc>
          <w:tcPr>
            <w:tcW w:w="243" w:type="dxa"/>
            <w:vAlign w:val="bottom"/>
          </w:tcPr>
          <w:p w14:paraId="1E614F7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6337D27" w14:textId="3EB35FCA" w:rsidR="00707D71" w:rsidRPr="00707D71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54F59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65F8DEE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2,096</w:t>
            </w:r>
          </w:p>
        </w:tc>
      </w:tr>
      <w:tr w:rsidR="00DB445C" w:rsidRPr="00DB445C" w14:paraId="5CB46751" w14:textId="77777777" w:rsidTr="00675B59">
        <w:tc>
          <w:tcPr>
            <w:tcW w:w="3870" w:type="dxa"/>
          </w:tcPr>
          <w:p w14:paraId="134C4212" w14:textId="7516D5E5" w:rsidR="00DB445C" w:rsidRPr="00DB445C" w:rsidRDefault="00DB445C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6F8F5F30" w14:textId="77777777" w:rsidR="00DB445C" w:rsidRPr="00DB445C" w:rsidRDefault="00DB445C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A43AC8C" w14:textId="3CB06A93" w:rsidR="00DB445C" w:rsidRPr="00DB445C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F574B" w14:textId="77777777" w:rsidR="00DB445C" w:rsidRPr="00DB445C" w:rsidRDefault="00DB445C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604A952" w14:textId="1D25CC50" w:rsidR="00DB445C" w:rsidRPr="00DB445C" w:rsidRDefault="00DB445C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BE076CB" w14:textId="77777777" w:rsidR="00DB445C" w:rsidRPr="00DB445C" w:rsidRDefault="00DB445C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3A38F1" w14:textId="5940B063" w:rsidR="00DB445C" w:rsidRPr="00DB445C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236" w:type="dxa"/>
            <w:vAlign w:val="bottom"/>
          </w:tcPr>
          <w:p w14:paraId="5DA73E4E" w14:textId="77777777" w:rsidR="00DB445C" w:rsidRPr="00DB445C" w:rsidRDefault="00DB445C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40E1E7C" w14:textId="3AF25A91" w:rsidR="00DB445C" w:rsidRPr="00DB445C" w:rsidRDefault="00DB445C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269D3" w:rsidRPr="00707D71" w14:paraId="531CF1E0" w14:textId="77777777" w:rsidTr="00DB445C">
        <w:tc>
          <w:tcPr>
            <w:tcW w:w="3870" w:type="dxa"/>
          </w:tcPr>
          <w:p w14:paraId="51D5FD75" w14:textId="72B295DF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9695C48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A05E369" w14:textId="7FB47E21" w:rsidR="00707D71" w:rsidRPr="00707D71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44,784</w:t>
            </w:r>
          </w:p>
        </w:tc>
        <w:tc>
          <w:tcPr>
            <w:tcW w:w="236" w:type="dxa"/>
            <w:vAlign w:val="bottom"/>
          </w:tcPr>
          <w:p w14:paraId="4EF2284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AFF4238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46,975</w:t>
            </w:r>
          </w:p>
        </w:tc>
        <w:tc>
          <w:tcPr>
            <w:tcW w:w="243" w:type="dxa"/>
            <w:vAlign w:val="bottom"/>
          </w:tcPr>
          <w:p w14:paraId="6D9C3AC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88D039" w14:textId="562A9711" w:rsidR="00707D71" w:rsidRPr="00707D71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44,784</w:t>
            </w:r>
          </w:p>
        </w:tc>
        <w:tc>
          <w:tcPr>
            <w:tcW w:w="236" w:type="dxa"/>
            <w:vAlign w:val="bottom"/>
          </w:tcPr>
          <w:p w14:paraId="24A8D707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C4DE37B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46,975</w:t>
            </w:r>
          </w:p>
        </w:tc>
      </w:tr>
      <w:tr w:rsidR="009269D3" w:rsidRPr="00707D71" w14:paraId="496F7B67" w14:textId="77777777" w:rsidTr="00DB445C">
        <w:tc>
          <w:tcPr>
            <w:tcW w:w="3870" w:type="dxa"/>
          </w:tcPr>
          <w:p w14:paraId="1877F286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C9FB17B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5689B5E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1D3D44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1C4248F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BB470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7A0E9E1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392CC4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3770E61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276A" w:rsidRPr="00707D71" w14:paraId="69E51671" w14:textId="77777777" w:rsidTr="00DB445C">
        <w:tc>
          <w:tcPr>
            <w:tcW w:w="3870" w:type="dxa"/>
          </w:tcPr>
          <w:p w14:paraId="5C42B125" w14:textId="77777777" w:rsidR="002E276A" w:rsidRPr="00707D71" w:rsidRDefault="002E276A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592AD90" w14:textId="77777777" w:rsidR="002E276A" w:rsidRPr="00707D71" w:rsidRDefault="002E276A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7192DF9" w14:textId="77777777" w:rsidR="002E276A" w:rsidRPr="00707D71" w:rsidRDefault="002E276A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05A04B" w14:textId="77777777" w:rsidR="002E276A" w:rsidRPr="00707D71" w:rsidRDefault="002E276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EE33A3C" w14:textId="77777777" w:rsidR="002E276A" w:rsidRPr="00707D71" w:rsidRDefault="002E276A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E3DD33C" w14:textId="77777777" w:rsidR="002E276A" w:rsidRPr="00707D71" w:rsidRDefault="002E276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4DD6A8E" w14:textId="77777777" w:rsidR="002E276A" w:rsidRPr="00707D71" w:rsidRDefault="002E276A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4DA78C" w14:textId="77777777" w:rsidR="002E276A" w:rsidRPr="00707D71" w:rsidRDefault="002E276A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7217728" w14:textId="77777777" w:rsidR="002E276A" w:rsidRPr="00707D71" w:rsidRDefault="002E276A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1784C0F7" w14:textId="77777777" w:rsidTr="00DB445C">
        <w:tc>
          <w:tcPr>
            <w:tcW w:w="3870" w:type="dxa"/>
          </w:tcPr>
          <w:p w14:paraId="54DDF8EE" w14:textId="2CC14A5C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630" w:type="dxa"/>
            <w:vAlign w:val="bottom"/>
          </w:tcPr>
          <w:p w14:paraId="62A3AC7C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C1CEBB6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8B76B7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D561CE7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9F9C43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53AA815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4EFD4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F5769DB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77923A63" w14:textId="77777777" w:rsidTr="00DB445C">
        <w:tc>
          <w:tcPr>
            <w:tcW w:w="3870" w:type="dxa"/>
          </w:tcPr>
          <w:p w14:paraId="5AEB855E" w14:textId="4F91C018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868457C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33E73D2" w14:textId="20DAB1CA" w:rsidR="00707D71" w:rsidRPr="00707D71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  <w:tc>
          <w:tcPr>
            <w:tcW w:w="236" w:type="dxa"/>
            <w:vAlign w:val="bottom"/>
          </w:tcPr>
          <w:p w14:paraId="3DEE2DF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565F4C8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43" w:type="dxa"/>
            <w:vAlign w:val="bottom"/>
          </w:tcPr>
          <w:p w14:paraId="636C824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4CE0381" w14:textId="328A0BDF" w:rsidR="00707D71" w:rsidRPr="00707D71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  <w:tc>
          <w:tcPr>
            <w:tcW w:w="236" w:type="dxa"/>
            <w:vAlign w:val="bottom"/>
          </w:tcPr>
          <w:p w14:paraId="7E694A6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858F3EB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</w:tr>
      <w:tr w:rsidR="00DB445C" w:rsidRPr="00707D71" w14:paraId="0E4198A1" w14:textId="77777777" w:rsidTr="00DB445C">
        <w:tc>
          <w:tcPr>
            <w:tcW w:w="3870" w:type="dxa"/>
          </w:tcPr>
          <w:p w14:paraId="62254C4B" w14:textId="3BAE1574" w:rsidR="00DB445C" w:rsidRDefault="00DB445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BECC238" w14:textId="77777777" w:rsidR="00DB445C" w:rsidRPr="00707D71" w:rsidRDefault="00DB445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4E3CA8A" w14:textId="33B1DE26" w:rsidR="00DB445C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DF510" w14:textId="77777777" w:rsidR="00DB445C" w:rsidRPr="00707D71" w:rsidRDefault="00DB445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B0F33FC" w14:textId="49A41878" w:rsidR="00DB445C" w:rsidRPr="00707D71" w:rsidRDefault="00DB445C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14A4E33" w14:textId="77777777" w:rsidR="00DB445C" w:rsidRPr="00707D71" w:rsidRDefault="00DB445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AA6B38C" w14:textId="67165D29" w:rsidR="00DB445C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236" w:type="dxa"/>
            <w:vAlign w:val="bottom"/>
          </w:tcPr>
          <w:p w14:paraId="1842E478" w14:textId="77777777" w:rsidR="00DB445C" w:rsidRPr="00707D71" w:rsidRDefault="00DB445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9438491" w14:textId="6000D7B1" w:rsidR="00DB445C" w:rsidRPr="00707D71" w:rsidRDefault="00DB445C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269D3" w:rsidRPr="00707D71" w14:paraId="59A05A8A" w14:textId="77777777" w:rsidTr="00DB445C">
        <w:tc>
          <w:tcPr>
            <w:tcW w:w="3870" w:type="dxa"/>
          </w:tcPr>
          <w:p w14:paraId="3FD6D4C3" w14:textId="5EAAEF70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2FAD0CCA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CD073F5" w14:textId="6AE4C3AF" w:rsidR="00707D71" w:rsidRPr="00707D71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7,733</w:t>
            </w:r>
          </w:p>
        </w:tc>
        <w:tc>
          <w:tcPr>
            <w:tcW w:w="236" w:type="dxa"/>
            <w:vAlign w:val="bottom"/>
          </w:tcPr>
          <w:p w14:paraId="03FD37E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457423C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8,357</w:t>
            </w:r>
          </w:p>
        </w:tc>
        <w:tc>
          <w:tcPr>
            <w:tcW w:w="243" w:type="dxa"/>
            <w:vAlign w:val="bottom"/>
          </w:tcPr>
          <w:p w14:paraId="4294C80C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0CB3C70" w14:textId="41424A6E" w:rsidR="00707D71" w:rsidRPr="00707D71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7,733</w:t>
            </w:r>
          </w:p>
        </w:tc>
        <w:tc>
          <w:tcPr>
            <w:tcW w:w="236" w:type="dxa"/>
            <w:vAlign w:val="bottom"/>
          </w:tcPr>
          <w:p w14:paraId="6FDA8AD9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E0D91D5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8,357</w:t>
            </w:r>
          </w:p>
        </w:tc>
      </w:tr>
      <w:tr w:rsidR="009269D3" w:rsidRPr="00707D71" w14:paraId="223E8DA6" w14:textId="77777777" w:rsidTr="00DB445C">
        <w:tc>
          <w:tcPr>
            <w:tcW w:w="3870" w:type="dxa"/>
          </w:tcPr>
          <w:p w14:paraId="4B894B5D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D1D15CF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DA9D0A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C73F6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6D84A28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2A19E0C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D391111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50A9CC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E8EAAE2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1CBDC895" w14:textId="77777777" w:rsidTr="00DB445C">
        <w:tc>
          <w:tcPr>
            <w:tcW w:w="3870" w:type="dxa"/>
          </w:tcPr>
          <w:p w14:paraId="54CCE235" w14:textId="6C92AF2F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30" w:type="dxa"/>
            <w:vAlign w:val="bottom"/>
          </w:tcPr>
          <w:p w14:paraId="530F0157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1B34AA4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43157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69C9183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F874069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2BEAC40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E2DE4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57536A3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390A693F" w14:textId="77777777" w:rsidTr="00DB445C">
        <w:tc>
          <w:tcPr>
            <w:tcW w:w="3870" w:type="dxa"/>
          </w:tcPr>
          <w:p w14:paraId="37C4CCE7" w14:textId="34FB0C57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3F58C6B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E1897D2" w14:textId="676640A9" w:rsidR="00707D71" w:rsidRPr="00707D71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7,348</w:t>
            </w:r>
          </w:p>
        </w:tc>
        <w:tc>
          <w:tcPr>
            <w:tcW w:w="236" w:type="dxa"/>
            <w:vAlign w:val="bottom"/>
          </w:tcPr>
          <w:p w14:paraId="208540E9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317FA85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10,483</w:t>
            </w:r>
          </w:p>
        </w:tc>
        <w:tc>
          <w:tcPr>
            <w:tcW w:w="243" w:type="dxa"/>
            <w:vAlign w:val="bottom"/>
          </w:tcPr>
          <w:p w14:paraId="39F28BE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8EE9AC7" w14:textId="15ECFA9F" w:rsidR="00707D71" w:rsidRPr="00707D71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7,348</w:t>
            </w:r>
          </w:p>
        </w:tc>
        <w:tc>
          <w:tcPr>
            <w:tcW w:w="236" w:type="dxa"/>
            <w:vAlign w:val="bottom"/>
          </w:tcPr>
          <w:p w14:paraId="64B4870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CADF7DA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10,474</w:t>
            </w:r>
          </w:p>
        </w:tc>
      </w:tr>
      <w:tr w:rsidR="009269D3" w:rsidRPr="00707D71" w14:paraId="53C5F6C0" w14:textId="77777777" w:rsidTr="00DB445C">
        <w:tc>
          <w:tcPr>
            <w:tcW w:w="3870" w:type="dxa"/>
          </w:tcPr>
          <w:p w14:paraId="5F7463E3" w14:textId="3725B957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0F28D8AE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0D3D31" w14:textId="395E2AC8" w:rsidR="00707D71" w:rsidRPr="00707D71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80,361</w:t>
            </w:r>
          </w:p>
        </w:tc>
        <w:tc>
          <w:tcPr>
            <w:tcW w:w="236" w:type="dxa"/>
            <w:vAlign w:val="bottom"/>
          </w:tcPr>
          <w:p w14:paraId="6FF13A31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4526F40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67,493</w:t>
            </w:r>
          </w:p>
        </w:tc>
        <w:tc>
          <w:tcPr>
            <w:tcW w:w="243" w:type="dxa"/>
            <w:vAlign w:val="bottom"/>
          </w:tcPr>
          <w:p w14:paraId="3982B10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5CF58E0" w14:textId="46C01568" w:rsidR="00707D71" w:rsidRPr="00707D71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80,361</w:t>
            </w:r>
          </w:p>
        </w:tc>
        <w:tc>
          <w:tcPr>
            <w:tcW w:w="236" w:type="dxa"/>
            <w:vAlign w:val="bottom"/>
          </w:tcPr>
          <w:p w14:paraId="5E916DB4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C2A748D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67,493</w:t>
            </w:r>
          </w:p>
        </w:tc>
      </w:tr>
      <w:tr w:rsidR="009269D3" w:rsidRPr="00707D71" w14:paraId="1308D805" w14:textId="77777777" w:rsidTr="00DB445C">
        <w:tc>
          <w:tcPr>
            <w:tcW w:w="3870" w:type="dxa"/>
          </w:tcPr>
          <w:p w14:paraId="6C98000F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E473743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1FC9E7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915E1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ED4450B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0698DE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761875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95212A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92607E0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69D3" w:rsidRPr="00707D71" w14:paraId="78D95EEB" w14:textId="77777777" w:rsidTr="00DB445C">
        <w:tc>
          <w:tcPr>
            <w:tcW w:w="3870" w:type="dxa"/>
          </w:tcPr>
          <w:p w14:paraId="555401C5" w14:textId="315AF0EE" w:rsidR="00707D71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12D4C720" w14:textId="77777777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7E7C0F7" w14:textId="77777777" w:rsidR="00707D71" w:rsidRPr="00707D71" w:rsidRDefault="00707D71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E268E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DEF6A0" w14:textId="77777777" w:rsidR="00707D71" w:rsidRPr="00707D71" w:rsidRDefault="00707D71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A8455F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E7A20E8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4D447D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4951F1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69D3" w:rsidRPr="00707D71" w14:paraId="0E1784C1" w14:textId="77777777" w:rsidTr="00DB445C">
        <w:tc>
          <w:tcPr>
            <w:tcW w:w="3870" w:type="dxa"/>
          </w:tcPr>
          <w:p w14:paraId="3F8F4802" w14:textId="5A84FC77" w:rsidR="004000BC" w:rsidRPr="00707D71" w:rsidRDefault="004000BC" w:rsidP="00D258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0" w:type="dxa"/>
            <w:vAlign w:val="bottom"/>
          </w:tcPr>
          <w:p w14:paraId="76CA5D06" w14:textId="77777777" w:rsidR="004000BC" w:rsidRPr="00707D71" w:rsidRDefault="004000B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C5FA963" w14:textId="407D6F52" w:rsidR="004000BC" w:rsidRPr="00F70A7D" w:rsidRDefault="00F70A7D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A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13,732</w:t>
            </w:r>
          </w:p>
        </w:tc>
        <w:tc>
          <w:tcPr>
            <w:tcW w:w="236" w:type="dxa"/>
            <w:vAlign w:val="bottom"/>
          </w:tcPr>
          <w:p w14:paraId="0CF21EB3" w14:textId="77777777" w:rsidR="004000BC" w:rsidRPr="00F70A7D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F906370" w14:textId="0932E852" w:rsidR="004000BC" w:rsidRPr="00F70A7D" w:rsidRDefault="00F70A7D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A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9,043</w:t>
            </w:r>
          </w:p>
        </w:tc>
        <w:tc>
          <w:tcPr>
            <w:tcW w:w="243" w:type="dxa"/>
            <w:vAlign w:val="bottom"/>
          </w:tcPr>
          <w:p w14:paraId="21439230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4BEE64" w14:textId="5336AA18" w:rsidR="004000BC" w:rsidRPr="00707D71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11,319</w:t>
            </w:r>
          </w:p>
        </w:tc>
        <w:tc>
          <w:tcPr>
            <w:tcW w:w="236" w:type="dxa"/>
            <w:vAlign w:val="bottom"/>
          </w:tcPr>
          <w:p w14:paraId="54053996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77EFF5D" w14:textId="77777777" w:rsidR="004000BC" w:rsidRPr="00707D71" w:rsidRDefault="004000BC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</w:rPr>
              <w:t>7,219</w:t>
            </w:r>
          </w:p>
        </w:tc>
      </w:tr>
      <w:tr w:rsidR="009269D3" w:rsidRPr="00707D71" w14:paraId="0DF0AC71" w14:textId="77777777" w:rsidTr="00DB445C">
        <w:tc>
          <w:tcPr>
            <w:tcW w:w="3870" w:type="dxa"/>
          </w:tcPr>
          <w:p w14:paraId="374C9E28" w14:textId="47239908" w:rsidR="004000BC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30" w:type="dxa"/>
            <w:vAlign w:val="bottom"/>
          </w:tcPr>
          <w:p w14:paraId="115C274C" w14:textId="77777777" w:rsidR="004000BC" w:rsidRPr="00707D71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75C3C05" w14:textId="68224D1F" w:rsidR="004000BC" w:rsidRPr="00F70A7D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F70A7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70A7D" w:rsidRPr="00F70A7D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36" w:type="dxa"/>
            <w:vAlign w:val="bottom"/>
          </w:tcPr>
          <w:p w14:paraId="48774224" w14:textId="77777777" w:rsidR="004000BC" w:rsidRPr="00F70A7D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2312D01" w14:textId="01134DD7" w:rsidR="004000BC" w:rsidRPr="00F70A7D" w:rsidRDefault="00F70A7D" w:rsidP="00DB445C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A7D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43" w:type="dxa"/>
            <w:vAlign w:val="bottom"/>
          </w:tcPr>
          <w:p w14:paraId="5398559B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618F7C6" w14:textId="4946188F" w:rsidR="004000BC" w:rsidRPr="00707D71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36" w:type="dxa"/>
            <w:vAlign w:val="bottom"/>
          </w:tcPr>
          <w:p w14:paraId="56E61FF3" w14:textId="77777777" w:rsidR="004000BC" w:rsidRPr="00707D71" w:rsidRDefault="004000BC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5648FE2" w14:textId="77777777" w:rsidR="004000BC" w:rsidRPr="00707D71" w:rsidRDefault="004000BC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07D71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9269D3" w:rsidRPr="00707D71" w14:paraId="0AD690D1" w14:textId="77777777" w:rsidTr="00DB445C">
        <w:tc>
          <w:tcPr>
            <w:tcW w:w="3870" w:type="dxa"/>
          </w:tcPr>
          <w:p w14:paraId="7825B586" w14:textId="3E1B35DE" w:rsidR="00707D71" w:rsidRPr="004000BC" w:rsidRDefault="004000BC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0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59B1DD13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B0470" w14:textId="2A651084" w:rsidR="00707D71" w:rsidRPr="00F70A7D" w:rsidRDefault="00DB445C" w:rsidP="00DB445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0A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70A7D" w:rsidRPr="00F70A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4,506</w:t>
            </w:r>
          </w:p>
        </w:tc>
        <w:tc>
          <w:tcPr>
            <w:tcW w:w="236" w:type="dxa"/>
            <w:vAlign w:val="bottom"/>
          </w:tcPr>
          <w:p w14:paraId="6565EAB1" w14:textId="77777777" w:rsidR="00707D71" w:rsidRPr="00F70A7D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7660" w14:textId="3DB034B7" w:rsidR="00707D71" w:rsidRPr="00F70A7D" w:rsidRDefault="00F70A7D" w:rsidP="00F70A7D">
            <w:pPr>
              <w:pStyle w:val="block"/>
              <w:tabs>
                <w:tab w:val="decimal" w:pos="720"/>
              </w:tabs>
              <w:spacing w:after="0" w:line="240" w:lineRule="auto"/>
              <w:ind w:left="0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A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9,424</w:t>
            </w:r>
          </w:p>
        </w:tc>
        <w:tc>
          <w:tcPr>
            <w:tcW w:w="243" w:type="dxa"/>
            <w:vAlign w:val="bottom"/>
          </w:tcPr>
          <w:p w14:paraId="446EEDD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6DD9E" w14:textId="3DD46F64" w:rsidR="00707D71" w:rsidRPr="00707D71" w:rsidRDefault="00DB445C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12,060</w:t>
            </w:r>
          </w:p>
        </w:tc>
        <w:tc>
          <w:tcPr>
            <w:tcW w:w="236" w:type="dxa"/>
            <w:vAlign w:val="bottom"/>
          </w:tcPr>
          <w:p w14:paraId="1290DD0E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D0FDE" w14:textId="77777777" w:rsidR="00707D71" w:rsidRPr="00707D71" w:rsidRDefault="00707D71" w:rsidP="009269D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7D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7,571</w:t>
            </w:r>
          </w:p>
        </w:tc>
      </w:tr>
      <w:bookmarkEnd w:id="2"/>
    </w:tbl>
    <w:p w14:paraId="1EE075FC" w14:textId="2C5BA29F" w:rsidR="00686884" w:rsidRDefault="00686884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608B7A" w14:textId="77777777" w:rsidR="004000BC" w:rsidRPr="007A695D" w:rsidRDefault="004000BC" w:rsidP="00D2581A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ยอดคงเหลือกับบุลคลหรือกิจการที่เกี่ยวข้องกัน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2566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D3188FA" w14:textId="7467F311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F55016" w:rsidRPr="00707D71" w14:paraId="2457EAD4" w14:textId="77777777" w:rsidTr="00675B59">
        <w:trPr>
          <w:tblHeader/>
        </w:trPr>
        <w:tc>
          <w:tcPr>
            <w:tcW w:w="4500" w:type="dxa"/>
            <w:gridSpan w:val="2"/>
          </w:tcPr>
          <w:p w14:paraId="6E89CF34" w14:textId="6089AC58" w:rsidR="00F55016" w:rsidRPr="00707D71" w:rsidRDefault="00F55016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4" w:type="dxa"/>
            <w:gridSpan w:val="3"/>
          </w:tcPr>
          <w:p w14:paraId="37DEDDC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BEFC820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38DD7ED8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7056F" w:rsidRPr="00707D71" w14:paraId="644118D8" w14:textId="77777777" w:rsidTr="00C34A49">
        <w:trPr>
          <w:tblHeader/>
        </w:trPr>
        <w:tc>
          <w:tcPr>
            <w:tcW w:w="4500" w:type="dxa"/>
            <w:gridSpan w:val="2"/>
          </w:tcPr>
          <w:p w14:paraId="6D779608" w14:textId="1CA59626" w:rsidR="0007056F" w:rsidRPr="00707D71" w:rsidRDefault="0007056F" w:rsidP="0007056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FC391F1" w14:textId="1CB0ACA7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2CC286B8" w14:textId="77777777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DB71537" w14:textId="3272F787" w:rsidR="0007056F" w:rsidRPr="00707D71" w:rsidRDefault="0007056F" w:rsidP="0007056F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33B5A6B0" w14:textId="77777777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C88142" w14:textId="45AF49F9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59139A37" w14:textId="77777777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01016A1" w14:textId="70B5A69A" w:rsidR="0007056F" w:rsidRPr="00707D71" w:rsidRDefault="0007056F" w:rsidP="0007056F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F55016" w:rsidRPr="00707D71" w14:paraId="03F035F2" w14:textId="77777777" w:rsidTr="00675B59">
        <w:trPr>
          <w:tblHeader/>
        </w:trPr>
        <w:tc>
          <w:tcPr>
            <w:tcW w:w="4500" w:type="dxa"/>
            <w:gridSpan w:val="2"/>
          </w:tcPr>
          <w:p w14:paraId="5BD88FFF" w14:textId="392FBD8C" w:rsidR="00F55016" w:rsidRPr="00707D71" w:rsidRDefault="00F55016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E190055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02E766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181FA41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3" w:type="dxa"/>
          </w:tcPr>
          <w:p w14:paraId="026A7479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902E5C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F36CAE3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4120FA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55016" w:rsidRPr="00707D71" w14:paraId="413F26F0" w14:textId="77777777" w:rsidTr="00675B59">
        <w:trPr>
          <w:tblHeader/>
        </w:trPr>
        <w:tc>
          <w:tcPr>
            <w:tcW w:w="3870" w:type="dxa"/>
          </w:tcPr>
          <w:p w14:paraId="31522D1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981987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3E1831E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39F3" w:rsidRPr="00707D71" w14:paraId="335FCFD0" w14:textId="77777777" w:rsidTr="00FB3C1E">
        <w:tc>
          <w:tcPr>
            <w:tcW w:w="4500" w:type="dxa"/>
            <w:gridSpan w:val="2"/>
          </w:tcPr>
          <w:p w14:paraId="6B8A22B5" w14:textId="504BB623" w:rsidR="003B39F3" w:rsidRPr="00707D71" w:rsidRDefault="003B39F3" w:rsidP="003C432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และลูกหนี้อื่น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(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ไม่รวมค่าเผื่อผลขาดทุน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004" w:type="dxa"/>
            <w:vAlign w:val="bottom"/>
          </w:tcPr>
          <w:p w14:paraId="2D6272B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D6AA5F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A52CF96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5F27580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1927856" w14:textId="77777777" w:rsidR="003B39F3" w:rsidRPr="00707D71" w:rsidRDefault="003B39F3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1F1DA2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3C0B80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6D0071D2" w14:textId="77777777" w:rsidTr="00675B59">
        <w:tc>
          <w:tcPr>
            <w:tcW w:w="3870" w:type="dxa"/>
          </w:tcPr>
          <w:p w14:paraId="7DB4230B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02B15DF4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96DFDFB" w14:textId="77777777" w:rsidR="00F55016" w:rsidRPr="009E0A5A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36" w:type="dxa"/>
            <w:vAlign w:val="bottom"/>
          </w:tcPr>
          <w:p w14:paraId="3BB563B2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8BE8885" w14:textId="77777777" w:rsidR="00F55016" w:rsidRPr="009E0A5A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43" w:type="dxa"/>
            <w:vAlign w:val="bottom"/>
          </w:tcPr>
          <w:p w14:paraId="00881C87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0BB2217" w14:textId="77777777" w:rsidR="00F55016" w:rsidRPr="009E0A5A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36" w:type="dxa"/>
            <w:vAlign w:val="bottom"/>
          </w:tcPr>
          <w:p w14:paraId="261784EE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F5362C1" w14:textId="77777777" w:rsidR="00F55016" w:rsidRPr="009E0A5A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</w:tr>
      <w:tr w:rsidR="00F55016" w:rsidRPr="00DB445C" w14:paraId="416079EA" w14:textId="77777777" w:rsidTr="00675B59">
        <w:tc>
          <w:tcPr>
            <w:tcW w:w="3870" w:type="dxa"/>
          </w:tcPr>
          <w:p w14:paraId="451B7681" w14:textId="77777777" w:rsidR="00F55016" w:rsidRPr="00DB445C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99E1E63" w14:textId="77777777" w:rsidR="00F55016" w:rsidRPr="00DB445C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200888A" w14:textId="77777777" w:rsidR="00F55016" w:rsidRPr="009E0A5A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9830865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2E60AF8" w14:textId="183DEFDA" w:rsidR="00F55016" w:rsidRPr="009E0A5A" w:rsidRDefault="00091D8F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E3FA4BC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A9F9591" w14:textId="77777777" w:rsidR="00F55016" w:rsidRPr="009E0A5A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4,211</w:t>
            </w:r>
          </w:p>
        </w:tc>
        <w:tc>
          <w:tcPr>
            <w:tcW w:w="236" w:type="dxa"/>
            <w:vAlign w:val="bottom"/>
          </w:tcPr>
          <w:p w14:paraId="4739AA47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A462E07" w14:textId="77777777" w:rsidR="00F55016" w:rsidRPr="009E0A5A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3,179</w:t>
            </w:r>
          </w:p>
        </w:tc>
      </w:tr>
      <w:tr w:rsidR="00F55016" w:rsidRPr="00707D71" w14:paraId="5CECD668" w14:textId="77777777" w:rsidTr="00675B59">
        <w:tc>
          <w:tcPr>
            <w:tcW w:w="3870" w:type="dxa"/>
          </w:tcPr>
          <w:p w14:paraId="2D31E8C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EBB6A1D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6E2BC3E" w14:textId="77777777" w:rsidR="00F55016" w:rsidRPr="009E0A5A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20,749</w:t>
            </w:r>
          </w:p>
        </w:tc>
        <w:tc>
          <w:tcPr>
            <w:tcW w:w="236" w:type="dxa"/>
            <w:vAlign w:val="bottom"/>
          </w:tcPr>
          <w:p w14:paraId="635C6AF7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B807AC4" w14:textId="0F8E276A" w:rsidR="00F55016" w:rsidRPr="009E0A5A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</w:t>
            </w:r>
            <w:r w:rsidR="00DB465B"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  <w:tc>
          <w:tcPr>
            <w:tcW w:w="243" w:type="dxa"/>
            <w:vAlign w:val="bottom"/>
          </w:tcPr>
          <w:p w14:paraId="3AF2A6C4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9F486E5" w14:textId="77777777" w:rsidR="00F55016" w:rsidRPr="009E0A5A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20,749</w:t>
            </w:r>
          </w:p>
        </w:tc>
        <w:tc>
          <w:tcPr>
            <w:tcW w:w="236" w:type="dxa"/>
            <w:vAlign w:val="bottom"/>
          </w:tcPr>
          <w:p w14:paraId="04E7C2EE" w14:textId="77777777" w:rsidR="00F55016" w:rsidRPr="009E0A5A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A2DDFBB" w14:textId="1DC0641D" w:rsidR="00F55016" w:rsidRPr="009E0A5A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</w:t>
            </w:r>
            <w:r w:rsidR="00DB465B" w:rsidRPr="009E0A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</w:tr>
      <w:tr w:rsidR="00F55016" w:rsidRPr="00707D71" w14:paraId="2ECC4BED" w14:textId="77777777" w:rsidTr="00675B59">
        <w:tc>
          <w:tcPr>
            <w:tcW w:w="3870" w:type="dxa"/>
          </w:tcPr>
          <w:p w14:paraId="04EA4CF2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B968860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8FAA803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0C4C7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9DE2EC0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B4341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B3F6D56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52566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0C8B4CA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28D1C668" w14:textId="77777777" w:rsidTr="00675B59">
        <w:tc>
          <w:tcPr>
            <w:tcW w:w="3870" w:type="dxa"/>
          </w:tcPr>
          <w:p w14:paraId="6E8992D2" w14:textId="05055821" w:rsidR="00F55016" w:rsidRPr="00707D71" w:rsidRDefault="00686884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ดอกเบี้ย</w:t>
            </w:r>
            <w:r w:rsidR="00F55016"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ค้างรับ</w:t>
            </w:r>
          </w:p>
        </w:tc>
        <w:tc>
          <w:tcPr>
            <w:tcW w:w="630" w:type="dxa"/>
            <w:vAlign w:val="bottom"/>
          </w:tcPr>
          <w:p w14:paraId="2ED271D2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A655A55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474EE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3AC21C8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98D257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ACA47E6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34F26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34568C9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5033F386" w14:textId="77777777" w:rsidTr="00675B59">
        <w:tc>
          <w:tcPr>
            <w:tcW w:w="3870" w:type="dxa"/>
          </w:tcPr>
          <w:p w14:paraId="12B54007" w14:textId="77777777" w:rsidR="00F55016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E660184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A550EE7" w14:textId="77777777" w:rsidR="00F55016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29879C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04467C2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B4D292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A30DFC3" w14:textId="77777777" w:rsidR="00F55016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236" w:type="dxa"/>
            <w:vAlign w:val="bottom"/>
          </w:tcPr>
          <w:p w14:paraId="50051BD3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F093B47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55016" w:rsidRPr="00707D71" w14:paraId="3282B110" w14:textId="77777777" w:rsidTr="00675B59">
        <w:tc>
          <w:tcPr>
            <w:tcW w:w="3870" w:type="dxa"/>
          </w:tcPr>
          <w:p w14:paraId="741248B3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C7BDFE1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748A776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7,671</w:t>
            </w:r>
          </w:p>
        </w:tc>
        <w:tc>
          <w:tcPr>
            <w:tcW w:w="236" w:type="dxa"/>
            <w:vAlign w:val="bottom"/>
          </w:tcPr>
          <w:p w14:paraId="794D22E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F419566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6,726</w:t>
            </w:r>
          </w:p>
        </w:tc>
        <w:tc>
          <w:tcPr>
            <w:tcW w:w="243" w:type="dxa"/>
            <w:vAlign w:val="bottom"/>
          </w:tcPr>
          <w:p w14:paraId="320D1FA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833875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7,671</w:t>
            </w:r>
          </w:p>
        </w:tc>
        <w:tc>
          <w:tcPr>
            <w:tcW w:w="236" w:type="dxa"/>
            <w:vAlign w:val="bottom"/>
          </w:tcPr>
          <w:p w14:paraId="1119B99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2F1D4F0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6,726</w:t>
            </w:r>
          </w:p>
        </w:tc>
      </w:tr>
      <w:tr w:rsidR="00F55016" w:rsidRPr="00707D71" w14:paraId="41636CC3" w14:textId="77777777" w:rsidTr="00675B59">
        <w:tc>
          <w:tcPr>
            <w:tcW w:w="3870" w:type="dxa"/>
          </w:tcPr>
          <w:p w14:paraId="5ACF7D4A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5066EDA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2D77B69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A6394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6F0DD66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16A3BCA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38494E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50C6DE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5EA1CE6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46E968E6" w14:textId="77777777" w:rsidTr="00675B59">
        <w:tc>
          <w:tcPr>
            <w:tcW w:w="3870" w:type="dxa"/>
          </w:tcPr>
          <w:p w14:paraId="1E503A13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ค่าใช้จ่ายจ่ายล่วงหน้า</w:t>
            </w:r>
          </w:p>
        </w:tc>
        <w:tc>
          <w:tcPr>
            <w:tcW w:w="630" w:type="dxa"/>
            <w:vAlign w:val="bottom"/>
          </w:tcPr>
          <w:p w14:paraId="06D0BE74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1270990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A68D3D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D853248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9E6B4D2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B3ACC3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F791D4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A23575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3BD5F848" w14:textId="77777777" w:rsidTr="00675B59">
        <w:tc>
          <w:tcPr>
            <w:tcW w:w="3870" w:type="dxa"/>
          </w:tcPr>
          <w:p w14:paraId="036A1D85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8FB2DB8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7159A5F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3,965</w:t>
            </w:r>
          </w:p>
        </w:tc>
        <w:tc>
          <w:tcPr>
            <w:tcW w:w="236" w:type="dxa"/>
            <w:vAlign w:val="bottom"/>
          </w:tcPr>
          <w:p w14:paraId="12D02700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674E179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3,798</w:t>
            </w:r>
          </w:p>
        </w:tc>
        <w:tc>
          <w:tcPr>
            <w:tcW w:w="243" w:type="dxa"/>
            <w:vAlign w:val="bottom"/>
          </w:tcPr>
          <w:p w14:paraId="5CFABAD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DDD84B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3,965</w:t>
            </w:r>
          </w:p>
        </w:tc>
        <w:tc>
          <w:tcPr>
            <w:tcW w:w="236" w:type="dxa"/>
            <w:vAlign w:val="bottom"/>
          </w:tcPr>
          <w:p w14:paraId="6EBF6C17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0A2AD0F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3,798</w:t>
            </w:r>
          </w:p>
        </w:tc>
      </w:tr>
      <w:tr w:rsidR="00F55016" w:rsidRPr="00707D71" w14:paraId="0EE9B8A0" w14:textId="77777777" w:rsidTr="00675B59">
        <w:tc>
          <w:tcPr>
            <w:tcW w:w="3870" w:type="dxa"/>
          </w:tcPr>
          <w:p w14:paraId="1AA2C836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1E7823A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97BD744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FE30A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89C8406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781DDF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2DAD2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58187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1AE8324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6956BBC1" w14:textId="77777777" w:rsidTr="00675B59">
        <w:tc>
          <w:tcPr>
            <w:tcW w:w="3870" w:type="dxa"/>
          </w:tcPr>
          <w:p w14:paraId="375C7C9C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72254622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1B0081E9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848F5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7C4304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723C9B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FD71F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0971C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55F052F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109FA49B" w14:textId="77777777" w:rsidTr="00675B59">
        <w:tc>
          <w:tcPr>
            <w:tcW w:w="3870" w:type="dxa"/>
          </w:tcPr>
          <w:p w14:paraId="3F6DD998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74416712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C1C08FD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9197AC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745915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08A4BED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48FA003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FA4F8E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1CAEAD3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0EB75472" w14:textId="77777777" w:rsidTr="00675B59">
        <w:tc>
          <w:tcPr>
            <w:tcW w:w="3870" w:type="dxa"/>
          </w:tcPr>
          <w:p w14:paraId="577A7CD7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114163B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AA58BE8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20,874</w:t>
            </w:r>
          </w:p>
        </w:tc>
        <w:tc>
          <w:tcPr>
            <w:tcW w:w="236" w:type="dxa"/>
            <w:vAlign w:val="bottom"/>
          </w:tcPr>
          <w:p w14:paraId="4BF51F25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5B89C72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20,874</w:t>
            </w:r>
          </w:p>
        </w:tc>
        <w:tc>
          <w:tcPr>
            <w:tcW w:w="243" w:type="dxa"/>
            <w:vAlign w:val="bottom"/>
          </w:tcPr>
          <w:p w14:paraId="66567842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E507AAF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20,874</w:t>
            </w:r>
          </w:p>
        </w:tc>
        <w:tc>
          <w:tcPr>
            <w:tcW w:w="236" w:type="dxa"/>
            <w:vAlign w:val="bottom"/>
          </w:tcPr>
          <w:p w14:paraId="107F44F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D85BD2D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20,874</w:t>
            </w:r>
          </w:p>
        </w:tc>
      </w:tr>
      <w:tr w:rsidR="00F55016" w:rsidRPr="00707D71" w14:paraId="32CEB242" w14:textId="77777777" w:rsidTr="00675B59">
        <w:tc>
          <w:tcPr>
            <w:tcW w:w="3870" w:type="dxa"/>
          </w:tcPr>
          <w:p w14:paraId="2A2F5EE0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6577975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4DB85A7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vAlign w:val="bottom"/>
          </w:tcPr>
          <w:p w14:paraId="44A30CC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E2E9945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43" w:type="dxa"/>
            <w:vAlign w:val="bottom"/>
          </w:tcPr>
          <w:p w14:paraId="1CBAB78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21F3FC9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vAlign w:val="bottom"/>
          </w:tcPr>
          <w:p w14:paraId="43DECD0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56C3233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</w:tr>
      <w:tr w:rsidR="00F55016" w:rsidRPr="00707D71" w14:paraId="3D817834" w14:textId="77777777" w:rsidTr="00675B59">
        <w:tc>
          <w:tcPr>
            <w:tcW w:w="3870" w:type="dxa"/>
          </w:tcPr>
          <w:p w14:paraId="3E995EC0" w14:textId="77777777" w:rsidR="00F55016" w:rsidRPr="00E45ED3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D4BE40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935034" w14:textId="77777777" w:rsidR="00F55016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78A22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CF15BAE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256EDD0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BEE28F8" w14:textId="77777777" w:rsidR="00F55016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A674D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1EDDC955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0915549A" w14:textId="77777777" w:rsidTr="00675B59">
        <w:tc>
          <w:tcPr>
            <w:tcW w:w="3870" w:type="dxa"/>
          </w:tcPr>
          <w:p w14:paraId="2AED30D1" w14:textId="116E6C32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</w:t>
            </w:r>
            <w:r w:rsidR="007A29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630" w:type="dxa"/>
            <w:vAlign w:val="bottom"/>
          </w:tcPr>
          <w:p w14:paraId="6876982B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B8861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FCB303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E6C5CB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E2CF40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D998E06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EA56D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7126E11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38E3403D" w14:textId="77777777" w:rsidTr="00675B59">
        <w:tc>
          <w:tcPr>
            <w:tcW w:w="3870" w:type="dxa"/>
          </w:tcPr>
          <w:p w14:paraId="125B43EE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249CCD7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444239A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9,372</w:t>
            </w:r>
          </w:p>
        </w:tc>
        <w:tc>
          <w:tcPr>
            <w:tcW w:w="236" w:type="dxa"/>
            <w:vAlign w:val="bottom"/>
          </w:tcPr>
          <w:p w14:paraId="7516C06E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4E134F9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19,165</w:t>
            </w:r>
          </w:p>
        </w:tc>
        <w:tc>
          <w:tcPr>
            <w:tcW w:w="243" w:type="dxa"/>
            <w:vAlign w:val="bottom"/>
          </w:tcPr>
          <w:p w14:paraId="4EB9F56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F08F638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9,372</w:t>
            </w:r>
          </w:p>
        </w:tc>
        <w:tc>
          <w:tcPr>
            <w:tcW w:w="236" w:type="dxa"/>
            <w:vAlign w:val="bottom"/>
          </w:tcPr>
          <w:p w14:paraId="25DA8ED9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CA6DFC4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19,165</w:t>
            </w:r>
          </w:p>
        </w:tc>
      </w:tr>
      <w:tr w:rsidR="00F55016" w:rsidRPr="00DB445C" w14:paraId="029B9B5A" w14:textId="77777777" w:rsidTr="00675B59">
        <w:tc>
          <w:tcPr>
            <w:tcW w:w="3870" w:type="dxa"/>
          </w:tcPr>
          <w:p w14:paraId="01243C6E" w14:textId="77777777" w:rsidR="00F55016" w:rsidRPr="00DB445C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662EFA63" w14:textId="77777777" w:rsidR="00F55016" w:rsidRPr="00DB445C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3488B2C" w14:textId="77777777" w:rsidR="00F55016" w:rsidRPr="00DB445C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0FE8CF" w14:textId="77777777" w:rsidR="00F55016" w:rsidRPr="00DB445C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630E29" w14:textId="77777777" w:rsidR="00F55016" w:rsidRPr="00DB445C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523273E" w14:textId="77777777" w:rsidR="00F55016" w:rsidRPr="00DB445C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A54D7D" w14:textId="77777777" w:rsidR="00F55016" w:rsidRPr="00DB445C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09A97B0" w14:textId="77777777" w:rsidR="00F55016" w:rsidRPr="00DB445C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5BA2EA0" w14:textId="77777777" w:rsidR="00F55016" w:rsidRPr="00DB445C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F55016" w:rsidRPr="00707D71" w14:paraId="3C3D2B70" w14:textId="77777777" w:rsidTr="00675B59">
        <w:tc>
          <w:tcPr>
            <w:tcW w:w="3870" w:type="dxa"/>
          </w:tcPr>
          <w:p w14:paraId="26A37C7A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8EB1150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D04155D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41,788</w:t>
            </w:r>
          </w:p>
        </w:tc>
        <w:tc>
          <w:tcPr>
            <w:tcW w:w="236" w:type="dxa"/>
            <w:vAlign w:val="bottom"/>
          </w:tcPr>
          <w:p w14:paraId="40B44875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F4C88C5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37,783</w:t>
            </w:r>
          </w:p>
        </w:tc>
        <w:tc>
          <w:tcPr>
            <w:tcW w:w="243" w:type="dxa"/>
            <w:vAlign w:val="bottom"/>
          </w:tcPr>
          <w:p w14:paraId="1627C65C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EF1744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41,788</w:t>
            </w:r>
          </w:p>
        </w:tc>
        <w:tc>
          <w:tcPr>
            <w:tcW w:w="236" w:type="dxa"/>
            <w:vAlign w:val="bottom"/>
          </w:tcPr>
          <w:p w14:paraId="60061B0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548FDCA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37,783</w:t>
            </w:r>
          </w:p>
        </w:tc>
      </w:tr>
      <w:tr w:rsidR="00F55016" w:rsidRPr="00707D71" w14:paraId="1CE37E4F" w14:textId="77777777" w:rsidTr="00675B59">
        <w:tc>
          <w:tcPr>
            <w:tcW w:w="3870" w:type="dxa"/>
          </w:tcPr>
          <w:p w14:paraId="11B84799" w14:textId="77777777" w:rsidR="00F55016" w:rsidRPr="00707D71" w:rsidRDefault="00F55016" w:rsidP="00675B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59F7F3D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2E12C04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625BAA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F6343CC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E2CEE6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C2EB0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BECD1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ED001D7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5016" w:rsidRPr="00707D71" w14:paraId="50385ED6" w14:textId="77777777" w:rsidTr="00675B59">
        <w:tc>
          <w:tcPr>
            <w:tcW w:w="3870" w:type="dxa"/>
          </w:tcPr>
          <w:p w14:paraId="5E715113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3C401E78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2DDAFE6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B1B6EA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C2F6DD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385748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D4E6DE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99B7B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8BE8670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4A5D1B91" w14:textId="77777777" w:rsidTr="00675B59">
        <w:tc>
          <w:tcPr>
            <w:tcW w:w="3870" w:type="dxa"/>
          </w:tcPr>
          <w:p w14:paraId="1D9B240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63C172FC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F651CF8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150D64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AF911F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15EF2E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9A75CB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A5C4B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47868E5" w14:textId="77777777" w:rsidR="00F55016" w:rsidRPr="00707D71" w:rsidRDefault="00F55016" w:rsidP="00675B59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016" w:rsidRPr="00707D71" w14:paraId="09D6034A" w14:textId="77777777" w:rsidTr="00675B59">
        <w:tc>
          <w:tcPr>
            <w:tcW w:w="3870" w:type="dxa"/>
          </w:tcPr>
          <w:p w14:paraId="70F7659C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E020D01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B9B89B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236" w:type="dxa"/>
            <w:vAlign w:val="bottom"/>
          </w:tcPr>
          <w:p w14:paraId="62EBD298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BFB0B95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43" w:type="dxa"/>
            <w:vAlign w:val="bottom"/>
          </w:tcPr>
          <w:p w14:paraId="38F7F7FF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BF1B334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236" w:type="dxa"/>
            <w:vAlign w:val="bottom"/>
          </w:tcPr>
          <w:p w14:paraId="227482E5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ACE5D16" w14:textId="77777777" w:rsidR="00F55016" w:rsidRPr="00707D71" w:rsidRDefault="00F55016" w:rsidP="00F55016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</w:tr>
      <w:tr w:rsidR="00F55016" w:rsidRPr="00707D71" w14:paraId="678473E0" w14:textId="77777777" w:rsidTr="00675B59">
        <w:tc>
          <w:tcPr>
            <w:tcW w:w="3870" w:type="dxa"/>
          </w:tcPr>
          <w:p w14:paraId="7248EFBE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3223F43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3E1D545" w14:textId="77777777" w:rsidR="00F55016" w:rsidRPr="00707D71" w:rsidRDefault="00F55016" w:rsidP="00675B59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  <w:vAlign w:val="bottom"/>
          </w:tcPr>
          <w:p w14:paraId="09BF692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F31894F" w14:textId="77777777" w:rsidR="00F55016" w:rsidRPr="00707D71" w:rsidRDefault="00F55016" w:rsidP="00675B59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43" w:type="dxa"/>
            <w:vAlign w:val="bottom"/>
          </w:tcPr>
          <w:p w14:paraId="7A6D5F82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F5E6D3" w14:textId="77777777" w:rsidR="00F55016" w:rsidRPr="00707D71" w:rsidRDefault="00F55016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  <w:vAlign w:val="bottom"/>
          </w:tcPr>
          <w:p w14:paraId="04A51C60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D3E3BAF" w14:textId="77777777" w:rsidR="00F55016" w:rsidRPr="00707D71" w:rsidRDefault="00F55016" w:rsidP="00F55016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</w:tr>
    </w:tbl>
    <w:p w14:paraId="20233C51" w14:textId="33E67258" w:rsidR="005D3B22" w:rsidRDefault="005D3B22" w:rsidP="00BB0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2ABD601A" w14:textId="77777777" w:rsidR="005D3B22" w:rsidRDefault="005D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="Angsana New"/>
          <w:sz w:val="30"/>
          <w:szCs w:val="30"/>
          <w:cs/>
          <w:lang w:val="th-TH"/>
        </w:rPr>
        <w:br w:type="page"/>
      </w:r>
    </w:p>
    <w:p w14:paraId="5309496D" w14:textId="5EEC0907" w:rsidR="004000BC" w:rsidRPr="004000BC" w:rsidRDefault="004000BC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4000B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ภาระผูกพันและหนี้สินที่อาจจะเกิดขึ้น</w:t>
      </w:r>
      <w:r w:rsidRPr="004000BC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22C7BD1A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p w14:paraId="4E179BE7" w14:textId="0788937F" w:rsidR="004000BC" w:rsidRPr="001F096F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12.1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7AC4C4BB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990"/>
        <w:gridCol w:w="2016"/>
        <w:gridCol w:w="236"/>
        <w:gridCol w:w="2016"/>
      </w:tblGrid>
      <w:tr w:rsidR="004000BC" w:rsidRPr="004000BC" w14:paraId="636EF80D" w14:textId="77777777" w:rsidTr="00F55016">
        <w:tc>
          <w:tcPr>
            <w:tcW w:w="3870" w:type="dxa"/>
            <w:vAlign w:val="bottom"/>
          </w:tcPr>
          <w:p w14:paraId="66CB3403" w14:textId="6E87F259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09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1C97416A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71B54FAE" w14:textId="389E2301" w:rsidR="004000BC" w:rsidRPr="004000BC" w:rsidRDefault="004000BC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3BEADB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551A0CEE" w14:textId="2B613380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0BC" w:rsidRPr="004000BC" w14:paraId="2DEC38D9" w14:textId="77777777" w:rsidTr="00F55016">
        <w:tc>
          <w:tcPr>
            <w:tcW w:w="3870" w:type="dxa"/>
            <w:vAlign w:val="bottom"/>
          </w:tcPr>
          <w:p w14:paraId="2729777F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A1A8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68" w:type="dxa"/>
            <w:gridSpan w:val="3"/>
            <w:vAlign w:val="bottom"/>
          </w:tcPr>
          <w:p w14:paraId="563798C2" w14:textId="2053BA67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F5501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009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2581A" w:rsidRPr="004000BC" w14:paraId="24C3DBB6" w14:textId="77777777" w:rsidTr="00F55016">
        <w:tc>
          <w:tcPr>
            <w:tcW w:w="3870" w:type="dxa"/>
          </w:tcPr>
          <w:p w14:paraId="6AAA4646" w14:textId="085A0520" w:rsidR="00D2581A" w:rsidRPr="004000BC" w:rsidRDefault="004A2844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สัญญาซื้อเครื่องจักรและ</w:t>
            </w:r>
            <w:r w:rsidR="00D2581A" w:rsidRPr="00D2581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990" w:type="dxa"/>
            <w:vAlign w:val="bottom"/>
          </w:tcPr>
          <w:p w14:paraId="2156E6EA" w14:textId="77777777" w:rsidR="00D2581A" w:rsidRPr="004000BC" w:rsidRDefault="00D2581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DE55FAC" w14:textId="00B024C2" w:rsidR="00D2581A" w:rsidRPr="004000BC" w:rsidRDefault="00F55016" w:rsidP="00D2581A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25,616</w:t>
            </w:r>
          </w:p>
        </w:tc>
        <w:tc>
          <w:tcPr>
            <w:tcW w:w="236" w:type="dxa"/>
            <w:vAlign w:val="bottom"/>
          </w:tcPr>
          <w:p w14:paraId="039419F6" w14:textId="77777777" w:rsidR="00D2581A" w:rsidRPr="004000BC" w:rsidRDefault="00D2581A" w:rsidP="00D2581A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3B4A8FD" w14:textId="3EC0F31B" w:rsidR="00D2581A" w:rsidRPr="004000BC" w:rsidRDefault="00F55016" w:rsidP="00F55016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25,616</w:t>
            </w:r>
          </w:p>
        </w:tc>
      </w:tr>
      <w:tr w:rsidR="00D2581A" w:rsidRPr="004000BC" w14:paraId="1B81CEE6" w14:textId="77777777" w:rsidTr="00F55016">
        <w:tc>
          <w:tcPr>
            <w:tcW w:w="3870" w:type="dxa"/>
          </w:tcPr>
          <w:p w14:paraId="08D09AE1" w14:textId="15D3222A" w:rsidR="00D2581A" w:rsidRPr="00D2581A" w:rsidRDefault="00D2581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90" w:type="dxa"/>
            <w:vAlign w:val="bottom"/>
          </w:tcPr>
          <w:p w14:paraId="45D26156" w14:textId="77777777" w:rsidR="00D2581A" w:rsidRPr="004000BC" w:rsidRDefault="00D2581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CF18A" w14:textId="1E69BBD0" w:rsidR="00D2581A" w:rsidRPr="00D2581A" w:rsidRDefault="00F55016" w:rsidP="00D2581A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25,616</w:t>
            </w:r>
          </w:p>
        </w:tc>
        <w:tc>
          <w:tcPr>
            <w:tcW w:w="236" w:type="dxa"/>
            <w:vAlign w:val="bottom"/>
          </w:tcPr>
          <w:p w14:paraId="46FB180B" w14:textId="77777777" w:rsidR="00D2581A" w:rsidRPr="00D2581A" w:rsidRDefault="00D2581A" w:rsidP="00D2581A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640D4" w14:textId="2D10EE31" w:rsidR="00D2581A" w:rsidRPr="00D2581A" w:rsidRDefault="00F55016" w:rsidP="00D2581A">
            <w:pPr>
              <w:pStyle w:val="block"/>
              <w:tabs>
                <w:tab w:val="decimal" w:pos="1350"/>
              </w:tabs>
              <w:spacing w:after="0"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25,616</w:t>
            </w:r>
          </w:p>
        </w:tc>
      </w:tr>
    </w:tbl>
    <w:p w14:paraId="66C8B88E" w14:textId="77777777" w:rsidR="00F63365" w:rsidRDefault="00F6336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807F53A" w14:textId="3A0D7FCD" w:rsidR="00D2581A" w:rsidRPr="001F096F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12.</w:t>
      </w:r>
      <w:r w:rsidR="007A29A4">
        <w:rPr>
          <w:rFonts w:asciiTheme="majorBidi" w:hAnsiTheme="majorBidi" w:cs="Angsana New"/>
          <w:sz w:val="30"/>
          <w:szCs w:val="30"/>
        </w:rPr>
        <w:t>2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การค้ำประกัน</w:t>
      </w:r>
    </w:p>
    <w:p w14:paraId="67483436" w14:textId="10A39C5B" w:rsidR="00D2581A" w:rsidRPr="00D2581A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08183" w14:textId="39D6701B" w:rsidR="00D2581A" w:rsidRPr="00D2581A" w:rsidRDefault="00D2581A" w:rsidP="00D2581A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6B46ED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6B46E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6ED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6B46E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6E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B46ED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Pr="006B46E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B46ED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6B46ED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Pr="006B46E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F55016" w:rsidRPr="006B46ED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710835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6B46E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ล้านบาท</w:t>
      </w:r>
      <w:r w:rsidRPr="00D258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E0A5A">
        <w:rPr>
          <w:rFonts w:asciiTheme="majorBidi" w:hAnsiTheme="majorBidi" w:cs="Angsana New"/>
          <w:sz w:val="30"/>
          <w:szCs w:val="30"/>
          <w:cs/>
        </w:rPr>
        <w:br/>
      </w:r>
      <w:r w:rsidR="006B46ED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D2581A">
        <w:rPr>
          <w:rFonts w:asciiTheme="majorBidi" w:hAnsiTheme="majorBidi" w:cs="Angsana New" w:hint="cs"/>
          <w:sz w:val="30"/>
          <w:szCs w:val="30"/>
          <w:cs/>
        </w:rPr>
        <w:t>เกี่ยวกับการดำเนินงานตามปกติของบริษัท</w:t>
      </w:r>
      <w:r w:rsidRPr="00D2581A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C8E34D4" w14:textId="77777777" w:rsidR="00D2581A" w:rsidRPr="00D2581A" w:rsidRDefault="00D2581A" w:rsidP="00D258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B1FFFC" w14:textId="0D4FDAD0" w:rsidR="00D2581A" w:rsidRPr="00D2581A" w:rsidRDefault="00D2581A" w:rsidP="00D2581A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2581A">
        <w:rPr>
          <w:rFonts w:asciiTheme="majorBidi" w:hAnsiTheme="majorBidi" w:cs="Angsana New" w:hint="cs"/>
          <w:sz w:val="30"/>
          <w:szCs w:val="30"/>
          <w:cs/>
        </w:rPr>
        <w:t>ณ</w:t>
      </w:r>
      <w:r w:rsidRPr="00D258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581A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D258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581A">
        <w:rPr>
          <w:rFonts w:asciiTheme="majorBidi" w:hAnsiTheme="majorBidi" w:cstheme="majorBidi"/>
          <w:sz w:val="30"/>
          <w:szCs w:val="30"/>
        </w:rPr>
        <w:t xml:space="preserve">31 </w:t>
      </w:r>
      <w:r w:rsidRPr="00D2581A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D258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581A">
        <w:rPr>
          <w:rFonts w:asciiTheme="majorBidi" w:hAnsiTheme="majorBidi" w:cstheme="majorBidi"/>
          <w:sz w:val="30"/>
          <w:szCs w:val="30"/>
        </w:rPr>
        <w:t xml:space="preserve">2567 </w:t>
      </w:r>
      <w:r w:rsidRPr="00D2581A">
        <w:rPr>
          <w:rFonts w:asciiTheme="majorBidi" w:hAnsiTheme="majorBidi" w:cs="Angsana New" w:hint="cs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Pr="00D258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55016">
        <w:rPr>
          <w:rFonts w:asciiTheme="majorBidi" w:hAnsiTheme="majorBidi" w:cs="Angsana New"/>
          <w:sz w:val="30"/>
          <w:szCs w:val="30"/>
        </w:rPr>
        <w:t>90,750</w:t>
      </w:r>
      <w:r w:rsidRPr="00D2581A">
        <w:rPr>
          <w:rFonts w:asciiTheme="majorBidi" w:hAnsiTheme="majorBidi" w:cstheme="majorBidi"/>
          <w:sz w:val="30"/>
          <w:szCs w:val="30"/>
        </w:rPr>
        <w:t xml:space="preserve"> </w:t>
      </w:r>
      <w:r w:rsidRPr="00D2581A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F55016">
        <w:rPr>
          <w:rFonts w:asciiTheme="majorBidi" w:hAnsiTheme="majorBidi" w:cs="Angsana New"/>
          <w:sz w:val="30"/>
          <w:szCs w:val="30"/>
        </w:rPr>
        <w:br/>
      </w:r>
      <w:r w:rsidRPr="00D2581A">
        <w:rPr>
          <w:rFonts w:asciiTheme="majorBidi" w:hAnsiTheme="majorBidi" w:cs="Angsana New" w:hint="cs"/>
          <w:sz w:val="30"/>
          <w:szCs w:val="30"/>
          <w:cs/>
        </w:rPr>
        <w:t>รูเปีย</w:t>
      </w:r>
      <w:r w:rsidRPr="00D258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581A">
        <w:rPr>
          <w:rFonts w:asciiTheme="majorBidi" w:hAnsiTheme="majorBidi" w:cs="Angsana New" w:hint="cs"/>
          <w:sz w:val="30"/>
          <w:szCs w:val="30"/>
          <w:cs/>
        </w:rPr>
        <w:t>เพื่อค้ำประกันวงเงินสินเชื่อให้กับบริษัทย่อยของบริษัท</w:t>
      </w:r>
    </w:p>
    <w:p w14:paraId="4F34ED59" w14:textId="77777777" w:rsidR="00D2581A" w:rsidRPr="00D2581A" w:rsidRDefault="00D2581A" w:rsidP="00D258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809564" w14:textId="4B89F7DE" w:rsidR="00D2581A" w:rsidRPr="00D2581A" w:rsidRDefault="00D2581A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D2581A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  <w:r w:rsidRPr="00D2581A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5A3862FA" w14:textId="29BADAA8" w:rsidR="00D2581A" w:rsidRPr="00D2581A" w:rsidRDefault="00D2581A" w:rsidP="00D258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3186E" w14:textId="77CA45C9" w:rsidR="00D2581A" w:rsidRPr="00D2581A" w:rsidRDefault="00D57F90" w:rsidP="00D57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F90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D57F90">
        <w:rPr>
          <w:rFonts w:asciiTheme="majorBidi" w:hAnsiTheme="majorBidi" w:cs="Angsana New" w:hint="eastAsia"/>
          <w:sz w:val="30"/>
          <w:szCs w:val="30"/>
        </w:rPr>
        <w:t> </w:t>
      </w:r>
      <w:r>
        <w:rPr>
          <w:rFonts w:asciiTheme="majorBidi" w:hAnsiTheme="majorBidi" w:cs="Angsana New"/>
          <w:sz w:val="30"/>
          <w:szCs w:val="30"/>
        </w:rPr>
        <w:t>4</w:t>
      </w:r>
      <w:r w:rsidRPr="00D57F90">
        <w:rPr>
          <w:rFonts w:asciiTheme="majorBidi" w:hAnsiTheme="majorBidi" w:cs="Angsana New"/>
          <w:sz w:val="30"/>
          <w:szCs w:val="30"/>
        </w:rPr>
        <w:t> </w:t>
      </w:r>
      <w:r w:rsidRPr="00D57F90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D57F90">
        <w:rPr>
          <w:rFonts w:asciiTheme="majorBidi" w:hAnsiTheme="majorBidi" w:cs="Angsana New" w:hint="eastAsia"/>
          <w:sz w:val="30"/>
          <w:szCs w:val="30"/>
        </w:rPr>
        <w:t> </w:t>
      </w:r>
      <w:r>
        <w:rPr>
          <w:rFonts w:asciiTheme="majorBidi" w:hAnsiTheme="majorBidi" w:cs="Angsana New"/>
          <w:sz w:val="30"/>
          <w:szCs w:val="30"/>
        </w:rPr>
        <w:t>2567</w:t>
      </w:r>
      <w:r w:rsidRPr="00D57F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F90">
        <w:rPr>
          <w:rFonts w:asciiTheme="majorBidi" w:hAnsiTheme="majorBidi" w:cs="Angsana New" w:hint="cs"/>
          <w:sz w:val="30"/>
          <w:szCs w:val="30"/>
          <w:cs/>
        </w:rPr>
        <w:t>ที่ประชุมผู้ถือหุ้นสามัญประจำปีมีมติอนุมัติการจ่ายเงินปันผลจากกำไรสุทธิจากผล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D57F90">
        <w:rPr>
          <w:rFonts w:asciiTheme="majorBidi" w:hAnsiTheme="majorBidi" w:cs="Angsana New" w:hint="cs"/>
          <w:sz w:val="30"/>
          <w:szCs w:val="30"/>
          <w:cs/>
        </w:rPr>
        <w:t>การดำเนินงานสำหรับปี</w:t>
      </w:r>
      <w:r w:rsidRPr="00D57F90">
        <w:rPr>
          <w:rFonts w:asciiTheme="majorBidi" w:hAnsiTheme="majorBidi" w:cs="Angsana New" w:hint="eastAsia"/>
          <w:sz w:val="30"/>
          <w:szCs w:val="30"/>
        </w:rPr>
        <w:t> </w:t>
      </w:r>
      <w:r>
        <w:rPr>
          <w:rFonts w:asciiTheme="majorBidi" w:hAnsiTheme="majorBidi" w:cs="Angsana New"/>
          <w:sz w:val="30"/>
          <w:szCs w:val="30"/>
        </w:rPr>
        <w:t>2566</w:t>
      </w:r>
      <w:r w:rsidRPr="00D57F90">
        <w:rPr>
          <w:rFonts w:asciiTheme="majorBidi" w:hAnsiTheme="majorBidi" w:cs="Angsana New"/>
          <w:sz w:val="30"/>
          <w:szCs w:val="30"/>
        </w:rPr>
        <w:t> </w:t>
      </w:r>
      <w:r w:rsidRPr="00D57F90">
        <w:rPr>
          <w:rFonts w:asciiTheme="majorBidi" w:hAnsiTheme="majorBidi" w:cs="Angsana New" w:hint="cs"/>
          <w:sz w:val="30"/>
          <w:szCs w:val="30"/>
          <w:cs/>
        </w:rPr>
        <w:t>ให้แก่ผู้ถือหุ้นในอัตราหุ้นละ</w:t>
      </w:r>
      <w:r w:rsidRPr="00D57F9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0.13</w:t>
      </w:r>
      <w:r w:rsidRPr="00D57F90">
        <w:rPr>
          <w:rFonts w:asciiTheme="majorBidi" w:hAnsiTheme="majorBidi" w:cs="Angsana New"/>
          <w:sz w:val="30"/>
          <w:szCs w:val="30"/>
        </w:rPr>
        <w:t> </w:t>
      </w:r>
      <w:r w:rsidRPr="00D57F90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Pr="00D57F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F90">
        <w:rPr>
          <w:rFonts w:asciiTheme="majorBidi" w:hAnsiTheme="majorBidi" w:cs="Angsana New" w:hint="cs"/>
          <w:sz w:val="30"/>
          <w:szCs w:val="30"/>
          <w:cs/>
        </w:rPr>
        <w:t>สำหรับหุ้นสามัญจำนวน</w:t>
      </w:r>
      <w:r w:rsidRPr="00D57F9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500</w:t>
      </w:r>
      <w:r w:rsidRPr="00D57F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F90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Pr="00D57F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F90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D57F9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65</w:t>
      </w:r>
      <w:r w:rsidRPr="00D57F90">
        <w:rPr>
          <w:rFonts w:asciiTheme="majorBidi" w:hAnsiTheme="majorBidi" w:cs="Angsana New"/>
          <w:sz w:val="30"/>
          <w:szCs w:val="30"/>
        </w:rPr>
        <w:t> </w:t>
      </w:r>
      <w:r w:rsidRPr="00D57F9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57F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7F90">
        <w:rPr>
          <w:rFonts w:asciiTheme="majorBidi" w:hAnsiTheme="majorBidi" w:cs="Angsana New" w:hint="cs"/>
          <w:sz w:val="30"/>
          <w:szCs w:val="30"/>
          <w:cs/>
        </w:rPr>
        <w:t>บริษัทได้จ่ายเงินปันผลดังกล่าวให้แก่ผู้ถือหุ้นแล้วในวันที่</w:t>
      </w:r>
      <w:r w:rsidRPr="00D57F9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23</w:t>
      </w:r>
      <w:r w:rsidRPr="00D57F90">
        <w:rPr>
          <w:rFonts w:asciiTheme="majorBidi" w:hAnsiTheme="majorBidi" w:cs="Angsana New"/>
          <w:sz w:val="30"/>
          <w:szCs w:val="30"/>
        </w:rPr>
        <w:t> </w:t>
      </w:r>
      <w:r w:rsidRPr="00D57F90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D57F9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</w:p>
    <w:sectPr w:rsidR="00D2581A" w:rsidRPr="00D2581A" w:rsidSect="0025173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DB10D" w14:textId="77777777" w:rsidR="009741E9" w:rsidRDefault="009741E9">
      <w:r>
        <w:separator/>
      </w:r>
    </w:p>
  </w:endnote>
  <w:endnote w:type="continuationSeparator" w:id="0">
    <w:p w14:paraId="3CDA05BC" w14:textId="77777777" w:rsidR="009741E9" w:rsidRDefault="00974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84C5" w14:textId="77777777" w:rsidR="00437E2E" w:rsidRPr="00504D64" w:rsidRDefault="00437E2E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  <w:r w:rsidRPr="00504D64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251738">
      <w:rPr>
        <w:rFonts w:asciiTheme="majorBidi" w:hAnsiTheme="majorBidi" w:cstheme="majorBidi"/>
        <w:sz w:val="30"/>
        <w:szCs w:val="30"/>
      </w:rPr>
      <w:fldChar w:fldCharType="begin"/>
    </w:r>
    <w:r w:rsidRPr="0025173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51738">
      <w:rPr>
        <w:rFonts w:asciiTheme="majorBidi" w:hAnsiTheme="majorBidi" w:cstheme="majorBidi"/>
        <w:sz w:val="30"/>
        <w:szCs w:val="30"/>
      </w:rPr>
      <w:fldChar w:fldCharType="separate"/>
    </w:r>
    <w:r w:rsidRPr="00251738">
      <w:rPr>
        <w:rFonts w:asciiTheme="majorBidi" w:hAnsiTheme="majorBidi" w:cstheme="majorBidi"/>
        <w:noProof/>
        <w:sz w:val="30"/>
        <w:szCs w:val="30"/>
      </w:rPr>
      <w:t>93</w:t>
    </w:r>
    <w:r w:rsidRPr="00251738">
      <w:rPr>
        <w:rFonts w:asciiTheme="majorBidi" w:hAnsiTheme="majorBidi" w:cstheme="majorBidi"/>
        <w:sz w:val="30"/>
        <w:szCs w:val="30"/>
      </w:rPr>
      <w:fldChar w:fldCharType="end"/>
    </w:r>
    <w:r w:rsidRPr="00504D64">
      <w:rPr>
        <w:rFonts w:asciiTheme="majorBidi" w:hAnsiTheme="majorBidi" w:cstheme="majorBidi"/>
        <w:sz w:val="30"/>
        <w:szCs w:val="30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5178E08D" w:rsidR="0031573A" w:rsidRPr="00C827F6" w:rsidRDefault="003157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D2BFC">
      <w:rPr>
        <w:rFonts w:ascii="Angsana New" w:hAnsi="Angsana New"/>
        <w:noProof/>
        <w:sz w:val="30"/>
        <w:szCs w:val="30"/>
        <w:lang w:val="fr-FR"/>
      </w:rPr>
      <w:t>TFM_TH3_Q12024 (V4).docx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1573A" w:rsidRPr="00C827F6" w:rsidRDefault="0031573A">
    <w:pPr>
      <w:pStyle w:val="Footer"/>
      <w:rPr>
        <w:lang w:val="fr-FR"/>
      </w:rPr>
    </w:pPr>
  </w:p>
  <w:p w14:paraId="34F930A6" w14:textId="77777777" w:rsidR="0031573A" w:rsidRDefault="003157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36361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9582F2B" w14:textId="74239ED1" w:rsidR="006426FF" w:rsidRPr="006426FF" w:rsidRDefault="006426F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6F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6F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6F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14168" w14:textId="77777777" w:rsidR="009741E9" w:rsidRDefault="009741E9">
      <w:r>
        <w:separator/>
      </w:r>
    </w:p>
  </w:footnote>
  <w:footnote w:type="continuationSeparator" w:id="0">
    <w:p w14:paraId="4F8ED6E7" w14:textId="77777777" w:rsidR="009741E9" w:rsidRDefault="00974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346D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459EE7F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691F611D" w14:textId="77777777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 xml:space="preserve">31 </w:t>
    </w:r>
    <w:r w:rsidRPr="00504D64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มีนาคม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2567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73DD93B6" w14:textId="77777777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77777777" w:rsidR="0031573A" w:rsidRPr="00410770" w:rsidRDefault="0031573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1573A" w:rsidRPr="00074891" w:rsidRDefault="0031573A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FD6A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C217B9C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5B900109" w14:textId="77777777" w:rsidR="00504D64" w:rsidRPr="00504D64" w:rsidRDefault="00504D64" w:rsidP="00504D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 xml:space="preserve">31 </w:t>
    </w:r>
    <w:r w:rsidRPr="00504D64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มีนาคม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2567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18659A13" w14:textId="77777777" w:rsidR="0031573A" w:rsidRPr="002714EC" w:rsidRDefault="0031573A" w:rsidP="00504D64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1587" w14:textId="77777777" w:rsidR="0031573A" w:rsidRDefault="0031573A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C147" w14:textId="455CB22A" w:rsidR="0031573A" w:rsidRPr="00360B28" w:rsidRDefault="006426F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426FF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6426FF">
      <w:rPr>
        <w:rFonts w:ascii="Angsana New" w:hAnsi="Angsana New" w:cs="Angsana New"/>
        <w:b/>
        <w:bCs/>
        <w:sz w:val="30"/>
        <w:szCs w:val="30"/>
        <w:cs/>
      </w:rPr>
      <w:t>)</w:t>
    </w:r>
  </w:p>
  <w:p w14:paraId="2B526AAE" w14:textId="77777777" w:rsidR="0031573A" w:rsidRPr="00360B28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3D35D4C" w14:textId="0CC18A16" w:rsidR="0031573A" w:rsidRPr="00360B28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31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6426FF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มีนาคม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2567</w:t>
    </w:r>
    <w:r w:rsidRPr="006426FF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Pr="006426FF">
      <w:rPr>
        <w:rFonts w:ascii="Angsana New" w:hAnsi="Angsana New" w:cs="Angsana New"/>
        <w:b w:val="0"/>
        <w:bCs/>
        <w:sz w:val="30"/>
        <w:szCs w:val="30"/>
        <w:cs/>
        <w:lang w:val="en-US" w:bidi="th-TH"/>
      </w:rPr>
      <w:t>ไม่ได้ตรวจสอบ</w:t>
    </w:r>
    <w:r w:rsidRPr="00360B28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1DA6D57"/>
    <w:multiLevelType w:val="hybridMultilevel"/>
    <w:tmpl w:val="C3F64C9C"/>
    <w:lvl w:ilvl="0" w:tplc="D0AAA758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91A3D85"/>
    <w:multiLevelType w:val="hybridMultilevel"/>
    <w:tmpl w:val="83303E52"/>
    <w:lvl w:ilvl="0" w:tplc="14C66F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A6E40C4"/>
    <w:multiLevelType w:val="hybridMultilevel"/>
    <w:tmpl w:val="6024A132"/>
    <w:lvl w:ilvl="0" w:tplc="D0AAA75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color w:val="auto"/>
        <w:sz w:val="22"/>
        <w:szCs w:val="28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74374206"/>
    <w:multiLevelType w:val="hybridMultilevel"/>
    <w:tmpl w:val="06205A3A"/>
    <w:lvl w:ilvl="0" w:tplc="F56E2F90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661469895">
    <w:abstractNumId w:val="0"/>
  </w:num>
  <w:num w:numId="2" w16cid:durableId="1442414042">
    <w:abstractNumId w:val="1"/>
  </w:num>
  <w:num w:numId="3" w16cid:durableId="523204629">
    <w:abstractNumId w:val="3"/>
  </w:num>
  <w:num w:numId="4" w16cid:durableId="2058625418">
    <w:abstractNumId w:val="2"/>
  </w:num>
  <w:num w:numId="5" w16cid:durableId="720325894">
    <w:abstractNumId w:val="6"/>
  </w:num>
  <w:num w:numId="6" w16cid:durableId="1252813944">
    <w:abstractNumId w:val="0"/>
  </w:num>
  <w:num w:numId="7" w16cid:durableId="1637375734">
    <w:abstractNumId w:val="0"/>
  </w:num>
  <w:num w:numId="8" w16cid:durableId="398477487">
    <w:abstractNumId w:val="0"/>
  </w:num>
  <w:num w:numId="9" w16cid:durableId="563295214">
    <w:abstractNumId w:val="4"/>
  </w:num>
  <w:num w:numId="10" w16cid:durableId="1827237708">
    <w:abstractNumId w:val="0"/>
  </w:num>
  <w:num w:numId="11" w16cid:durableId="149757287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64A"/>
    <w:rsid w:val="00004819"/>
    <w:rsid w:val="00004A86"/>
    <w:rsid w:val="00005185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2FF6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A3D"/>
    <w:rsid w:val="00015C52"/>
    <w:rsid w:val="00015E7A"/>
    <w:rsid w:val="000160A4"/>
    <w:rsid w:val="00016254"/>
    <w:rsid w:val="000167EF"/>
    <w:rsid w:val="00016879"/>
    <w:rsid w:val="00016E14"/>
    <w:rsid w:val="000171CC"/>
    <w:rsid w:val="000172C5"/>
    <w:rsid w:val="00017563"/>
    <w:rsid w:val="000179F5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B1F"/>
    <w:rsid w:val="00025B80"/>
    <w:rsid w:val="00026132"/>
    <w:rsid w:val="000261DD"/>
    <w:rsid w:val="0002634E"/>
    <w:rsid w:val="0002666D"/>
    <w:rsid w:val="00026B06"/>
    <w:rsid w:val="00026E3B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BC3"/>
    <w:rsid w:val="00045E6A"/>
    <w:rsid w:val="00045ECC"/>
    <w:rsid w:val="000463AC"/>
    <w:rsid w:val="00046429"/>
    <w:rsid w:val="0004661A"/>
    <w:rsid w:val="00046F48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9C9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AB5"/>
    <w:rsid w:val="00056C01"/>
    <w:rsid w:val="00056DFE"/>
    <w:rsid w:val="00056F2D"/>
    <w:rsid w:val="000570A0"/>
    <w:rsid w:val="00057A0E"/>
    <w:rsid w:val="00057AD1"/>
    <w:rsid w:val="00057C08"/>
    <w:rsid w:val="00057E98"/>
    <w:rsid w:val="000601DE"/>
    <w:rsid w:val="000607AD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56F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9B6"/>
    <w:rsid w:val="00077E11"/>
    <w:rsid w:val="00077F9C"/>
    <w:rsid w:val="00080A5F"/>
    <w:rsid w:val="0008106E"/>
    <w:rsid w:val="0008157C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0B"/>
    <w:rsid w:val="000911C3"/>
    <w:rsid w:val="000913A0"/>
    <w:rsid w:val="00091D8F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659"/>
    <w:rsid w:val="00097847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1006"/>
    <w:rsid w:val="000B132A"/>
    <w:rsid w:val="000B140D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36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F12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F8E"/>
    <w:rsid w:val="000D6FB3"/>
    <w:rsid w:val="000D7072"/>
    <w:rsid w:val="000D71CC"/>
    <w:rsid w:val="000E015E"/>
    <w:rsid w:val="000E024A"/>
    <w:rsid w:val="000E0498"/>
    <w:rsid w:val="000E0629"/>
    <w:rsid w:val="000E069E"/>
    <w:rsid w:val="000E0BB8"/>
    <w:rsid w:val="000E0F5D"/>
    <w:rsid w:val="000E10DB"/>
    <w:rsid w:val="000E14C0"/>
    <w:rsid w:val="000E16D7"/>
    <w:rsid w:val="000E1BF7"/>
    <w:rsid w:val="000E226B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6F3"/>
    <w:rsid w:val="000E4BD7"/>
    <w:rsid w:val="000E54C4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7FD"/>
    <w:rsid w:val="000F2C64"/>
    <w:rsid w:val="000F2D2C"/>
    <w:rsid w:val="000F2DC7"/>
    <w:rsid w:val="000F2EE7"/>
    <w:rsid w:val="000F2FE2"/>
    <w:rsid w:val="000F3123"/>
    <w:rsid w:val="000F3B1D"/>
    <w:rsid w:val="000F412F"/>
    <w:rsid w:val="000F48BF"/>
    <w:rsid w:val="000F4D71"/>
    <w:rsid w:val="000F59B5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100142"/>
    <w:rsid w:val="001001F6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20D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D60"/>
    <w:rsid w:val="00113150"/>
    <w:rsid w:val="001131B7"/>
    <w:rsid w:val="00113288"/>
    <w:rsid w:val="00113E35"/>
    <w:rsid w:val="00113FA9"/>
    <w:rsid w:val="00113FF0"/>
    <w:rsid w:val="00114277"/>
    <w:rsid w:val="0011430C"/>
    <w:rsid w:val="001144C8"/>
    <w:rsid w:val="00114D64"/>
    <w:rsid w:val="00114DEB"/>
    <w:rsid w:val="00115B5F"/>
    <w:rsid w:val="00115B7F"/>
    <w:rsid w:val="00115D9F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AF"/>
    <w:rsid w:val="00122C19"/>
    <w:rsid w:val="00122C1B"/>
    <w:rsid w:val="00122D3A"/>
    <w:rsid w:val="00123587"/>
    <w:rsid w:val="001238A0"/>
    <w:rsid w:val="001239BC"/>
    <w:rsid w:val="00123DBE"/>
    <w:rsid w:val="001240FA"/>
    <w:rsid w:val="001246CB"/>
    <w:rsid w:val="00124898"/>
    <w:rsid w:val="00124D32"/>
    <w:rsid w:val="00124FCF"/>
    <w:rsid w:val="0012508D"/>
    <w:rsid w:val="00125754"/>
    <w:rsid w:val="00125877"/>
    <w:rsid w:val="00125D41"/>
    <w:rsid w:val="00126653"/>
    <w:rsid w:val="00126C48"/>
    <w:rsid w:val="00126D86"/>
    <w:rsid w:val="00127721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50273"/>
    <w:rsid w:val="0015060B"/>
    <w:rsid w:val="001508F8"/>
    <w:rsid w:val="0015162A"/>
    <w:rsid w:val="00151AD7"/>
    <w:rsid w:val="00151CA8"/>
    <w:rsid w:val="001520E7"/>
    <w:rsid w:val="001525FB"/>
    <w:rsid w:val="00152601"/>
    <w:rsid w:val="0015288D"/>
    <w:rsid w:val="00152942"/>
    <w:rsid w:val="00152E00"/>
    <w:rsid w:val="00152E38"/>
    <w:rsid w:val="0015357F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D02"/>
    <w:rsid w:val="00155D10"/>
    <w:rsid w:val="0015615A"/>
    <w:rsid w:val="00156307"/>
    <w:rsid w:val="00156719"/>
    <w:rsid w:val="001569A1"/>
    <w:rsid w:val="00156C5A"/>
    <w:rsid w:val="00156D01"/>
    <w:rsid w:val="001572A8"/>
    <w:rsid w:val="001573FD"/>
    <w:rsid w:val="00157412"/>
    <w:rsid w:val="00157621"/>
    <w:rsid w:val="00157C97"/>
    <w:rsid w:val="00160128"/>
    <w:rsid w:val="0016031D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4A2"/>
    <w:rsid w:val="001639BA"/>
    <w:rsid w:val="00163FB1"/>
    <w:rsid w:val="00164529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B2E"/>
    <w:rsid w:val="00177EE2"/>
    <w:rsid w:val="001804E5"/>
    <w:rsid w:val="0018075B"/>
    <w:rsid w:val="00180DB8"/>
    <w:rsid w:val="0018127B"/>
    <w:rsid w:val="00181638"/>
    <w:rsid w:val="001816E8"/>
    <w:rsid w:val="001818DA"/>
    <w:rsid w:val="00181B8C"/>
    <w:rsid w:val="00181D49"/>
    <w:rsid w:val="001821FB"/>
    <w:rsid w:val="00182234"/>
    <w:rsid w:val="001826FA"/>
    <w:rsid w:val="001826FB"/>
    <w:rsid w:val="00182D71"/>
    <w:rsid w:val="00183341"/>
    <w:rsid w:val="001835BA"/>
    <w:rsid w:val="00183A4D"/>
    <w:rsid w:val="00183E7A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28E"/>
    <w:rsid w:val="001A442F"/>
    <w:rsid w:val="001A4825"/>
    <w:rsid w:val="001A485D"/>
    <w:rsid w:val="001A4A19"/>
    <w:rsid w:val="001A4E3A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E4"/>
    <w:rsid w:val="001D6F41"/>
    <w:rsid w:val="001D73E2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5AD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4D4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C9"/>
    <w:rsid w:val="00207AB7"/>
    <w:rsid w:val="00207B09"/>
    <w:rsid w:val="00207C56"/>
    <w:rsid w:val="002102C4"/>
    <w:rsid w:val="00210987"/>
    <w:rsid w:val="00210A44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A6D"/>
    <w:rsid w:val="00244B90"/>
    <w:rsid w:val="00245271"/>
    <w:rsid w:val="00245379"/>
    <w:rsid w:val="00245AA3"/>
    <w:rsid w:val="00246001"/>
    <w:rsid w:val="0024655A"/>
    <w:rsid w:val="00246926"/>
    <w:rsid w:val="002469A7"/>
    <w:rsid w:val="00246C27"/>
    <w:rsid w:val="00246C64"/>
    <w:rsid w:val="00246D80"/>
    <w:rsid w:val="0024704D"/>
    <w:rsid w:val="002470E8"/>
    <w:rsid w:val="00247D36"/>
    <w:rsid w:val="00247E7D"/>
    <w:rsid w:val="00247EE4"/>
    <w:rsid w:val="00250290"/>
    <w:rsid w:val="00250423"/>
    <w:rsid w:val="00250A7F"/>
    <w:rsid w:val="00250B66"/>
    <w:rsid w:val="0025105F"/>
    <w:rsid w:val="0025142D"/>
    <w:rsid w:val="0025164D"/>
    <w:rsid w:val="00251738"/>
    <w:rsid w:val="00251BB8"/>
    <w:rsid w:val="00251BEC"/>
    <w:rsid w:val="00251F58"/>
    <w:rsid w:val="00252647"/>
    <w:rsid w:val="00252A5D"/>
    <w:rsid w:val="00252B10"/>
    <w:rsid w:val="00252B4F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497"/>
    <w:rsid w:val="0026256A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14EC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69"/>
    <w:rsid w:val="002773C2"/>
    <w:rsid w:val="0027745D"/>
    <w:rsid w:val="002775DC"/>
    <w:rsid w:val="0028029D"/>
    <w:rsid w:val="002803F6"/>
    <w:rsid w:val="0028075C"/>
    <w:rsid w:val="002807E8"/>
    <w:rsid w:val="00280B2C"/>
    <w:rsid w:val="00280FFC"/>
    <w:rsid w:val="002811B8"/>
    <w:rsid w:val="00282600"/>
    <w:rsid w:val="002826FE"/>
    <w:rsid w:val="00282AE8"/>
    <w:rsid w:val="00283130"/>
    <w:rsid w:val="00283275"/>
    <w:rsid w:val="0028327B"/>
    <w:rsid w:val="0028337F"/>
    <w:rsid w:val="002835F6"/>
    <w:rsid w:val="002838F0"/>
    <w:rsid w:val="00284E05"/>
    <w:rsid w:val="00284FE0"/>
    <w:rsid w:val="002853AE"/>
    <w:rsid w:val="00285442"/>
    <w:rsid w:val="0028559F"/>
    <w:rsid w:val="002858DA"/>
    <w:rsid w:val="00285AF5"/>
    <w:rsid w:val="00285B4F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FF9"/>
    <w:rsid w:val="00296054"/>
    <w:rsid w:val="0029640F"/>
    <w:rsid w:val="0029672F"/>
    <w:rsid w:val="002968DE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B9A"/>
    <w:rsid w:val="002A6C0B"/>
    <w:rsid w:val="002A7581"/>
    <w:rsid w:val="002A7603"/>
    <w:rsid w:val="002A78B6"/>
    <w:rsid w:val="002A7BA5"/>
    <w:rsid w:val="002A7C43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71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87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F6"/>
    <w:rsid w:val="002C36F6"/>
    <w:rsid w:val="002C3852"/>
    <w:rsid w:val="002C3C07"/>
    <w:rsid w:val="002C4417"/>
    <w:rsid w:val="002C461D"/>
    <w:rsid w:val="002C49EC"/>
    <w:rsid w:val="002C4AF6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C7E28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BA"/>
    <w:rsid w:val="002E2079"/>
    <w:rsid w:val="002E22BF"/>
    <w:rsid w:val="002E276A"/>
    <w:rsid w:val="002E2783"/>
    <w:rsid w:val="002E2973"/>
    <w:rsid w:val="002E29E9"/>
    <w:rsid w:val="002E2AD3"/>
    <w:rsid w:val="002E2B73"/>
    <w:rsid w:val="002E2B9C"/>
    <w:rsid w:val="002E2C49"/>
    <w:rsid w:val="002E33D1"/>
    <w:rsid w:val="002E3B80"/>
    <w:rsid w:val="002E3C03"/>
    <w:rsid w:val="002E3C5F"/>
    <w:rsid w:val="002E3FC1"/>
    <w:rsid w:val="002E4442"/>
    <w:rsid w:val="002E4A9D"/>
    <w:rsid w:val="002E4C88"/>
    <w:rsid w:val="002E4D0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56A"/>
    <w:rsid w:val="002F33BD"/>
    <w:rsid w:val="002F373D"/>
    <w:rsid w:val="002F3F31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6EF"/>
    <w:rsid w:val="00303D44"/>
    <w:rsid w:val="00303DFD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116E"/>
    <w:rsid w:val="0031155B"/>
    <w:rsid w:val="00311948"/>
    <w:rsid w:val="00311F22"/>
    <w:rsid w:val="00312238"/>
    <w:rsid w:val="003125CC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B4"/>
    <w:rsid w:val="00314A06"/>
    <w:rsid w:val="00314B8A"/>
    <w:rsid w:val="0031573A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2063"/>
    <w:rsid w:val="00322571"/>
    <w:rsid w:val="00322774"/>
    <w:rsid w:val="0032287A"/>
    <w:rsid w:val="003228CC"/>
    <w:rsid w:val="00322CC6"/>
    <w:rsid w:val="003230CE"/>
    <w:rsid w:val="00323185"/>
    <w:rsid w:val="00323554"/>
    <w:rsid w:val="0032361C"/>
    <w:rsid w:val="00323771"/>
    <w:rsid w:val="00324055"/>
    <w:rsid w:val="00324478"/>
    <w:rsid w:val="003245D6"/>
    <w:rsid w:val="00324AC9"/>
    <w:rsid w:val="00324B0E"/>
    <w:rsid w:val="00324C9B"/>
    <w:rsid w:val="0032529C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3F36"/>
    <w:rsid w:val="00334526"/>
    <w:rsid w:val="0033481B"/>
    <w:rsid w:val="00334E00"/>
    <w:rsid w:val="00334F40"/>
    <w:rsid w:val="003353E4"/>
    <w:rsid w:val="00335D0D"/>
    <w:rsid w:val="003363E9"/>
    <w:rsid w:val="003365E6"/>
    <w:rsid w:val="003367A9"/>
    <w:rsid w:val="00336A5E"/>
    <w:rsid w:val="00336AC0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655"/>
    <w:rsid w:val="00343BDF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79D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CD5"/>
    <w:rsid w:val="00370CE0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C40"/>
    <w:rsid w:val="00374DCA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100"/>
    <w:rsid w:val="00380491"/>
    <w:rsid w:val="0038051B"/>
    <w:rsid w:val="0038062D"/>
    <w:rsid w:val="00380948"/>
    <w:rsid w:val="003811CA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A0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91"/>
    <w:rsid w:val="0039456C"/>
    <w:rsid w:val="00394C1B"/>
    <w:rsid w:val="00394C4C"/>
    <w:rsid w:val="0039558C"/>
    <w:rsid w:val="003955B1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CFF"/>
    <w:rsid w:val="003A61C3"/>
    <w:rsid w:val="003A6754"/>
    <w:rsid w:val="003A699A"/>
    <w:rsid w:val="003A6D53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364"/>
    <w:rsid w:val="003B314F"/>
    <w:rsid w:val="003B37EC"/>
    <w:rsid w:val="003B3918"/>
    <w:rsid w:val="003B392D"/>
    <w:rsid w:val="003B39F3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B81"/>
    <w:rsid w:val="003C0C88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325"/>
    <w:rsid w:val="003C4CE9"/>
    <w:rsid w:val="003C5F0F"/>
    <w:rsid w:val="003C5F7F"/>
    <w:rsid w:val="003C617E"/>
    <w:rsid w:val="003C62CC"/>
    <w:rsid w:val="003C675C"/>
    <w:rsid w:val="003C681F"/>
    <w:rsid w:val="003C6B5B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DA6"/>
    <w:rsid w:val="003D0E54"/>
    <w:rsid w:val="003D128F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D46"/>
    <w:rsid w:val="003D49F3"/>
    <w:rsid w:val="003D4C0D"/>
    <w:rsid w:val="003D525F"/>
    <w:rsid w:val="003D5362"/>
    <w:rsid w:val="003D5472"/>
    <w:rsid w:val="003D58BE"/>
    <w:rsid w:val="003D5B91"/>
    <w:rsid w:val="003D5F01"/>
    <w:rsid w:val="003D6828"/>
    <w:rsid w:val="003D6BA4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524"/>
    <w:rsid w:val="003F06E0"/>
    <w:rsid w:val="003F0C1C"/>
    <w:rsid w:val="003F0CE8"/>
    <w:rsid w:val="003F148A"/>
    <w:rsid w:val="003F1655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C65"/>
    <w:rsid w:val="003F61FA"/>
    <w:rsid w:val="003F62FF"/>
    <w:rsid w:val="003F636A"/>
    <w:rsid w:val="003F691F"/>
    <w:rsid w:val="003F6B7A"/>
    <w:rsid w:val="003F6CA2"/>
    <w:rsid w:val="003F6F38"/>
    <w:rsid w:val="003F759B"/>
    <w:rsid w:val="003F7692"/>
    <w:rsid w:val="003F7EEE"/>
    <w:rsid w:val="003F7FB3"/>
    <w:rsid w:val="004000BC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14"/>
    <w:rsid w:val="00403ECE"/>
    <w:rsid w:val="00404039"/>
    <w:rsid w:val="004040E6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DC6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728C"/>
    <w:rsid w:val="0043740F"/>
    <w:rsid w:val="004374F2"/>
    <w:rsid w:val="00437BA7"/>
    <w:rsid w:val="00437DCA"/>
    <w:rsid w:val="00437E2E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F4C"/>
    <w:rsid w:val="0044723A"/>
    <w:rsid w:val="004472C7"/>
    <w:rsid w:val="004474F9"/>
    <w:rsid w:val="00447BB8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0DA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3C7"/>
    <w:rsid w:val="004745E7"/>
    <w:rsid w:val="00474634"/>
    <w:rsid w:val="00474E10"/>
    <w:rsid w:val="0047533B"/>
    <w:rsid w:val="00475357"/>
    <w:rsid w:val="004758D4"/>
    <w:rsid w:val="00475B53"/>
    <w:rsid w:val="0047605D"/>
    <w:rsid w:val="00476322"/>
    <w:rsid w:val="00476655"/>
    <w:rsid w:val="00477650"/>
    <w:rsid w:val="0047777E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50EE"/>
    <w:rsid w:val="00485432"/>
    <w:rsid w:val="00485AA2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35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5F5A"/>
    <w:rsid w:val="0049602D"/>
    <w:rsid w:val="0049688E"/>
    <w:rsid w:val="00496B61"/>
    <w:rsid w:val="00496B8E"/>
    <w:rsid w:val="00496D48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844"/>
    <w:rsid w:val="004A3214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269"/>
    <w:rsid w:val="004B34A7"/>
    <w:rsid w:val="004B359E"/>
    <w:rsid w:val="004B35B1"/>
    <w:rsid w:val="004B3719"/>
    <w:rsid w:val="004B374D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6C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2CD9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21E7"/>
    <w:rsid w:val="004D2310"/>
    <w:rsid w:val="004D2606"/>
    <w:rsid w:val="004D28AB"/>
    <w:rsid w:val="004D2BFC"/>
    <w:rsid w:val="004D2F54"/>
    <w:rsid w:val="004D303B"/>
    <w:rsid w:val="004D3953"/>
    <w:rsid w:val="004D3FA0"/>
    <w:rsid w:val="004D478A"/>
    <w:rsid w:val="004D4927"/>
    <w:rsid w:val="004D4C0F"/>
    <w:rsid w:val="004D5277"/>
    <w:rsid w:val="004D534E"/>
    <w:rsid w:val="004D66EB"/>
    <w:rsid w:val="004D69E8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246"/>
    <w:rsid w:val="004E532E"/>
    <w:rsid w:val="004E55D6"/>
    <w:rsid w:val="004E5C96"/>
    <w:rsid w:val="004E63B1"/>
    <w:rsid w:val="004E6651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5D2"/>
    <w:rsid w:val="004F5648"/>
    <w:rsid w:val="004F5C8C"/>
    <w:rsid w:val="004F6397"/>
    <w:rsid w:val="004F63BB"/>
    <w:rsid w:val="004F66BE"/>
    <w:rsid w:val="004F686B"/>
    <w:rsid w:val="004F7037"/>
    <w:rsid w:val="004F704A"/>
    <w:rsid w:val="004F709B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0D9"/>
    <w:rsid w:val="005046AB"/>
    <w:rsid w:val="005048E0"/>
    <w:rsid w:val="00504D64"/>
    <w:rsid w:val="00504DC5"/>
    <w:rsid w:val="00504DF9"/>
    <w:rsid w:val="005053F1"/>
    <w:rsid w:val="0050546F"/>
    <w:rsid w:val="0050547E"/>
    <w:rsid w:val="00505869"/>
    <w:rsid w:val="00505872"/>
    <w:rsid w:val="00506248"/>
    <w:rsid w:val="0050643C"/>
    <w:rsid w:val="00506504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54FB"/>
    <w:rsid w:val="00515595"/>
    <w:rsid w:val="00515A9C"/>
    <w:rsid w:val="0051606C"/>
    <w:rsid w:val="005167A6"/>
    <w:rsid w:val="00516DAB"/>
    <w:rsid w:val="00516EF2"/>
    <w:rsid w:val="005170FF"/>
    <w:rsid w:val="00517106"/>
    <w:rsid w:val="005171A5"/>
    <w:rsid w:val="00517286"/>
    <w:rsid w:val="00517632"/>
    <w:rsid w:val="00517A12"/>
    <w:rsid w:val="005200AE"/>
    <w:rsid w:val="00520352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D86"/>
    <w:rsid w:val="00526E2F"/>
    <w:rsid w:val="00527FAE"/>
    <w:rsid w:val="00530411"/>
    <w:rsid w:val="005308A2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91"/>
    <w:rsid w:val="005345F0"/>
    <w:rsid w:val="005346B5"/>
    <w:rsid w:val="0053492D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353"/>
    <w:rsid w:val="00551727"/>
    <w:rsid w:val="00551C3F"/>
    <w:rsid w:val="00551C78"/>
    <w:rsid w:val="00551FB4"/>
    <w:rsid w:val="00552099"/>
    <w:rsid w:val="005526C1"/>
    <w:rsid w:val="005528DF"/>
    <w:rsid w:val="00552C6E"/>
    <w:rsid w:val="00553097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E4B"/>
    <w:rsid w:val="00562345"/>
    <w:rsid w:val="00562729"/>
    <w:rsid w:val="00562944"/>
    <w:rsid w:val="005629E4"/>
    <w:rsid w:val="0056326D"/>
    <w:rsid w:val="005633C0"/>
    <w:rsid w:val="005634B9"/>
    <w:rsid w:val="005638F4"/>
    <w:rsid w:val="00563BA7"/>
    <w:rsid w:val="00563BDC"/>
    <w:rsid w:val="00563DA2"/>
    <w:rsid w:val="00563FD0"/>
    <w:rsid w:val="00564041"/>
    <w:rsid w:val="005642BC"/>
    <w:rsid w:val="005643F2"/>
    <w:rsid w:val="0056454E"/>
    <w:rsid w:val="00564934"/>
    <w:rsid w:val="00564985"/>
    <w:rsid w:val="00565307"/>
    <w:rsid w:val="005654C0"/>
    <w:rsid w:val="0056581F"/>
    <w:rsid w:val="005662B9"/>
    <w:rsid w:val="0056643C"/>
    <w:rsid w:val="00566DA0"/>
    <w:rsid w:val="00567442"/>
    <w:rsid w:val="00567C81"/>
    <w:rsid w:val="00570159"/>
    <w:rsid w:val="00570A81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0F2"/>
    <w:rsid w:val="00577291"/>
    <w:rsid w:val="00577331"/>
    <w:rsid w:val="005774E2"/>
    <w:rsid w:val="00577B93"/>
    <w:rsid w:val="00577DE1"/>
    <w:rsid w:val="00577F5D"/>
    <w:rsid w:val="0058029F"/>
    <w:rsid w:val="005804B6"/>
    <w:rsid w:val="00580C31"/>
    <w:rsid w:val="0058170F"/>
    <w:rsid w:val="0058196D"/>
    <w:rsid w:val="00581A14"/>
    <w:rsid w:val="00581AAF"/>
    <w:rsid w:val="005821DB"/>
    <w:rsid w:val="0058234C"/>
    <w:rsid w:val="005835AA"/>
    <w:rsid w:val="00583C2E"/>
    <w:rsid w:val="00583CD1"/>
    <w:rsid w:val="00583CF9"/>
    <w:rsid w:val="00583D32"/>
    <w:rsid w:val="00584189"/>
    <w:rsid w:val="00584338"/>
    <w:rsid w:val="0058435E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CC3"/>
    <w:rsid w:val="0059120C"/>
    <w:rsid w:val="005916D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20"/>
    <w:rsid w:val="00593751"/>
    <w:rsid w:val="005937C0"/>
    <w:rsid w:val="005937ED"/>
    <w:rsid w:val="00593891"/>
    <w:rsid w:val="00593C68"/>
    <w:rsid w:val="005941B3"/>
    <w:rsid w:val="00594653"/>
    <w:rsid w:val="005946AD"/>
    <w:rsid w:val="00594704"/>
    <w:rsid w:val="0059526D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ACB"/>
    <w:rsid w:val="00597D00"/>
    <w:rsid w:val="00597F53"/>
    <w:rsid w:val="005A0776"/>
    <w:rsid w:val="005A0990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402"/>
    <w:rsid w:val="005A7500"/>
    <w:rsid w:val="005A7BB3"/>
    <w:rsid w:val="005A7FB5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58C"/>
    <w:rsid w:val="005B762D"/>
    <w:rsid w:val="005B76D1"/>
    <w:rsid w:val="005B7A78"/>
    <w:rsid w:val="005B7CAC"/>
    <w:rsid w:val="005B7CBC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AAD"/>
    <w:rsid w:val="005C2CC1"/>
    <w:rsid w:val="005C2D4F"/>
    <w:rsid w:val="005C2EA0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931"/>
    <w:rsid w:val="005D2E2B"/>
    <w:rsid w:val="005D3035"/>
    <w:rsid w:val="005D36EC"/>
    <w:rsid w:val="005D3B22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B74"/>
    <w:rsid w:val="005E0682"/>
    <w:rsid w:val="005E07DC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1BF"/>
    <w:rsid w:val="005F243E"/>
    <w:rsid w:val="005F2FB8"/>
    <w:rsid w:val="005F3114"/>
    <w:rsid w:val="005F347B"/>
    <w:rsid w:val="005F39A1"/>
    <w:rsid w:val="005F3E86"/>
    <w:rsid w:val="005F4495"/>
    <w:rsid w:val="005F47CA"/>
    <w:rsid w:val="005F4AEB"/>
    <w:rsid w:val="005F4C47"/>
    <w:rsid w:val="005F4D0A"/>
    <w:rsid w:val="005F4D94"/>
    <w:rsid w:val="005F53C4"/>
    <w:rsid w:val="005F578D"/>
    <w:rsid w:val="005F5892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A06"/>
    <w:rsid w:val="00603A65"/>
    <w:rsid w:val="006040AC"/>
    <w:rsid w:val="006040EA"/>
    <w:rsid w:val="00604343"/>
    <w:rsid w:val="00604977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07DB5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D7"/>
    <w:rsid w:val="00612B25"/>
    <w:rsid w:val="00612CD3"/>
    <w:rsid w:val="00612D72"/>
    <w:rsid w:val="00612E20"/>
    <w:rsid w:val="006133C3"/>
    <w:rsid w:val="006135A4"/>
    <w:rsid w:val="00613C70"/>
    <w:rsid w:val="00613E48"/>
    <w:rsid w:val="00613E52"/>
    <w:rsid w:val="006141B5"/>
    <w:rsid w:val="006144C0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852"/>
    <w:rsid w:val="00631B03"/>
    <w:rsid w:val="006323E4"/>
    <w:rsid w:val="00632FF1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6FF"/>
    <w:rsid w:val="006427AD"/>
    <w:rsid w:val="00642E57"/>
    <w:rsid w:val="006431DA"/>
    <w:rsid w:val="00643555"/>
    <w:rsid w:val="00643D35"/>
    <w:rsid w:val="00643E5C"/>
    <w:rsid w:val="00643F0D"/>
    <w:rsid w:val="006440B2"/>
    <w:rsid w:val="00644354"/>
    <w:rsid w:val="00644E8D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73B"/>
    <w:rsid w:val="00654A8B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C33"/>
    <w:rsid w:val="006650DA"/>
    <w:rsid w:val="00665120"/>
    <w:rsid w:val="006654B7"/>
    <w:rsid w:val="006656A0"/>
    <w:rsid w:val="00665FA7"/>
    <w:rsid w:val="0066608E"/>
    <w:rsid w:val="00666276"/>
    <w:rsid w:val="00666998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20D4"/>
    <w:rsid w:val="00672BC4"/>
    <w:rsid w:val="00673275"/>
    <w:rsid w:val="00673438"/>
    <w:rsid w:val="00673582"/>
    <w:rsid w:val="006735DA"/>
    <w:rsid w:val="006736B9"/>
    <w:rsid w:val="006737C8"/>
    <w:rsid w:val="00673842"/>
    <w:rsid w:val="00673CB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A26"/>
    <w:rsid w:val="00675C8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FC8"/>
    <w:rsid w:val="0068229C"/>
    <w:rsid w:val="006822CB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84"/>
    <w:rsid w:val="00686CB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45A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632C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6F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3016"/>
    <w:rsid w:val="006B3754"/>
    <w:rsid w:val="006B3B4D"/>
    <w:rsid w:val="006B3E7C"/>
    <w:rsid w:val="006B4638"/>
    <w:rsid w:val="006B46ED"/>
    <w:rsid w:val="006B4B7E"/>
    <w:rsid w:val="006B4E32"/>
    <w:rsid w:val="006B50B4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F56"/>
    <w:rsid w:val="006C556E"/>
    <w:rsid w:val="006C56F6"/>
    <w:rsid w:val="006C5943"/>
    <w:rsid w:val="006C5974"/>
    <w:rsid w:val="006C5D10"/>
    <w:rsid w:val="006C5D8A"/>
    <w:rsid w:val="006C637E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5EF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6A93"/>
    <w:rsid w:val="006D6BDC"/>
    <w:rsid w:val="006D6E1F"/>
    <w:rsid w:val="006D6F1A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51DC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1A69"/>
    <w:rsid w:val="006F1B26"/>
    <w:rsid w:val="006F1BB5"/>
    <w:rsid w:val="006F1DC8"/>
    <w:rsid w:val="006F23B4"/>
    <w:rsid w:val="006F28CD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D80"/>
    <w:rsid w:val="006F5E37"/>
    <w:rsid w:val="006F63CD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C8E"/>
    <w:rsid w:val="007024AC"/>
    <w:rsid w:val="00702A9F"/>
    <w:rsid w:val="00702F0F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6"/>
    <w:rsid w:val="00707D69"/>
    <w:rsid w:val="00707D71"/>
    <w:rsid w:val="007100B1"/>
    <w:rsid w:val="00710308"/>
    <w:rsid w:val="00710403"/>
    <w:rsid w:val="007104B1"/>
    <w:rsid w:val="00710835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155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30ED"/>
    <w:rsid w:val="0073350B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801"/>
    <w:rsid w:val="00736C40"/>
    <w:rsid w:val="00736F65"/>
    <w:rsid w:val="00737196"/>
    <w:rsid w:val="007372B7"/>
    <w:rsid w:val="007374AB"/>
    <w:rsid w:val="00737AE7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FA"/>
    <w:rsid w:val="00742C89"/>
    <w:rsid w:val="0074334F"/>
    <w:rsid w:val="0074339C"/>
    <w:rsid w:val="007436C9"/>
    <w:rsid w:val="007438B0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53C"/>
    <w:rsid w:val="007525CC"/>
    <w:rsid w:val="00752741"/>
    <w:rsid w:val="00752892"/>
    <w:rsid w:val="00752B04"/>
    <w:rsid w:val="00752EC2"/>
    <w:rsid w:val="007531D6"/>
    <w:rsid w:val="00753237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825"/>
    <w:rsid w:val="00756181"/>
    <w:rsid w:val="007564C5"/>
    <w:rsid w:val="00756834"/>
    <w:rsid w:val="00756D10"/>
    <w:rsid w:val="00756FCA"/>
    <w:rsid w:val="00757032"/>
    <w:rsid w:val="007574C2"/>
    <w:rsid w:val="0075760D"/>
    <w:rsid w:val="00757E1B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451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EBF"/>
    <w:rsid w:val="007A1058"/>
    <w:rsid w:val="007A111D"/>
    <w:rsid w:val="007A1DA3"/>
    <w:rsid w:val="007A1DDE"/>
    <w:rsid w:val="007A2275"/>
    <w:rsid w:val="007A2521"/>
    <w:rsid w:val="007A283F"/>
    <w:rsid w:val="007A29A4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B018C"/>
    <w:rsid w:val="007B0348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D0"/>
    <w:rsid w:val="007C36C4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54"/>
    <w:rsid w:val="007D2B1B"/>
    <w:rsid w:val="007D2B44"/>
    <w:rsid w:val="007D2B7F"/>
    <w:rsid w:val="007D2BF4"/>
    <w:rsid w:val="007D3285"/>
    <w:rsid w:val="007D3687"/>
    <w:rsid w:val="007D3C2B"/>
    <w:rsid w:val="007D3D1F"/>
    <w:rsid w:val="007D3FC2"/>
    <w:rsid w:val="007D40B6"/>
    <w:rsid w:val="007D410A"/>
    <w:rsid w:val="007D4155"/>
    <w:rsid w:val="007D44C3"/>
    <w:rsid w:val="007D4B06"/>
    <w:rsid w:val="007D4F86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8D0"/>
    <w:rsid w:val="007E4A65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2C80"/>
    <w:rsid w:val="00803A47"/>
    <w:rsid w:val="00803DEF"/>
    <w:rsid w:val="008040B2"/>
    <w:rsid w:val="00804175"/>
    <w:rsid w:val="008043F2"/>
    <w:rsid w:val="0080446D"/>
    <w:rsid w:val="008048BF"/>
    <w:rsid w:val="00804E07"/>
    <w:rsid w:val="00805071"/>
    <w:rsid w:val="008059F6"/>
    <w:rsid w:val="00805C4A"/>
    <w:rsid w:val="00805D1D"/>
    <w:rsid w:val="00805D93"/>
    <w:rsid w:val="00806129"/>
    <w:rsid w:val="008063B0"/>
    <w:rsid w:val="00806667"/>
    <w:rsid w:val="00806798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9E6"/>
    <w:rsid w:val="00815BCC"/>
    <w:rsid w:val="00815BE1"/>
    <w:rsid w:val="00816692"/>
    <w:rsid w:val="00816C38"/>
    <w:rsid w:val="00816CAA"/>
    <w:rsid w:val="00816E11"/>
    <w:rsid w:val="00817070"/>
    <w:rsid w:val="008173D6"/>
    <w:rsid w:val="008201B2"/>
    <w:rsid w:val="008201FB"/>
    <w:rsid w:val="00820553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0F"/>
    <w:rsid w:val="00825C7C"/>
    <w:rsid w:val="008261E4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C14"/>
    <w:rsid w:val="00830CCA"/>
    <w:rsid w:val="008311CC"/>
    <w:rsid w:val="008313E4"/>
    <w:rsid w:val="00831ABA"/>
    <w:rsid w:val="00831B32"/>
    <w:rsid w:val="00832279"/>
    <w:rsid w:val="008324F4"/>
    <w:rsid w:val="00832B21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8F"/>
    <w:rsid w:val="00855CC6"/>
    <w:rsid w:val="0085643B"/>
    <w:rsid w:val="008565BD"/>
    <w:rsid w:val="0085663D"/>
    <w:rsid w:val="0085668C"/>
    <w:rsid w:val="0085675A"/>
    <w:rsid w:val="0085693A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B0A"/>
    <w:rsid w:val="00860CF4"/>
    <w:rsid w:val="00860DF7"/>
    <w:rsid w:val="00861103"/>
    <w:rsid w:val="00861314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9BC"/>
    <w:rsid w:val="00865B66"/>
    <w:rsid w:val="00865D0E"/>
    <w:rsid w:val="00866383"/>
    <w:rsid w:val="00866595"/>
    <w:rsid w:val="00866BA5"/>
    <w:rsid w:val="00866EED"/>
    <w:rsid w:val="00866F52"/>
    <w:rsid w:val="00870759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E3F"/>
    <w:rsid w:val="00871F4D"/>
    <w:rsid w:val="0087241D"/>
    <w:rsid w:val="0087268E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96D"/>
    <w:rsid w:val="00883AF4"/>
    <w:rsid w:val="00883D0A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46A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8C4"/>
    <w:rsid w:val="00894EEE"/>
    <w:rsid w:val="00894FA7"/>
    <w:rsid w:val="008952C7"/>
    <w:rsid w:val="00895419"/>
    <w:rsid w:val="0089569B"/>
    <w:rsid w:val="00895713"/>
    <w:rsid w:val="008959A0"/>
    <w:rsid w:val="00895A1F"/>
    <w:rsid w:val="0089621A"/>
    <w:rsid w:val="00896465"/>
    <w:rsid w:val="008964FF"/>
    <w:rsid w:val="00896AF4"/>
    <w:rsid w:val="00896B9C"/>
    <w:rsid w:val="00896E11"/>
    <w:rsid w:val="0089705B"/>
    <w:rsid w:val="00897262"/>
    <w:rsid w:val="00897341"/>
    <w:rsid w:val="00897795"/>
    <w:rsid w:val="008978FB"/>
    <w:rsid w:val="00897D77"/>
    <w:rsid w:val="00897F43"/>
    <w:rsid w:val="008A027F"/>
    <w:rsid w:val="008A085A"/>
    <w:rsid w:val="008A0959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608"/>
    <w:rsid w:val="008A663B"/>
    <w:rsid w:val="008A73C5"/>
    <w:rsid w:val="008A7D7A"/>
    <w:rsid w:val="008B0059"/>
    <w:rsid w:val="008B0062"/>
    <w:rsid w:val="008B0324"/>
    <w:rsid w:val="008B0430"/>
    <w:rsid w:val="008B04FB"/>
    <w:rsid w:val="008B09A3"/>
    <w:rsid w:val="008B0A14"/>
    <w:rsid w:val="008B0A3E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6E1"/>
    <w:rsid w:val="008B3969"/>
    <w:rsid w:val="008B3A33"/>
    <w:rsid w:val="008B3C3B"/>
    <w:rsid w:val="008B403D"/>
    <w:rsid w:val="008B45C9"/>
    <w:rsid w:val="008B46BC"/>
    <w:rsid w:val="008B53F1"/>
    <w:rsid w:val="008B5468"/>
    <w:rsid w:val="008B5885"/>
    <w:rsid w:val="008B59A3"/>
    <w:rsid w:val="008B6062"/>
    <w:rsid w:val="008B6D30"/>
    <w:rsid w:val="008B6D6D"/>
    <w:rsid w:val="008B6DD8"/>
    <w:rsid w:val="008B7177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70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B16"/>
    <w:rsid w:val="008D3D3C"/>
    <w:rsid w:val="008D41DA"/>
    <w:rsid w:val="008D42DF"/>
    <w:rsid w:val="008D4409"/>
    <w:rsid w:val="008D4524"/>
    <w:rsid w:val="008D4A3D"/>
    <w:rsid w:val="008D4E0F"/>
    <w:rsid w:val="008D51DB"/>
    <w:rsid w:val="008D5295"/>
    <w:rsid w:val="008D5B84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A6"/>
    <w:rsid w:val="008E1C50"/>
    <w:rsid w:val="008E1E2D"/>
    <w:rsid w:val="008E1F7A"/>
    <w:rsid w:val="008E2151"/>
    <w:rsid w:val="008E27B2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0E6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1B5"/>
    <w:rsid w:val="00917300"/>
    <w:rsid w:val="00917866"/>
    <w:rsid w:val="00917C5F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1A"/>
    <w:rsid w:val="00921D7D"/>
    <w:rsid w:val="00922576"/>
    <w:rsid w:val="009225F7"/>
    <w:rsid w:val="00922751"/>
    <w:rsid w:val="009229CD"/>
    <w:rsid w:val="00922A13"/>
    <w:rsid w:val="009230E7"/>
    <w:rsid w:val="00923C4D"/>
    <w:rsid w:val="00924343"/>
    <w:rsid w:val="00924365"/>
    <w:rsid w:val="00924389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66"/>
    <w:rsid w:val="00925F58"/>
    <w:rsid w:val="0092608C"/>
    <w:rsid w:val="009261A6"/>
    <w:rsid w:val="00926266"/>
    <w:rsid w:val="00926615"/>
    <w:rsid w:val="009269D3"/>
    <w:rsid w:val="00926AFC"/>
    <w:rsid w:val="00926FFB"/>
    <w:rsid w:val="0092719E"/>
    <w:rsid w:val="0092734D"/>
    <w:rsid w:val="00927635"/>
    <w:rsid w:val="009278C3"/>
    <w:rsid w:val="00927C62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A7E"/>
    <w:rsid w:val="00951EF8"/>
    <w:rsid w:val="00952372"/>
    <w:rsid w:val="009526A7"/>
    <w:rsid w:val="00952773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7B1"/>
    <w:rsid w:val="009578B0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AF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A74"/>
    <w:rsid w:val="00973C1A"/>
    <w:rsid w:val="00974047"/>
    <w:rsid w:val="009741E9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CD"/>
    <w:rsid w:val="00994325"/>
    <w:rsid w:val="009949BE"/>
    <w:rsid w:val="00994D83"/>
    <w:rsid w:val="00994F06"/>
    <w:rsid w:val="00994FA8"/>
    <w:rsid w:val="00995557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BB8"/>
    <w:rsid w:val="009B0CA1"/>
    <w:rsid w:val="009B0CA3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3AB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DD6"/>
    <w:rsid w:val="009C4EE8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C41"/>
    <w:rsid w:val="009D7E85"/>
    <w:rsid w:val="009E043E"/>
    <w:rsid w:val="009E0A5A"/>
    <w:rsid w:val="009E0BB7"/>
    <w:rsid w:val="009E0CB6"/>
    <w:rsid w:val="009E0E04"/>
    <w:rsid w:val="009E1249"/>
    <w:rsid w:val="009E17EB"/>
    <w:rsid w:val="009E1D4B"/>
    <w:rsid w:val="009E1F45"/>
    <w:rsid w:val="009E25BF"/>
    <w:rsid w:val="009E271F"/>
    <w:rsid w:val="009E278D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12"/>
    <w:rsid w:val="00A0268F"/>
    <w:rsid w:val="00A027A5"/>
    <w:rsid w:val="00A02CF7"/>
    <w:rsid w:val="00A03056"/>
    <w:rsid w:val="00A031E2"/>
    <w:rsid w:val="00A03290"/>
    <w:rsid w:val="00A04005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FAF"/>
    <w:rsid w:val="00A134E5"/>
    <w:rsid w:val="00A13D5D"/>
    <w:rsid w:val="00A140E3"/>
    <w:rsid w:val="00A1443E"/>
    <w:rsid w:val="00A14D84"/>
    <w:rsid w:val="00A150AF"/>
    <w:rsid w:val="00A152FB"/>
    <w:rsid w:val="00A1544E"/>
    <w:rsid w:val="00A154A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6E5D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7A5"/>
    <w:rsid w:val="00A408D6"/>
    <w:rsid w:val="00A40A4A"/>
    <w:rsid w:val="00A40B91"/>
    <w:rsid w:val="00A41074"/>
    <w:rsid w:val="00A41E61"/>
    <w:rsid w:val="00A4230F"/>
    <w:rsid w:val="00A4250C"/>
    <w:rsid w:val="00A42D04"/>
    <w:rsid w:val="00A42F08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3C1"/>
    <w:rsid w:val="00A4649A"/>
    <w:rsid w:val="00A4653F"/>
    <w:rsid w:val="00A4660A"/>
    <w:rsid w:val="00A46657"/>
    <w:rsid w:val="00A46A81"/>
    <w:rsid w:val="00A46B65"/>
    <w:rsid w:val="00A46E07"/>
    <w:rsid w:val="00A47079"/>
    <w:rsid w:val="00A471F1"/>
    <w:rsid w:val="00A47312"/>
    <w:rsid w:val="00A50766"/>
    <w:rsid w:val="00A50FB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994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A73"/>
    <w:rsid w:val="00A70D32"/>
    <w:rsid w:val="00A70F5F"/>
    <w:rsid w:val="00A70FC7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7AE"/>
    <w:rsid w:val="00A738EB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E65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221"/>
    <w:rsid w:val="00A8339D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83"/>
    <w:rsid w:val="00A97485"/>
    <w:rsid w:val="00A975C1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EE"/>
    <w:rsid w:val="00AA4FE4"/>
    <w:rsid w:val="00AA5263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713"/>
    <w:rsid w:val="00AB212D"/>
    <w:rsid w:val="00AB26FC"/>
    <w:rsid w:val="00AB2A42"/>
    <w:rsid w:val="00AB336D"/>
    <w:rsid w:val="00AB3441"/>
    <w:rsid w:val="00AB3A4E"/>
    <w:rsid w:val="00AB3C9D"/>
    <w:rsid w:val="00AB3FD1"/>
    <w:rsid w:val="00AB4004"/>
    <w:rsid w:val="00AB4279"/>
    <w:rsid w:val="00AB4B86"/>
    <w:rsid w:val="00AB4C11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02A"/>
    <w:rsid w:val="00AB724F"/>
    <w:rsid w:val="00AB76C0"/>
    <w:rsid w:val="00AB7A9B"/>
    <w:rsid w:val="00AB7AC3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1F54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80A"/>
    <w:rsid w:val="00AE19E2"/>
    <w:rsid w:val="00AE2130"/>
    <w:rsid w:val="00AE22AE"/>
    <w:rsid w:val="00AE23E2"/>
    <w:rsid w:val="00AE260B"/>
    <w:rsid w:val="00AE2842"/>
    <w:rsid w:val="00AE2B3E"/>
    <w:rsid w:val="00AE2BA8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6EF"/>
    <w:rsid w:val="00B02705"/>
    <w:rsid w:val="00B0287E"/>
    <w:rsid w:val="00B02C22"/>
    <w:rsid w:val="00B032B1"/>
    <w:rsid w:val="00B03318"/>
    <w:rsid w:val="00B034D6"/>
    <w:rsid w:val="00B035A1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E0"/>
    <w:rsid w:val="00B057FA"/>
    <w:rsid w:val="00B061EE"/>
    <w:rsid w:val="00B06733"/>
    <w:rsid w:val="00B06F5C"/>
    <w:rsid w:val="00B071DB"/>
    <w:rsid w:val="00B07FCE"/>
    <w:rsid w:val="00B10004"/>
    <w:rsid w:val="00B100D1"/>
    <w:rsid w:val="00B102FA"/>
    <w:rsid w:val="00B10327"/>
    <w:rsid w:val="00B10542"/>
    <w:rsid w:val="00B1071D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64F7"/>
    <w:rsid w:val="00B26709"/>
    <w:rsid w:val="00B26B3F"/>
    <w:rsid w:val="00B270F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23"/>
    <w:rsid w:val="00B31F70"/>
    <w:rsid w:val="00B329F8"/>
    <w:rsid w:val="00B32B83"/>
    <w:rsid w:val="00B32C1A"/>
    <w:rsid w:val="00B32D6B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FCA"/>
    <w:rsid w:val="00B370FA"/>
    <w:rsid w:val="00B4004D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4CE"/>
    <w:rsid w:val="00B579FC"/>
    <w:rsid w:val="00B6022A"/>
    <w:rsid w:val="00B60472"/>
    <w:rsid w:val="00B60660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822"/>
    <w:rsid w:val="00B64ABC"/>
    <w:rsid w:val="00B64C6B"/>
    <w:rsid w:val="00B65B2E"/>
    <w:rsid w:val="00B65C55"/>
    <w:rsid w:val="00B65CDF"/>
    <w:rsid w:val="00B660A8"/>
    <w:rsid w:val="00B662A4"/>
    <w:rsid w:val="00B66862"/>
    <w:rsid w:val="00B66B61"/>
    <w:rsid w:val="00B66DDB"/>
    <w:rsid w:val="00B67668"/>
    <w:rsid w:val="00B677DA"/>
    <w:rsid w:val="00B677E4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72C3"/>
    <w:rsid w:val="00B87537"/>
    <w:rsid w:val="00B87645"/>
    <w:rsid w:val="00B877A1"/>
    <w:rsid w:val="00B87893"/>
    <w:rsid w:val="00B87E2B"/>
    <w:rsid w:val="00B903CF"/>
    <w:rsid w:val="00B90848"/>
    <w:rsid w:val="00B9186E"/>
    <w:rsid w:val="00B918FF"/>
    <w:rsid w:val="00B91A09"/>
    <w:rsid w:val="00B91A7E"/>
    <w:rsid w:val="00B91D7F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81D"/>
    <w:rsid w:val="00BA292D"/>
    <w:rsid w:val="00BA2F3E"/>
    <w:rsid w:val="00BA3BBE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566"/>
    <w:rsid w:val="00BB0AEE"/>
    <w:rsid w:val="00BB0C82"/>
    <w:rsid w:val="00BB13B9"/>
    <w:rsid w:val="00BB19A0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964"/>
    <w:rsid w:val="00BC5A35"/>
    <w:rsid w:val="00BC5F4D"/>
    <w:rsid w:val="00BC63F7"/>
    <w:rsid w:val="00BC65B3"/>
    <w:rsid w:val="00BC6E23"/>
    <w:rsid w:val="00BC6F42"/>
    <w:rsid w:val="00BC7089"/>
    <w:rsid w:val="00BC7098"/>
    <w:rsid w:val="00BC7A3F"/>
    <w:rsid w:val="00BC7A78"/>
    <w:rsid w:val="00BC7CC9"/>
    <w:rsid w:val="00BD0ACA"/>
    <w:rsid w:val="00BD15E9"/>
    <w:rsid w:val="00BD16C9"/>
    <w:rsid w:val="00BD2011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32C"/>
    <w:rsid w:val="00BE08DD"/>
    <w:rsid w:val="00BE17DC"/>
    <w:rsid w:val="00BE1896"/>
    <w:rsid w:val="00BE1D38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3EA"/>
    <w:rsid w:val="00BF2517"/>
    <w:rsid w:val="00BF2727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E00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0D9"/>
    <w:rsid w:val="00C0035F"/>
    <w:rsid w:val="00C003F6"/>
    <w:rsid w:val="00C0097A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D40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B98"/>
    <w:rsid w:val="00C50E23"/>
    <w:rsid w:val="00C50F40"/>
    <w:rsid w:val="00C51395"/>
    <w:rsid w:val="00C51AC8"/>
    <w:rsid w:val="00C51B2F"/>
    <w:rsid w:val="00C51B5B"/>
    <w:rsid w:val="00C51D5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AEE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533"/>
    <w:rsid w:val="00C72A69"/>
    <w:rsid w:val="00C734BD"/>
    <w:rsid w:val="00C73704"/>
    <w:rsid w:val="00C737B0"/>
    <w:rsid w:val="00C74161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BCF"/>
    <w:rsid w:val="00C81E1F"/>
    <w:rsid w:val="00C81E76"/>
    <w:rsid w:val="00C827F6"/>
    <w:rsid w:val="00C82D74"/>
    <w:rsid w:val="00C830C3"/>
    <w:rsid w:val="00C83195"/>
    <w:rsid w:val="00C837DD"/>
    <w:rsid w:val="00C83F3E"/>
    <w:rsid w:val="00C8498B"/>
    <w:rsid w:val="00C85029"/>
    <w:rsid w:val="00C85403"/>
    <w:rsid w:val="00C8561A"/>
    <w:rsid w:val="00C85898"/>
    <w:rsid w:val="00C85A09"/>
    <w:rsid w:val="00C860F6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B7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419"/>
    <w:rsid w:val="00CA34CF"/>
    <w:rsid w:val="00CA3D09"/>
    <w:rsid w:val="00CA3F49"/>
    <w:rsid w:val="00CA46CA"/>
    <w:rsid w:val="00CA4721"/>
    <w:rsid w:val="00CA4974"/>
    <w:rsid w:val="00CA508D"/>
    <w:rsid w:val="00CA5680"/>
    <w:rsid w:val="00CA57FA"/>
    <w:rsid w:val="00CA59E8"/>
    <w:rsid w:val="00CA671A"/>
    <w:rsid w:val="00CA68A1"/>
    <w:rsid w:val="00CA69D3"/>
    <w:rsid w:val="00CA6B0E"/>
    <w:rsid w:val="00CA6B5F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BED"/>
    <w:rsid w:val="00CC3F2D"/>
    <w:rsid w:val="00CC4F5D"/>
    <w:rsid w:val="00CC513D"/>
    <w:rsid w:val="00CC516F"/>
    <w:rsid w:val="00CC5280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880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6312"/>
    <w:rsid w:val="00CE6ED5"/>
    <w:rsid w:val="00CE708D"/>
    <w:rsid w:val="00CE72F1"/>
    <w:rsid w:val="00CE7340"/>
    <w:rsid w:val="00CE73CA"/>
    <w:rsid w:val="00CE753A"/>
    <w:rsid w:val="00CE7877"/>
    <w:rsid w:val="00CE78F9"/>
    <w:rsid w:val="00CE7A7D"/>
    <w:rsid w:val="00CE7ED6"/>
    <w:rsid w:val="00CE7F39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2E0"/>
    <w:rsid w:val="00CF23F3"/>
    <w:rsid w:val="00CF25EC"/>
    <w:rsid w:val="00CF28E8"/>
    <w:rsid w:val="00CF2936"/>
    <w:rsid w:val="00CF3230"/>
    <w:rsid w:val="00CF34C0"/>
    <w:rsid w:val="00CF36EE"/>
    <w:rsid w:val="00CF3928"/>
    <w:rsid w:val="00CF417F"/>
    <w:rsid w:val="00CF4414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9"/>
    <w:rsid w:val="00D0172F"/>
    <w:rsid w:val="00D017E5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45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19"/>
    <w:rsid w:val="00D16613"/>
    <w:rsid w:val="00D167C2"/>
    <w:rsid w:val="00D16ADA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D21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BF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4F6D"/>
    <w:rsid w:val="00D25073"/>
    <w:rsid w:val="00D254E9"/>
    <w:rsid w:val="00D25572"/>
    <w:rsid w:val="00D2581A"/>
    <w:rsid w:val="00D258D8"/>
    <w:rsid w:val="00D25EBC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344"/>
    <w:rsid w:val="00D40381"/>
    <w:rsid w:val="00D40D7C"/>
    <w:rsid w:val="00D414C0"/>
    <w:rsid w:val="00D41E75"/>
    <w:rsid w:val="00D42096"/>
    <w:rsid w:val="00D427D4"/>
    <w:rsid w:val="00D42AAF"/>
    <w:rsid w:val="00D4318E"/>
    <w:rsid w:val="00D431F6"/>
    <w:rsid w:val="00D43654"/>
    <w:rsid w:val="00D43A3B"/>
    <w:rsid w:val="00D43BD6"/>
    <w:rsid w:val="00D43E7A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6B2E"/>
    <w:rsid w:val="00D57427"/>
    <w:rsid w:val="00D57EF1"/>
    <w:rsid w:val="00D57F90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AAF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1F20"/>
    <w:rsid w:val="00D72129"/>
    <w:rsid w:val="00D723A8"/>
    <w:rsid w:val="00D72585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BA3"/>
    <w:rsid w:val="00D80C31"/>
    <w:rsid w:val="00D80E0E"/>
    <w:rsid w:val="00D81B8E"/>
    <w:rsid w:val="00D81CEE"/>
    <w:rsid w:val="00D822C9"/>
    <w:rsid w:val="00D82F80"/>
    <w:rsid w:val="00D8349E"/>
    <w:rsid w:val="00D835B0"/>
    <w:rsid w:val="00D8369B"/>
    <w:rsid w:val="00D836E3"/>
    <w:rsid w:val="00D83768"/>
    <w:rsid w:val="00D8394C"/>
    <w:rsid w:val="00D84287"/>
    <w:rsid w:val="00D84D7E"/>
    <w:rsid w:val="00D84F59"/>
    <w:rsid w:val="00D85060"/>
    <w:rsid w:val="00D85228"/>
    <w:rsid w:val="00D85284"/>
    <w:rsid w:val="00D856CC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618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FD7"/>
    <w:rsid w:val="00DB445C"/>
    <w:rsid w:val="00DB465B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791"/>
    <w:rsid w:val="00DB6B97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D22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AA2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86"/>
    <w:rsid w:val="00DE6883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D4B"/>
    <w:rsid w:val="00DF0E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203D"/>
    <w:rsid w:val="00DF21BC"/>
    <w:rsid w:val="00DF241B"/>
    <w:rsid w:val="00DF2544"/>
    <w:rsid w:val="00DF2677"/>
    <w:rsid w:val="00DF26F9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15A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D7C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E8"/>
    <w:rsid w:val="00E17F6E"/>
    <w:rsid w:val="00E2001C"/>
    <w:rsid w:val="00E20210"/>
    <w:rsid w:val="00E207C9"/>
    <w:rsid w:val="00E2084A"/>
    <w:rsid w:val="00E2093A"/>
    <w:rsid w:val="00E214D9"/>
    <w:rsid w:val="00E21A08"/>
    <w:rsid w:val="00E21AB0"/>
    <w:rsid w:val="00E21B71"/>
    <w:rsid w:val="00E21C4F"/>
    <w:rsid w:val="00E2235D"/>
    <w:rsid w:val="00E22904"/>
    <w:rsid w:val="00E229D5"/>
    <w:rsid w:val="00E22ABD"/>
    <w:rsid w:val="00E23431"/>
    <w:rsid w:val="00E234C5"/>
    <w:rsid w:val="00E2378C"/>
    <w:rsid w:val="00E23970"/>
    <w:rsid w:val="00E23DE1"/>
    <w:rsid w:val="00E245EE"/>
    <w:rsid w:val="00E24657"/>
    <w:rsid w:val="00E24DBB"/>
    <w:rsid w:val="00E24E76"/>
    <w:rsid w:val="00E25039"/>
    <w:rsid w:val="00E258C6"/>
    <w:rsid w:val="00E258C9"/>
    <w:rsid w:val="00E25A27"/>
    <w:rsid w:val="00E25A73"/>
    <w:rsid w:val="00E25AAE"/>
    <w:rsid w:val="00E25BFB"/>
    <w:rsid w:val="00E25E9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DF2"/>
    <w:rsid w:val="00E31454"/>
    <w:rsid w:val="00E314D6"/>
    <w:rsid w:val="00E32164"/>
    <w:rsid w:val="00E32235"/>
    <w:rsid w:val="00E3239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13F"/>
    <w:rsid w:val="00E352AF"/>
    <w:rsid w:val="00E35648"/>
    <w:rsid w:val="00E356CF"/>
    <w:rsid w:val="00E35885"/>
    <w:rsid w:val="00E363B8"/>
    <w:rsid w:val="00E36ABE"/>
    <w:rsid w:val="00E36D0C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33CA"/>
    <w:rsid w:val="00E5344E"/>
    <w:rsid w:val="00E53693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73E2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163"/>
    <w:rsid w:val="00E6236C"/>
    <w:rsid w:val="00E623C6"/>
    <w:rsid w:val="00E626A1"/>
    <w:rsid w:val="00E62704"/>
    <w:rsid w:val="00E627A1"/>
    <w:rsid w:val="00E62899"/>
    <w:rsid w:val="00E6293F"/>
    <w:rsid w:val="00E630C2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C9"/>
    <w:rsid w:val="00E73C5F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B0"/>
    <w:rsid w:val="00E84B5C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A038D"/>
    <w:rsid w:val="00EA04D1"/>
    <w:rsid w:val="00EA081A"/>
    <w:rsid w:val="00EA0C4C"/>
    <w:rsid w:val="00EA0D41"/>
    <w:rsid w:val="00EA1099"/>
    <w:rsid w:val="00EA1112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93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11E5"/>
    <w:rsid w:val="00EB1518"/>
    <w:rsid w:val="00EB160B"/>
    <w:rsid w:val="00EB1DA6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ABC"/>
    <w:rsid w:val="00EC2B6C"/>
    <w:rsid w:val="00EC2C96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97B"/>
    <w:rsid w:val="00EC4CDC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EF6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B10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3E2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AA5"/>
    <w:rsid w:val="00F15B09"/>
    <w:rsid w:val="00F15D49"/>
    <w:rsid w:val="00F15F24"/>
    <w:rsid w:val="00F15F6F"/>
    <w:rsid w:val="00F16554"/>
    <w:rsid w:val="00F16754"/>
    <w:rsid w:val="00F16969"/>
    <w:rsid w:val="00F17855"/>
    <w:rsid w:val="00F17873"/>
    <w:rsid w:val="00F17C5B"/>
    <w:rsid w:val="00F2000C"/>
    <w:rsid w:val="00F205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C56"/>
    <w:rsid w:val="00F2318F"/>
    <w:rsid w:val="00F231D3"/>
    <w:rsid w:val="00F2327A"/>
    <w:rsid w:val="00F237F7"/>
    <w:rsid w:val="00F239CD"/>
    <w:rsid w:val="00F23C2D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2A6"/>
    <w:rsid w:val="00F358FC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D61"/>
    <w:rsid w:val="00F40211"/>
    <w:rsid w:val="00F404A1"/>
    <w:rsid w:val="00F406D0"/>
    <w:rsid w:val="00F40891"/>
    <w:rsid w:val="00F40ACE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382"/>
    <w:rsid w:val="00F449C6"/>
    <w:rsid w:val="00F45013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016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A4E"/>
    <w:rsid w:val="00F6304A"/>
    <w:rsid w:val="00F63365"/>
    <w:rsid w:val="00F63E2A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A7D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66C"/>
    <w:rsid w:val="00F7768F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91F"/>
    <w:rsid w:val="00F93BF8"/>
    <w:rsid w:val="00F93EA0"/>
    <w:rsid w:val="00F94197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E1E"/>
    <w:rsid w:val="00FA210F"/>
    <w:rsid w:val="00FA225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889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C39"/>
    <w:rsid w:val="00FE4EF9"/>
    <w:rsid w:val="00FE4F74"/>
    <w:rsid w:val="00FE52EA"/>
    <w:rsid w:val="00FE57A6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5" ma:contentTypeDescription="สร้างเอกสารใหม่" ma:contentTypeScope="" ma:versionID="6a61417aed479c5f3541ae1dfe44fb80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4381e5fd22a504c21131db96e580767d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28CF3A-C53E-44F1-AB14-1E7575ED11D5}"/>
</file>

<file path=customXml/itemProps3.xml><?xml version="1.0" encoding="utf-8"?>
<ds:datastoreItem xmlns:ds="http://schemas.openxmlformats.org/officeDocument/2006/customXml" ds:itemID="{079410EB-F14F-45A3-B4D9-DCBBF4BEF0B8}"/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247</TotalTime>
  <Pages>16</Pages>
  <Words>3165</Words>
  <Characters>14133</Characters>
  <Application>Microsoft Office Word</Application>
  <DocSecurity>0</DocSecurity>
  <Lines>117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Navaporn, Chukiatpunlob</cp:lastModifiedBy>
  <cp:revision>29</cp:revision>
  <cp:lastPrinted>2024-04-30T14:34:00Z</cp:lastPrinted>
  <dcterms:created xsi:type="dcterms:W3CDTF">2024-04-29T03:25:00Z</dcterms:created>
  <dcterms:modified xsi:type="dcterms:W3CDTF">2024-04-30T14:41:00Z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